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Y="3261"/>
        <w:tblW w:w="10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985"/>
        <w:gridCol w:w="8472"/>
      </w:tblGrid>
      <w:tr w:rsidR="00B16439" w14:paraId="6AD21FD9" w14:textId="77777777" w:rsidTr="00B16439">
        <w:trPr>
          <w:trHeight w:val="2556"/>
        </w:trPr>
        <w:tc>
          <w:tcPr>
            <w:tcW w:w="1985" w:type="dxa"/>
          </w:tcPr>
          <w:p w14:paraId="7E2EAFA9" w14:textId="77777777" w:rsidR="00B16439" w:rsidRPr="00785330" w:rsidRDefault="00B16439" w:rsidP="00B16439">
            <w:pPr>
              <w:rPr>
                <w:rFonts w:ascii="Angsana New" w:hAnsi="Angsana New"/>
                <w:b/>
                <w:bCs/>
                <w:color w:val="000000" w:themeColor="text1"/>
                <w:sz w:val="32"/>
                <w:szCs w:val="32"/>
              </w:rPr>
            </w:pPr>
          </w:p>
        </w:tc>
        <w:tc>
          <w:tcPr>
            <w:tcW w:w="8472" w:type="dxa"/>
            <w:vAlign w:val="center"/>
          </w:tcPr>
          <w:p w14:paraId="6015DA3B" w14:textId="77777777" w:rsidR="00B16439" w:rsidRPr="00B16439" w:rsidRDefault="00B16439" w:rsidP="00B16439">
            <w:pPr>
              <w:spacing w:line="380" w:lineRule="exact"/>
              <w:ind w:left="-14" w:right="-45"/>
              <w:rPr>
                <w:rFonts w:ascii="Angsana New" w:hAnsi="Angsana New"/>
                <w:b/>
                <w:bCs/>
                <w:szCs w:val="24"/>
              </w:rPr>
            </w:pPr>
          </w:p>
          <w:p w14:paraId="416202BE" w14:textId="77777777" w:rsidR="00B16439" w:rsidRPr="00B16439" w:rsidRDefault="00B16439" w:rsidP="00B16439">
            <w:pPr>
              <w:spacing w:line="380" w:lineRule="exact"/>
              <w:ind w:left="-14" w:right="-45"/>
              <w:rPr>
                <w:rFonts w:ascii="Angsana New" w:hAnsi="Angsana New"/>
                <w:b/>
                <w:bCs/>
                <w:sz w:val="12"/>
                <w:szCs w:val="12"/>
              </w:rPr>
            </w:pPr>
          </w:p>
          <w:p w14:paraId="68100FC8" w14:textId="12C8C57E" w:rsidR="00B16439" w:rsidRPr="00DC7FE6" w:rsidRDefault="007C5E58" w:rsidP="00B16439">
            <w:pPr>
              <w:spacing w:line="380" w:lineRule="exact"/>
              <w:ind w:left="142" w:right="-45" w:hanging="247"/>
              <w:rPr>
                <w:rFonts w:ascii="Angsana New" w:hAnsi="Angsana New"/>
                <w:b/>
                <w:bCs/>
                <w:color w:val="000000"/>
                <w:sz w:val="32"/>
                <w:szCs w:val="32"/>
              </w:rPr>
            </w:pPr>
            <w:r>
              <w:rPr>
                <w:rFonts w:ascii="Angsana New" w:hAnsi="Angsana New" w:hint="cs"/>
                <w:b/>
                <w:bCs/>
                <w:sz w:val="32"/>
                <w:szCs w:val="32"/>
                <w:cs/>
              </w:rPr>
              <w:t xml:space="preserve"> </w:t>
            </w:r>
            <w:r w:rsidR="008A3DB9">
              <w:rPr>
                <w:rFonts w:ascii="Angsana New" w:hAnsi="Angsana New" w:hint="cs"/>
                <w:b/>
                <w:bCs/>
                <w:sz w:val="32"/>
                <w:szCs w:val="32"/>
                <w:cs/>
              </w:rPr>
              <w:t xml:space="preserve"> </w:t>
            </w:r>
            <w:r w:rsidR="00B16439" w:rsidRPr="004E6EF9">
              <w:rPr>
                <w:rFonts w:ascii="Angsana New" w:hAnsi="Angsana New"/>
                <w:b/>
                <w:bCs/>
                <w:sz w:val="32"/>
                <w:szCs w:val="32"/>
              </w:rPr>
              <w:t xml:space="preserve">MORE </w:t>
            </w:r>
            <w:r w:rsidR="00B16439" w:rsidRPr="00DC7FE6">
              <w:rPr>
                <w:rFonts w:ascii="Angsana New" w:hAnsi="Angsana New"/>
                <w:b/>
                <w:bCs/>
                <w:sz w:val="32"/>
                <w:szCs w:val="32"/>
              </w:rPr>
              <w:t>RETURN PUBLIC COMPANY LIMITED</w:t>
            </w:r>
            <w:r w:rsidR="00B16439">
              <w:rPr>
                <w:rFonts w:ascii="Angsana New" w:hAnsi="Angsana New"/>
                <w:b/>
                <w:bCs/>
                <w:sz w:val="32"/>
                <w:szCs w:val="32"/>
              </w:rPr>
              <w:t xml:space="preserve"> </w:t>
            </w:r>
            <w:r w:rsidR="00B16439" w:rsidRPr="00DC7FE6">
              <w:rPr>
                <w:rFonts w:ascii="Angsana New" w:hAnsi="Angsana New" w:hint="cs"/>
                <w:b/>
                <w:bCs/>
                <w:color w:val="000000" w:themeColor="text1"/>
                <w:sz w:val="32"/>
                <w:szCs w:val="32"/>
              </w:rPr>
              <w:t>A</w:t>
            </w:r>
            <w:r w:rsidR="00B16439" w:rsidRPr="00DC7FE6">
              <w:rPr>
                <w:rFonts w:ascii="Angsana New" w:hAnsi="Angsana New"/>
                <w:b/>
                <w:bCs/>
                <w:color w:val="000000" w:themeColor="text1"/>
                <w:sz w:val="32"/>
                <w:szCs w:val="32"/>
              </w:rPr>
              <w:t>ND ITS SUBSIDIARIES</w:t>
            </w:r>
          </w:p>
          <w:p w14:paraId="4B3A66EA" w14:textId="3B4D2E58" w:rsidR="00B16439" w:rsidRPr="00DC7FE6" w:rsidRDefault="007C5E58" w:rsidP="00B16439">
            <w:pPr>
              <w:spacing w:line="380" w:lineRule="exact"/>
              <w:ind w:left="142" w:hanging="247"/>
              <w:rPr>
                <w:rFonts w:ascii="Angsana New" w:hAnsi="Angsana New"/>
                <w:b/>
                <w:bCs/>
                <w:color w:val="000000" w:themeColor="text1"/>
                <w:sz w:val="32"/>
                <w:szCs w:val="32"/>
              </w:rPr>
            </w:pPr>
            <w:r>
              <w:rPr>
                <w:rFonts w:ascii="Angsana New" w:hAnsi="Angsana New" w:hint="cs"/>
                <w:b/>
                <w:bCs/>
                <w:color w:val="000000" w:themeColor="text1"/>
                <w:sz w:val="32"/>
                <w:szCs w:val="32"/>
                <w:cs/>
              </w:rPr>
              <w:t xml:space="preserve"> </w:t>
            </w:r>
            <w:r w:rsidR="008A3DB9">
              <w:rPr>
                <w:rFonts w:ascii="Angsana New" w:hAnsi="Angsana New" w:hint="cs"/>
                <w:b/>
                <w:bCs/>
                <w:color w:val="000000" w:themeColor="text1"/>
                <w:sz w:val="32"/>
                <w:szCs w:val="32"/>
                <w:cs/>
              </w:rPr>
              <w:t xml:space="preserve"> </w:t>
            </w:r>
            <w:r w:rsidR="00B16439" w:rsidRPr="00DC7FE6">
              <w:rPr>
                <w:rFonts w:ascii="Angsana New" w:hAnsi="Angsana New"/>
                <w:b/>
                <w:bCs/>
                <w:color w:val="000000" w:themeColor="text1"/>
                <w:sz w:val="32"/>
                <w:szCs w:val="32"/>
              </w:rPr>
              <w:t>INTERIM FINANCIAL INFORMATION</w:t>
            </w:r>
          </w:p>
          <w:p w14:paraId="1A8AF122" w14:textId="1AF7A8F5" w:rsidR="00B16439" w:rsidRPr="00DC7FE6" w:rsidRDefault="007C5E58" w:rsidP="00B16439">
            <w:pPr>
              <w:spacing w:line="380" w:lineRule="exact"/>
              <w:ind w:left="142" w:hanging="247"/>
              <w:rPr>
                <w:rFonts w:ascii="Angsana New" w:hAnsi="Angsana New"/>
                <w:b/>
                <w:bCs/>
                <w:color w:val="000000" w:themeColor="text1"/>
                <w:sz w:val="32"/>
                <w:szCs w:val="32"/>
              </w:rPr>
            </w:pPr>
            <w:r>
              <w:rPr>
                <w:rFonts w:ascii="Angsana New" w:hAnsi="Angsana New" w:hint="cs"/>
                <w:b/>
                <w:bCs/>
                <w:color w:val="000000" w:themeColor="text1"/>
                <w:sz w:val="32"/>
                <w:szCs w:val="32"/>
                <w:cs/>
              </w:rPr>
              <w:t xml:space="preserve"> </w:t>
            </w:r>
            <w:r w:rsidR="008A3DB9">
              <w:rPr>
                <w:rFonts w:ascii="Angsana New" w:hAnsi="Angsana New" w:hint="cs"/>
                <w:b/>
                <w:bCs/>
                <w:color w:val="000000" w:themeColor="text1"/>
                <w:sz w:val="32"/>
                <w:szCs w:val="32"/>
                <w:cs/>
              </w:rPr>
              <w:t xml:space="preserve"> </w:t>
            </w:r>
            <w:r w:rsidR="00B16439" w:rsidRPr="00DC7FE6">
              <w:rPr>
                <w:rFonts w:ascii="Angsana New" w:hAnsi="Angsana New"/>
                <w:b/>
                <w:bCs/>
                <w:color w:val="000000" w:themeColor="text1"/>
                <w:sz w:val="32"/>
                <w:szCs w:val="32"/>
              </w:rPr>
              <w:t>MARCH 31, 20</w:t>
            </w:r>
            <w:r w:rsidR="00B16439">
              <w:rPr>
                <w:rFonts w:ascii="Angsana New" w:hAnsi="Angsana New"/>
                <w:b/>
                <w:bCs/>
                <w:color w:val="000000" w:themeColor="text1"/>
                <w:sz w:val="32"/>
                <w:szCs w:val="32"/>
              </w:rPr>
              <w:t>22</w:t>
            </w:r>
          </w:p>
          <w:p w14:paraId="5F515BD3" w14:textId="2A198151" w:rsidR="00B16439" w:rsidRDefault="007C5E58" w:rsidP="00B16439">
            <w:pPr>
              <w:spacing w:line="380" w:lineRule="exact"/>
              <w:ind w:left="142" w:hanging="247"/>
              <w:rPr>
                <w:rFonts w:ascii="Angsana New" w:hAnsi="Angsana New"/>
                <w:b/>
                <w:bCs/>
                <w:color w:val="000000" w:themeColor="text1"/>
                <w:sz w:val="32"/>
                <w:szCs w:val="32"/>
              </w:rPr>
            </w:pPr>
            <w:r>
              <w:rPr>
                <w:rFonts w:ascii="Angsana New" w:hAnsi="Angsana New" w:hint="cs"/>
                <w:b/>
                <w:bCs/>
                <w:color w:val="000000" w:themeColor="text1"/>
                <w:sz w:val="32"/>
                <w:szCs w:val="32"/>
                <w:cs/>
              </w:rPr>
              <w:t xml:space="preserve"> </w:t>
            </w:r>
            <w:r w:rsidR="008A3DB9">
              <w:rPr>
                <w:rFonts w:ascii="Angsana New" w:hAnsi="Angsana New" w:hint="cs"/>
                <w:b/>
                <w:bCs/>
                <w:color w:val="000000" w:themeColor="text1"/>
                <w:sz w:val="32"/>
                <w:szCs w:val="32"/>
                <w:cs/>
              </w:rPr>
              <w:t xml:space="preserve"> </w:t>
            </w:r>
            <w:r w:rsidR="00B16439" w:rsidRPr="00DC7FE6">
              <w:rPr>
                <w:rFonts w:ascii="Angsana New" w:hAnsi="Angsana New"/>
                <w:b/>
                <w:bCs/>
                <w:color w:val="000000" w:themeColor="text1"/>
                <w:sz w:val="32"/>
                <w:szCs w:val="32"/>
              </w:rPr>
              <w:t xml:space="preserve">AND </w:t>
            </w:r>
            <w:r w:rsidR="00B16439">
              <w:rPr>
                <w:rFonts w:ascii="Angsana New" w:hAnsi="Angsana New"/>
                <w:b/>
                <w:bCs/>
                <w:color w:val="000000" w:themeColor="text1"/>
                <w:sz w:val="32"/>
                <w:szCs w:val="32"/>
              </w:rPr>
              <w:t>AUDITOR’S REPORT</w:t>
            </w:r>
          </w:p>
          <w:p w14:paraId="4F3C8984" w14:textId="2F82D0C0" w:rsidR="00B16439" w:rsidRPr="007C7488" w:rsidRDefault="008A3DB9" w:rsidP="00B16439">
            <w:pPr>
              <w:spacing w:line="380" w:lineRule="exact"/>
              <w:ind w:left="142" w:hanging="247"/>
              <w:rPr>
                <w:rFonts w:ascii="Angsana New" w:hAnsi="Angsana New"/>
                <w:b/>
                <w:bCs/>
                <w:color w:val="000000" w:themeColor="text1"/>
                <w:sz w:val="32"/>
                <w:szCs w:val="32"/>
                <w:cs/>
              </w:rPr>
            </w:pPr>
            <w:r>
              <w:rPr>
                <w:rFonts w:ascii="Angsana New" w:hAnsi="Angsana New" w:hint="cs"/>
                <w:b/>
                <w:bCs/>
                <w:color w:val="000000" w:themeColor="text1"/>
                <w:sz w:val="32"/>
                <w:szCs w:val="32"/>
                <w:cs/>
              </w:rPr>
              <w:t xml:space="preserve"> </w:t>
            </w:r>
            <w:r w:rsidR="007C5E58">
              <w:rPr>
                <w:rFonts w:ascii="Angsana New" w:hAnsi="Angsana New" w:hint="cs"/>
                <w:b/>
                <w:bCs/>
                <w:color w:val="000000" w:themeColor="text1"/>
                <w:sz w:val="32"/>
                <w:szCs w:val="32"/>
                <w:cs/>
              </w:rPr>
              <w:t xml:space="preserve"> </w:t>
            </w:r>
            <w:r w:rsidR="00B16439">
              <w:rPr>
                <w:rFonts w:ascii="Angsana New" w:hAnsi="Angsana New"/>
                <w:b/>
                <w:bCs/>
                <w:color w:val="000000" w:themeColor="text1"/>
                <w:sz w:val="32"/>
                <w:szCs w:val="32"/>
              </w:rPr>
              <w:t>ON THE REVIEW OF INTERIM FINANCIAL INFORMATION</w:t>
            </w:r>
          </w:p>
          <w:p w14:paraId="60745AF4" w14:textId="77777777" w:rsidR="00B16439" w:rsidRPr="00B16439" w:rsidRDefault="00B16439" w:rsidP="00B16439">
            <w:pPr>
              <w:ind w:left="142"/>
              <w:rPr>
                <w:rFonts w:ascii="Angsana New" w:hAnsi="Angsana New"/>
                <w:b/>
                <w:bCs/>
                <w:color w:val="000000" w:themeColor="text1"/>
                <w:sz w:val="40"/>
                <w:szCs w:val="40"/>
              </w:rPr>
            </w:pPr>
          </w:p>
        </w:tc>
      </w:tr>
    </w:tbl>
    <w:p w14:paraId="467B7B21" w14:textId="77777777" w:rsidR="00B626F4" w:rsidRPr="00785330" w:rsidRDefault="00B626F4" w:rsidP="00195AC7">
      <w:pPr>
        <w:ind w:left="1514"/>
        <w:rPr>
          <w:szCs w:val="24"/>
        </w:rPr>
        <w:sectPr w:rsidR="00B626F4" w:rsidRPr="00785330" w:rsidSect="00104211">
          <w:headerReference w:type="first" r:id="rId8"/>
          <w:footerReference w:type="first" r:id="rId9"/>
          <w:pgSz w:w="11907" w:h="16840" w:code="9"/>
          <w:pgMar w:top="1728" w:right="1080" w:bottom="9356" w:left="360" w:header="720" w:footer="720" w:gutter="0"/>
          <w:cols w:space="720"/>
          <w:docGrid w:linePitch="360"/>
        </w:sectPr>
      </w:pPr>
    </w:p>
    <w:p w14:paraId="7AB71728" w14:textId="77777777" w:rsidR="006D5886" w:rsidRDefault="006D5886" w:rsidP="00D62318">
      <w:pPr>
        <w:tabs>
          <w:tab w:val="left" w:pos="2160"/>
        </w:tabs>
        <w:spacing w:before="120" w:line="380" w:lineRule="exact"/>
        <w:jc w:val="both"/>
        <w:rPr>
          <w:rFonts w:ascii="Angsana New" w:hAnsi="Angsana New"/>
          <w:b/>
          <w:bCs/>
          <w:sz w:val="28"/>
        </w:rPr>
      </w:pPr>
    </w:p>
    <w:p w14:paraId="67D3A815" w14:textId="45DCE6B0" w:rsidR="006169F5" w:rsidRPr="007C7488" w:rsidRDefault="006169F5" w:rsidP="00195AC7">
      <w:pPr>
        <w:tabs>
          <w:tab w:val="left" w:pos="2160"/>
        </w:tabs>
        <w:spacing w:line="380" w:lineRule="exact"/>
        <w:jc w:val="both"/>
        <w:rPr>
          <w:rFonts w:ascii="Angsana New" w:hAnsi="Angsana New"/>
          <w:b/>
          <w:bCs/>
          <w:sz w:val="28"/>
        </w:rPr>
      </w:pPr>
      <w:r w:rsidRPr="007C7488">
        <w:rPr>
          <w:rFonts w:ascii="Angsana New" w:hAnsi="Angsana New"/>
          <w:b/>
          <w:bCs/>
          <w:sz w:val="28"/>
        </w:rPr>
        <w:t>Auditor</w:t>
      </w:r>
      <w:r w:rsidRPr="007C7488">
        <w:rPr>
          <w:rFonts w:ascii="Angsana New" w:hAnsi="Angsana New"/>
          <w:b/>
          <w:bCs/>
          <w:sz w:val="28"/>
          <w:cs/>
        </w:rPr>
        <w:t>’</w:t>
      </w:r>
      <w:r>
        <w:rPr>
          <w:rFonts w:ascii="Angsana New" w:hAnsi="Angsana New"/>
          <w:b/>
          <w:bCs/>
          <w:sz w:val="28"/>
        </w:rPr>
        <w:t xml:space="preserve">s </w:t>
      </w:r>
      <w:r w:rsidR="00FA6B85">
        <w:rPr>
          <w:rFonts w:ascii="Angsana New" w:hAnsi="Angsana New"/>
          <w:b/>
          <w:bCs/>
          <w:sz w:val="28"/>
        </w:rPr>
        <w:t>r</w:t>
      </w:r>
      <w:r>
        <w:rPr>
          <w:rFonts w:ascii="Angsana New" w:hAnsi="Angsana New"/>
          <w:b/>
          <w:bCs/>
          <w:sz w:val="28"/>
        </w:rPr>
        <w:t xml:space="preserve">eport on </w:t>
      </w:r>
      <w:r w:rsidR="00FA6B85">
        <w:rPr>
          <w:rFonts w:ascii="Angsana New" w:hAnsi="Angsana New"/>
          <w:b/>
          <w:bCs/>
          <w:sz w:val="28"/>
        </w:rPr>
        <w:t>the r</w:t>
      </w:r>
      <w:r>
        <w:rPr>
          <w:rFonts w:ascii="Angsana New" w:hAnsi="Angsana New"/>
          <w:b/>
          <w:bCs/>
          <w:sz w:val="28"/>
        </w:rPr>
        <w:t xml:space="preserve">eview of </w:t>
      </w:r>
      <w:r w:rsidR="00FA6B85">
        <w:rPr>
          <w:rFonts w:ascii="Angsana New" w:hAnsi="Angsana New"/>
          <w:b/>
          <w:bCs/>
          <w:sz w:val="28"/>
        </w:rPr>
        <w:t>i</w:t>
      </w:r>
      <w:r w:rsidRPr="007C7488">
        <w:rPr>
          <w:rFonts w:ascii="Angsana New" w:hAnsi="Angsana New"/>
          <w:b/>
          <w:bCs/>
          <w:sz w:val="28"/>
        </w:rPr>
        <w:t xml:space="preserve">nterim </w:t>
      </w:r>
      <w:r w:rsidR="00FA6B85">
        <w:rPr>
          <w:rFonts w:ascii="Angsana New" w:hAnsi="Angsana New"/>
          <w:b/>
          <w:bCs/>
          <w:sz w:val="28"/>
        </w:rPr>
        <w:t>f</w:t>
      </w:r>
      <w:r w:rsidRPr="007C7488">
        <w:rPr>
          <w:rFonts w:ascii="Angsana New" w:hAnsi="Angsana New"/>
          <w:b/>
          <w:bCs/>
          <w:sz w:val="28"/>
        </w:rPr>
        <w:t xml:space="preserve">inancial </w:t>
      </w:r>
      <w:r w:rsidR="00FA6B85">
        <w:rPr>
          <w:rFonts w:ascii="Angsana New" w:hAnsi="Angsana New"/>
          <w:b/>
          <w:bCs/>
          <w:sz w:val="28"/>
        </w:rPr>
        <w:t>i</w:t>
      </w:r>
      <w:r w:rsidRPr="007C7488">
        <w:rPr>
          <w:rFonts w:ascii="Angsana New" w:hAnsi="Angsana New"/>
          <w:b/>
          <w:bCs/>
          <w:sz w:val="28"/>
        </w:rPr>
        <w:t>nformation</w:t>
      </w:r>
    </w:p>
    <w:p w14:paraId="3EA118A0" w14:textId="77777777" w:rsidR="00F81E41" w:rsidRDefault="00F81E41" w:rsidP="00F81E41">
      <w:pPr>
        <w:spacing w:before="240" w:line="380" w:lineRule="exact"/>
        <w:jc w:val="both"/>
        <w:rPr>
          <w:rFonts w:ascii="Angsana New" w:eastAsia="Arial Unicode MS" w:hAnsi="Angsana New"/>
          <w:sz w:val="28"/>
        </w:rPr>
      </w:pPr>
      <w:r w:rsidRPr="00C022B3">
        <w:rPr>
          <w:rFonts w:ascii="Angsana New" w:eastAsia="Arial Unicode MS" w:hAnsi="Angsana New"/>
          <w:sz w:val="28"/>
        </w:rPr>
        <w:t xml:space="preserve">To the Board of Directors of More Return Public Company Limited </w:t>
      </w:r>
    </w:p>
    <w:p w14:paraId="1D439ED8" w14:textId="2B1FD002" w:rsidR="0081303D" w:rsidRPr="0081303D" w:rsidRDefault="0081303D" w:rsidP="002B6433">
      <w:pPr>
        <w:spacing w:before="240" w:line="380" w:lineRule="exact"/>
        <w:jc w:val="both"/>
        <w:rPr>
          <w:rFonts w:ascii="Angsana New" w:eastAsia="Arial Unicode MS" w:hAnsi="Angsana New"/>
          <w:b/>
          <w:bCs/>
          <w:sz w:val="28"/>
        </w:rPr>
      </w:pPr>
      <w:r w:rsidRPr="0081303D">
        <w:rPr>
          <w:rFonts w:ascii="Angsana New" w:eastAsia="Arial Unicode MS" w:hAnsi="Angsana New"/>
          <w:b/>
          <w:bCs/>
          <w:sz w:val="28"/>
        </w:rPr>
        <w:t>Opinion</w:t>
      </w:r>
    </w:p>
    <w:p w14:paraId="6CA464CE" w14:textId="0F4D81F4" w:rsidR="009F5338" w:rsidRDefault="009F5338" w:rsidP="009F5338">
      <w:pPr>
        <w:spacing w:before="120" w:line="380" w:lineRule="exact"/>
        <w:jc w:val="thaiDistribute"/>
        <w:rPr>
          <w:rFonts w:ascii="Angsana New" w:eastAsia="SimSun" w:hAnsi="Angsana New"/>
          <w:sz w:val="28"/>
          <w:lang w:eastAsia="zh-CN" w:bidi="ar-SA"/>
        </w:rPr>
      </w:pPr>
      <w:r w:rsidRPr="0025049B">
        <w:rPr>
          <w:rFonts w:ascii="Angsana New" w:eastAsia="SimSun" w:hAnsi="Angsana New"/>
          <w:sz w:val="28"/>
          <w:lang w:eastAsia="zh-CN" w:bidi="ar-SA"/>
        </w:rPr>
        <w:t xml:space="preserve">I have reviewed the interim consolidated financial information of More Return Public Company Limited and its subsidiaries, and the interim separate financial information of </w:t>
      </w:r>
      <w:r w:rsidRPr="000B1C2E">
        <w:rPr>
          <w:rFonts w:ascii="Angsana New" w:eastAsia="SimSun" w:hAnsi="Angsana New"/>
          <w:sz w:val="28"/>
          <w:lang w:eastAsia="zh-CN" w:bidi="ar-SA"/>
        </w:rPr>
        <w:t>More Return Public Company Limited</w:t>
      </w:r>
      <w:r w:rsidRPr="0025049B">
        <w:rPr>
          <w:rFonts w:ascii="Angsana New" w:eastAsia="SimSun" w:hAnsi="Angsana New"/>
          <w:sz w:val="28"/>
          <w:lang w:eastAsia="zh-CN" w:bidi="ar-SA"/>
        </w:rPr>
        <w:t xml:space="preserve">. These comprise the consolidated and separate statements of financial position as at </w:t>
      </w:r>
      <w:r>
        <w:rPr>
          <w:rFonts w:ascii="Angsana New" w:eastAsia="SimSun" w:hAnsi="Angsana New"/>
          <w:sz w:val="28"/>
          <w:lang w:eastAsia="zh-CN"/>
        </w:rPr>
        <w:t>March</w:t>
      </w:r>
      <w:r w:rsidRPr="00830CF8">
        <w:rPr>
          <w:rFonts w:ascii="Angsana New" w:eastAsia="SimSun" w:hAnsi="Angsana New"/>
          <w:sz w:val="28"/>
          <w:lang w:eastAsia="zh-CN" w:bidi="ar-SA"/>
        </w:rPr>
        <w:t xml:space="preserve"> 3</w:t>
      </w:r>
      <w:r>
        <w:rPr>
          <w:rFonts w:ascii="Angsana New" w:eastAsia="SimSun" w:hAnsi="Angsana New"/>
          <w:sz w:val="28"/>
          <w:lang w:eastAsia="zh-CN" w:bidi="ar-SA"/>
        </w:rPr>
        <w:t>1</w:t>
      </w:r>
      <w:r w:rsidRPr="00830CF8">
        <w:rPr>
          <w:rFonts w:ascii="Angsana New" w:eastAsia="SimSun" w:hAnsi="Angsana New"/>
          <w:sz w:val="28"/>
          <w:lang w:eastAsia="zh-CN" w:bidi="ar-SA"/>
        </w:rPr>
        <w:t>, 202</w:t>
      </w:r>
      <w:r>
        <w:rPr>
          <w:rFonts w:ascii="Angsana New" w:eastAsia="SimSun" w:hAnsi="Angsana New"/>
          <w:sz w:val="28"/>
          <w:lang w:eastAsia="zh-CN" w:bidi="ar-SA"/>
        </w:rPr>
        <w:t>2</w:t>
      </w:r>
      <w:r w:rsidRPr="0025049B">
        <w:rPr>
          <w:rFonts w:ascii="Angsana New" w:eastAsia="SimSun" w:hAnsi="Angsana New"/>
          <w:sz w:val="28"/>
          <w:lang w:eastAsia="zh-CN" w:bidi="ar-SA"/>
        </w:rPr>
        <w:t>, the consolidated and separate statements of comprehensive income of changes in shareholders’ equity, an</w:t>
      </w:r>
      <w:r>
        <w:rPr>
          <w:rFonts w:ascii="Angsana New" w:eastAsia="SimSun" w:hAnsi="Angsana New"/>
          <w:sz w:val="28"/>
          <w:lang w:eastAsia="zh-CN" w:bidi="ar-SA"/>
        </w:rPr>
        <w:t>d cash flows for the</w:t>
      </w:r>
      <w:r w:rsidR="00682A7A">
        <w:rPr>
          <w:rFonts w:ascii="Angsana New" w:eastAsia="SimSun" w:hAnsi="Angsana New"/>
          <w:sz w:val="28"/>
          <w:lang w:eastAsia="zh-CN" w:bidi="ar-SA"/>
        </w:rPr>
        <w:t xml:space="preserve"> three</w:t>
      </w:r>
      <w:r>
        <w:rPr>
          <w:rFonts w:ascii="Angsana New" w:eastAsia="SimSun" w:hAnsi="Angsana New"/>
          <w:sz w:val="28"/>
          <w:lang w:eastAsia="zh-CN" w:bidi="ar-SA"/>
        </w:rPr>
        <w:t xml:space="preserve"> </w:t>
      </w:r>
      <w:r w:rsidRPr="0025049B">
        <w:rPr>
          <w:rFonts w:ascii="Angsana New" w:eastAsia="SimSun" w:hAnsi="Angsana New"/>
          <w:sz w:val="28"/>
          <w:lang w:eastAsia="zh-CN" w:bidi="ar-SA"/>
        </w:rPr>
        <w:t>-</w:t>
      </w:r>
      <w:r>
        <w:rPr>
          <w:rFonts w:ascii="Angsana New" w:eastAsia="SimSun" w:hAnsi="Angsana New"/>
          <w:sz w:val="28"/>
          <w:lang w:eastAsia="zh-CN" w:bidi="ar-SA"/>
        </w:rPr>
        <w:t xml:space="preserve"> </w:t>
      </w:r>
      <w:r w:rsidRPr="0025049B">
        <w:rPr>
          <w:rFonts w:ascii="Angsana New" w:eastAsia="SimSun" w:hAnsi="Angsana New"/>
          <w:sz w:val="28"/>
          <w:lang w:eastAsia="zh-CN" w:bidi="ar-SA"/>
        </w:rPr>
        <w:t>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71DDC500" w14:textId="77777777" w:rsidR="00F81E41" w:rsidRPr="007C7488" w:rsidRDefault="00F81E41" w:rsidP="00F81E41">
      <w:pPr>
        <w:spacing w:before="240" w:after="120" w:line="380" w:lineRule="exact"/>
        <w:jc w:val="both"/>
        <w:rPr>
          <w:rFonts w:ascii="Angsana New" w:hAnsi="Angsana New"/>
          <w:b/>
          <w:bCs/>
          <w:sz w:val="28"/>
        </w:rPr>
      </w:pPr>
      <w:r w:rsidRPr="007C7488">
        <w:rPr>
          <w:rFonts w:ascii="Angsana New" w:hAnsi="Angsana New"/>
          <w:b/>
          <w:bCs/>
          <w:sz w:val="28"/>
        </w:rPr>
        <w:t>Scope of Review</w:t>
      </w:r>
    </w:p>
    <w:p w14:paraId="409A454C" w14:textId="77777777" w:rsidR="009F5338" w:rsidRDefault="009F5338" w:rsidP="009F5338">
      <w:pPr>
        <w:spacing w:before="120" w:after="120" w:line="380" w:lineRule="exact"/>
        <w:jc w:val="thaiDistribute"/>
        <w:rPr>
          <w:rFonts w:ascii="Angsana New" w:hAnsi="Angsana New"/>
          <w:sz w:val="28"/>
        </w:rPr>
      </w:pPr>
      <w:r w:rsidRPr="003846F0">
        <w:rPr>
          <w:rFonts w:ascii="Angsana New" w:hAnsi="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D64E332" w14:textId="77777777" w:rsidR="00F81E41" w:rsidRPr="007C7488" w:rsidRDefault="00F81E41" w:rsidP="002B6433">
      <w:pPr>
        <w:spacing w:before="240" w:after="120" w:line="380" w:lineRule="exact"/>
        <w:jc w:val="both"/>
        <w:rPr>
          <w:rFonts w:ascii="Angsana New" w:hAnsi="Angsana New"/>
          <w:b/>
          <w:bCs/>
          <w:sz w:val="28"/>
        </w:rPr>
      </w:pPr>
      <w:r w:rsidRPr="007C7488">
        <w:rPr>
          <w:rFonts w:ascii="Angsana New" w:hAnsi="Angsana New"/>
          <w:b/>
          <w:bCs/>
          <w:sz w:val="28"/>
        </w:rPr>
        <w:t>Conclusion</w:t>
      </w:r>
    </w:p>
    <w:p w14:paraId="003A6884" w14:textId="77777777" w:rsidR="00B519FB" w:rsidRPr="00431E13" w:rsidRDefault="00B519FB" w:rsidP="00B519FB">
      <w:pPr>
        <w:spacing w:before="120" w:after="120" w:line="380" w:lineRule="exact"/>
        <w:jc w:val="both"/>
        <w:rPr>
          <w:rFonts w:ascii="Angsana New" w:hAnsi="Angsana New"/>
          <w:sz w:val="28"/>
        </w:rPr>
      </w:pPr>
      <w:r w:rsidRPr="007C7488">
        <w:rPr>
          <w:rFonts w:ascii="Angsana New" w:hAnsi="Angsana New"/>
          <w:sz w:val="28"/>
        </w:rPr>
        <w:t>Based on my review, nothing has come to my attention that causes me to believe that the accompanying interim financial information is not prepared, in all material respects, in accordance with Thai Accounting Standard</w:t>
      </w:r>
      <w:r>
        <w:rPr>
          <w:rFonts w:ascii="Angsana New" w:hAnsi="Angsana New"/>
          <w:sz w:val="28"/>
        </w:rPr>
        <w:t xml:space="preserve"> No.</w:t>
      </w:r>
      <w:r w:rsidRPr="007C7488">
        <w:rPr>
          <w:rFonts w:ascii="Angsana New" w:hAnsi="Angsana New"/>
          <w:sz w:val="28"/>
        </w:rPr>
        <w:t xml:space="preserve"> 34 </w:t>
      </w:r>
      <w:r w:rsidRPr="00431E13">
        <w:rPr>
          <w:rFonts w:ascii="Angsana New" w:hAnsi="Angsana New"/>
          <w:sz w:val="28"/>
        </w:rPr>
        <w:t>Interim Financial Reporting</w:t>
      </w:r>
      <w:r w:rsidRPr="00431E13">
        <w:rPr>
          <w:rFonts w:ascii="Angsana New" w:hAnsi="Angsana New"/>
          <w:sz w:val="28"/>
          <w:cs/>
        </w:rPr>
        <w:t>.</w:t>
      </w:r>
    </w:p>
    <w:p w14:paraId="228565E9" w14:textId="77777777" w:rsidR="00195AC7" w:rsidRPr="00195AC7" w:rsidRDefault="00195AC7" w:rsidP="00195AC7">
      <w:pPr>
        <w:spacing w:before="720" w:after="120" w:line="380" w:lineRule="exact"/>
        <w:jc w:val="both"/>
        <w:rPr>
          <w:rFonts w:ascii="Angsana New" w:hAnsi="Angsana New"/>
          <w:sz w:val="52"/>
          <w:szCs w:val="52"/>
        </w:rPr>
      </w:pPr>
    </w:p>
    <w:p w14:paraId="21E7166E" w14:textId="77777777" w:rsidR="009F0481" w:rsidRPr="00EA4E10" w:rsidRDefault="009F0481" w:rsidP="00195AC7">
      <w:pPr>
        <w:ind w:right="-43"/>
        <w:jc w:val="both"/>
        <w:rPr>
          <w:rFonts w:ascii="Angsana New" w:hAnsi="Angsana New"/>
          <w:sz w:val="28"/>
        </w:rPr>
      </w:pPr>
      <w:r w:rsidRPr="00EA4E10">
        <w:rPr>
          <w:rFonts w:ascii="Angsana New" w:hAnsi="Angsana New"/>
          <w:sz w:val="28"/>
        </w:rPr>
        <w:t>(</w:t>
      </w:r>
      <w:proofErr w:type="spellStart"/>
      <w:proofErr w:type="gramStart"/>
      <w:r w:rsidRPr="00A25FCA">
        <w:rPr>
          <w:rFonts w:ascii="Angsana New" w:hAnsi="Angsana New"/>
          <w:sz w:val="28"/>
        </w:rPr>
        <w:t>Mr.Jirote</w:t>
      </w:r>
      <w:proofErr w:type="spellEnd"/>
      <w:proofErr w:type="gramEnd"/>
      <w:r w:rsidRPr="00A25FCA">
        <w:rPr>
          <w:rFonts w:ascii="Angsana New" w:hAnsi="Angsana New"/>
          <w:sz w:val="28"/>
        </w:rPr>
        <w:t xml:space="preserve">   </w:t>
      </w:r>
      <w:proofErr w:type="spellStart"/>
      <w:r w:rsidRPr="00A25FCA">
        <w:rPr>
          <w:rFonts w:ascii="Angsana New" w:hAnsi="Angsana New"/>
          <w:sz w:val="28"/>
        </w:rPr>
        <w:t>Sirirorote</w:t>
      </w:r>
      <w:proofErr w:type="spellEnd"/>
      <w:r w:rsidRPr="00EA4E10">
        <w:rPr>
          <w:rFonts w:ascii="Angsana New" w:hAnsi="Angsana New"/>
          <w:sz w:val="28"/>
        </w:rPr>
        <w:t xml:space="preserve">) </w:t>
      </w:r>
    </w:p>
    <w:p w14:paraId="3954300F" w14:textId="77777777" w:rsidR="009F0481" w:rsidRPr="00EA4E10" w:rsidRDefault="009F0481" w:rsidP="00195AC7">
      <w:pPr>
        <w:ind w:right="-43"/>
        <w:jc w:val="both"/>
        <w:rPr>
          <w:rFonts w:ascii="Angsana New" w:hAnsi="Angsana New"/>
          <w:sz w:val="28"/>
        </w:rPr>
      </w:pPr>
      <w:r w:rsidRPr="00EA4E10">
        <w:rPr>
          <w:rFonts w:ascii="Angsana New" w:hAnsi="Angsana New"/>
          <w:sz w:val="28"/>
        </w:rPr>
        <w:t>Certified Public Accountant</w:t>
      </w:r>
    </w:p>
    <w:p w14:paraId="6DC48ED5" w14:textId="4C2E3EA0" w:rsidR="009F0481" w:rsidRDefault="009F0481" w:rsidP="00195AC7">
      <w:pPr>
        <w:ind w:right="-43"/>
        <w:jc w:val="both"/>
        <w:rPr>
          <w:rFonts w:ascii="Angsana New" w:hAnsi="Angsana New"/>
          <w:sz w:val="28"/>
        </w:rPr>
      </w:pPr>
      <w:r w:rsidRPr="00EA4E10">
        <w:rPr>
          <w:rFonts w:ascii="Angsana New" w:hAnsi="Angsana New"/>
          <w:sz w:val="28"/>
        </w:rPr>
        <w:t xml:space="preserve">Registration No. </w:t>
      </w:r>
      <w:r>
        <w:rPr>
          <w:rFonts w:ascii="Angsana New" w:hAnsi="Angsana New"/>
          <w:sz w:val="28"/>
        </w:rPr>
        <w:t>5113</w:t>
      </w:r>
    </w:p>
    <w:p w14:paraId="2525704C" w14:textId="77777777" w:rsidR="002B6433" w:rsidRPr="002B6433" w:rsidRDefault="002B6433" w:rsidP="00195AC7">
      <w:pPr>
        <w:ind w:right="-43"/>
        <w:jc w:val="both"/>
        <w:rPr>
          <w:rFonts w:ascii="Angsana New" w:hAnsi="Angsana New"/>
          <w:sz w:val="16"/>
          <w:szCs w:val="16"/>
        </w:rPr>
      </w:pPr>
    </w:p>
    <w:p w14:paraId="28A863FC" w14:textId="77777777" w:rsidR="009F0481" w:rsidRPr="00EA4E10" w:rsidRDefault="009F0481" w:rsidP="00195AC7">
      <w:pPr>
        <w:spacing w:before="120"/>
        <w:ind w:right="-43"/>
        <w:jc w:val="both"/>
        <w:rPr>
          <w:rFonts w:ascii="Angsana New" w:hAnsi="Angsana New"/>
          <w:sz w:val="28"/>
        </w:rPr>
      </w:pPr>
      <w:r w:rsidRPr="00EA4E10">
        <w:rPr>
          <w:rFonts w:ascii="Angsana New" w:hAnsi="Angsana New"/>
          <w:sz w:val="28"/>
        </w:rPr>
        <w:t>Karin Audit Company Limited</w:t>
      </w:r>
    </w:p>
    <w:p w14:paraId="5F1095E2" w14:textId="77777777" w:rsidR="009F0481" w:rsidRPr="00EA4E10" w:rsidRDefault="009F0481" w:rsidP="00195AC7">
      <w:pPr>
        <w:ind w:right="-43"/>
        <w:jc w:val="both"/>
        <w:rPr>
          <w:rFonts w:ascii="Angsana New" w:hAnsi="Angsana New"/>
          <w:sz w:val="28"/>
        </w:rPr>
      </w:pPr>
      <w:r w:rsidRPr="00EA4E10">
        <w:rPr>
          <w:rFonts w:ascii="Angsana New" w:hAnsi="Angsana New"/>
          <w:sz w:val="28"/>
        </w:rPr>
        <w:t>Bangkok</w:t>
      </w:r>
    </w:p>
    <w:p w14:paraId="1A52E90E" w14:textId="004E054E" w:rsidR="009F0481" w:rsidRPr="007C7488" w:rsidRDefault="009F0481" w:rsidP="00195AC7">
      <w:pPr>
        <w:ind w:right="-43"/>
        <w:jc w:val="both"/>
        <w:rPr>
          <w:rFonts w:ascii="Angsana New" w:hAnsi="Angsana New"/>
          <w:sz w:val="28"/>
        </w:rPr>
      </w:pPr>
      <w:r w:rsidRPr="002A58CB">
        <w:rPr>
          <w:rFonts w:ascii="Angsana New" w:hAnsi="Angsana New"/>
          <w:sz w:val="28"/>
        </w:rPr>
        <w:t xml:space="preserve">May </w:t>
      </w:r>
      <w:r w:rsidR="002B6433">
        <w:rPr>
          <w:rFonts w:ascii="Angsana New" w:hAnsi="Angsana New"/>
          <w:sz w:val="28"/>
        </w:rPr>
        <w:t>13</w:t>
      </w:r>
      <w:r w:rsidRPr="002A58CB">
        <w:rPr>
          <w:rFonts w:ascii="Angsana New" w:hAnsi="Angsana New"/>
          <w:sz w:val="28"/>
        </w:rPr>
        <w:t>, 202</w:t>
      </w:r>
      <w:r>
        <w:rPr>
          <w:rFonts w:ascii="Angsana New" w:hAnsi="Angsana New"/>
          <w:sz w:val="28"/>
        </w:rPr>
        <w:t>2</w:t>
      </w:r>
    </w:p>
    <w:sectPr w:rsidR="009F0481" w:rsidRPr="007C7488" w:rsidSect="00EE5B9E">
      <w:headerReference w:type="first" r:id="rId10"/>
      <w:footerReference w:type="first" r:id="rId11"/>
      <w:pgSz w:w="11909" w:h="16834" w:code="9"/>
      <w:pgMar w:top="1418" w:right="1077" w:bottom="851" w:left="1588" w:header="709" w:footer="709"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CFBF2" w14:textId="77777777" w:rsidR="0059221A" w:rsidRDefault="0059221A" w:rsidP="0077481E">
      <w:r>
        <w:separator/>
      </w:r>
    </w:p>
  </w:endnote>
  <w:endnote w:type="continuationSeparator" w:id="0">
    <w:p w14:paraId="4E61C994" w14:textId="77777777" w:rsidR="0059221A" w:rsidRDefault="0059221A"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1626609"/>
      <w:docPartObj>
        <w:docPartGallery w:val="Page Numbers (Bottom of Page)"/>
        <w:docPartUnique/>
      </w:docPartObj>
    </w:sdtPr>
    <w:sdtEndPr>
      <w:rPr>
        <w:noProof/>
      </w:rPr>
    </w:sdtEndPr>
    <w:sdtContent>
      <w:p w14:paraId="0E0F81AE" w14:textId="77777777" w:rsidR="00F60E3A" w:rsidRDefault="00BF21AE">
        <w:pPr>
          <w:pStyle w:val="Footer"/>
          <w:jc w:val="right"/>
        </w:pPr>
        <w:r>
          <w:fldChar w:fldCharType="begin"/>
        </w:r>
        <w:r w:rsidR="00F60E3A">
          <w:instrText xml:space="preserve"> PAGE   \</w:instrText>
        </w:r>
        <w:r w:rsidR="00F60E3A">
          <w:rPr>
            <w:cs/>
          </w:rPr>
          <w:instrText xml:space="preserve">* </w:instrText>
        </w:r>
        <w:r w:rsidR="00F60E3A">
          <w:instrText xml:space="preserve">MERGEFORMAT </w:instrText>
        </w:r>
        <w:r>
          <w:fldChar w:fldCharType="separate"/>
        </w:r>
        <w:r w:rsidR="00F60E3A">
          <w:rPr>
            <w:noProof/>
          </w:rPr>
          <w:t>1</w:t>
        </w:r>
        <w:r>
          <w:rPr>
            <w:noProof/>
          </w:rPr>
          <w:fldChar w:fldCharType="end"/>
        </w:r>
      </w:p>
    </w:sdtContent>
  </w:sdt>
  <w:p w14:paraId="03EE9C6C" w14:textId="77777777"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F6504" w14:textId="77777777" w:rsidR="00F60E3A" w:rsidRPr="00F60E3A" w:rsidRDefault="00F60E3A" w:rsidP="00F326F6">
    <w:pPr>
      <w:pStyle w:val="Footer"/>
      <w:jc w:val="center"/>
      <w:rPr>
        <w:rFonts w:ascii="Arial" w:hAnsi="Arial" w:cs="Arial"/>
        <w:sz w:val="22"/>
        <w:szCs w:val="22"/>
      </w:rPr>
    </w:pPr>
  </w:p>
  <w:p w14:paraId="1AB33574" w14:textId="77777777" w:rsidR="00F60E3A" w:rsidRDefault="00F60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E1249" w14:textId="77777777" w:rsidR="0059221A" w:rsidRDefault="0059221A" w:rsidP="0077481E">
      <w:r>
        <w:separator/>
      </w:r>
    </w:p>
  </w:footnote>
  <w:footnote w:type="continuationSeparator" w:id="0">
    <w:p w14:paraId="5FBBCC20" w14:textId="77777777" w:rsidR="0059221A" w:rsidRDefault="0059221A"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159B1" w14:textId="77777777" w:rsidR="0077481E" w:rsidRDefault="0077481E" w:rsidP="0077481E">
    <w:pPr>
      <w:pStyle w:val="Header"/>
      <w:spacing w:before="240"/>
    </w:pPr>
  </w:p>
  <w:p w14:paraId="2BEABDAF"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DE2AA" w14:textId="77777777" w:rsidR="00140AAC" w:rsidRDefault="00140AAC" w:rsidP="0077481E">
    <w:pPr>
      <w:pStyle w:val="Header"/>
      <w:spacing w:before="240"/>
    </w:pPr>
  </w:p>
  <w:p w14:paraId="43DD8A5F"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D2F08F5"/>
    <w:multiLevelType w:val="hybridMultilevel"/>
    <w:tmpl w:val="8EEEE220"/>
    <w:lvl w:ilvl="0" w:tplc="A2D2E414">
      <w:start w:val="1"/>
      <w:numFmt w:val="decimal"/>
      <w:lvlText w:val="(%1)"/>
      <w:lvlJc w:val="left"/>
      <w:pPr>
        <w:ind w:left="720"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561C89"/>
    <w:multiLevelType w:val="hybridMultilevel"/>
    <w:tmpl w:val="B0BA65DA"/>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3" w15:restartNumberingAfterBreak="0">
    <w:nsid w:val="4556295C"/>
    <w:multiLevelType w:val="hybridMultilevel"/>
    <w:tmpl w:val="E3748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014B72"/>
    <w:multiLevelType w:val="hybridMultilevel"/>
    <w:tmpl w:val="1968F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C87F70"/>
    <w:multiLevelType w:val="hybridMultilevel"/>
    <w:tmpl w:val="8AF67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625C1C"/>
    <w:multiLevelType w:val="hybridMultilevel"/>
    <w:tmpl w:val="DE96A1EC"/>
    <w:lvl w:ilvl="0" w:tplc="8A2423C8">
      <w:start w:val="1"/>
      <w:numFmt w:val="decimal"/>
      <w:lvlText w:val="%1)"/>
      <w:lvlJc w:val="left"/>
      <w:pPr>
        <w:ind w:left="524" w:hanging="360"/>
      </w:pPr>
      <w:rPr>
        <w:rFonts w:ascii="Angsana New" w:hAnsi="Angsana New" w:cs="Angsana New" w:hint="default"/>
        <w:sz w:val="28"/>
        <w:szCs w:val="28"/>
      </w:rPr>
    </w:lvl>
    <w:lvl w:ilvl="1" w:tplc="04090019">
      <w:start w:val="1"/>
      <w:numFmt w:val="lowerLetter"/>
      <w:lvlText w:val="%2."/>
      <w:lvlJc w:val="left"/>
      <w:pPr>
        <w:ind w:left="1244" w:hanging="360"/>
      </w:pPr>
    </w:lvl>
    <w:lvl w:ilvl="2" w:tplc="0409001B">
      <w:start w:val="1"/>
      <w:numFmt w:val="lowerRoman"/>
      <w:lvlText w:val="%3."/>
      <w:lvlJc w:val="right"/>
      <w:pPr>
        <w:ind w:left="1964" w:hanging="180"/>
      </w:pPr>
    </w:lvl>
    <w:lvl w:ilvl="3" w:tplc="0409000F">
      <w:start w:val="1"/>
      <w:numFmt w:val="decimal"/>
      <w:lvlText w:val="%4."/>
      <w:lvlJc w:val="left"/>
      <w:pPr>
        <w:ind w:left="2684" w:hanging="360"/>
      </w:pPr>
    </w:lvl>
    <w:lvl w:ilvl="4" w:tplc="04090019">
      <w:start w:val="1"/>
      <w:numFmt w:val="lowerLetter"/>
      <w:lvlText w:val="%5."/>
      <w:lvlJc w:val="left"/>
      <w:pPr>
        <w:ind w:left="3404" w:hanging="360"/>
      </w:pPr>
    </w:lvl>
    <w:lvl w:ilvl="5" w:tplc="0409001B">
      <w:start w:val="1"/>
      <w:numFmt w:val="lowerRoman"/>
      <w:lvlText w:val="%6."/>
      <w:lvlJc w:val="right"/>
      <w:pPr>
        <w:ind w:left="4124" w:hanging="180"/>
      </w:pPr>
    </w:lvl>
    <w:lvl w:ilvl="6" w:tplc="0409000F">
      <w:start w:val="1"/>
      <w:numFmt w:val="decimal"/>
      <w:lvlText w:val="%7."/>
      <w:lvlJc w:val="left"/>
      <w:pPr>
        <w:ind w:left="4844" w:hanging="360"/>
      </w:pPr>
    </w:lvl>
    <w:lvl w:ilvl="7" w:tplc="04090019">
      <w:start w:val="1"/>
      <w:numFmt w:val="lowerLetter"/>
      <w:lvlText w:val="%8."/>
      <w:lvlJc w:val="left"/>
      <w:pPr>
        <w:ind w:left="5564" w:hanging="360"/>
      </w:pPr>
    </w:lvl>
    <w:lvl w:ilvl="8" w:tplc="0409001B">
      <w:start w:val="1"/>
      <w:numFmt w:val="lowerRoman"/>
      <w:lvlText w:val="%9."/>
      <w:lvlJc w:val="right"/>
      <w:pPr>
        <w:ind w:left="6284" w:hanging="180"/>
      </w:p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510337532">
    <w:abstractNumId w:val="0"/>
    <w:lvlOverride w:ilvl="0">
      <w:startOverride w:val="1"/>
    </w:lvlOverride>
  </w:num>
  <w:num w:numId="2" w16cid:durableId="443234441">
    <w:abstractNumId w:val="7"/>
  </w:num>
  <w:num w:numId="3" w16cid:durableId="1243879628">
    <w:abstractNumId w:val="1"/>
  </w:num>
  <w:num w:numId="4" w16cid:durableId="20715330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49075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9802028">
    <w:abstractNumId w:val="5"/>
  </w:num>
  <w:num w:numId="7" w16cid:durableId="1972519778">
    <w:abstractNumId w:val="3"/>
  </w:num>
  <w:num w:numId="8" w16cid:durableId="15775483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8A0"/>
    <w:rsid w:val="000005CC"/>
    <w:rsid w:val="000011DF"/>
    <w:rsid w:val="000013DE"/>
    <w:rsid w:val="00001C18"/>
    <w:rsid w:val="0000642A"/>
    <w:rsid w:val="00006627"/>
    <w:rsid w:val="00006970"/>
    <w:rsid w:val="000070C2"/>
    <w:rsid w:val="00011AE2"/>
    <w:rsid w:val="00012846"/>
    <w:rsid w:val="00012E8B"/>
    <w:rsid w:val="000130E0"/>
    <w:rsid w:val="0001366D"/>
    <w:rsid w:val="000141DD"/>
    <w:rsid w:val="00014D77"/>
    <w:rsid w:val="00016D87"/>
    <w:rsid w:val="0001724F"/>
    <w:rsid w:val="000203A6"/>
    <w:rsid w:val="00020810"/>
    <w:rsid w:val="00020E4A"/>
    <w:rsid w:val="00021322"/>
    <w:rsid w:val="00021BF6"/>
    <w:rsid w:val="00022215"/>
    <w:rsid w:val="0002375B"/>
    <w:rsid w:val="00024C6F"/>
    <w:rsid w:val="000250C9"/>
    <w:rsid w:val="0002610D"/>
    <w:rsid w:val="00026C4B"/>
    <w:rsid w:val="000272CA"/>
    <w:rsid w:val="00027332"/>
    <w:rsid w:val="00027A45"/>
    <w:rsid w:val="000306EB"/>
    <w:rsid w:val="000320F1"/>
    <w:rsid w:val="00033B90"/>
    <w:rsid w:val="00034250"/>
    <w:rsid w:val="00035401"/>
    <w:rsid w:val="00035A02"/>
    <w:rsid w:val="00037AB2"/>
    <w:rsid w:val="0004069A"/>
    <w:rsid w:val="000410D2"/>
    <w:rsid w:val="00041666"/>
    <w:rsid w:val="0004219F"/>
    <w:rsid w:val="000436A3"/>
    <w:rsid w:val="0004557E"/>
    <w:rsid w:val="000468F6"/>
    <w:rsid w:val="000479E0"/>
    <w:rsid w:val="00051023"/>
    <w:rsid w:val="00051090"/>
    <w:rsid w:val="00051FCC"/>
    <w:rsid w:val="000528F9"/>
    <w:rsid w:val="0005435D"/>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5E6C"/>
    <w:rsid w:val="00076952"/>
    <w:rsid w:val="000771FD"/>
    <w:rsid w:val="00077B56"/>
    <w:rsid w:val="000805D8"/>
    <w:rsid w:val="0008095F"/>
    <w:rsid w:val="00081294"/>
    <w:rsid w:val="00081F68"/>
    <w:rsid w:val="00083464"/>
    <w:rsid w:val="000843C4"/>
    <w:rsid w:val="00086937"/>
    <w:rsid w:val="00087B56"/>
    <w:rsid w:val="00087E33"/>
    <w:rsid w:val="00090166"/>
    <w:rsid w:val="0009034F"/>
    <w:rsid w:val="000905FD"/>
    <w:rsid w:val="00093351"/>
    <w:rsid w:val="000934F6"/>
    <w:rsid w:val="00094A3D"/>
    <w:rsid w:val="000958A4"/>
    <w:rsid w:val="00097A2A"/>
    <w:rsid w:val="000A026D"/>
    <w:rsid w:val="000A1B47"/>
    <w:rsid w:val="000A2483"/>
    <w:rsid w:val="000A24ED"/>
    <w:rsid w:val="000A26B0"/>
    <w:rsid w:val="000A29D8"/>
    <w:rsid w:val="000A3F0F"/>
    <w:rsid w:val="000A3F8C"/>
    <w:rsid w:val="000A5220"/>
    <w:rsid w:val="000A5C16"/>
    <w:rsid w:val="000A6391"/>
    <w:rsid w:val="000B0636"/>
    <w:rsid w:val="000B0C5A"/>
    <w:rsid w:val="000B1C2E"/>
    <w:rsid w:val="000B3278"/>
    <w:rsid w:val="000B3A28"/>
    <w:rsid w:val="000B3CC1"/>
    <w:rsid w:val="000B519F"/>
    <w:rsid w:val="000B5D84"/>
    <w:rsid w:val="000B72E9"/>
    <w:rsid w:val="000B7441"/>
    <w:rsid w:val="000B7DE2"/>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4E45"/>
    <w:rsid w:val="000D6E48"/>
    <w:rsid w:val="000E0867"/>
    <w:rsid w:val="000E0C42"/>
    <w:rsid w:val="000E10E1"/>
    <w:rsid w:val="000E1C7A"/>
    <w:rsid w:val="000E1FDA"/>
    <w:rsid w:val="000E2296"/>
    <w:rsid w:val="000E22AA"/>
    <w:rsid w:val="000E2952"/>
    <w:rsid w:val="000E2D5F"/>
    <w:rsid w:val="000E50FD"/>
    <w:rsid w:val="000E5547"/>
    <w:rsid w:val="000E58F4"/>
    <w:rsid w:val="000E6032"/>
    <w:rsid w:val="000E6978"/>
    <w:rsid w:val="000E6E67"/>
    <w:rsid w:val="000E7293"/>
    <w:rsid w:val="000E74B2"/>
    <w:rsid w:val="000E7643"/>
    <w:rsid w:val="000E798E"/>
    <w:rsid w:val="000E7FD6"/>
    <w:rsid w:val="000F0CA7"/>
    <w:rsid w:val="000F238A"/>
    <w:rsid w:val="000F5D00"/>
    <w:rsid w:val="000F6FA8"/>
    <w:rsid w:val="00100D53"/>
    <w:rsid w:val="00101224"/>
    <w:rsid w:val="00101687"/>
    <w:rsid w:val="00101A79"/>
    <w:rsid w:val="00101CAB"/>
    <w:rsid w:val="00102786"/>
    <w:rsid w:val="0010354F"/>
    <w:rsid w:val="00104211"/>
    <w:rsid w:val="00104A96"/>
    <w:rsid w:val="00104DAC"/>
    <w:rsid w:val="00105989"/>
    <w:rsid w:val="00105F26"/>
    <w:rsid w:val="00107106"/>
    <w:rsid w:val="0010713C"/>
    <w:rsid w:val="00107285"/>
    <w:rsid w:val="001077BC"/>
    <w:rsid w:val="00107885"/>
    <w:rsid w:val="0011141A"/>
    <w:rsid w:val="00111F00"/>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27C4A"/>
    <w:rsid w:val="001303A6"/>
    <w:rsid w:val="001305C6"/>
    <w:rsid w:val="00130CA8"/>
    <w:rsid w:val="00130EFF"/>
    <w:rsid w:val="00131991"/>
    <w:rsid w:val="00131D7F"/>
    <w:rsid w:val="00133DEC"/>
    <w:rsid w:val="001349EC"/>
    <w:rsid w:val="0013520A"/>
    <w:rsid w:val="001352D8"/>
    <w:rsid w:val="00135DE4"/>
    <w:rsid w:val="00135E3F"/>
    <w:rsid w:val="001360CB"/>
    <w:rsid w:val="00136377"/>
    <w:rsid w:val="001378EA"/>
    <w:rsid w:val="00137D34"/>
    <w:rsid w:val="001400BF"/>
    <w:rsid w:val="0014037B"/>
    <w:rsid w:val="00140AAC"/>
    <w:rsid w:val="0014128A"/>
    <w:rsid w:val="00142528"/>
    <w:rsid w:val="001445D3"/>
    <w:rsid w:val="00147CD5"/>
    <w:rsid w:val="00151A24"/>
    <w:rsid w:val="001522AC"/>
    <w:rsid w:val="00152632"/>
    <w:rsid w:val="001531B4"/>
    <w:rsid w:val="00153E1C"/>
    <w:rsid w:val="001548A8"/>
    <w:rsid w:val="00156030"/>
    <w:rsid w:val="00156E27"/>
    <w:rsid w:val="001578F8"/>
    <w:rsid w:val="00160D48"/>
    <w:rsid w:val="00160EE7"/>
    <w:rsid w:val="0016389B"/>
    <w:rsid w:val="00164AE2"/>
    <w:rsid w:val="001651F8"/>
    <w:rsid w:val="001665B8"/>
    <w:rsid w:val="00167BD3"/>
    <w:rsid w:val="00171D9C"/>
    <w:rsid w:val="0017214C"/>
    <w:rsid w:val="001747D8"/>
    <w:rsid w:val="00177400"/>
    <w:rsid w:val="0018144B"/>
    <w:rsid w:val="0018217D"/>
    <w:rsid w:val="001827B9"/>
    <w:rsid w:val="001838CD"/>
    <w:rsid w:val="00183B22"/>
    <w:rsid w:val="00184E76"/>
    <w:rsid w:val="00185A09"/>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5AC7"/>
    <w:rsid w:val="00196C88"/>
    <w:rsid w:val="00197D38"/>
    <w:rsid w:val="001A1EE5"/>
    <w:rsid w:val="001A2362"/>
    <w:rsid w:val="001A31F2"/>
    <w:rsid w:val="001A33B5"/>
    <w:rsid w:val="001A493A"/>
    <w:rsid w:val="001A4980"/>
    <w:rsid w:val="001A53D2"/>
    <w:rsid w:val="001A5DA6"/>
    <w:rsid w:val="001A6270"/>
    <w:rsid w:val="001B03FC"/>
    <w:rsid w:val="001B087D"/>
    <w:rsid w:val="001B10A3"/>
    <w:rsid w:val="001B123F"/>
    <w:rsid w:val="001B23D2"/>
    <w:rsid w:val="001B4902"/>
    <w:rsid w:val="001B4EE5"/>
    <w:rsid w:val="001B50B4"/>
    <w:rsid w:val="001B5EF5"/>
    <w:rsid w:val="001B653A"/>
    <w:rsid w:val="001C0061"/>
    <w:rsid w:val="001C061A"/>
    <w:rsid w:val="001C0C3E"/>
    <w:rsid w:val="001C0C7F"/>
    <w:rsid w:val="001C2152"/>
    <w:rsid w:val="001C49CD"/>
    <w:rsid w:val="001D451D"/>
    <w:rsid w:val="001D474B"/>
    <w:rsid w:val="001D4851"/>
    <w:rsid w:val="001D49D8"/>
    <w:rsid w:val="001D5204"/>
    <w:rsid w:val="001D522C"/>
    <w:rsid w:val="001D59CC"/>
    <w:rsid w:val="001D765B"/>
    <w:rsid w:val="001D7ECF"/>
    <w:rsid w:val="001D7FE3"/>
    <w:rsid w:val="001E07AC"/>
    <w:rsid w:val="001E0C1C"/>
    <w:rsid w:val="001E0F06"/>
    <w:rsid w:val="001E1144"/>
    <w:rsid w:val="001E2536"/>
    <w:rsid w:val="001E429C"/>
    <w:rsid w:val="001E5531"/>
    <w:rsid w:val="001E684A"/>
    <w:rsid w:val="001E7312"/>
    <w:rsid w:val="001E7DD1"/>
    <w:rsid w:val="001F011E"/>
    <w:rsid w:val="001F046B"/>
    <w:rsid w:val="001F22A3"/>
    <w:rsid w:val="001F298E"/>
    <w:rsid w:val="001F36E2"/>
    <w:rsid w:val="001F45FD"/>
    <w:rsid w:val="001F4FA7"/>
    <w:rsid w:val="001F5CB2"/>
    <w:rsid w:val="001F64D2"/>
    <w:rsid w:val="001F757D"/>
    <w:rsid w:val="002011FD"/>
    <w:rsid w:val="002013CA"/>
    <w:rsid w:val="00201976"/>
    <w:rsid w:val="0020260C"/>
    <w:rsid w:val="0020420B"/>
    <w:rsid w:val="00204D5A"/>
    <w:rsid w:val="00205410"/>
    <w:rsid w:val="00206368"/>
    <w:rsid w:val="00206D4A"/>
    <w:rsid w:val="00207341"/>
    <w:rsid w:val="00210405"/>
    <w:rsid w:val="00210514"/>
    <w:rsid w:val="0021199B"/>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AAC"/>
    <w:rsid w:val="00231B22"/>
    <w:rsid w:val="00232FDD"/>
    <w:rsid w:val="0023427D"/>
    <w:rsid w:val="0023475A"/>
    <w:rsid w:val="002347CC"/>
    <w:rsid w:val="00234A5F"/>
    <w:rsid w:val="00234D71"/>
    <w:rsid w:val="00235A87"/>
    <w:rsid w:val="002369CC"/>
    <w:rsid w:val="00237483"/>
    <w:rsid w:val="00237DC0"/>
    <w:rsid w:val="0024225D"/>
    <w:rsid w:val="002427B0"/>
    <w:rsid w:val="00242AEE"/>
    <w:rsid w:val="00243E76"/>
    <w:rsid w:val="00243EB4"/>
    <w:rsid w:val="002465D3"/>
    <w:rsid w:val="00246A5D"/>
    <w:rsid w:val="0025049B"/>
    <w:rsid w:val="00251BE1"/>
    <w:rsid w:val="00252F0B"/>
    <w:rsid w:val="0025402A"/>
    <w:rsid w:val="0025443D"/>
    <w:rsid w:val="002548A7"/>
    <w:rsid w:val="00254DE7"/>
    <w:rsid w:val="00255412"/>
    <w:rsid w:val="00255942"/>
    <w:rsid w:val="00255968"/>
    <w:rsid w:val="0025737B"/>
    <w:rsid w:val="00260AC5"/>
    <w:rsid w:val="00262FF7"/>
    <w:rsid w:val="00263592"/>
    <w:rsid w:val="00263755"/>
    <w:rsid w:val="002641B0"/>
    <w:rsid w:val="00264301"/>
    <w:rsid w:val="0026447E"/>
    <w:rsid w:val="002646A8"/>
    <w:rsid w:val="002650EB"/>
    <w:rsid w:val="002704D1"/>
    <w:rsid w:val="00270E8E"/>
    <w:rsid w:val="002716C0"/>
    <w:rsid w:val="00271F36"/>
    <w:rsid w:val="00272286"/>
    <w:rsid w:val="002739F3"/>
    <w:rsid w:val="0027528D"/>
    <w:rsid w:val="002757CB"/>
    <w:rsid w:val="00275BBF"/>
    <w:rsid w:val="00275DBE"/>
    <w:rsid w:val="00277674"/>
    <w:rsid w:val="002826CB"/>
    <w:rsid w:val="00285272"/>
    <w:rsid w:val="0028527A"/>
    <w:rsid w:val="00286E86"/>
    <w:rsid w:val="00287E0F"/>
    <w:rsid w:val="0029000D"/>
    <w:rsid w:val="00290A30"/>
    <w:rsid w:val="00291A1A"/>
    <w:rsid w:val="00291E19"/>
    <w:rsid w:val="002920E5"/>
    <w:rsid w:val="00292E11"/>
    <w:rsid w:val="002932F6"/>
    <w:rsid w:val="00293BB7"/>
    <w:rsid w:val="00294722"/>
    <w:rsid w:val="002947D8"/>
    <w:rsid w:val="002969EA"/>
    <w:rsid w:val="00297DAE"/>
    <w:rsid w:val="002A0C99"/>
    <w:rsid w:val="002A2FDF"/>
    <w:rsid w:val="002A58CB"/>
    <w:rsid w:val="002A5BC1"/>
    <w:rsid w:val="002A5EF9"/>
    <w:rsid w:val="002A661B"/>
    <w:rsid w:val="002A7176"/>
    <w:rsid w:val="002B0E6F"/>
    <w:rsid w:val="002B132F"/>
    <w:rsid w:val="002B2FF6"/>
    <w:rsid w:val="002B387D"/>
    <w:rsid w:val="002B49C0"/>
    <w:rsid w:val="002B5274"/>
    <w:rsid w:val="002B596E"/>
    <w:rsid w:val="002B6291"/>
    <w:rsid w:val="002B6433"/>
    <w:rsid w:val="002B68B6"/>
    <w:rsid w:val="002B6DB3"/>
    <w:rsid w:val="002C02AF"/>
    <w:rsid w:val="002C1C7F"/>
    <w:rsid w:val="002C1FC4"/>
    <w:rsid w:val="002C3638"/>
    <w:rsid w:val="002C4183"/>
    <w:rsid w:val="002C4465"/>
    <w:rsid w:val="002C4AEE"/>
    <w:rsid w:val="002C5744"/>
    <w:rsid w:val="002D023F"/>
    <w:rsid w:val="002D080C"/>
    <w:rsid w:val="002D088D"/>
    <w:rsid w:val="002D0932"/>
    <w:rsid w:val="002D0AFC"/>
    <w:rsid w:val="002D3F78"/>
    <w:rsid w:val="002D4825"/>
    <w:rsid w:val="002D55F2"/>
    <w:rsid w:val="002D5C1E"/>
    <w:rsid w:val="002D6166"/>
    <w:rsid w:val="002D648A"/>
    <w:rsid w:val="002D68F5"/>
    <w:rsid w:val="002E0C9A"/>
    <w:rsid w:val="002E16EE"/>
    <w:rsid w:val="002E2D77"/>
    <w:rsid w:val="002E2F10"/>
    <w:rsid w:val="002E4B8F"/>
    <w:rsid w:val="002E5454"/>
    <w:rsid w:val="002E56B7"/>
    <w:rsid w:val="002F04A8"/>
    <w:rsid w:val="002F056B"/>
    <w:rsid w:val="002F07B6"/>
    <w:rsid w:val="002F114F"/>
    <w:rsid w:val="002F130E"/>
    <w:rsid w:val="002F24F1"/>
    <w:rsid w:val="002F5450"/>
    <w:rsid w:val="002F5EFA"/>
    <w:rsid w:val="002F627C"/>
    <w:rsid w:val="002F693E"/>
    <w:rsid w:val="002F6AC1"/>
    <w:rsid w:val="002F7011"/>
    <w:rsid w:val="002F799E"/>
    <w:rsid w:val="002F7EEA"/>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7E9"/>
    <w:rsid w:val="00315976"/>
    <w:rsid w:val="00315E60"/>
    <w:rsid w:val="003165AA"/>
    <w:rsid w:val="00316699"/>
    <w:rsid w:val="00316735"/>
    <w:rsid w:val="00316C52"/>
    <w:rsid w:val="0031777E"/>
    <w:rsid w:val="00317B18"/>
    <w:rsid w:val="003205AE"/>
    <w:rsid w:val="003212CC"/>
    <w:rsid w:val="00321488"/>
    <w:rsid w:val="00321E3E"/>
    <w:rsid w:val="00321F4D"/>
    <w:rsid w:val="00322355"/>
    <w:rsid w:val="003232E7"/>
    <w:rsid w:val="003246D7"/>
    <w:rsid w:val="003249C4"/>
    <w:rsid w:val="00325873"/>
    <w:rsid w:val="00325CC4"/>
    <w:rsid w:val="00325DCD"/>
    <w:rsid w:val="00326180"/>
    <w:rsid w:val="003308C7"/>
    <w:rsid w:val="00332494"/>
    <w:rsid w:val="0033341E"/>
    <w:rsid w:val="00334F04"/>
    <w:rsid w:val="00335070"/>
    <w:rsid w:val="00335E5D"/>
    <w:rsid w:val="003366E1"/>
    <w:rsid w:val="00336DEE"/>
    <w:rsid w:val="00340089"/>
    <w:rsid w:val="00340DD9"/>
    <w:rsid w:val="00342919"/>
    <w:rsid w:val="00342A23"/>
    <w:rsid w:val="003438A5"/>
    <w:rsid w:val="003438F0"/>
    <w:rsid w:val="00344132"/>
    <w:rsid w:val="00344B38"/>
    <w:rsid w:val="003450F7"/>
    <w:rsid w:val="00346DAC"/>
    <w:rsid w:val="00347CD2"/>
    <w:rsid w:val="00347D04"/>
    <w:rsid w:val="00350373"/>
    <w:rsid w:val="00351210"/>
    <w:rsid w:val="00351369"/>
    <w:rsid w:val="00351636"/>
    <w:rsid w:val="00351CC6"/>
    <w:rsid w:val="003526F1"/>
    <w:rsid w:val="00353C96"/>
    <w:rsid w:val="00353CA1"/>
    <w:rsid w:val="003565A5"/>
    <w:rsid w:val="00357565"/>
    <w:rsid w:val="0035791C"/>
    <w:rsid w:val="003579E4"/>
    <w:rsid w:val="0036249F"/>
    <w:rsid w:val="00362787"/>
    <w:rsid w:val="00362E32"/>
    <w:rsid w:val="00364EC9"/>
    <w:rsid w:val="0036526F"/>
    <w:rsid w:val="00365923"/>
    <w:rsid w:val="0036724A"/>
    <w:rsid w:val="00367C8E"/>
    <w:rsid w:val="00367FAC"/>
    <w:rsid w:val="00370141"/>
    <w:rsid w:val="00371202"/>
    <w:rsid w:val="003712BF"/>
    <w:rsid w:val="00372AEF"/>
    <w:rsid w:val="00372EFC"/>
    <w:rsid w:val="0037314D"/>
    <w:rsid w:val="003734F1"/>
    <w:rsid w:val="0037535F"/>
    <w:rsid w:val="00375752"/>
    <w:rsid w:val="00375B55"/>
    <w:rsid w:val="003762BB"/>
    <w:rsid w:val="00376D72"/>
    <w:rsid w:val="0037748E"/>
    <w:rsid w:val="00380080"/>
    <w:rsid w:val="003816BC"/>
    <w:rsid w:val="00381DE3"/>
    <w:rsid w:val="003823C7"/>
    <w:rsid w:val="003829A0"/>
    <w:rsid w:val="00383304"/>
    <w:rsid w:val="003837DE"/>
    <w:rsid w:val="00383F22"/>
    <w:rsid w:val="00383F84"/>
    <w:rsid w:val="003846D0"/>
    <w:rsid w:val="003846F0"/>
    <w:rsid w:val="00384A22"/>
    <w:rsid w:val="00386164"/>
    <w:rsid w:val="00386676"/>
    <w:rsid w:val="0039004C"/>
    <w:rsid w:val="00390B7C"/>
    <w:rsid w:val="00391935"/>
    <w:rsid w:val="003920C3"/>
    <w:rsid w:val="00392EE1"/>
    <w:rsid w:val="00393B96"/>
    <w:rsid w:val="00393C47"/>
    <w:rsid w:val="00393EDB"/>
    <w:rsid w:val="00393F9D"/>
    <w:rsid w:val="0039527D"/>
    <w:rsid w:val="00396FDE"/>
    <w:rsid w:val="003A086C"/>
    <w:rsid w:val="003A17B7"/>
    <w:rsid w:val="003A344B"/>
    <w:rsid w:val="003A39BE"/>
    <w:rsid w:val="003A6E05"/>
    <w:rsid w:val="003A71A1"/>
    <w:rsid w:val="003A7FE5"/>
    <w:rsid w:val="003B1E2B"/>
    <w:rsid w:val="003B1E69"/>
    <w:rsid w:val="003B26C1"/>
    <w:rsid w:val="003B2A89"/>
    <w:rsid w:val="003B43D8"/>
    <w:rsid w:val="003B5BD2"/>
    <w:rsid w:val="003B5BF9"/>
    <w:rsid w:val="003B760D"/>
    <w:rsid w:val="003B790B"/>
    <w:rsid w:val="003C04E8"/>
    <w:rsid w:val="003C0AA8"/>
    <w:rsid w:val="003C0DC6"/>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15AF"/>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5987"/>
    <w:rsid w:val="00406756"/>
    <w:rsid w:val="004067D2"/>
    <w:rsid w:val="00407975"/>
    <w:rsid w:val="00407ECC"/>
    <w:rsid w:val="00410044"/>
    <w:rsid w:val="0041122C"/>
    <w:rsid w:val="004118EA"/>
    <w:rsid w:val="00411A4D"/>
    <w:rsid w:val="00413447"/>
    <w:rsid w:val="0041364B"/>
    <w:rsid w:val="004136C5"/>
    <w:rsid w:val="00415DFF"/>
    <w:rsid w:val="004162D8"/>
    <w:rsid w:val="004168B6"/>
    <w:rsid w:val="004177CE"/>
    <w:rsid w:val="00421416"/>
    <w:rsid w:val="00421761"/>
    <w:rsid w:val="004223AF"/>
    <w:rsid w:val="00422A60"/>
    <w:rsid w:val="00423AED"/>
    <w:rsid w:val="0042408D"/>
    <w:rsid w:val="00425FD2"/>
    <w:rsid w:val="00430ECE"/>
    <w:rsid w:val="00431E13"/>
    <w:rsid w:val="00432E0F"/>
    <w:rsid w:val="004335C1"/>
    <w:rsid w:val="004341CD"/>
    <w:rsid w:val="00435E50"/>
    <w:rsid w:val="00436F98"/>
    <w:rsid w:val="00437A27"/>
    <w:rsid w:val="00440FEF"/>
    <w:rsid w:val="0044138D"/>
    <w:rsid w:val="004414A7"/>
    <w:rsid w:val="00442A76"/>
    <w:rsid w:val="00442B1B"/>
    <w:rsid w:val="0044394D"/>
    <w:rsid w:val="00443C92"/>
    <w:rsid w:val="00444104"/>
    <w:rsid w:val="00444C9D"/>
    <w:rsid w:val="00445415"/>
    <w:rsid w:val="004477A3"/>
    <w:rsid w:val="00447B56"/>
    <w:rsid w:val="00447C0F"/>
    <w:rsid w:val="004545A6"/>
    <w:rsid w:val="00454F70"/>
    <w:rsid w:val="0045680C"/>
    <w:rsid w:val="00460082"/>
    <w:rsid w:val="00461375"/>
    <w:rsid w:val="00461423"/>
    <w:rsid w:val="00461995"/>
    <w:rsid w:val="00461AEA"/>
    <w:rsid w:val="004620EC"/>
    <w:rsid w:val="00463235"/>
    <w:rsid w:val="00463C73"/>
    <w:rsid w:val="004656B2"/>
    <w:rsid w:val="00466D9A"/>
    <w:rsid w:val="00472B43"/>
    <w:rsid w:val="00473B25"/>
    <w:rsid w:val="00474A5E"/>
    <w:rsid w:val="00474DFD"/>
    <w:rsid w:val="00476481"/>
    <w:rsid w:val="00476C1B"/>
    <w:rsid w:val="004777E6"/>
    <w:rsid w:val="00480D6E"/>
    <w:rsid w:val="00481207"/>
    <w:rsid w:val="0048224C"/>
    <w:rsid w:val="004839C9"/>
    <w:rsid w:val="0048557B"/>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A7480"/>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C74C5"/>
    <w:rsid w:val="004D003B"/>
    <w:rsid w:val="004D24A2"/>
    <w:rsid w:val="004D26F2"/>
    <w:rsid w:val="004D2B54"/>
    <w:rsid w:val="004D3A1A"/>
    <w:rsid w:val="004D60B2"/>
    <w:rsid w:val="004D6491"/>
    <w:rsid w:val="004D676B"/>
    <w:rsid w:val="004D67F3"/>
    <w:rsid w:val="004D6927"/>
    <w:rsid w:val="004D7E31"/>
    <w:rsid w:val="004E00AC"/>
    <w:rsid w:val="004E2F34"/>
    <w:rsid w:val="004E5862"/>
    <w:rsid w:val="004E6631"/>
    <w:rsid w:val="004E6EA7"/>
    <w:rsid w:val="004E74DC"/>
    <w:rsid w:val="004E7E90"/>
    <w:rsid w:val="004F0B5C"/>
    <w:rsid w:val="004F138C"/>
    <w:rsid w:val="004F321F"/>
    <w:rsid w:val="004F4DAD"/>
    <w:rsid w:val="004F4F5A"/>
    <w:rsid w:val="004F7F27"/>
    <w:rsid w:val="00500894"/>
    <w:rsid w:val="00501AB6"/>
    <w:rsid w:val="00502011"/>
    <w:rsid w:val="005025E9"/>
    <w:rsid w:val="00502CDA"/>
    <w:rsid w:val="00503152"/>
    <w:rsid w:val="005051D7"/>
    <w:rsid w:val="00506141"/>
    <w:rsid w:val="005061EA"/>
    <w:rsid w:val="00506256"/>
    <w:rsid w:val="00506989"/>
    <w:rsid w:val="005100BB"/>
    <w:rsid w:val="00510122"/>
    <w:rsid w:val="005108BE"/>
    <w:rsid w:val="00510B3A"/>
    <w:rsid w:val="005113A6"/>
    <w:rsid w:val="0051183C"/>
    <w:rsid w:val="00511F50"/>
    <w:rsid w:val="0051252E"/>
    <w:rsid w:val="00512B33"/>
    <w:rsid w:val="00512BD5"/>
    <w:rsid w:val="00514EB8"/>
    <w:rsid w:val="005152D9"/>
    <w:rsid w:val="00515D54"/>
    <w:rsid w:val="00520950"/>
    <w:rsid w:val="00520A69"/>
    <w:rsid w:val="00520FB3"/>
    <w:rsid w:val="0052202F"/>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4E80"/>
    <w:rsid w:val="005458F6"/>
    <w:rsid w:val="005471FD"/>
    <w:rsid w:val="005518BE"/>
    <w:rsid w:val="00551CB1"/>
    <w:rsid w:val="00551DF5"/>
    <w:rsid w:val="005543BF"/>
    <w:rsid w:val="005545A3"/>
    <w:rsid w:val="005546A7"/>
    <w:rsid w:val="00555176"/>
    <w:rsid w:val="005552B3"/>
    <w:rsid w:val="00555364"/>
    <w:rsid w:val="0055684C"/>
    <w:rsid w:val="00560660"/>
    <w:rsid w:val="005608B7"/>
    <w:rsid w:val="00560A41"/>
    <w:rsid w:val="00560A53"/>
    <w:rsid w:val="00560E5A"/>
    <w:rsid w:val="005621A2"/>
    <w:rsid w:val="005653A5"/>
    <w:rsid w:val="00565B6C"/>
    <w:rsid w:val="00567181"/>
    <w:rsid w:val="00567BC5"/>
    <w:rsid w:val="005708D3"/>
    <w:rsid w:val="00571231"/>
    <w:rsid w:val="00572319"/>
    <w:rsid w:val="005812AA"/>
    <w:rsid w:val="00582373"/>
    <w:rsid w:val="00582812"/>
    <w:rsid w:val="00582C63"/>
    <w:rsid w:val="005847BC"/>
    <w:rsid w:val="00586130"/>
    <w:rsid w:val="0058736B"/>
    <w:rsid w:val="0059221A"/>
    <w:rsid w:val="00592318"/>
    <w:rsid w:val="00592E34"/>
    <w:rsid w:val="00594868"/>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A7DA0"/>
    <w:rsid w:val="005B300C"/>
    <w:rsid w:val="005B5720"/>
    <w:rsid w:val="005B5DF7"/>
    <w:rsid w:val="005B701E"/>
    <w:rsid w:val="005C05CD"/>
    <w:rsid w:val="005C0A1C"/>
    <w:rsid w:val="005C2EBC"/>
    <w:rsid w:val="005C3165"/>
    <w:rsid w:val="005C5A9A"/>
    <w:rsid w:val="005C5C7C"/>
    <w:rsid w:val="005C60E7"/>
    <w:rsid w:val="005C6A2E"/>
    <w:rsid w:val="005D090A"/>
    <w:rsid w:val="005D15AF"/>
    <w:rsid w:val="005D218D"/>
    <w:rsid w:val="005D299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0290"/>
    <w:rsid w:val="00601155"/>
    <w:rsid w:val="0060149A"/>
    <w:rsid w:val="00601BB9"/>
    <w:rsid w:val="00602253"/>
    <w:rsid w:val="00602322"/>
    <w:rsid w:val="0060352B"/>
    <w:rsid w:val="006044DE"/>
    <w:rsid w:val="00604C4C"/>
    <w:rsid w:val="006053F1"/>
    <w:rsid w:val="00605B06"/>
    <w:rsid w:val="00607219"/>
    <w:rsid w:val="00611400"/>
    <w:rsid w:val="00612EE4"/>
    <w:rsid w:val="00613638"/>
    <w:rsid w:val="00613917"/>
    <w:rsid w:val="00613FA3"/>
    <w:rsid w:val="006151F2"/>
    <w:rsid w:val="0061535D"/>
    <w:rsid w:val="00615578"/>
    <w:rsid w:val="00615B13"/>
    <w:rsid w:val="006169F5"/>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12C0"/>
    <w:rsid w:val="006429E0"/>
    <w:rsid w:val="00643C29"/>
    <w:rsid w:val="00644265"/>
    <w:rsid w:val="006458A2"/>
    <w:rsid w:val="00646370"/>
    <w:rsid w:val="00646984"/>
    <w:rsid w:val="00651175"/>
    <w:rsid w:val="006531A3"/>
    <w:rsid w:val="006534C0"/>
    <w:rsid w:val="006538D2"/>
    <w:rsid w:val="00653C59"/>
    <w:rsid w:val="006559DA"/>
    <w:rsid w:val="00655D54"/>
    <w:rsid w:val="0065601E"/>
    <w:rsid w:val="006579AA"/>
    <w:rsid w:val="00657BAE"/>
    <w:rsid w:val="00662898"/>
    <w:rsid w:val="00663A08"/>
    <w:rsid w:val="00664307"/>
    <w:rsid w:val="0066538E"/>
    <w:rsid w:val="006656B3"/>
    <w:rsid w:val="00665E28"/>
    <w:rsid w:val="00666058"/>
    <w:rsid w:val="00666593"/>
    <w:rsid w:val="006667A7"/>
    <w:rsid w:val="00666FD4"/>
    <w:rsid w:val="00667180"/>
    <w:rsid w:val="00667D9D"/>
    <w:rsid w:val="00667DC4"/>
    <w:rsid w:val="00671E1B"/>
    <w:rsid w:val="006727BD"/>
    <w:rsid w:val="00672838"/>
    <w:rsid w:val="00672FBB"/>
    <w:rsid w:val="0067491E"/>
    <w:rsid w:val="00674B7C"/>
    <w:rsid w:val="006752FA"/>
    <w:rsid w:val="00676A42"/>
    <w:rsid w:val="00676E58"/>
    <w:rsid w:val="006801D3"/>
    <w:rsid w:val="00680F01"/>
    <w:rsid w:val="00682A7A"/>
    <w:rsid w:val="00685053"/>
    <w:rsid w:val="0068782E"/>
    <w:rsid w:val="0069037B"/>
    <w:rsid w:val="0069074C"/>
    <w:rsid w:val="006922D0"/>
    <w:rsid w:val="00693C2B"/>
    <w:rsid w:val="0069593E"/>
    <w:rsid w:val="00695A0D"/>
    <w:rsid w:val="00695CF7"/>
    <w:rsid w:val="006969B2"/>
    <w:rsid w:val="0069766A"/>
    <w:rsid w:val="0069771C"/>
    <w:rsid w:val="006A158E"/>
    <w:rsid w:val="006A1960"/>
    <w:rsid w:val="006A1D0D"/>
    <w:rsid w:val="006A37D1"/>
    <w:rsid w:val="006A3FDE"/>
    <w:rsid w:val="006A45B2"/>
    <w:rsid w:val="006A5209"/>
    <w:rsid w:val="006A5A40"/>
    <w:rsid w:val="006A7F78"/>
    <w:rsid w:val="006B0C3A"/>
    <w:rsid w:val="006B1119"/>
    <w:rsid w:val="006B233E"/>
    <w:rsid w:val="006B2F6C"/>
    <w:rsid w:val="006B2FBB"/>
    <w:rsid w:val="006B32CE"/>
    <w:rsid w:val="006B4325"/>
    <w:rsid w:val="006B577A"/>
    <w:rsid w:val="006B63DA"/>
    <w:rsid w:val="006B6926"/>
    <w:rsid w:val="006B6D07"/>
    <w:rsid w:val="006B6F1B"/>
    <w:rsid w:val="006B7510"/>
    <w:rsid w:val="006C0454"/>
    <w:rsid w:val="006C1ECD"/>
    <w:rsid w:val="006C1F87"/>
    <w:rsid w:val="006C3E60"/>
    <w:rsid w:val="006C43E7"/>
    <w:rsid w:val="006C5661"/>
    <w:rsid w:val="006C5D09"/>
    <w:rsid w:val="006D2FEE"/>
    <w:rsid w:val="006D4289"/>
    <w:rsid w:val="006D5886"/>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4A89"/>
    <w:rsid w:val="006F5389"/>
    <w:rsid w:val="006F5406"/>
    <w:rsid w:val="006F5A37"/>
    <w:rsid w:val="006F5AAD"/>
    <w:rsid w:val="006F5B50"/>
    <w:rsid w:val="006F6A57"/>
    <w:rsid w:val="006F7113"/>
    <w:rsid w:val="006F7E41"/>
    <w:rsid w:val="00700B02"/>
    <w:rsid w:val="00700BF3"/>
    <w:rsid w:val="00701C08"/>
    <w:rsid w:val="00702370"/>
    <w:rsid w:val="00703665"/>
    <w:rsid w:val="00703D29"/>
    <w:rsid w:val="0070514D"/>
    <w:rsid w:val="00705E8E"/>
    <w:rsid w:val="007067AE"/>
    <w:rsid w:val="00707F1A"/>
    <w:rsid w:val="007101B0"/>
    <w:rsid w:val="00711D11"/>
    <w:rsid w:val="00711D27"/>
    <w:rsid w:val="007124BB"/>
    <w:rsid w:val="00712510"/>
    <w:rsid w:val="0071291F"/>
    <w:rsid w:val="007135B9"/>
    <w:rsid w:val="00713A28"/>
    <w:rsid w:val="007141D7"/>
    <w:rsid w:val="00714BFC"/>
    <w:rsid w:val="00715A03"/>
    <w:rsid w:val="00717030"/>
    <w:rsid w:val="007170C4"/>
    <w:rsid w:val="007170C9"/>
    <w:rsid w:val="007172B9"/>
    <w:rsid w:val="007216BE"/>
    <w:rsid w:val="007226B7"/>
    <w:rsid w:val="0072520D"/>
    <w:rsid w:val="00725308"/>
    <w:rsid w:val="00725351"/>
    <w:rsid w:val="0072575D"/>
    <w:rsid w:val="0072639D"/>
    <w:rsid w:val="00726C76"/>
    <w:rsid w:val="00727C30"/>
    <w:rsid w:val="0073063A"/>
    <w:rsid w:val="007313EA"/>
    <w:rsid w:val="00733A79"/>
    <w:rsid w:val="0073568C"/>
    <w:rsid w:val="00737955"/>
    <w:rsid w:val="00737D8B"/>
    <w:rsid w:val="0074043F"/>
    <w:rsid w:val="007409E1"/>
    <w:rsid w:val="00740CEC"/>
    <w:rsid w:val="0074103B"/>
    <w:rsid w:val="00741635"/>
    <w:rsid w:val="00742B2F"/>
    <w:rsid w:val="00742E37"/>
    <w:rsid w:val="00744220"/>
    <w:rsid w:val="00744D86"/>
    <w:rsid w:val="0074623A"/>
    <w:rsid w:val="00746297"/>
    <w:rsid w:val="00746380"/>
    <w:rsid w:val="00746F2E"/>
    <w:rsid w:val="007472C6"/>
    <w:rsid w:val="00752E43"/>
    <w:rsid w:val="00753DE1"/>
    <w:rsid w:val="0075493F"/>
    <w:rsid w:val="00755B5B"/>
    <w:rsid w:val="00762780"/>
    <w:rsid w:val="00762AB4"/>
    <w:rsid w:val="00762B2A"/>
    <w:rsid w:val="00762E3B"/>
    <w:rsid w:val="007647CA"/>
    <w:rsid w:val="00764A70"/>
    <w:rsid w:val="00764EE6"/>
    <w:rsid w:val="0076510F"/>
    <w:rsid w:val="00766E05"/>
    <w:rsid w:val="00767520"/>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330"/>
    <w:rsid w:val="00785B6C"/>
    <w:rsid w:val="00785CE8"/>
    <w:rsid w:val="0078778D"/>
    <w:rsid w:val="00787B77"/>
    <w:rsid w:val="007916CC"/>
    <w:rsid w:val="00792100"/>
    <w:rsid w:val="00792CED"/>
    <w:rsid w:val="0079305E"/>
    <w:rsid w:val="0079345B"/>
    <w:rsid w:val="00793F5E"/>
    <w:rsid w:val="00794ABC"/>
    <w:rsid w:val="0079740F"/>
    <w:rsid w:val="007A0B35"/>
    <w:rsid w:val="007A1327"/>
    <w:rsid w:val="007A170F"/>
    <w:rsid w:val="007A218F"/>
    <w:rsid w:val="007A304A"/>
    <w:rsid w:val="007A310D"/>
    <w:rsid w:val="007A41B3"/>
    <w:rsid w:val="007A47DA"/>
    <w:rsid w:val="007A53C3"/>
    <w:rsid w:val="007A6665"/>
    <w:rsid w:val="007A6B2B"/>
    <w:rsid w:val="007A73A4"/>
    <w:rsid w:val="007A77B5"/>
    <w:rsid w:val="007B03B2"/>
    <w:rsid w:val="007B3C42"/>
    <w:rsid w:val="007B443D"/>
    <w:rsid w:val="007B5455"/>
    <w:rsid w:val="007B5BBE"/>
    <w:rsid w:val="007B635C"/>
    <w:rsid w:val="007B69F2"/>
    <w:rsid w:val="007B7DD3"/>
    <w:rsid w:val="007C001D"/>
    <w:rsid w:val="007C18A4"/>
    <w:rsid w:val="007C26E2"/>
    <w:rsid w:val="007C3D61"/>
    <w:rsid w:val="007C3F77"/>
    <w:rsid w:val="007C452D"/>
    <w:rsid w:val="007C5482"/>
    <w:rsid w:val="007C5E58"/>
    <w:rsid w:val="007C6E20"/>
    <w:rsid w:val="007C6EF3"/>
    <w:rsid w:val="007C732E"/>
    <w:rsid w:val="007C7488"/>
    <w:rsid w:val="007D119C"/>
    <w:rsid w:val="007D156C"/>
    <w:rsid w:val="007D4B39"/>
    <w:rsid w:val="007D5E5D"/>
    <w:rsid w:val="007D6DB2"/>
    <w:rsid w:val="007D6DBD"/>
    <w:rsid w:val="007D7C47"/>
    <w:rsid w:val="007E06F8"/>
    <w:rsid w:val="007E2ADC"/>
    <w:rsid w:val="007E2EF8"/>
    <w:rsid w:val="007E5EB7"/>
    <w:rsid w:val="007E639F"/>
    <w:rsid w:val="007E6749"/>
    <w:rsid w:val="007E7490"/>
    <w:rsid w:val="007E75EB"/>
    <w:rsid w:val="007F0A2A"/>
    <w:rsid w:val="007F0EA9"/>
    <w:rsid w:val="007F16D8"/>
    <w:rsid w:val="007F2423"/>
    <w:rsid w:val="007F3274"/>
    <w:rsid w:val="007F4134"/>
    <w:rsid w:val="007F52C6"/>
    <w:rsid w:val="007F6566"/>
    <w:rsid w:val="007F7153"/>
    <w:rsid w:val="00802BED"/>
    <w:rsid w:val="00802E54"/>
    <w:rsid w:val="00803CD6"/>
    <w:rsid w:val="00803CE8"/>
    <w:rsid w:val="008047F9"/>
    <w:rsid w:val="00804AED"/>
    <w:rsid w:val="00804C62"/>
    <w:rsid w:val="00805289"/>
    <w:rsid w:val="00805292"/>
    <w:rsid w:val="00805BFD"/>
    <w:rsid w:val="00805F53"/>
    <w:rsid w:val="00806811"/>
    <w:rsid w:val="00807B65"/>
    <w:rsid w:val="008102F7"/>
    <w:rsid w:val="00811E54"/>
    <w:rsid w:val="00812396"/>
    <w:rsid w:val="0081303D"/>
    <w:rsid w:val="00813A07"/>
    <w:rsid w:val="00814D27"/>
    <w:rsid w:val="00814EBF"/>
    <w:rsid w:val="00816730"/>
    <w:rsid w:val="008209AE"/>
    <w:rsid w:val="00821328"/>
    <w:rsid w:val="008224F8"/>
    <w:rsid w:val="00822C37"/>
    <w:rsid w:val="00823838"/>
    <w:rsid w:val="008239A4"/>
    <w:rsid w:val="00823B27"/>
    <w:rsid w:val="00823EC8"/>
    <w:rsid w:val="00825961"/>
    <w:rsid w:val="00826404"/>
    <w:rsid w:val="00827DD8"/>
    <w:rsid w:val="00830304"/>
    <w:rsid w:val="00830CBC"/>
    <w:rsid w:val="00830CF8"/>
    <w:rsid w:val="008314F0"/>
    <w:rsid w:val="008326A7"/>
    <w:rsid w:val="008326B2"/>
    <w:rsid w:val="008328AF"/>
    <w:rsid w:val="00833B26"/>
    <w:rsid w:val="00834346"/>
    <w:rsid w:val="00835CF6"/>
    <w:rsid w:val="00836461"/>
    <w:rsid w:val="00837F9B"/>
    <w:rsid w:val="00840DFF"/>
    <w:rsid w:val="00840EBB"/>
    <w:rsid w:val="00841F08"/>
    <w:rsid w:val="00844035"/>
    <w:rsid w:val="00845991"/>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64A1"/>
    <w:rsid w:val="008675A7"/>
    <w:rsid w:val="00870615"/>
    <w:rsid w:val="00872A32"/>
    <w:rsid w:val="008741F8"/>
    <w:rsid w:val="008753AC"/>
    <w:rsid w:val="008768DD"/>
    <w:rsid w:val="00877027"/>
    <w:rsid w:val="00880DB3"/>
    <w:rsid w:val="00880F49"/>
    <w:rsid w:val="00882829"/>
    <w:rsid w:val="00885D78"/>
    <w:rsid w:val="008863D1"/>
    <w:rsid w:val="0088738C"/>
    <w:rsid w:val="00890579"/>
    <w:rsid w:val="00890C56"/>
    <w:rsid w:val="008921F3"/>
    <w:rsid w:val="008925C7"/>
    <w:rsid w:val="00893267"/>
    <w:rsid w:val="00894163"/>
    <w:rsid w:val="008943AC"/>
    <w:rsid w:val="00895E1E"/>
    <w:rsid w:val="00897A43"/>
    <w:rsid w:val="008A072A"/>
    <w:rsid w:val="008A092C"/>
    <w:rsid w:val="008A0D8F"/>
    <w:rsid w:val="008A11C1"/>
    <w:rsid w:val="008A19C8"/>
    <w:rsid w:val="008A2047"/>
    <w:rsid w:val="008A209A"/>
    <w:rsid w:val="008A25B6"/>
    <w:rsid w:val="008A27B6"/>
    <w:rsid w:val="008A3583"/>
    <w:rsid w:val="008A3DB9"/>
    <w:rsid w:val="008A41CB"/>
    <w:rsid w:val="008A44B6"/>
    <w:rsid w:val="008A61B4"/>
    <w:rsid w:val="008A74CA"/>
    <w:rsid w:val="008B1380"/>
    <w:rsid w:val="008B24D3"/>
    <w:rsid w:val="008B3CE2"/>
    <w:rsid w:val="008B4400"/>
    <w:rsid w:val="008B4563"/>
    <w:rsid w:val="008B49C9"/>
    <w:rsid w:val="008B59B0"/>
    <w:rsid w:val="008B73DE"/>
    <w:rsid w:val="008B7591"/>
    <w:rsid w:val="008C0314"/>
    <w:rsid w:val="008C1A52"/>
    <w:rsid w:val="008C2086"/>
    <w:rsid w:val="008C3BFB"/>
    <w:rsid w:val="008C49C8"/>
    <w:rsid w:val="008C4AC8"/>
    <w:rsid w:val="008C5720"/>
    <w:rsid w:val="008C5740"/>
    <w:rsid w:val="008C5FFC"/>
    <w:rsid w:val="008C6DCF"/>
    <w:rsid w:val="008C709B"/>
    <w:rsid w:val="008D09E9"/>
    <w:rsid w:val="008D0CA3"/>
    <w:rsid w:val="008D0E91"/>
    <w:rsid w:val="008D14C6"/>
    <w:rsid w:val="008D59F7"/>
    <w:rsid w:val="008D6314"/>
    <w:rsid w:val="008D64AF"/>
    <w:rsid w:val="008E180F"/>
    <w:rsid w:val="008E187B"/>
    <w:rsid w:val="008E358B"/>
    <w:rsid w:val="008E3D7C"/>
    <w:rsid w:val="008E3E21"/>
    <w:rsid w:val="008E4DD6"/>
    <w:rsid w:val="008E51D6"/>
    <w:rsid w:val="008E5A57"/>
    <w:rsid w:val="008E63C1"/>
    <w:rsid w:val="008E6E05"/>
    <w:rsid w:val="008F29C2"/>
    <w:rsid w:val="008F31FD"/>
    <w:rsid w:val="008F3D73"/>
    <w:rsid w:val="008F5F19"/>
    <w:rsid w:val="008F6AA2"/>
    <w:rsid w:val="008F6C1E"/>
    <w:rsid w:val="00900617"/>
    <w:rsid w:val="00900CA2"/>
    <w:rsid w:val="00900DBC"/>
    <w:rsid w:val="00901278"/>
    <w:rsid w:val="0090129B"/>
    <w:rsid w:val="0090140C"/>
    <w:rsid w:val="00901E25"/>
    <w:rsid w:val="009027C9"/>
    <w:rsid w:val="00902883"/>
    <w:rsid w:val="009033A0"/>
    <w:rsid w:val="00903934"/>
    <w:rsid w:val="00904DBE"/>
    <w:rsid w:val="00905009"/>
    <w:rsid w:val="0090514B"/>
    <w:rsid w:val="00905158"/>
    <w:rsid w:val="0090573B"/>
    <w:rsid w:val="00905BE0"/>
    <w:rsid w:val="00906883"/>
    <w:rsid w:val="00907D57"/>
    <w:rsid w:val="00910E47"/>
    <w:rsid w:val="0091256A"/>
    <w:rsid w:val="009128FD"/>
    <w:rsid w:val="00913530"/>
    <w:rsid w:val="00913EB8"/>
    <w:rsid w:val="009141C6"/>
    <w:rsid w:val="00914655"/>
    <w:rsid w:val="00920484"/>
    <w:rsid w:val="009212FE"/>
    <w:rsid w:val="0092220D"/>
    <w:rsid w:val="009228E7"/>
    <w:rsid w:val="009232C8"/>
    <w:rsid w:val="009239F1"/>
    <w:rsid w:val="00924DAE"/>
    <w:rsid w:val="00924F35"/>
    <w:rsid w:val="00926399"/>
    <w:rsid w:val="009264B1"/>
    <w:rsid w:val="009267A8"/>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78E"/>
    <w:rsid w:val="00950882"/>
    <w:rsid w:val="00950E30"/>
    <w:rsid w:val="009515A1"/>
    <w:rsid w:val="009549E9"/>
    <w:rsid w:val="00955AC8"/>
    <w:rsid w:val="00955C03"/>
    <w:rsid w:val="00955D5F"/>
    <w:rsid w:val="00956963"/>
    <w:rsid w:val="00957512"/>
    <w:rsid w:val="00957E94"/>
    <w:rsid w:val="009601A6"/>
    <w:rsid w:val="0096027E"/>
    <w:rsid w:val="009607C1"/>
    <w:rsid w:val="009607FB"/>
    <w:rsid w:val="00961345"/>
    <w:rsid w:val="00961920"/>
    <w:rsid w:val="0096217F"/>
    <w:rsid w:val="009624CC"/>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77423"/>
    <w:rsid w:val="009808E6"/>
    <w:rsid w:val="0098091A"/>
    <w:rsid w:val="0098103E"/>
    <w:rsid w:val="00981B9A"/>
    <w:rsid w:val="00982FAF"/>
    <w:rsid w:val="0098354A"/>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57E"/>
    <w:rsid w:val="0099593F"/>
    <w:rsid w:val="00995E89"/>
    <w:rsid w:val="00995FDA"/>
    <w:rsid w:val="0099631A"/>
    <w:rsid w:val="009967C5"/>
    <w:rsid w:val="009968AC"/>
    <w:rsid w:val="00997019"/>
    <w:rsid w:val="0099720A"/>
    <w:rsid w:val="0099723E"/>
    <w:rsid w:val="00997B4E"/>
    <w:rsid w:val="009A0465"/>
    <w:rsid w:val="009A22CD"/>
    <w:rsid w:val="009A361D"/>
    <w:rsid w:val="009A4054"/>
    <w:rsid w:val="009A4A70"/>
    <w:rsid w:val="009A4C60"/>
    <w:rsid w:val="009A5496"/>
    <w:rsid w:val="009A75D7"/>
    <w:rsid w:val="009A7F83"/>
    <w:rsid w:val="009A7FBB"/>
    <w:rsid w:val="009B097D"/>
    <w:rsid w:val="009B0F10"/>
    <w:rsid w:val="009B14AA"/>
    <w:rsid w:val="009B4384"/>
    <w:rsid w:val="009B450C"/>
    <w:rsid w:val="009B5167"/>
    <w:rsid w:val="009B5A2A"/>
    <w:rsid w:val="009C020A"/>
    <w:rsid w:val="009C1633"/>
    <w:rsid w:val="009C3EF8"/>
    <w:rsid w:val="009C46BB"/>
    <w:rsid w:val="009C5628"/>
    <w:rsid w:val="009C6447"/>
    <w:rsid w:val="009C7578"/>
    <w:rsid w:val="009C7D10"/>
    <w:rsid w:val="009D0292"/>
    <w:rsid w:val="009D0598"/>
    <w:rsid w:val="009D088C"/>
    <w:rsid w:val="009D1101"/>
    <w:rsid w:val="009D18E6"/>
    <w:rsid w:val="009D2413"/>
    <w:rsid w:val="009D2F05"/>
    <w:rsid w:val="009D6163"/>
    <w:rsid w:val="009D6571"/>
    <w:rsid w:val="009D77A5"/>
    <w:rsid w:val="009E0D77"/>
    <w:rsid w:val="009E1EC6"/>
    <w:rsid w:val="009E240E"/>
    <w:rsid w:val="009E2F2B"/>
    <w:rsid w:val="009E5ADD"/>
    <w:rsid w:val="009E646A"/>
    <w:rsid w:val="009E6A93"/>
    <w:rsid w:val="009F0481"/>
    <w:rsid w:val="009F07D8"/>
    <w:rsid w:val="009F150E"/>
    <w:rsid w:val="009F1C8A"/>
    <w:rsid w:val="009F246A"/>
    <w:rsid w:val="009F2DE0"/>
    <w:rsid w:val="009F46F2"/>
    <w:rsid w:val="009F49E1"/>
    <w:rsid w:val="009F50E5"/>
    <w:rsid w:val="009F5338"/>
    <w:rsid w:val="009F5C4D"/>
    <w:rsid w:val="009F6159"/>
    <w:rsid w:val="009F6C02"/>
    <w:rsid w:val="009F7A6A"/>
    <w:rsid w:val="00A00C09"/>
    <w:rsid w:val="00A00D03"/>
    <w:rsid w:val="00A01245"/>
    <w:rsid w:val="00A01828"/>
    <w:rsid w:val="00A027CB"/>
    <w:rsid w:val="00A033A9"/>
    <w:rsid w:val="00A042FF"/>
    <w:rsid w:val="00A05051"/>
    <w:rsid w:val="00A07324"/>
    <w:rsid w:val="00A0748F"/>
    <w:rsid w:val="00A10589"/>
    <w:rsid w:val="00A105EA"/>
    <w:rsid w:val="00A1080D"/>
    <w:rsid w:val="00A135B3"/>
    <w:rsid w:val="00A14298"/>
    <w:rsid w:val="00A16C37"/>
    <w:rsid w:val="00A17213"/>
    <w:rsid w:val="00A17C89"/>
    <w:rsid w:val="00A17ECF"/>
    <w:rsid w:val="00A203A2"/>
    <w:rsid w:val="00A20421"/>
    <w:rsid w:val="00A2172A"/>
    <w:rsid w:val="00A217A0"/>
    <w:rsid w:val="00A21F4A"/>
    <w:rsid w:val="00A22708"/>
    <w:rsid w:val="00A23D2D"/>
    <w:rsid w:val="00A247EF"/>
    <w:rsid w:val="00A24CFC"/>
    <w:rsid w:val="00A2572E"/>
    <w:rsid w:val="00A25FCA"/>
    <w:rsid w:val="00A26C29"/>
    <w:rsid w:val="00A27049"/>
    <w:rsid w:val="00A31689"/>
    <w:rsid w:val="00A316F5"/>
    <w:rsid w:val="00A31B94"/>
    <w:rsid w:val="00A31FF1"/>
    <w:rsid w:val="00A32116"/>
    <w:rsid w:val="00A32BCE"/>
    <w:rsid w:val="00A3353A"/>
    <w:rsid w:val="00A341BF"/>
    <w:rsid w:val="00A34413"/>
    <w:rsid w:val="00A34DE4"/>
    <w:rsid w:val="00A36E45"/>
    <w:rsid w:val="00A374DE"/>
    <w:rsid w:val="00A376E9"/>
    <w:rsid w:val="00A40E01"/>
    <w:rsid w:val="00A4360B"/>
    <w:rsid w:val="00A43A1B"/>
    <w:rsid w:val="00A4645B"/>
    <w:rsid w:val="00A47290"/>
    <w:rsid w:val="00A4758C"/>
    <w:rsid w:val="00A478E2"/>
    <w:rsid w:val="00A47A71"/>
    <w:rsid w:val="00A47BCD"/>
    <w:rsid w:val="00A47F38"/>
    <w:rsid w:val="00A50301"/>
    <w:rsid w:val="00A5100B"/>
    <w:rsid w:val="00A5175B"/>
    <w:rsid w:val="00A52B26"/>
    <w:rsid w:val="00A53D99"/>
    <w:rsid w:val="00A53DBB"/>
    <w:rsid w:val="00A54091"/>
    <w:rsid w:val="00A55D21"/>
    <w:rsid w:val="00A5609E"/>
    <w:rsid w:val="00A566C1"/>
    <w:rsid w:val="00A56E7F"/>
    <w:rsid w:val="00A57062"/>
    <w:rsid w:val="00A57C7A"/>
    <w:rsid w:val="00A61DAB"/>
    <w:rsid w:val="00A61F93"/>
    <w:rsid w:val="00A63046"/>
    <w:rsid w:val="00A6447B"/>
    <w:rsid w:val="00A6537C"/>
    <w:rsid w:val="00A656B0"/>
    <w:rsid w:val="00A67D06"/>
    <w:rsid w:val="00A7051D"/>
    <w:rsid w:val="00A7159D"/>
    <w:rsid w:val="00A719AD"/>
    <w:rsid w:val="00A73BC7"/>
    <w:rsid w:val="00A75467"/>
    <w:rsid w:val="00A75F21"/>
    <w:rsid w:val="00A77760"/>
    <w:rsid w:val="00A77A1F"/>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4F57"/>
    <w:rsid w:val="00A96001"/>
    <w:rsid w:val="00A9633E"/>
    <w:rsid w:val="00AA0E67"/>
    <w:rsid w:val="00AA1579"/>
    <w:rsid w:val="00AA2467"/>
    <w:rsid w:val="00AA2830"/>
    <w:rsid w:val="00AA3A96"/>
    <w:rsid w:val="00AA4903"/>
    <w:rsid w:val="00AA5005"/>
    <w:rsid w:val="00AA50A5"/>
    <w:rsid w:val="00AA627D"/>
    <w:rsid w:val="00AA6650"/>
    <w:rsid w:val="00AA77BE"/>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1AF2"/>
    <w:rsid w:val="00AC33C1"/>
    <w:rsid w:val="00AC4F2B"/>
    <w:rsid w:val="00AC551F"/>
    <w:rsid w:val="00AC5DC7"/>
    <w:rsid w:val="00AC654B"/>
    <w:rsid w:val="00AD04C6"/>
    <w:rsid w:val="00AD0659"/>
    <w:rsid w:val="00AD0844"/>
    <w:rsid w:val="00AD170F"/>
    <w:rsid w:val="00AD18BA"/>
    <w:rsid w:val="00AD1D7C"/>
    <w:rsid w:val="00AD25A2"/>
    <w:rsid w:val="00AD4798"/>
    <w:rsid w:val="00AD5A99"/>
    <w:rsid w:val="00AD76C7"/>
    <w:rsid w:val="00AE3975"/>
    <w:rsid w:val="00AE3E96"/>
    <w:rsid w:val="00AE4A5E"/>
    <w:rsid w:val="00AE7019"/>
    <w:rsid w:val="00AF1D6C"/>
    <w:rsid w:val="00AF21BA"/>
    <w:rsid w:val="00AF23E0"/>
    <w:rsid w:val="00AF3719"/>
    <w:rsid w:val="00AF6CC3"/>
    <w:rsid w:val="00AF7D78"/>
    <w:rsid w:val="00B02579"/>
    <w:rsid w:val="00B04AD9"/>
    <w:rsid w:val="00B054A6"/>
    <w:rsid w:val="00B061FB"/>
    <w:rsid w:val="00B063D0"/>
    <w:rsid w:val="00B069FD"/>
    <w:rsid w:val="00B07C85"/>
    <w:rsid w:val="00B10E42"/>
    <w:rsid w:val="00B11EAA"/>
    <w:rsid w:val="00B13211"/>
    <w:rsid w:val="00B13325"/>
    <w:rsid w:val="00B133F5"/>
    <w:rsid w:val="00B13E51"/>
    <w:rsid w:val="00B140CA"/>
    <w:rsid w:val="00B143E5"/>
    <w:rsid w:val="00B154A7"/>
    <w:rsid w:val="00B15B17"/>
    <w:rsid w:val="00B16439"/>
    <w:rsid w:val="00B20714"/>
    <w:rsid w:val="00B21152"/>
    <w:rsid w:val="00B2305D"/>
    <w:rsid w:val="00B231AE"/>
    <w:rsid w:val="00B23212"/>
    <w:rsid w:val="00B24010"/>
    <w:rsid w:val="00B24528"/>
    <w:rsid w:val="00B251F8"/>
    <w:rsid w:val="00B25FE8"/>
    <w:rsid w:val="00B268A6"/>
    <w:rsid w:val="00B270E6"/>
    <w:rsid w:val="00B279F0"/>
    <w:rsid w:val="00B310DB"/>
    <w:rsid w:val="00B32CEA"/>
    <w:rsid w:val="00B332D5"/>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54E"/>
    <w:rsid w:val="00B446CE"/>
    <w:rsid w:val="00B469DB"/>
    <w:rsid w:val="00B47E1D"/>
    <w:rsid w:val="00B519FB"/>
    <w:rsid w:val="00B51DBC"/>
    <w:rsid w:val="00B51F0B"/>
    <w:rsid w:val="00B523D1"/>
    <w:rsid w:val="00B579CE"/>
    <w:rsid w:val="00B60977"/>
    <w:rsid w:val="00B60A65"/>
    <w:rsid w:val="00B62201"/>
    <w:rsid w:val="00B626F4"/>
    <w:rsid w:val="00B62DD3"/>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AE2"/>
    <w:rsid w:val="00B75CCC"/>
    <w:rsid w:val="00B75D50"/>
    <w:rsid w:val="00B76B93"/>
    <w:rsid w:val="00B8098D"/>
    <w:rsid w:val="00B810FA"/>
    <w:rsid w:val="00B826AD"/>
    <w:rsid w:val="00B82C9E"/>
    <w:rsid w:val="00B82E0F"/>
    <w:rsid w:val="00B83331"/>
    <w:rsid w:val="00B83F46"/>
    <w:rsid w:val="00B84BAC"/>
    <w:rsid w:val="00B8596A"/>
    <w:rsid w:val="00B8616B"/>
    <w:rsid w:val="00B86B32"/>
    <w:rsid w:val="00B91897"/>
    <w:rsid w:val="00B925DE"/>
    <w:rsid w:val="00B92793"/>
    <w:rsid w:val="00B930B2"/>
    <w:rsid w:val="00B93BAD"/>
    <w:rsid w:val="00B93DD9"/>
    <w:rsid w:val="00B95374"/>
    <w:rsid w:val="00B95F79"/>
    <w:rsid w:val="00B96072"/>
    <w:rsid w:val="00B962C8"/>
    <w:rsid w:val="00B965B9"/>
    <w:rsid w:val="00B96769"/>
    <w:rsid w:val="00B96F6A"/>
    <w:rsid w:val="00B978A3"/>
    <w:rsid w:val="00B97DD4"/>
    <w:rsid w:val="00BA0086"/>
    <w:rsid w:val="00BA0C13"/>
    <w:rsid w:val="00BA0C63"/>
    <w:rsid w:val="00BA5CEB"/>
    <w:rsid w:val="00BA6AD8"/>
    <w:rsid w:val="00BA7D2A"/>
    <w:rsid w:val="00BB0193"/>
    <w:rsid w:val="00BB106C"/>
    <w:rsid w:val="00BB10DD"/>
    <w:rsid w:val="00BB22D9"/>
    <w:rsid w:val="00BB2AED"/>
    <w:rsid w:val="00BB349C"/>
    <w:rsid w:val="00BB4671"/>
    <w:rsid w:val="00BB6D58"/>
    <w:rsid w:val="00BB6F28"/>
    <w:rsid w:val="00BB738F"/>
    <w:rsid w:val="00BC0DBE"/>
    <w:rsid w:val="00BC156F"/>
    <w:rsid w:val="00BC2D5F"/>
    <w:rsid w:val="00BC340D"/>
    <w:rsid w:val="00BC38B1"/>
    <w:rsid w:val="00BC3B62"/>
    <w:rsid w:val="00BC3BFA"/>
    <w:rsid w:val="00BC4876"/>
    <w:rsid w:val="00BC4A10"/>
    <w:rsid w:val="00BC4BC8"/>
    <w:rsid w:val="00BC5A30"/>
    <w:rsid w:val="00BC720B"/>
    <w:rsid w:val="00BD1597"/>
    <w:rsid w:val="00BD1F63"/>
    <w:rsid w:val="00BD2884"/>
    <w:rsid w:val="00BD404E"/>
    <w:rsid w:val="00BD4135"/>
    <w:rsid w:val="00BD451B"/>
    <w:rsid w:val="00BD63BE"/>
    <w:rsid w:val="00BD6829"/>
    <w:rsid w:val="00BD7C2F"/>
    <w:rsid w:val="00BE0451"/>
    <w:rsid w:val="00BE045C"/>
    <w:rsid w:val="00BE048F"/>
    <w:rsid w:val="00BE0E30"/>
    <w:rsid w:val="00BE1E50"/>
    <w:rsid w:val="00BE23A4"/>
    <w:rsid w:val="00BE3E04"/>
    <w:rsid w:val="00BE3FBA"/>
    <w:rsid w:val="00BE40F3"/>
    <w:rsid w:val="00BE542C"/>
    <w:rsid w:val="00BE5EA0"/>
    <w:rsid w:val="00BE75E2"/>
    <w:rsid w:val="00BF0532"/>
    <w:rsid w:val="00BF10B1"/>
    <w:rsid w:val="00BF14AC"/>
    <w:rsid w:val="00BF1C4F"/>
    <w:rsid w:val="00BF1C56"/>
    <w:rsid w:val="00BF21AE"/>
    <w:rsid w:val="00BF2C32"/>
    <w:rsid w:val="00BF3298"/>
    <w:rsid w:val="00BF338A"/>
    <w:rsid w:val="00BF37C8"/>
    <w:rsid w:val="00BF5BA8"/>
    <w:rsid w:val="00BF5C94"/>
    <w:rsid w:val="00BF5CBB"/>
    <w:rsid w:val="00BF68E0"/>
    <w:rsid w:val="00BF7658"/>
    <w:rsid w:val="00BF7F82"/>
    <w:rsid w:val="00C0096A"/>
    <w:rsid w:val="00C00EA5"/>
    <w:rsid w:val="00C019E5"/>
    <w:rsid w:val="00C022B3"/>
    <w:rsid w:val="00C024BE"/>
    <w:rsid w:val="00C0384B"/>
    <w:rsid w:val="00C0398C"/>
    <w:rsid w:val="00C03F8C"/>
    <w:rsid w:val="00C05E3C"/>
    <w:rsid w:val="00C063A7"/>
    <w:rsid w:val="00C064A1"/>
    <w:rsid w:val="00C06518"/>
    <w:rsid w:val="00C06EE3"/>
    <w:rsid w:val="00C114C5"/>
    <w:rsid w:val="00C11764"/>
    <w:rsid w:val="00C12827"/>
    <w:rsid w:val="00C134A0"/>
    <w:rsid w:val="00C14959"/>
    <w:rsid w:val="00C15125"/>
    <w:rsid w:val="00C15316"/>
    <w:rsid w:val="00C16C6C"/>
    <w:rsid w:val="00C17039"/>
    <w:rsid w:val="00C1712D"/>
    <w:rsid w:val="00C1733B"/>
    <w:rsid w:val="00C17466"/>
    <w:rsid w:val="00C206DC"/>
    <w:rsid w:val="00C2104F"/>
    <w:rsid w:val="00C2158D"/>
    <w:rsid w:val="00C21F4F"/>
    <w:rsid w:val="00C2288E"/>
    <w:rsid w:val="00C233FC"/>
    <w:rsid w:val="00C26162"/>
    <w:rsid w:val="00C2623D"/>
    <w:rsid w:val="00C268F2"/>
    <w:rsid w:val="00C269BC"/>
    <w:rsid w:val="00C27B4E"/>
    <w:rsid w:val="00C27C28"/>
    <w:rsid w:val="00C31213"/>
    <w:rsid w:val="00C31BE1"/>
    <w:rsid w:val="00C32083"/>
    <w:rsid w:val="00C328C6"/>
    <w:rsid w:val="00C32D70"/>
    <w:rsid w:val="00C33878"/>
    <w:rsid w:val="00C35824"/>
    <w:rsid w:val="00C365F0"/>
    <w:rsid w:val="00C37DAA"/>
    <w:rsid w:val="00C41C7E"/>
    <w:rsid w:val="00C42C90"/>
    <w:rsid w:val="00C43375"/>
    <w:rsid w:val="00C43905"/>
    <w:rsid w:val="00C44A01"/>
    <w:rsid w:val="00C4578C"/>
    <w:rsid w:val="00C46030"/>
    <w:rsid w:val="00C461AC"/>
    <w:rsid w:val="00C46B66"/>
    <w:rsid w:val="00C50EB7"/>
    <w:rsid w:val="00C523D8"/>
    <w:rsid w:val="00C535FF"/>
    <w:rsid w:val="00C556BA"/>
    <w:rsid w:val="00C56D49"/>
    <w:rsid w:val="00C6029A"/>
    <w:rsid w:val="00C602BE"/>
    <w:rsid w:val="00C60796"/>
    <w:rsid w:val="00C616A4"/>
    <w:rsid w:val="00C6184F"/>
    <w:rsid w:val="00C6231C"/>
    <w:rsid w:val="00C62E94"/>
    <w:rsid w:val="00C634EE"/>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1601"/>
    <w:rsid w:val="00C822E6"/>
    <w:rsid w:val="00C82A1E"/>
    <w:rsid w:val="00C83082"/>
    <w:rsid w:val="00C838A5"/>
    <w:rsid w:val="00C843B8"/>
    <w:rsid w:val="00C849CD"/>
    <w:rsid w:val="00C84C28"/>
    <w:rsid w:val="00C856B3"/>
    <w:rsid w:val="00C858FF"/>
    <w:rsid w:val="00C9391F"/>
    <w:rsid w:val="00C94C50"/>
    <w:rsid w:val="00C95A55"/>
    <w:rsid w:val="00C95C74"/>
    <w:rsid w:val="00C95E2E"/>
    <w:rsid w:val="00C96CD7"/>
    <w:rsid w:val="00C97A13"/>
    <w:rsid w:val="00CA0BEF"/>
    <w:rsid w:val="00CA1654"/>
    <w:rsid w:val="00CA2AB9"/>
    <w:rsid w:val="00CA4803"/>
    <w:rsid w:val="00CA7E2D"/>
    <w:rsid w:val="00CA7F97"/>
    <w:rsid w:val="00CB06D3"/>
    <w:rsid w:val="00CB06E9"/>
    <w:rsid w:val="00CB086A"/>
    <w:rsid w:val="00CB36A9"/>
    <w:rsid w:val="00CB3A4E"/>
    <w:rsid w:val="00CB4073"/>
    <w:rsid w:val="00CB46FF"/>
    <w:rsid w:val="00CB56FD"/>
    <w:rsid w:val="00CB6B44"/>
    <w:rsid w:val="00CB7BB1"/>
    <w:rsid w:val="00CC027A"/>
    <w:rsid w:val="00CC1F75"/>
    <w:rsid w:val="00CC220E"/>
    <w:rsid w:val="00CC3C22"/>
    <w:rsid w:val="00CC4F2F"/>
    <w:rsid w:val="00CC5A6E"/>
    <w:rsid w:val="00CC5AEB"/>
    <w:rsid w:val="00CC5DAC"/>
    <w:rsid w:val="00CC6633"/>
    <w:rsid w:val="00CC6C0D"/>
    <w:rsid w:val="00CC7733"/>
    <w:rsid w:val="00CD1E38"/>
    <w:rsid w:val="00CD21A8"/>
    <w:rsid w:val="00CD4B32"/>
    <w:rsid w:val="00CD68A7"/>
    <w:rsid w:val="00CD6E0B"/>
    <w:rsid w:val="00CD7204"/>
    <w:rsid w:val="00CD7BAC"/>
    <w:rsid w:val="00CE2108"/>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7A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3C94"/>
    <w:rsid w:val="00D245BA"/>
    <w:rsid w:val="00D2550D"/>
    <w:rsid w:val="00D25827"/>
    <w:rsid w:val="00D2783C"/>
    <w:rsid w:val="00D27A58"/>
    <w:rsid w:val="00D27B93"/>
    <w:rsid w:val="00D27CDC"/>
    <w:rsid w:val="00D27E21"/>
    <w:rsid w:val="00D30BD4"/>
    <w:rsid w:val="00D30C06"/>
    <w:rsid w:val="00D32151"/>
    <w:rsid w:val="00D32C18"/>
    <w:rsid w:val="00D32D98"/>
    <w:rsid w:val="00D334BB"/>
    <w:rsid w:val="00D34125"/>
    <w:rsid w:val="00D342F4"/>
    <w:rsid w:val="00D34487"/>
    <w:rsid w:val="00D347BF"/>
    <w:rsid w:val="00D35468"/>
    <w:rsid w:val="00D35537"/>
    <w:rsid w:val="00D40FC5"/>
    <w:rsid w:val="00D414C0"/>
    <w:rsid w:val="00D41567"/>
    <w:rsid w:val="00D422B6"/>
    <w:rsid w:val="00D4431A"/>
    <w:rsid w:val="00D444FE"/>
    <w:rsid w:val="00D459A5"/>
    <w:rsid w:val="00D46DCD"/>
    <w:rsid w:val="00D504DB"/>
    <w:rsid w:val="00D50D79"/>
    <w:rsid w:val="00D52EEB"/>
    <w:rsid w:val="00D55155"/>
    <w:rsid w:val="00D56370"/>
    <w:rsid w:val="00D57C9D"/>
    <w:rsid w:val="00D60F34"/>
    <w:rsid w:val="00D61161"/>
    <w:rsid w:val="00D62318"/>
    <w:rsid w:val="00D62ADF"/>
    <w:rsid w:val="00D62E72"/>
    <w:rsid w:val="00D62FD7"/>
    <w:rsid w:val="00D634B9"/>
    <w:rsid w:val="00D63AAF"/>
    <w:rsid w:val="00D64D26"/>
    <w:rsid w:val="00D675F2"/>
    <w:rsid w:val="00D706EF"/>
    <w:rsid w:val="00D71B1E"/>
    <w:rsid w:val="00D75662"/>
    <w:rsid w:val="00D76455"/>
    <w:rsid w:val="00D76E5D"/>
    <w:rsid w:val="00D81DFB"/>
    <w:rsid w:val="00D825BA"/>
    <w:rsid w:val="00D82919"/>
    <w:rsid w:val="00D82977"/>
    <w:rsid w:val="00D82AFF"/>
    <w:rsid w:val="00D84716"/>
    <w:rsid w:val="00D84A06"/>
    <w:rsid w:val="00D850B4"/>
    <w:rsid w:val="00D85723"/>
    <w:rsid w:val="00D92040"/>
    <w:rsid w:val="00D92B28"/>
    <w:rsid w:val="00D931D2"/>
    <w:rsid w:val="00D9393C"/>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9"/>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C7FE6"/>
    <w:rsid w:val="00DD0C09"/>
    <w:rsid w:val="00DD158A"/>
    <w:rsid w:val="00DD160D"/>
    <w:rsid w:val="00DD1AC5"/>
    <w:rsid w:val="00DD229F"/>
    <w:rsid w:val="00DD29A9"/>
    <w:rsid w:val="00DD2CF9"/>
    <w:rsid w:val="00DD63DD"/>
    <w:rsid w:val="00DE103F"/>
    <w:rsid w:val="00DE23D5"/>
    <w:rsid w:val="00DE2A85"/>
    <w:rsid w:val="00DE36FF"/>
    <w:rsid w:val="00DE37E2"/>
    <w:rsid w:val="00DE38C4"/>
    <w:rsid w:val="00DE43D9"/>
    <w:rsid w:val="00DE4C91"/>
    <w:rsid w:val="00DE59B4"/>
    <w:rsid w:val="00DE6C6E"/>
    <w:rsid w:val="00DE7884"/>
    <w:rsid w:val="00DF13F4"/>
    <w:rsid w:val="00DF15E7"/>
    <w:rsid w:val="00DF3540"/>
    <w:rsid w:val="00DF3A72"/>
    <w:rsid w:val="00DF4771"/>
    <w:rsid w:val="00DF4E16"/>
    <w:rsid w:val="00DF5498"/>
    <w:rsid w:val="00DF5523"/>
    <w:rsid w:val="00DF5B7F"/>
    <w:rsid w:val="00DF6144"/>
    <w:rsid w:val="00DF7C2F"/>
    <w:rsid w:val="00E01D44"/>
    <w:rsid w:val="00E02416"/>
    <w:rsid w:val="00E03DD5"/>
    <w:rsid w:val="00E03E98"/>
    <w:rsid w:val="00E04BA5"/>
    <w:rsid w:val="00E0585C"/>
    <w:rsid w:val="00E05DB0"/>
    <w:rsid w:val="00E06CDB"/>
    <w:rsid w:val="00E070A5"/>
    <w:rsid w:val="00E0757F"/>
    <w:rsid w:val="00E1033A"/>
    <w:rsid w:val="00E106DB"/>
    <w:rsid w:val="00E12D4E"/>
    <w:rsid w:val="00E13642"/>
    <w:rsid w:val="00E14E84"/>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45EE"/>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6E9E"/>
    <w:rsid w:val="00E5723D"/>
    <w:rsid w:val="00E600CF"/>
    <w:rsid w:val="00E60BA5"/>
    <w:rsid w:val="00E61814"/>
    <w:rsid w:val="00E620BF"/>
    <w:rsid w:val="00E62D2B"/>
    <w:rsid w:val="00E62ED7"/>
    <w:rsid w:val="00E63B58"/>
    <w:rsid w:val="00E63E88"/>
    <w:rsid w:val="00E64026"/>
    <w:rsid w:val="00E6525D"/>
    <w:rsid w:val="00E65785"/>
    <w:rsid w:val="00E66215"/>
    <w:rsid w:val="00E662D4"/>
    <w:rsid w:val="00E7195C"/>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200"/>
    <w:rsid w:val="00EA03A0"/>
    <w:rsid w:val="00EA4E10"/>
    <w:rsid w:val="00EA58D1"/>
    <w:rsid w:val="00EA5A75"/>
    <w:rsid w:val="00EA6637"/>
    <w:rsid w:val="00EB026D"/>
    <w:rsid w:val="00EB09FC"/>
    <w:rsid w:val="00EB133B"/>
    <w:rsid w:val="00EB184B"/>
    <w:rsid w:val="00EB26CA"/>
    <w:rsid w:val="00EB4385"/>
    <w:rsid w:val="00EB4467"/>
    <w:rsid w:val="00EB483B"/>
    <w:rsid w:val="00EB551F"/>
    <w:rsid w:val="00EB57E7"/>
    <w:rsid w:val="00EB6F23"/>
    <w:rsid w:val="00EC0177"/>
    <w:rsid w:val="00EC1240"/>
    <w:rsid w:val="00EC3AC0"/>
    <w:rsid w:val="00EC4480"/>
    <w:rsid w:val="00EC4F11"/>
    <w:rsid w:val="00EC534F"/>
    <w:rsid w:val="00EC544C"/>
    <w:rsid w:val="00EC5828"/>
    <w:rsid w:val="00EC613D"/>
    <w:rsid w:val="00ED015A"/>
    <w:rsid w:val="00ED07B7"/>
    <w:rsid w:val="00ED167F"/>
    <w:rsid w:val="00ED2A5D"/>
    <w:rsid w:val="00ED2AEE"/>
    <w:rsid w:val="00ED3E53"/>
    <w:rsid w:val="00ED4787"/>
    <w:rsid w:val="00ED4D66"/>
    <w:rsid w:val="00ED4F96"/>
    <w:rsid w:val="00ED6861"/>
    <w:rsid w:val="00ED6FB5"/>
    <w:rsid w:val="00ED78B7"/>
    <w:rsid w:val="00ED79B7"/>
    <w:rsid w:val="00ED7E83"/>
    <w:rsid w:val="00EE1044"/>
    <w:rsid w:val="00EE2C91"/>
    <w:rsid w:val="00EE4ECD"/>
    <w:rsid w:val="00EE58E0"/>
    <w:rsid w:val="00EE5B9E"/>
    <w:rsid w:val="00EE65A2"/>
    <w:rsid w:val="00EE7440"/>
    <w:rsid w:val="00EF12BB"/>
    <w:rsid w:val="00EF14AB"/>
    <w:rsid w:val="00EF37ED"/>
    <w:rsid w:val="00EF4BAD"/>
    <w:rsid w:val="00EF5C62"/>
    <w:rsid w:val="00EF6BFF"/>
    <w:rsid w:val="00F016B0"/>
    <w:rsid w:val="00F01989"/>
    <w:rsid w:val="00F01F1F"/>
    <w:rsid w:val="00F02378"/>
    <w:rsid w:val="00F034F8"/>
    <w:rsid w:val="00F0439E"/>
    <w:rsid w:val="00F05643"/>
    <w:rsid w:val="00F07120"/>
    <w:rsid w:val="00F07914"/>
    <w:rsid w:val="00F07CC8"/>
    <w:rsid w:val="00F11FAF"/>
    <w:rsid w:val="00F13649"/>
    <w:rsid w:val="00F15FD1"/>
    <w:rsid w:val="00F1644A"/>
    <w:rsid w:val="00F164B1"/>
    <w:rsid w:val="00F169A9"/>
    <w:rsid w:val="00F1786A"/>
    <w:rsid w:val="00F179FE"/>
    <w:rsid w:val="00F17E2E"/>
    <w:rsid w:val="00F2122E"/>
    <w:rsid w:val="00F2274B"/>
    <w:rsid w:val="00F228A0"/>
    <w:rsid w:val="00F25DF1"/>
    <w:rsid w:val="00F26F88"/>
    <w:rsid w:val="00F30469"/>
    <w:rsid w:val="00F3063B"/>
    <w:rsid w:val="00F31A69"/>
    <w:rsid w:val="00F326F6"/>
    <w:rsid w:val="00F32C47"/>
    <w:rsid w:val="00F33531"/>
    <w:rsid w:val="00F33935"/>
    <w:rsid w:val="00F33E4A"/>
    <w:rsid w:val="00F344DD"/>
    <w:rsid w:val="00F34950"/>
    <w:rsid w:val="00F34A1C"/>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56FDB"/>
    <w:rsid w:val="00F5788F"/>
    <w:rsid w:val="00F60E3A"/>
    <w:rsid w:val="00F61E87"/>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1E41"/>
    <w:rsid w:val="00F8204C"/>
    <w:rsid w:val="00F8383C"/>
    <w:rsid w:val="00F84588"/>
    <w:rsid w:val="00F84D19"/>
    <w:rsid w:val="00F85FC3"/>
    <w:rsid w:val="00F90D6B"/>
    <w:rsid w:val="00F91C29"/>
    <w:rsid w:val="00F93156"/>
    <w:rsid w:val="00F9368F"/>
    <w:rsid w:val="00F94DC7"/>
    <w:rsid w:val="00F950F2"/>
    <w:rsid w:val="00F95CD4"/>
    <w:rsid w:val="00F95FD8"/>
    <w:rsid w:val="00F96B02"/>
    <w:rsid w:val="00F97B30"/>
    <w:rsid w:val="00FA04D8"/>
    <w:rsid w:val="00FA0E75"/>
    <w:rsid w:val="00FA14B6"/>
    <w:rsid w:val="00FA350F"/>
    <w:rsid w:val="00FA3528"/>
    <w:rsid w:val="00FA36BC"/>
    <w:rsid w:val="00FA423E"/>
    <w:rsid w:val="00FA56C4"/>
    <w:rsid w:val="00FA5FA1"/>
    <w:rsid w:val="00FA6238"/>
    <w:rsid w:val="00FA6B85"/>
    <w:rsid w:val="00FA6D21"/>
    <w:rsid w:val="00FA746C"/>
    <w:rsid w:val="00FA7B33"/>
    <w:rsid w:val="00FB171A"/>
    <w:rsid w:val="00FB2250"/>
    <w:rsid w:val="00FB470E"/>
    <w:rsid w:val="00FB6862"/>
    <w:rsid w:val="00FB6C3D"/>
    <w:rsid w:val="00FB784D"/>
    <w:rsid w:val="00FB7C1B"/>
    <w:rsid w:val="00FC06D7"/>
    <w:rsid w:val="00FC1DD9"/>
    <w:rsid w:val="00FC4ACD"/>
    <w:rsid w:val="00FC6738"/>
    <w:rsid w:val="00FC682B"/>
    <w:rsid w:val="00FC7948"/>
    <w:rsid w:val="00FC7C18"/>
    <w:rsid w:val="00FC7CF3"/>
    <w:rsid w:val="00FD05F1"/>
    <w:rsid w:val="00FD0658"/>
    <w:rsid w:val="00FD3A46"/>
    <w:rsid w:val="00FD44F4"/>
    <w:rsid w:val="00FD4CEB"/>
    <w:rsid w:val="00FD4ECA"/>
    <w:rsid w:val="00FD51D3"/>
    <w:rsid w:val="00FD5BED"/>
    <w:rsid w:val="00FD6028"/>
    <w:rsid w:val="00FD73D9"/>
    <w:rsid w:val="00FE2028"/>
    <w:rsid w:val="00FE24D5"/>
    <w:rsid w:val="00FE2D1C"/>
    <w:rsid w:val="00FE5F08"/>
    <w:rsid w:val="00FE61C9"/>
    <w:rsid w:val="00FE6BC2"/>
    <w:rsid w:val="00FE7F84"/>
    <w:rsid w:val="00FF1673"/>
    <w:rsid w:val="00FF4CF7"/>
    <w:rsid w:val="00FF4EC6"/>
    <w:rsid w:val="00FF506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FC46E"/>
  <w15:docId w15:val="{A12CD069-D7AF-4BEF-B713-776456366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semiHidden/>
    <w:unhideWhenUsed/>
    <w:rsid w:val="00700B02"/>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700B02"/>
    <w:rPr>
      <w:rFonts w:eastAsia="Times New Roman" w:hAnsi="Tms Rmn"/>
      <w:sz w:val="24"/>
      <w:szCs w:val="24"/>
    </w:rPr>
  </w:style>
  <w:style w:type="paragraph" w:customStyle="1" w:styleId="ps-000-normal">
    <w:name w:val="ps-000-normal"/>
    <w:basedOn w:val="Normal"/>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9D18E6"/>
    <w:pPr>
      <w:overflowPunct/>
      <w:autoSpaceDE/>
      <w:autoSpaceDN/>
      <w:adjustRightInd/>
      <w:ind w:right="386"/>
      <w:textAlignment w:val="auto"/>
    </w:pPr>
    <w:rPr>
      <w:sz w:val="28"/>
    </w:rPr>
  </w:style>
  <w:style w:type="paragraph" w:customStyle="1" w:styleId="StandaardOpinion">
    <w:name w:val="StandaardOpinion"/>
    <w:basedOn w:val="Normal"/>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paragraph" w:customStyle="1" w:styleId="Default">
    <w:name w:val="Default"/>
    <w:rsid w:val="00D25827"/>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A66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244805">
      <w:bodyDiv w:val="1"/>
      <w:marLeft w:val="0"/>
      <w:marRight w:val="0"/>
      <w:marTop w:val="0"/>
      <w:marBottom w:val="0"/>
      <w:divBdr>
        <w:top w:val="none" w:sz="0" w:space="0" w:color="auto"/>
        <w:left w:val="none" w:sz="0" w:space="0" w:color="auto"/>
        <w:bottom w:val="none" w:sz="0" w:space="0" w:color="auto"/>
        <w:right w:val="none" w:sz="0" w:space="0" w:color="auto"/>
      </w:divBdr>
    </w:div>
    <w:div w:id="1375999900">
      <w:bodyDiv w:val="1"/>
      <w:marLeft w:val="0"/>
      <w:marRight w:val="0"/>
      <w:marTop w:val="0"/>
      <w:marBottom w:val="0"/>
      <w:divBdr>
        <w:top w:val="none" w:sz="0" w:space="0" w:color="auto"/>
        <w:left w:val="none" w:sz="0" w:space="0" w:color="auto"/>
        <w:bottom w:val="none" w:sz="0" w:space="0" w:color="auto"/>
        <w:right w:val="none" w:sz="0" w:space="0" w:color="auto"/>
      </w:divBdr>
    </w:div>
    <w:div w:id="1797138476">
      <w:bodyDiv w:val="1"/>
      <w:marLeft w:val="0"/>
      <w:marRight w:val="0"/>
      <w:marTop w:val="0"/>
      <w:marBottom w:val="0"/>
      <w:divBdr>
        <w:top w:val="none" w:sz="0" w:space="0" w:color="auto"/>
        <w:left w:val="none" w:sz="0" w:space="0" w:color="auto"/>
        <w:bottom w:val="none" w:sz="0" w:space="0" w:color="auto"/>
        <w:right w:val="none" w:sz="0" w:space="0" w:color="auto"/>
      </w:divBdr>
    </w:div>
    <w:div w:id="1866403863">
      <w:bodyDiv w:val="1"/>
      <w:marLeft w:val="0"/>
      <w:marRight w:val="0"/>
      <w:marTop w:val="0"/>
      <w:marBottom w:val="0"/>
      <w:divBdr>
        <w:top w:val="none" w:sz="0" w:space="0" w:color="auto"/>
        <w:left w:val="none" w:sz="0" w:space="0" w:color="auto"/>
        <w:bottom w:val="none" w:sz="0" w:space="0" w:color="auto"/>
        <w:right w:val="none" w:sz="0" w:space="0" w:color="auto"/>
      </w:divBdr>
    </w:div>
    <w:div w:id="193936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195D8-F9D7-4C41-AA6D-5177803FC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Template>
  <TotalTime>10</TotalTime>
  <Pages>2</Pages>
  <Words>344</Words>
  <Characters>1962</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ทีพีที ปิโตรเคมิคอลส์ จำกัด (มหาชน) และบริษัทย่อย</vt:lpstr>
      <vt:lpstr>บริษัท ทีพีที ปิโตรเคมิคอลส์ จำกัด (มหาชน) และบริษัทย่อย</vt:lpstr>
    </vt:vector>
  </TitlesOfParts>
  <Company>Ernst &amp; Young</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ณัฐพร ตันติมุกดาวงศ์</cp:lastModifiedBy>
  <cp:revision>7</cp:revision>
  <cp:lastPrinted>2022-05-13T09:36:00Z</cp:lastPrinted>
  <dcterms:created xsi:type="dcterms:W3CDTF">2022-05-09T15:24:00Z</dcterms:created>
  <dcterms:modified xsi:type="dcterms:W3CDTF">2022-05-13T09:38:00Z</dcterms:modified>
</cp:coreProperties>
</file>