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E5FB28" w14:textId="30FBBFE6" w:rsidR="003E4AF2" w:rsidRPr="00AC2B57" w:rsidRDefault="003E4AF2" w:rsidP="003E4AF2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</w:t>
      </w: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6E0F995" w14:textId="77777777" w:rsidR="003E4AF2" w:rsidRPr="00AC2B57" w:rsidRDefault="003E4AF2" w:rsidP="003E4AF2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FD3B0FB" w14:textId="652C01CD" w:rsidR="003E4AF2" w:rsidRPr="00AC2B57" w:rsidRDefault="003E4AF2" w:rsidP="003E4AF2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ข้าพเจ้าได้สอบทานงบแสดงฐานะการเงินรวมและ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เฉพาะ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proofErr w:type="spellStart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A27DB" w:rsidRPr="005E5D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5E5D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5A27DB" w:rsidRPr="005E5DF2">
        <w:rPr>
          <w:rFonts w:ascii="BrowalliaUPC" w:hAnsi="BrowalliaUPC" w:cs="BrowalliaUPC"/>
          <w:sz w:val="28"/>
          <w:szCs w:val="28"/>
          <w:lang w:bidi="th-TH"/>
        </w:rPr>
        <w:t xml:space="preserve">   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5E5DF2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Pr="005E5DF2">
        <w:rPr>
          <w:rFonts w:ascii="BrowalliaUPC" w:hAnsi="BrowalliaUPC" w:cs="BrowalliaUPC"/>
          <w:sz w:val="28"/>
          <w:szCs w:val="28"/>
          <w:lang w:val="en-US" w:bidi="th-TH"/>
        </w:rPr>
        <w:t xml:space="preserve">2565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5E5D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5E5DF2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5E5DF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5E5D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Pr="005E5DF2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สามเดือน</w:t>
      </w:r>
      <w:r w:rsidRPr="005E5DF2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DC1FC14" w14:textId="77777777" w:rsidR="003E4AF2" w:rsidRDefault="003E4AF2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1EBAF2" w14:textId="4C0869BE" w:rsidR="003C1745" w:rsidRPr="00AC2B57" w:rsidRDefault="003C1745" w:rsidP="003C174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C2B5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5AF6C422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47CF2D9C" w14:textId="77777777" w:rsidR="003C1745" w:rsidRPr="00AC2B57" w:rsidRDefault="003C1745" w:rsidP="003C1745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13B108A2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1226E8AA" w14:textId="77777777" w:rsidR="00B736EC" w:rsidRDefault="00B736EC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9658D5" w14:textId="77777777" w:rsidR="0035617E" w:rsidRPr="00F96673" w:rsidRDefault="0035617E" w:rsidP="003561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74DACADA" w14:textId="77777777" w:rsidR="0035617E" w:rsidRPr="006151FF" w:rsidRDefault="0035617E" w:rsidP="0035617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64DD06" w14:textId="61D8B0CA" w:rsidR="00253BFB" w:rsidRPr="004D6285" w:rsidRDefault="00253BFB" w:rsidP="00253BFB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proofErr w:type="spellStart"/>
      <w:r w:rsidRPr="004D6285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4D628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       31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ตรวจสอบโดยผู้สอบบัญชีอื่นที่อยู่ในสำนักงานเดียวกับข้าพเจ้าซึ่งแสดงความเห็นอย่างไม่มีเงื่อนไข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28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กุมภาพันธ์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>2565</w:t>
      </w:r>
    </w:p>
    <w:p w14:paraId="327FF8AF" w14:textId="77777777" w:rsidR="00253BFB" w:rsidRPr="004D6285" w:rsidRDefault="00253BFB" w:rsidP="00253BFB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727432AE" w14:textId="6CE085F0" w:rsidR="00253BFB" w:rsidRPr="001C7C80" w:rsidRDefault="00253BFB" w:rsidP="00253BFB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="00D4410C"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   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ผู้ถือหุ้น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และงบกระแสเงินสด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งวด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>สาม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>31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>2564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สอบทานโดยผู้สอบบัญชี</w:t>
      </w:r>
      <w:r w:rsidR="00D4410C"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อื่นที่</w:t>
      </w:r>
      <w:r w:rsidR="00D4410C" w:rsidRPr="004D628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เคย</w:t>
      </w:r>
      <w:r w:rsidR="00D4410C"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อยู่ในสำนักงานเดียวกับข้าพเจ้า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val="en-US" w:bidi="th-TH"/>
        </w:rPr>
        <w:t>ในสาระสำคัญ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4D6285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D4410C" w:rsidRPr="004D6285">
        <w:rPr>
          <w:rFonts w:ascii="BrowalliaUPC" w:hAnsi="BrowalliaUPC" w:cs="BrowalliaUPC"/>
          <w:sz w:val="28"/>
          <w:szCs w:val="28"/>
          <w:lang w:val="en-US" w:bidi="th-TH"/>
        </w:rPr>
        <w:t>17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4D6285">
        <w:rPr>
          <w:rFonts w:ascii="BrowalliaUPC" w:hAnsi="BrowalliaUPC" w:cs="BrowalliaUPC" w:hint="cs"/>
          <w:sz w:val="28"/>
          <w:szCs w:val="28"/>
          <w:cs/>
          <w:lang w:bidi="th-TH"/>
        </w:rPr>
        <w:t>พฤษภาคม</w:t>
      </w:r>
      <w:r w:rsidRPr="004D6285">
        <w:rPr>
          <w:rFonts w:ascii="BrowalliaUPC" w:hAnsi="BrowalliaUPC" w:cs="BrowalliaUPC"/>
          <w:sz w:val="28"/>
          <w:szCs w:val="28"/>
          <w:lang w:bidi="th-TH"/>
        </w:rPr>
        <w:t xml:space="preserve"> 256</w:t>
      </w:r>
      <w:r w:rsidRPr="004D6285">
        <w:rPr>
          <w:rFonts w:ascii="BrowalliaUPC" w:hAnsi="BrowalliaUPC" w:cs="BrowalliaUPC"/>
          <w:sz w:val="28"/>
          <w:szCs w:val="28"/>
          <w:lang w:val="en-US" w:bidi="th-TH"/>
        </w:rPr>
        <w:t>4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098CB318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</w:t>
      </w:r>
      <w:r w:rsidR="001D716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 สระทองพูล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5934AAE5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1D716E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1F8F516C" w:rsidR="00CD4D4E" w:rsidRPr="007E5F16" w:rsidRDefault="001D716E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D716E">
        <w:rPr>
          <w:rFonts w:ascii="Browallia New" w:hAnsi="Browallia New" w:cs="Browallia New"/>
          <w:sz w:val="28"/>
          <w:szCs w:val="28"/>
          <w:lang w:val="en-US" w:bidi="th-TH"/>
        </w:rPr>
        <w:t xml:space="preserve">17 </w:t>
      </w:r>
      <w:r w:rsidR="007A6298" w:rsidRPr="001D71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7A6298" w:rsidRPr="001D716E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C12C6" w14:textId="77777777" w:rsidR="00722F41" w:rsidRDefault="00722F41">
      <w:r>
        <w:separator/>
      </w:r>
    </w:p>
  </w:endnote>
  <w:endnote w:type="continuationSeparator" w:id="0">
    <w:p w14:paraId="6B211706" w14:textId="77777777" w:rsidR="00722F41" w:rsidRDefault="0072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5CE46" w14:textId="77777777" w:rsidR="00722F41" w:rsidRDefault="00722F41">
      <w:bookmarkStart w:id="0" w:name="_Hlk482348182"/>
      <w:bookmarkEnd w:id="0"/>
      <w:r>
        <w:separator/>
      </w:r>
    </w:p>
  </w:footnote>
  <w:footnote w:type="continuationSeparator" w:id="0">
    <w:p w14:paraId="2CDFCB32" w14:textId="77777777" w:rsidR="00722F41" w:rsidRDefault="00722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47A27AB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077EEEEE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03967365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75130981">
    <w:abstractNumId w:val="3"/>
  </w:num>
  <w:num w:numId="2" w16cid:durableId="330570552">
    <w:abstractNumId w:val="2"/>
  </w:num>
  <w:num w:numId="3" w16cid:durableId="614561235">
    <w:abstractNumId w:val="1"/>
  </w:num>
  <w:num w:numId="4" w16cid:durableId="1907374555">
    <w:abstractNumId w:val="0"/>
  </w:num>
  <w:num w:numId="5" w16cid:durableId="1187719210">
    <w:abstractNumId w:val="6"/>
  </w:num>
  <w:num w:numId="6" w16cid:durableId="1435904132">
    <w:abstractNumId w:val="5"/>
  </w:num>
  <w:num w:numId="7" w16cid:durableId="54474003">
    <w:abstractNumId w:val="10"/>
  </w:num>
  <w:num w:numId="8" w16cid:durableId="2043506086">
    <w:abstractNumId w:val="16"/>
  </w:num>
  <w:num w:numId="9" w16cid:durableId="769161911">
    <w:abstractNumId w:val="5"/>
  </w:num>
  <w:num w:numId="10" w16cid:durableId="12152036">
    <w:abstractNumId w:val="15"/>
  </w:num>
  <w:num w:numId="11" w16cid:durableId="827669695">
    <w:abstractNumId w:val="13"/>
  </w:num>
  <w:num w:numId="12" w16cid:durableId="829566655">
    <w:abstractNumId w:val="4"/>
  </w:num>
  <w:num w:numId="13" w16cid:durableId="1711880385">
    <w:abstractNumId w:val="8"/>
  </w:num>
  <w:num w:numId="14" w16cid:durableId="1661496478">
    <w:abstractNumId w:val="7"/>
  </w:num>
  <w:num w:numId="15" w16cid:durableId="2081174876">
    <w:abstractNumId w:val="8"/>
  </w:num>
  <w:num w:numId="16" w16cid:durableId="498470732">
    <w:abstractNumId w:val="9"/>
  </w:num>
  <w:num w:numId="17" w16cid:durableId="1958483255">
    <w:abstractNumId w:val="11"/>
  </w:num>
  <w:num w:numId="18" w16cid:durableId="2031830603">
    <w:abstractNumId w:val="15"/>
  </w:num>
  <w:num w:numId="19" w16cid:durableId="1657420025">
    <w:abstractNumId w:val="13"/>
  </w:num>
  <w:num w:numId="20" w16cid:durableId="825048496">
    <w:abstractNumId w:val="4"/>
  </w:num>
  <w:num w:numId="21" w16cid:durableId="1880360579">
    <w:abstractNumId w:val="8"/>
  </w:num>
  <w:num w:numId="22" w16cid:durableId="552080371">
    <w:abstractNumId w:val="7"/>
  </w:num>
  <w:num w:numId="23" w16cid:durableId="1754469240">
    <w:abstractNumId w:val="7"/>
  </w:num>
  <w:num w:numId="24" w16cid:durableId="296300645">
    <w:abstractNumId w:val="7"/>
  </w:num>
  <w:num w:numId="25" w16cid:durableId="2137677185">
    <w:abstractNumId w:val="8"/>
  </w:num>
  <w:num w:numId="26" w16cid:durableId="1097285198">
    <w:abstractNumId w:val="8"/>
  </w:num>
  <w:num w:numId="27" w16cid:durableId="441801096">
    <w:abstractNumId w:val="8"/>
  </w:num>
  <w:num w:numId="28" w16cid:durableId="1733776320">
    <w:abstractNumId w:val="14"/>
  </w:num>
  <w:num w:numId="29" w16cid:durableId="848058739">
    <w:abstractNumId w:val="14"/>
  </w:num>
  <w:num w:numId="30" w16cid:durableId="710959092">
    <w:abstractNumId w:val="14"/>
  </w:num>
  <w:num w:numId="31" w16cid:durableId="355470504">
    <w:abstractNumId w:val="12"/>
  </w:num>
  <w:num w:numId="32" w16cid:durableId="1904875895">
    <w:abstractNumId w:val="12"/>
  </w:num>
  <w:num w:numId="33" w16cid:durableId="144488397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67A8C"/>
    <w:rsid w:val="00171BB1"/>
    <w:rsid w:val="00171E90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C6107"/>
    <w:rsid w:val="001D2302"/>
    <w:rsid w:val="001D716E"/>
    <w:rsid w:val="001D7BB3"/>
    <w:rsid w:val="001D7BB5"/>
    <w:rsid w:val="001E12A6"/>
    <w:rsid w:val="001E498F"/>
    <w:rsid w:val="00214B4B"/>
    <w:rsid w:val="0022518C"/>
    <w:rsid w:val="00237A7E"/>
    <w:rsid w:val="00241F16"/>
    <w:rsid w:val="00242C27"/>
    <w:rsid w:val="00247969"/>
    <w:rsid w:val="00253BFB"/>
    <w:rsid w:val="00253CE4"/>
    <w:rsid w:val="00260E23"/>
    <w:rsid w:val="0026182A"/>
    <w:rsid w:val="0026566B"/>
    <w:rsid w:val="00277EBE"/>
    <w:rsid w:val="00281C48"/>
    <w:rsid w:val="002838FB"/>
    <w:rsid w:val="00285249"/>
    <w:rsid w:val="0029212C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174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E4AF2"/>
    <w:rsid w:val="003F0C71"/>
    <w:rsid w:val="003F116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49E2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D628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17D"/>
    <w:rsid w:val="005627FF"/>
    <w:rsid w:val="00565186"/>
    <w:rsid w:val="00577D61"/>
    <w:rsid w:val="005822AC"/>
    <w:rsid w:val="00583C7A"/>
    <w:rsid w:val="00584B84"/>
    <w:rsid w:val="00591F0D"/>
    <w:rsid w:val="005A27DB"/>
    <w:rsid w:val="005A29D0"/>
    <w:rsid w:val="005B23C4"/>
    <w:rsid w:val="005B405A"/>
    <w:rsid w:val="005B48CB"/>
    <w:rsid w:val="005C2CCB"/>
    <w:rsid w:val="005C6479"/>
    <w:rsid w:val="005C69FD"/>
    <w:rsid w:val="005D7025"/>
    <w:rsid w:val="005E2D67"/>
    <w:rsid w:val="005E4B76"/>
    <w:rsid w:val="005E5578"/>
    <w:rsid w:val="005E5DF2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2F41"/>
    <w:rsid w:val="007265F7"/>
    <w:rsid w:val="00726C03"/>
    <w:rsid w:val="00731894"/>
    <w:rsid w:val="00731AAD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6298"/>
    <w:rsid w:val="007A74F9"/>
    <w:rsid w:val="007C0DED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46A6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179E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36EC"/>
    <w:rsid w:val="00B75B2F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416D"/>
    <w:rsid w:val="00C06939"/>
    <w:rsid w:val="00C163F0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410C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0C0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368FB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223</TotalTime>
  <Pages>2</Pages>
  <Words>490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105</cp:revision>
  <cp:lastPrinted>2020-11-04T08:31:00Z</cp:lastPrinted>
  <dcterms:created xsi:type="dcterms:W3CDTF">2019-03-12T06:58:00Z</dcterms:created>
  <dcterms:modified xsi:type="dcterms:W3CDTF">2022-05-13T12:32:00Z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