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2BACA32E" w:rsidR="00DB308D" w:rsidRPr="00ED6571" w:rsidRDefault="00DB308D" w:rsidP="004C2111">
      <w:pPr>
        <w:pStyle w:val="Reference"/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ED6571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4A8CEB1" w14:textId="77777777" w:rsidR="00D15EA5" w:rsidRPr="00ED6571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</w:rPr>
        <w:br w:type="textWrapping" w:clear="all"/>
      </w:r>
    </w:p>
    <w:p w14:paraId="2B0E1FAA" w14:textId="77777777" w:rsidR="00D15EA5" w:rsidRPr="00ED6571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ED6571" w:rsidRDefault="00F20A86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33EABE35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925A9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(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</w:t>
      </w:r>
      <w:r w:rsidR="003E70F8" w:rsidRPr="00ED6571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ED6571" w:rsidRDefault="00D267A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541C0D3A" w:rsidR="00F20A86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</w:t>
      </w:r>
      <w:r w:rsidR="00797CE7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สดงฐานะ</w:t>
      </w:r>
      <w:r w:rsidR="00F84FB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</w:t>
      </w:r>
      <w:r w:rsidR="00E060D0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ต์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 (มหาชน)</w:t>
      </w:r>
      <w:r w:rsidRPr="00ED6571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84FB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C95009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C950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C95009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F20A86" w:rsidRPr="00ED6571">
        <w:rPr>
          <w:rFonts w:ascii="Browallia New" w:hAnsi="Browallia New" w:cs="Browallia New" w:hint="cs"/>
          <w:sz w:val="28"/>
          <w:szCs w:val="28"/>
          <w:lang w:val="en-US"/>
        </w:rPr>
        <w:t xml:space="preserve"> </w:t>
      </w:r>
      <w:r w:rsidR="00F20A8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D404B1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C95009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</w:t>
      </w:r>
      <w:r w:rsidR="00986F91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และเฉพาะของบริษัท</w:t>
      </w:r>
      <w:r w:rsidR="009D1F8B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95009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E0E1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 และหมายเหตุประกอบ</w:t>
      </w:r>
      <w:r w:rsidR="00C9500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งบการเงินระหว่างกาลแบบย่อ 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รวมเรียกว่า </w:t>
      </w:r>
      <w:r w:rsidR="003B7A1E" w:rsidRPr="00ED6571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4E772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ED6571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B7A1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9C3FC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ED657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ED6571">
        <w:rPr>
          <w:rFonts w:ascii="Browallia New" w:hAnsi="Browallia New" w:cs="Browallia New" w:hint="cs"/>
          <w:spacing w:val="-4"/>
          <w:sz w:val="28"/>
          <w:szCs w:val="28"/>
          <w:lang w:val="en-US" w:bidi="th-TH"/>
        </w:rPr>
        <w:t>34</w:t>
      </w:r>
      <w:r w:rsidRPr="00ED657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244A9B" w14:textId="77777777" w:rsidR="007E1934" w:rsidRPr="00ED6571" w:rsidRDefault="007E1934" w:rsidP="008A1F1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2BE4ABF" w14:textId="0852877C" w:rsidR="0009543C" w:rsidRPr="00ED6571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ED6571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139878D7" w:rsidR="00922356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ได้ปฏิบัติงานสอบทานตามมาตรฐานงานสอบทาน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581932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1932" w:rsidRPr="00ED6571">
        <w:rPr>
          <w:rFonts w:ascii="Browallia New" w:hAnsi="Browallia New" w:cs="Browallia New"/>
          <w:sz w:val="28"/>
          <w:szCs w:val="28"/>
          <w:lang w:val="en-US" w:bidi="th-TH"/>
        </w:rPr>
        <w:t>2410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92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="00AB5CB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723E9E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B5CB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ED6571" w:rsidRDefault="00CD4D4E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1D8F01" w14:textId="39040436" w:rsidR="00700ECB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22665A" w14:textId="44BD89A0" w:rsidR="00700ECB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558D6D" w14:textId="6CC49806" w:rsidR="00700ECB" w:rsidRPr="00ED6571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4F666E" w14:textId="4CB5F69D" w:rsidR="000239B5" w:rsidRDefault="000239B5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C2D07B" w14:textId="3FCA7592" w:rsidR="00A568EC" w:rsidRDefault="00A568E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0D410C" w14:textId="78854F7C" w:rsidR="00A568EC" w:rsidRDefault="00A568E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4737FE" w14:textId="203BCD23" w:rsidR="00A568EC" w:rsidRDefault="00A568E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398498" w14:textId="77777777" w:rsidR="00A568EC" w:rsidRPr="00ED6571" w:rsidRDefault="00A568EC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CE0F2" w14:textId="7C09E008" w:rsidR="00922356" w:rsidRPr="00ED6571" w:rsidRDefault="00922356" w:rsidP="000531F0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ED6571" w:rsidRDefault="00AC5B55" w:rsidP="00AC5B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EBA667" w14:textId="77777777" w:rsidR="00D9098A" w:rsidRPr="00ED6571" w:rsidRDefault="00AC5B55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ED6571" w:rsidRDefault="00D9098A" w:rsidP="00D9098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835995" w14:textId="59B6FDBB" w:rsidR="003C1279" w:rsidRPr="00ED6571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640245" w:rsidRPr="00A0078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E1EBB" w:rsidRPr="00A00780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00780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ฐานะการเงินรวมและ</w:t>
      </w:r>
      <w:r w:rsidR="00592DFE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เฉพาะของบริษัท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C95009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C950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C95009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EE4E32"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 จำนวน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EE4E32" w:rsidRPr="00A0078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>7,84</w:t>
      </w:r>
      <w:r w:rsidR="000F265D" w:rsidRPr="00A0078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0F265D" w:rsidRPr="00A00780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A0078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5,205.96 </w:t>
      </w:r>
      <w:r w:rsidR="00EE4E32" w:rsidRPr="00A0078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EE4E32" w:rsidRPr="00A00780">
        <w:rPr>
          <w:rFonts w:ascii="Browallia New" w:hAnsi="Browallia New" w:cs="Browallia New"/>
          <w:sz w:val="28"/>
          <w:szCs w:val="28"/>
          <w:lang w:bidi="th-TH"/>
        </w:rPr>
        <w:t xml:space="preserve"> (“DSEZ”)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โดยในปี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2553 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="00EE4E32" w:rsidRPr="00A007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ซึ่งบริหารโครงการโดยคณะกรรมการบริหารเขตเศรษฐกิจพิเศษทวาย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EE4E32" w:rsidRPr="00A00780">
        <w:rPr>
          <w:rFonts w:ascii="Browallia New" w:hAnsi="Browallia New" w:cs="Browallia New"/>
          <w:sz w:val="28"/>
          <w:szCs w:val="28"/>
        </w:rPr>
        <w:t xml:space="preserve">DSEZ MC”)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E4E32" w:rsidRPr="00A00780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EE4E32" w:rsidRPr="00A00780">
        <w:rPr>
          <w:rFonts w:ascii="Browallia New" w:hAnsi="Browallia New" w:cs="Browallia New"/>
          <w:sz w:val="28"/>
          <w:szCs w:val="28"/>
        </w:rPr>
        <w:t xml:space="preserve">DSEZ Initial Phase”)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เพื่อพัฒนาพื้นที่นิคมอุตสาหกรรม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/>
          <w:sz w:val="28"/>
          <w:szCs w:val="28"/>
        </w:rPr>
        <w:t>27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ตารางกิโลเมตร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และโครงสร้างพื้นฐานและสาธารณูปโภคที่เกี่ยวข้อง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/>
          <w:sz w:val="28"/>
          <w:szCs w:val="28"/>
        </w:rPr>
        <w:t>8</w:t>
      </w:r>
      <w:r w:rsidR="00EE4E32" w:rsidRPr="00A007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 ทั้งนี้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2,476.27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>101.</w:t>
      </w:r>
      <w:r w:rsidR="00A00780" w:rsidRPr="00A00780">
        <w:rPr>
          <w:rFonts w:ascii="Browallia New" w:hAnsi="Browallia New" w:cs="Browallia New"/>
          <w:sz w:val="28"/>
          <w:szCs w:val="28"/>
          <w:lang w:val="en-US" w:bidi="th-TH"/>
        </w:rPr>
        <w:t>79</w:t>
      </w:r>
      <w:r w:rsidR="00EE4E32" w:rsidRPr="00A007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E4E32" w:rsidRPr="00A007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EE4E32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ตามลำดับ ในงบการเงินเฉพาะของบริษัท</w:t>
      </w:r>
      <w:r w:rsidR="003C1279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ED6571" w:rsidRDefault="0003692C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2305486" w14:textId="5255B475" w:rsidR="0003692C" w:rsidRPr="00ED6571" w:rsidRDefault="00362979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กลุ่มบริษัทได้ดำเนินการพัฒนาพื้นที่ไปแล้วตั้งแต่ปี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2553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ต่อมาในปี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2556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โครงการดังกล่าวได้รับการสนับสนุนจากรัฐบาลไทยและรัฐบาลแห่งสาธารณรัฐแห่งสหภาพเมียนมา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ซึ่งได้มีการจัดตั้งนิติบุคคลเฉพาะกิจ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proofErr w:type="spellStart"/>
      <w:r w:rsidRPr="00ED6571">
        <w:rPr>
          <w:rFonts w:asciiTheme="majorHAnsi" w:hAnsiTheme="majorHAnsi" w:cstheme="majorHAnsi"/>
          <w:sz w:val="19"/>
          <w:szCs w:val="19"/>
          <w:lang w:val="en-US"/>
        </w:rPr>
        <w:t>Dawei</w:t>
      </w:r>
      <w:proofErr w:type="spellEnd"/>
      <w:r w:rsidRPr="00ED6571">
        <w:rPr>
          <w:rFonts w:asciiTheme="majorHAnsi" w:hAnsiTheme="majorHAnsi" w:cstheme="majorHAnsi"/>
          <w:sz w:val="19"/>
          <w:szCs w:val="19"/>
          <w:lang w:val="en-US"/>
        </w:rPr>
        <w:t xml:space="preserve"> SEZ Development Company Limited 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ED6571">
        <w:rPr>
          <w:rFonts w:ascii="Browallia New" w:hAnsi="Browallia New" w:cs="Browallia New"/>
          <w:sz w:val="28"/>
          <w:szCs w:val="28"/>
        </w:rPr>
        <w:t xml:space="preserve">SPV”)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จากผู้ลงทุนรายใหม่ของแต่ละโครงการ ตามข้อสรุปรายงาน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หรือได้รับสิทธิพัฒนาที่ดินในโครงการเพิ่มเติม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 xml:space="preserve">Land Right Option)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สำหรับการพัฒนาและบริหารจัดการโครงการเขตเศรษฐกิจพิเศษทวายระยะเริ่มแรก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Supplemental Memorandum of Understanding to the 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10310613" w:rsidR="00C56AC8" w:rsidRPr="00ED6571" w:rsidRDefault="00651CBE" w:rsidP="00B4392F">
      <w:pPr>
        <w:spacing w:after="0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30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2563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แจ้งยกเลิกสิทธิสัมปทานทุกโครงการในเขตเศรษฐกิจพิเศษทวายระยะเริ่มแรก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โดยให้เหตุผลว่ากลุ่มบริษัทผู้รับสัมปทานผิดเงื่อนไขในสัญญาสัมปทาน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ที่กำหนดเพิ่มเติมโดยคณะกรรมการบริหารเขตเศรษฐกิจพิเศษทวาย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อนึ่ง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เพื่อเป็นการรักษาสิทธิเรียกร้องในสัญญาที่ได้ทำไว้ดังกล่าวข้างต้น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19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2564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กลุ่มบริษัทผู้รับสัมปทานได้ส่งหนังสือโต้แย้งเกี่ยวกับเหตุแห่งการยกเลิกสิทธิสัมปทาน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เพื่อชี้แจงกลับไปยัง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คณะกรรมการบริหารเขตเศรษฐกิจพิเศษทวาย เนื่องจากเห็นว่าการกำหนดเงื่อนไขเพิ่มเติมนั้น </w:t>
      </w:r>
      <w:r w:rsidR="00B15E14"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ทางกลุ่มบริษัทผู้รับสัมปทานไม่ได้เห็นชอบด้วย เพราะเป็นการกำหนดขึ้นเพียงฝ่ายเดียวของคู่สัญญา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1C5F652" w14:textId="30B689AD" w:rsidR="0033702C" w:rsidRPr="00ED6571" w:rsidRDefault="0033702C" w:rsidP="0033702C">
      <w:pPr>
        <w:tabs>
          <w:tab w:val="left" w:pos="180"/>
        </w:tabs>
        <w:spacing w:after="0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ตามที่ได้กล่าวไว้ข้างต้น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ยังคงเป็นไปตามสัญญา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จำนวนเงินที่กลุ่มบริษัทจะได้รับชดเชยนั้น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ขึ้นอยู่กับผลสรุปของรายงาน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Due Diligence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บริษัทยังไม่มีสิทธิในการเข้าถึงรายงานดังกล่าว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และขึ้นอยู่กับความคืบหน้าของการพัฒนาโครงการเขตเศรษฐกิจพิเศษทวายระยะสมบูรณ์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 xml:space="preserve">Full Phase)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แห่งสหภาพเมียนมาในการผลักดันโครงการสัมปทานต่าง</w:t>
      </w:r>
      <w:r w:rsidR="004E48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ให้เกิดขึ้นในอนาคต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รวมถึงการเข้ามาลงทุนของผู้ร่วมทุนรายใหม่ที่สนใจลงทุนในแต่ละโครงการสัมปทาน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ต่อมูลค่าที่คาดว่าจะได้รับคืนของต้นทุนระหว่างพัฒนาสำหรับสิทธิในสัมปทาน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โครงการทวาย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นอกจากนี้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ผลกระทบจากการแจ้งยกเลิกสิทธิสัมปทานทุกโครงการในเขตเศรษฐกิจพิเศษทวายระยะเริ่มแรก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ยังอยู่ระหว่างการเจรจากับคณะกรรมการบริหารเขตเศรษฐกิจพิเศษทวาย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Pr="00491491">
        <w:rPr>
          <w:rFonts w:ascii="Browallia New" w:hAnsi="Browallia New" w:cs="Browallia New"/>
          <w:sz w:val="28"/>
          <w:szCs w:val="28"/>
        </w:rPr>
        <w:t>DSEZ MC”)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อีกทั้งสถานการณ์การเมืองและเศรษฐกิจภายในของสาธารณรัฐแห่งสหภาพเมียนมา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ยังคงมีความไม่แน่นอนที่อาจส่งผลกระทบต่อการพัฒนาโครงการดังกล่าวของกลุ่มบริษัทในอนาคต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ข้าพเจ้าจึงไม่สามารถประเมินผลกระทบที่อาจเกิดขึ้น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</w:t>
      </w:r>
      <w:r w:rsidR="002E78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สัมปทาน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E78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-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ในงบการเงินรวมและเฉพาะของบริษัท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และต่อมูลค่า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เงินลงทุนในบริษัทย่อย และเงินให้กู้ยืมระยะยาวแก่กลุ่มบริษัทย่อย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ในงบการเงินเฉพาะของบริษัท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ED6571" w:rsidRDefault="00C56AC8" w:rsidP="00F111B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3F9AE0" w14:textId="66ABC9B1" w:rsidR="00DD2A52" w:rsidRPr="00ED6571" w:rsidRDefault="00DD246C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</w:t>
      </w:r>
      <w:r w:rsidR="0036169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A0612" w:rsidRPr="003E18F7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3E18F7">
        <w:rPr>
          <w:rFonts w:ascii="Browallia New" w:hAnsi="Browallia New" w:cs="Browallia New"/>
          <w:sz w:val="28"/>
          <w:szCs w:val="28"/>
          <w:lang w:bidi="th-TH"/>
        </w:rPr>
        <w:t>.3</w:t>
      </w:r>
      <w:r w:rsidRPr="003E18F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E18F7">
        <w:rPr>
          <w:rFonts w:ascii="Browallia New" w:hAnsi="Browallia New" w:cs="Browallia New" w:hint="cs"/>
          <w:sz w:val="28"/>
          <w:szCs w:val="28"/>
          <w:cs/>
        </w:rPr>
        <w:t>งบ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3E18F7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Pr="003E18F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3E18F7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80FA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739FA" w:rsidRPr="003E18F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7739FA"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7739FA" w:rsidRPr="003E18F7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3E18F7">
        <w:rPr>
          <w:rFonts w:ascii="Browallia New" w:hAnsi="Browallia New" w:cs="Browallia New" w:hint="cs"/>
          <w:sz w:val="28"/>
          <w:szCs w:val="28"/>
          <w:cs/>
        </w:rPr>
        <w:t xml:space="preserve"> ได้รวมเงินลงทุนใน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กิจการร่วมค้าแห่งหนึ่ง</w:t>
      </w:r>
      <w:r w:rsidRPr="003E18F7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Pr="003E18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E18F7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Pr="003E18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E18F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BD5CD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ซึ่งคำนวณจาก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BD5CD7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Pr="00BD5CD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BD5CD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Pr="00BD5CD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ไม่สามารถจัดทำข้อมูลทาง</w:t>
      </w:r>
      <w:r w:rsidRPr="008579EA">
        <w:rPr>
          <w:rFonts w:ascii="Browallia New" w:hAnsi="Browallia New" w:cs="Browallia New" w:hint="cs"/>
          <w:sz w:val="28"/>
          <w:szCs w:val="28"/>
          <w:cs/>
        </w:rPr>
        <w:t xml:space="preserve">การเงินให้เป็นปัจจุบันได้ </w:t>
      </w: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เนื่องจากกิจการร่วมค้าและผู้ว่าจ้างมีข้อพิพาทเกี่ยวกับการบอกเลิกสัญญาว่าจ้าง</w:t>
      </w:r>
      <w:r w:rsidRPr="008579E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ที่คาดว่าจะได้รับคืนของสินทรัพย์สุทธิจากภาระผูกพันในหนี้สินปัจจุบันและภาระหนี้สินที่</w:t>
      </w:r>
      <w:r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อาจเกิดขึ้น นอกจากนี้ งบแสดงฐานะการเงินเฉพาะของบริษัท ณ </w:t>
      </w:r>
      <w:r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1B5552">
        <w:rPr>
          <w:rFonts w:ascii="Browallia New" w:hAnsi="Browallia New" w:cs="Browallia New"/>
          <w:sz w:val="28"/>
          <w:szCs w:val="28"/>
          <w:lang w:val="en-US" w:bidi="th-TH"/>
        </w:rPr>
        <w:t xml:space="preserve">     </w:t>
      </w:r>
      <w:r w:rsidR="00846EA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B5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739F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7739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7739F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ได้รวมลูกหนี้การค้า</w:t>
      </w:r>
      <w:r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51BAC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="00951BAC"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กิจการร่วมค้า</w:t>
      </w:r>
      <w:r w:rsidRPr="00245D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Pr="00245D6E">
        <w:rPr>
          <w:rFonts w:ascii="Browallia New" w:hAnsi="Browallia New" w:cs="Browallia New"/>
          <w:sz w:val="28"/>
          <w:szCs w:val="28"/>
          <w:lang w:val="en-US" w:bidi="th-TH"/>
        </w:rPr>
        <w:t>58.3</w:t>
      </w:r>
      <w:r w:rsidR="00245D6E" w:rsidRPr="00245D6E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245D6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45D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245D6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ผู้บริหารของบริษัทยังไม่สามารถประเมินผลกระทบที่อาจเกิดขึ้น </w:t>
      </w:r>
      <w:r w:rsidRPr="00245D6E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Pr="00245D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Pr="00245D6E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245D6E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) </w:t>
      </w:r>
      <w:r w:rsidRPr="00245D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จากกรณีพิพาทดังกล่าว</w:t>
      </w:r>
      <w:r w:rsidRPr="008579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ซึ่งยังไม่สามารถสรุป</w:t>
      </w: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ได้ในปัจจุบัน</w:t>
      </w:r>
      <w:r w:rsidRPr="008579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 ซึ่งส่งผลต่อเงินลงทุนและส่วนแบ่งกำไรหรือขาดทุนตามวิธีส่วนได้เสียใน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และผลกระทบที่อาจมีต่อยอดคงเหลือของลูกหนี้การค้า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กิจการร่วมค้า ในงบการเงินเฉพาะของบริษัทได้</w:t>
      </w:r>
      <w:r w:rsidR="00575F2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B205AC7" w14:textId="43C2CCE3" w:rsidR="00412DD2" w:rsidRDefault="00412DD2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3AECF8" w14:textId="26A1AB08" w:rsidR="00B15E14" w:rsidRDefault="00B15E14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B0994" w14:textId="451B4B08" w:rsidR="00B15E14" w:rsidRDefault="00B15E14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1A4AB2" w14:textId="77777777" w:rsidR="00B15E14" w:rsidRDefault="00B15E14" w:rsidP="00097A6A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310C1A" w14:textId="03118FF4" w:rsidR="00B075C4" w:rsidRPr="004E4336" w:rsidRDefault="00C94DA8" w:rsidP="003F709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</w:t>
      </w:r>
      <w:r w:rsidR="00401F1E"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A0612" w:rsidRPr="004E4336">
        <w:rPr>
          <w:rFonts w:ascii="Browallia New" w:hAnsi="Browallia New" w:cs="Browallia New"/>
          <w:sz w:val="28"/>
          <w:szCs w:val="28"/>
          <w:lang w:bidi="th-TH"/>
        </w:rPr>
        <w:t>6</w:t>
      </w:r>
      <w:r w:rsidRPr="004E4336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Pr="004E4336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Pr="004E4336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Pr="004E4336">
        <w:rPr>
          <w:rFonts w:ascii="Browallia New" w:hAnsi="Browallia New" w:cs="Browallia New"/>
          <w:sz w:val="28"/>
          <w:szCs w:val="28"/>
          <w:lang w:val="en-US" w:bidi="th-TH"/>
        </w:rPr>
        <w:t xml:space="preserve">1,125.79 </w:t>
      </w:r>
      <w:r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4E4336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D46CC4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F53BB5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แล้วเสร็จภายหลังวันที่กำหนดไว้ในสัญญา </w:t>
      </w:r>
      <w:r w:rsidR="00F53BB5" w:rsidRPr="004E433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F53BB5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และภายหลังวันสิ้นสุดเวลาตามสัญญาก่อสร้าง </w:t>
      </w:r>
      <w:r w:rsidR="00772F95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บริษัท</w:t>
      </w:r>
      <w:r w:rsidR="00E750D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อยู่ระหว่าง</w:t>
      </w:r>
      <w:r w:rsidR="00BA0B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การเจรจาขอรับชำระค่าผลงานก่อสร้างซึ่งถูกหักไว้จากการที่</w:t>
      </w:r>
      <w:r w:rsidR="00C85ACC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ผู้ว่าจ้าง</w:t>
      </w:r>
      <w:r w:rsidR="0087339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เรียกร้องให้บริษัทชำระค่าปรับสำหรับงานก่อสร้างล่าช้า</w:t>
      </w:r>
      <w:r w:rsidR="005D7E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85ACC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เนื่องจากบริษัท</w:t>
      </w:r>
      <w:r w:rsidR="00772F95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มีข้อโต้แย้งเกี่ยวกับการพิจารณาจำนวนวันในการขยายกำหนดเวลาแล้วเสร็จจากเหตุแห่งความล่าช้า</w:t>
      </w:r>
      <w:r w:rsidR="00420A53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ที่ผู้ว่าจ้าง</w:t>
      </w:r>
      <w:r w:rsidR="00576B3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ได้พิจารณา</w:t>
      </w:r>
      <w:r w:rsidR="00435BCC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อนุมัติ</w:t>
      </w:r>
      <w:r w:rsidR="00576B3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แล้ว</w:t>
      </w:r>
      <w:r w:rsidR="000A2F71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E71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213F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ข้อโต้แย้งดังกล่าวอยู่ในระหว่างการพิจารณ</w:t>
      </w:r>
      <w:r w:rsidR="008C494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าของ</w:t>
      </w:r>
      <w:r w:rsidR="00772F95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คณะกรรมการของผู้ว่าจ้าง</w:t>
      </w:r>
      <w:r w:rsidR="00AC1DEC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D093E" w:rsidRPr="004E43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 ซึ่งขึ้นอยู่กับเหตุการณ์ที่ยังไม่สามารถสรุปได้ในปัจจุบัน</w:t>
      </w:r>
      <w:r w:rsidR="00ED093E" w:rsidRPr="004E433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D093E" w:rsidRPr="004E433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ED093E" w:rsidRPr="004E4336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ED093E" w:rsidRPr="004E433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ED093E" w:rsidRPr="004E4336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ED093E" w:rsidRPr="004E433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ED093E" w:rsidRPr="004E4336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ED093E" w:rsidRPr="004E433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</w:p>
    <w:p w14:paraId="6DAA101E" w14:textId="77777777" w:rsidR="00B075C4" w:rsidRPr="00746297" w:rsidRDefault="00B075C4" w:rsidP="00B075C4">
      <w:pPr>
        <w:pStyle w:val="ListParagraph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48A4FBB" w14:textId="5F634366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4629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7B454B6B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</w:t>
      </w:r>
      <w:r w:rsidR="00115978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81813" w:rsidRPr="0074629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62CA6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58181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1B40C5" w:rsidRPr="0074629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1B40C5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1B40C5" w:rsidRPr="00746297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746297">
        <w:rPr>
          <w:rFonts w:ascii="Browallia New" w:hAnsi="Browallia New" w:cs="Browallia New" w:hint="cs"/>
          <w:sz w:val="28"/>
          <w:szCs w:val="28"/>
        </w:rPr>
        <w:t xml:space="preserve">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จากเรื่องที่กล่าวภายใต้</w:t>
      </w:r>
      <w:r w:rsidR="00A92459" w:rsidRPr="00746297">
        <w:rPr>
          <w:rFonts w:ascii="Browallia New" w:hAnsi="Browallia New" w:cs="Browallia New" w:hint="cs"/>
          <w:sz w:val="28"/>
          <w:szCs w:val="28"/>
          <w:lang w:bidi="th-TH"/>
        </w:rPr>
        <w:t xml:space="preserve"> “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746297">
        <w:rPr>
          <w:rFonts w:ascii="Browallia New" w:hAnsi="Browallia New" w:cs="Browallia New" w:hint="cs"/>
          <w:sz w:val="28"/>
          <w:szCs w:val="28"/>
          <w:lang w:bidi="th-TH"/>
        </w:rPr>
        <w:t xml:space="preserve">” </w:t>
      </w:r>
      <w:r w:rsidR="00FA767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ดัง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746297">
        <w:rPr>
          <w:rFonts w:ascii="Browallia New" w:hAnsi="Browallia New" w:cs="Browallia New" w:hint="cs"/>
          <w:sz w:val="28"/>
          <w:szCs w:val="28"/>
          <w:rtl/>
        </w:rPr>
        <w:t xml:space="preserve">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746297">
        <w:rPr>
          <w:rFonts w:ascii="Browallia New" w:hAnsi="Browallia New" w:cs="Browallia New" w:hint="cs"/>
          <w:sz w:val="28"/>
          <w:szCs w:val="28"/>
          <w:lang w:bidi="th-TH"/>
        </w:rPr>
        <w:t xml:space="preserve">34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74629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14CF0A7C" w14:textId="77777777" w:rsidR="00C56AC8" w:rsidRPr="00746297" w:rsidRDefault="00C56AC8" w:rsidP="003F039B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304FED88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4629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</w:t>
      </w:r>
      <w:r w:rsidR="001B4197" w:rsidRPr="0074629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อื่นที่ควรทราบ</w:t>
      </w:r>
    </w:p>
    <w:p w14:paraId="3168868B" w14:textId="73ADB32A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7FA2374B" w:rsidR="009109E9" w:rsidRPr="00746297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การให้</w:t>
      </w:r>
      <w:r w:rsidR="00B3098B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อย่างมีเงื่อนไขของข้าพเจ้า</w:t>
      </w:r>
      <w:r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74629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3786B079" w:rsidR="00E43D52" w:rsidRPr="00746297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1C92" w:rsidRPr="0074629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746297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F1C92" w:rsidRPr="00746297">
        <w:rPr>
          <w:rFonts w:ascii="Browallia New" w:hAnsi="Browallia New" w:cs="Browallia New"/>
          <w:sz w:val="28"/>
          <w:szCs w:val="28"/>
          <w:lang w:val="en-US" w:bidi="th-TH"/>
        </w:rPr>
        <w:t xml:space="preserve">.2 </w:t>
      </w:r>
      <w:r w:rsidR="002F5BEB" w:rsidRPr="0074629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74629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2F5BEB" w:rsidRPr="0074629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F48A8" w:rsidRPr="00746297">
        <w:rPr>
          <w:rFonts w:ascii="Browallia New" w:hAnsi="Browallia New" w:cs="Browallia New"/>
          <w:sz w:val="28"/>
          <w:szCs w:val="28"/>
          <w:lang w:bidi="th-TH"/>
        </w:rPr>
        <w:t>1</w:t>
      </w:r>
      <w:r w:rsidR="007F1E18" w:rsidRPr="00746297">
        <w:rPr>
          <w:rFonts w:ascii="Browallia New" w:hAnsi="Browallia New" w:cs="Browallia New"/>
          <w:sz w:val="28"/>
          <w:szCs w:val="28"/>
          <w:lang w:bidi="th-TH"/>
        </w:rPr>
        <w:t>7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กลุ่มบริษัทมีเงินลงทุนในโครงการที่สำคัญกับหน่วยงานรัฐบาลทั้งในประเทศไทยและต่างประเทศ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ซึ่งอยู่ในขั้นตอนของการพัฒนาโครงการ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การพัฒนาโครงการดังกล่าวให้สามารถดำเนินการได้ตามแผนนั้น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7FA3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เงินลงทุนในโครงการที่สำคัญในงบการเงินรวมและเฉพาะของบริษัท</w:t>
      </w:r>
      <w:r w:rsidR="00BE7FA3" w:rsidRPr="007462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A10" w:rsidRPr="00746297">
        <w:rPr>
          <w:rFonts w:ascii="Browallia New" w:hAnsi="Browallia New" w:cs="Browallia New"/>
          <w:sz w:val="28"/>
          <w:szCs w:val="28"/>
          <w:lang w:bidi="th-TH"/>
        </w:rPr>
        <w:br/>
      </w:r>
      <w:r w:rsidR="00C4782D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ณ วันที่</w:t>
      </w:r>
      <w:r w:rsidR="00187C61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B40C5" w:rsidRPr="0074629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1B40C5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1B40C5" w:rsidRPr="00746297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C4782D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</w:t>
      </w:r>
      <w:r w:rsidR="001867AB" w:rsidRPr="00746297">
        <w:rPr>
          <w:rFonts w:ascii="Browallia New" w:hAnsi="Browallia New" w:cs="Browallia New" w:hint="cs"/>
          <w:sz w:val="28"/>
          <w:szCs w:val="28"/>
          <w:cs/>
          <w:lang w:bidi="th-TH"/>
        </w:rPr>
        <w:t>ดังนี้</w:t>
      </w:r>
    </w:p>
    <w:p w14:paraId="70BCDD17" w14:textId="04889B72" w:rsidR="003F039B" w:rsidRDefault="003F039B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7C021C9" w14:textId="70DCC66D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0B53C75" w14:textId="23DD2DE5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36786A" w14:textId="7FB66C9F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472022E" w14:textId="74CA6045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2DC34CD" w14:textId="24E24828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7F6FC67" w14:textId="793DB509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F570E42" w14:textId="59CADAB5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6353EB3" w14:textId="62B071DE" w:rsid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60D3E5F" w14:textId="651E8B7D" w:rsidR="00B15E14" w:rsidRDefault="00B15E14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FDA3777" w14:textId="518EB023" w:rsidR="00B15E14" w:rsidRDefault="00B15E14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A081BBC" w14:textId="77777777" w:rsidR="00B15E14" w:rsidRDefault="00B15E14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D4E7957" w14:textId="77777777" w:rsidR="00746297" w:rsidRPr="00746297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F24253" w14:textId="6A4E50D9" w:rsidR="00860544" w:rsidRPr="00746297" w:rsidRDefault="00CE7A65" w:rsidP="00E31D83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</w:t>
      </w:r>
      <w:r w:rsidR="00173EA9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173EA9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173EA9" w:rsidRPr="003168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09E6" w:rsidRPr="00316826">
        <w:rPr>
          <w:rFonts w:ascii="Browallia New" w:hAnsi="Browallia New" w:cs="Browallia New"/>
          <w:sz w:val="28"/>
          <w:szCs w:val="28"/>
          <w:lang w:bidi="th-TH"/>
        </w:rPr>
        <w:t>1</w:t>
      </w:r>
      <w:r w:rsidR="0087093E" w:rsidRPr="00316826">
        <w:rPr>
          <w:rFonts w:ascii="Browallia New" w:hAnsi="Browallia New" w:cs="Browallia New"/>
          <w:sz w:val="28"/>
          <w:szCs w:val="28"/>
          <w:lang w:bidi="th-TH"/>
        </w:rPr>
        <w:t>0</w:t>
      </w:r>
      <w:r w:rsidR="007F09E6" w:rsidRPr="00316826">
        <w:rPr>
          <w:rFonts w:ascii="Browallia New" w:hAnsi="Browallia New" w:cs="Browallia New"/>
          <w:sz w:val="28"/>
          <w:szCs w:val="28"/>
          <w:lang w:bidi="th-TH"/>
        </w:rPr>
        <w:t>.2</w:t>
      </w:r>
      <w:r w:rsidR="00173EA9" w:rsidRPr="003168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และโครงการก่อสร้างโรงงานอลูมิน่า</w:t>
      </w:r>
      <w:r w:rsidR="0089554A" w:rsidRPr="003168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358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89554A" w:rsidRPr="0031682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9554A" w:rsidRPr="00316826">
        <w:rPr>
          <w:rFonts w:ascii="Browallia New" w:hAnsi="Browallia New" w:cs="Browallia New"/>
          <w:sz w:val="28"/>
          <w:szCs w:val="28"/>
          <w:lang w:bidi="th-TH"/>
        </w:rPr>
        <w:br/>
      </w:r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ซึ่งจัดตั้งในสาธารณรัฐประชาธิปไตยประชาชนลาว</w:t>
      </w:r>
      <w:r w:rsidR="0089554A" w:rsidRPr="003168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โดยมีเงินลงทุนในบริษัทร่วมเพื่อลงทุนในโครงการดังกล่าว</w:t>
      </w:r>
      <w:r w:rsidR="0089554A" w:rsidRPr="003168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รวมถึงลูกหนี้การค้า</w:t>
      </w:r>
      <w:r w:rsidR="0089554A" w:rsidRPr="0031682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ลูกหนี้เงินประกันผลงาน</w:t>
      </w:r>
      <w:r w:rsidR="0089554A" w:rsidRPr="0031682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และเงินให้กู้ยืมแก่บริษัทร่วมรวมทั้งสิ้น</w:t>
      </w:r>
      <w:r w:rsidR="0089554A" w:rsidRPr="0031682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1,159.</w:t>
      </w:r>
      <w:r w:rsidR="00316826" w:rsidRPr="00316826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80</w:t>
      </w:r>
      <w:r w:rsidR="0089554A" w:rsidRPr="0031682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89554A" w:rsidRPr="00316826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</w:t>
      </w:r>
      <w:r w:rsidR="0089554A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บาท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บริษัทร่วมได้ประทานบัตรการทำเหมืองแร่</w:t>
      </w:r>
      <w:proofErr w:type="spellStart"/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จากรัฐบาลสาธารณรัฐประชาธิปไตยประชาชนลาว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และอยู่ระหว่างการพิจารณาอนุมัติการขอใบรับรองรายงานสิ่งแวดล้อมและสังคม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9554A" w:rsidRPr="00ED6571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จากหน่วยงานดังกล่าว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เพื่อให้สามารถเริ่มดำเนินโครงการก่อสร้างโรงงานอลูมิน่าได้</w:t>
      </w:r>
      <w:r w:rsidR="0089554A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89554A" w:rsidRPr="00FD10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9554A" w:rsidRPr="00FD10B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ในระหว่างปี </w:t>
      </w:r>
      <w:r w:rsidR="0089554A" w:rsidRPr="00FD10B6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บริษัทร่วมได้ลงนามบันทึกความเข้าใจ (</w:t>
      </w:r>
      <w:r w:rsidR="0089554A" w:rsidRPr="00FD10B6">
        <w:rPr>
          <w:rFonts w:ascii="Browallia New" w:hAnsi="Browallia New" w:cs="Browallia New"/>
          <w:sz w:val="28"/>
          <w:szCs w:val="28"/>
          <w:lang w:val="en-US" w:bidi="th-TH"/>
        </w:rPr>
        <w:t xml:space="preserve">Memorandum of Understanding)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กับผู้ร่วมลงทุนรายหนึ่ง</w:t>
      </w:r>
      <w:r w:rsidR="0089554A" w:rsidRPr="00FD10B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และอยู่ระหว่างการศึกษาความเป็นไปได้ของโครงการ</w:t>
      </w:r>
      <w:r w:rsidR="0089554A" w:rsidRPr="00FD10B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9554A" w:rsidRPr="00FD10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เพื่อใช้ในการจัดหาแหล่งเงินลงทุนสำหรับการพัฒนาโครงการต่อไป</w:t>
      </w:r>
      <w:r w:rsidR="00E96D95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7F7D94E2" w14:textId="77777777" w:rsidR="00746297" w:rsidRPr="00ED6571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25CD36" w14:textId="5FBED9BB" w:rsidR="00864D6B" w:rsidRPr="003365A5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1197B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E31D83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กาล</w:t>
      </w:r>
      <w:r w:rsidR="0041197B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1197B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5BEB" w:rsidRPr="003365A5">
        <w:rPr>
          <w:rFonts w:ascii="Browallia New" w:hAnsi="Browallia New" w:cs="Browallia New"/>
          <w:sz w:val="28"/>
          <w:szCs w:val="28"/>
          <w:lang w:bidi="th-TH"/>
        </w:rPr>
        <w:t>1</w:t>
      </w:r>
      <w:r w:rsidR="0087093E" w:rsidRPr="003365A5">
        <w:rPr>
          <w:rFonts w:ascii="Browallia New" w:hAnsi="Browallia New" w:cs="Browallia New"/>
          <w:sz w:val="28"/>
          <w:szCs w:val="28"/>
          <w:lang w:bidi="th-TH"/>
        </w:rPr>
        <w:t>6</w:t>
      </w:r>
      <w:r w:rsidR="0041197B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บริษัทย่อยมีต้นทุนในการได้มา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br/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ซึ่งสิทธิในการสำรวจและพัฒนาโครงการเหมืองแร่โป</w:t>
      </w:r>
      <w:proofErr w:type="spellStart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t xml:space="preserve">2,293.49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และมีรายจ่ายในการสำรวจและพัฒนาโครงการเหมืองแร่รวมจำนวน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t>95</w:t>
      </w:r>
      <w:r w:rsidR="0033369A" w:rsidRPr="003365A5">
        <w:rPr>
          <w:rFonts w:ascii="Browallia New" w:hAnsi="Browallia New" w:cs="Browallia New"/>
          <w:sz w:val="28"/>
          <w:szCs w:val="28"/>
          <w:lang w:bidi="th-TH"/>
        </w:rPr>
        <w:t>6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t>.</w:t>
      </w:r>
      <w:r w:rsidR="007807DB">
        <w:rPr>
          <w:rFonts w:ascii="Browallia New" w:hAnsi="Browallia New" w:cs="Browallia New"/>
          <w:sz w:val="28"/>
          <w:szCs w:val="28"/>
          <w:lang w:val="en-US" w:bidi="th-TH"/>
        </w:rPr>
        <w:t>40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โครงการดังกล่าวอยู่ระหว่างการพิจารณาอนุมัติการขอประทานบัตรการทำเหมืองแร่โป</w:t>
      </w:r>
      <w:proofErr w:type="spellStart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/>
          <w:sz w:val="28"/>
          <w:szCs w:val="28"/>
          <w:lang w:bidi="th-TH"/>
        </w:rPr>
        <w:br/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เนื่องจากบริษัทย่อยได้ดำเนินการตามเงื่อนไขในการขอประทานบัตรการทำเหมืองแร่โดยครบถ้วนแล้ว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614A88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การลงทุนพัฒนาโครงการดังกล่าวภายหลังได้ประทานบัตรการทำเหมืองแร่</w:t>
      </w:r>
      <w:r w:rsidR="0052773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โป</w:t>
      </w:r>
      <w:proofErr w:type="spellStart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614A88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ชจากรัฐบาลต้องอาศัยเงินลงทุนเป็นจำนวนมาก</w:t>
      </w:r>
    </w:p>
    <w:p w14:paraId="44FBE42E" w14:textId="77777777" w:rsidR="00891E3D" w:rsidRPr="003365A5" w:rsidRDefault="00891E3D" w:rsidP="00C56AC8">
      <w:pPr>
        <w:pStyle w:val="ListParagraph"/>
        <w:ind w:hanging="340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73A67F8" w14:textId="73D73A63" w:rsidR="00CE7A65" w:rsidRPr="003E452E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</w:t>
      </w:r>
      <w:r w:rsidR="004547B5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4547B5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4547B5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7093E" w:rsidRPr="003365A5">
        <w:rPr>
          <w:rFonts w:ascii="Browallia New" w:hAnsi="Browallia New" w:cs="Browallia New"/>
          <w:sz w:val="28"/>
          <w:szCs w:val="28"/>
          <w:lang w:bidi="th-TH"/>
        </w:rPr>
        <w:t>17</w:t>
      </w:r>
      <w:r w:rsidR="004547B5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3F007B" w:rsidRPr="003365A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="003F007B" w:rsidRPr="003365A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F007B" w:rsidRPr="003365A5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ต้นทุนโครงการระหว่าง</w:t>
      </w:r>
      <w:r w:rsidR="003F007B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พัฒนาโครงการในสาธารณรัฐโมซัมบิก</w:t>
      </w:r>
      <w:r w:rsidR="003F007B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/>
          <w:sz w:val="28"/>
          <w:szCs w:val="28"/>
          <w:lang w:bidi="th-TH"/>
        </w:rPr>
        <w:t>2,</w:t>
      </w:r>
      <w:r w:rsidR="003F007B" w:rsidRPr="001F1DA8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1F1DA8" w:rsidRPr="001F1DA8">
        <w:rPr>
          <w:rFonts w:ascii="Browallia New" w:hAnsi="Browallia New" w:cs="Browallia New"/>
          <w:sz w:val="28"/>
          <w:szCs w:val="28"/>
          <w:lang w:val="en-US" w:bidi="th-TH"/>
        </w:rPr>
        <w:t>35</w:t>
      </w:r>
      <w:r w:rsidR="003F007B" w:rsidRPr="001F1DA8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1F1DA8" w:rsidRPr="001F1DA8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/>
          <w:sz w:val="28"/>
          <w:szCs w:val="28"/>
          <w:lang w:bidi="th-TH"/>
        </w:rPr>
        <w:t>2,</w:t>
      </w:r>
      <w:r w:rsidR="003F007B" w:rsidRPr="001F1DA8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1F1DA8" w:rsidRPr="001F1DA8">
        <w:rPr>
          <w:rFonts w:ascii="Browallia New" w:hAnsi="Browallia New" w:cs="Browallia New"/>
          <w:sz w:val="28"/>
          <w:szCs w:val="28"/>
          <w:lang w:val="en-US" w:bidi="th-TH"/>
        </w:rPr>
        <w:t>88</w:t>
      </w:r>
      <w:r w:rsidR="003F007B" w:rsidRPr="001F1DA8">
        <w:rPr>
          <w:rFonts w:ascii="Browallia New" w:hAnsi="Browallia New" w:cs="Browallia New"/>
          <w:sz w:val="28"/>
          <w:szCs w:val="28"/>
          <w:lang w:bidi="th-TH"/>
        </w:rPr>
        <w:t>.</w:t>
      </w:r>
      <w:r w:rsidR="001F1DA8" w:rsidRPr="001F1DA8">
        <w:rPr>
          <w:rFonts w:ascii="Browallia New" w:hAnsi="Browallia New" w:cs="Browallia New"/>
          <w:sz w:val="28"/>
          <w:szCs w:val="28"/>
          <w:lang w:bidi="th-TH"/>
        </w:rPr>
        <w:t>13</w:t>
      </w:r>
      <w:r w:rsidR="003F007B" w:rsidRPr="001F1D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3F007B" w:rsidRPr="001F1D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1F1DA8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รายการดังกล่าวเป็นต้นทุนการได้มาซึ่งสิทธิสัมปทานและต้นทุนพัฒนา</w:t>
      </w:r>
      <w:r w:rsidR="003F007B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โครงการก่อสร้างทางรถไฟสำหรับลำเลียงของหนัก</w:t>
      </w:r>
      <w:r w:rsidR="003F007B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โครงการก่อสร้างท่าเรือน้ำลึก</w:t>
      </w:r>
      <w:r w:rsidR="003F007B"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</w:t>
      </w:r>
      <w:r w:rsidR="003F007B"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</w:t>
      </w:r>
      <w:r w:rsidR="003F007B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ในบริษัทย่อย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และเงินให้กู้ยืมระยะยาวแก่</w:t>
      </w:r>
      <w:r w:rsidR="003F007B" w:rsidRPr="00B22F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กลุ่มบริษัทย่อยดังกล่าว เพื่อพัฒนาโครงการจำนวนรวม </w:t>
      </w:r>
      <w:r w:rsidR="003F007B" w:rsidRPr="00B22F25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3F007B" w:rsidRPr="00B22F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3F007B" w:rsidRPr="00B22F25">
        <w:rPr>
          <w:rFonts w:ascii="Browallia New" w:hAnsi="Browallia New" w:cs="Browallia New"/>
          <w:sz w:val="28"/>
          <w:szCs w:val="28"/>
          <w:lang w:val="en-US" w:bidi="th-TH"/>
        </w:rPr>
        <w:t>41</w:t>
      </w:r>
      <w:r w:rsidR="00B22F25" w:rsidRPr="00B22F25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3F007B" w:rsidRPr="00B22F25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B22F25" w:rsidRPr="00B22F25">
        <w:rPr>
          <w:rFonts w:ascii="Browallia New" w:hAnsi="Browallia New" w:cs="Browallia New"/>
          <w:sz w:val="28"/>
          <w:szCs w:val="28"/>
          <w:lang w:val="en-US" w:bidi="th-TH"/>
        </w:rPr>
        <w:t>86</w:t>
      </w:r>
      <w:r w:rsidR="003F007B" w:rsidRPr="00B22F2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F007B" w:rsidRPr="00B22F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นบาท ตามลำดับ 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3F007B"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ความคืบหน้าของโครงการระหว่าง</w:t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พัฒนาดังกล่าว</w:t>
      </w:r>
      <w:r w:rsidR="003F007B" w:rsidRPr="003E45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ขึ้นอยู่กับการ</w:t>
      </w:r>
      <w:r w:rsidR="00484EE4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หา</w:t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ผู้ร่วมลงทุนเพื่อร่วมดำเนินธุรกิจในอนาคต</w:t>
      </w:r>
      <w:r w:rsidR="003F007B" w:rsidRPr="003E45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และการได้รับอนุมัติเงินสนับสนุนโครงการจากสถาบันการเงิน</w:t>
      </w:r>
      <w:r w:rsidR="003F007B" w:rsidRPr="003E45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เนื่องจากบริษัทย่อยต้องอาศัยเงินลงทุนจำนวนมาก</w:t>
      </w:r>
      <w:r w:rsidR="003F007B" w:rsidRPr="003E452E">
        <w:rPr>
          <w:rFonts w:ascii="Browallia New" w:hAnsi="Browallia New" w:cs="Browallia New"/>
          <w:sz w:val="28"/>
          <w:szCs w:val="28"/>
          <w:lang w:bidi="th-TH"/>
        </w:rPr>
        <w:br/>
      </w:r>
      <w:r w:rsidR="003F007B"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ในการพัฒนาโครงการดังกล่าว</w:t>
      </w:r>
      <w:r w:rsidRPr="003E45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3BCF0F9B" w14:textId="46E4AFC6" w:rsidR="003F007B" w:rsidRDefault="003F007B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382AD3" w14:textId="5BCFD012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E2033" w14:textId="71D62050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A28A75" w14:textId="7CA68BD5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4F68B6" w14:textId="2D70CB2F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2FA556" w14:textId="4DE6B739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0FDD86" w14:textId="541CE026" w:rsidR="00746297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CFFE5F" w14:textId="77777777" w:rsidR="00B15E14" w:rsidRDefault="00B15E14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5C42C0" w14:textId="77777777" w:rsidR="00746297" w:rsidRPr="00ED6571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E0F799" w14:textId="3C1565A8" w:rsidR="00B53F57" w:rsidRPr="00ED6571" w:rsidRDefault="00FC5084" w:rsidP="00FC508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ตามที่กล่าวไว้ในหมายเหตุประกอบงบการเงินระหว่างกาลข้อ</w:t>
      </w:r>
      <w:r w:rsidR="00D44B1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7093E" w:rsidRPr="00335724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D44B1C"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23FE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F23FE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F23FE7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ได้รวมรายได้ที่ได้รับรู้ในงบการเงินแล้วแต่ยังไม่เรียกชำระ</w:t>
      </w:r>
      <w:r w:rsidR="00402555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CE1A6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652891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652891" w:rsidRPr="003D548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61D3E">
        <w:rPr>
          <w:rFonts w:ascii="Browallia New" w:hAnsi="Browallia New" w:cs="Browallia New"/>
          <w:sz w:val="28"/>
          <w:szCs w:val="28"/>
          <w:lang w:val="en-US" w:bidi="th-TH"/>
        </w:rPr>
        <w:t>258.53</w:t>
      </w:r>
      <w:r w:rsidR="00EE019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52891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652891" w:rsidRPr="003D54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3D5488">
        <w:rPr>
          <w:rFonts w:ascii="Browallia New" w:hAnsi="Browallia New" w:cs="Browallia New"/>
          <w:sz w:val="28"/>
          <w:szCs w:val="28"/>
          <w:lang w:bidi="th-TH"/>
        </w:rPr>
        <w:br/>
      </w:r>
      <w:r w:rsidR="00652891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</w:t>
      </w:r>
      <w:r w:rsidR="00652891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หนึ่งของกิจการร่วมค้าในต่างประเทศ</w:t>
      </w:r>
      <w:r w:rsidR="00652891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ซึ่งเป็นการร่วมลงทุนระหว่างบริษัทและบริษัทย่อยในต่างประเทศแห่งหนึ่ง</w:t>
      </w:r>
      <w:r w:rsidR="00652891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กิจการร่วมค้าได้ดำเนินการก่อสร้างแล้วเสร็จ</w:t>
      </w:r>
      <w:r w:rsidR="00652891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โดยได้รับหนังสือรับมอบงาน</w:t>
      </w:r>
      <w:r w:rsidR="00652891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52891" w:rsidRPr="001E7258">
        <w:rPr>
          <w:rFonts w:ascii="Browallia New" w:hAnsi="Browallia New" w:cs="Browallia New"/>
          <w:sz w:val="28"/>
          <w:szCs w:val="28"/>
          <w:lang w:bidi="th-TH"/>
        </w:rPr>
        <w:t>Taking Over Certificate)</w:t>
      </w:r>
      <w:r w:rsidR="00163D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63D30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จากผู้ว่าจ้างในปี </w:t>
      </w:r>
      <w:r w:rsidR="00163D30" w:rsidRPr="00D05423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652891" w:rsidRPr="00D0542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12669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หนังสือรับรองงาน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52891" w:rsidRPr="00D05423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ในปี</w:t>
      </w:r>
      <w:r w:rsidR="00652891" w:rsidRPr="00D05423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00E2A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ต่อมาในเดือน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652891" w:rsidRPr="00D05423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ผู้ว่าจ้างได้ชำระเงินค่าผลงาน</w:t>
      </w:r>
      <w:r w:rsidR="00EA4D00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บางส่วน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ให้กับกิจการร่วมค้า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="00F755A1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ผ่านกระบวนการไกล่เกลี่ยข้อพิพาทโดยอนุญาโตตุลาการ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และเชื่อมั่นว่าจะได้รับชำระเงินค่าผลงานดังกล่าวจากผู้ว่าจ้างเต็มจำนวน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652891" w:rsidRPr="00D0542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มูลค่าที่คาดว่าจะได้รับจากรายได้ที่ยังไม่เรียกชำระ</w:t>
      </w:r>
      <w:r w:rsidR="000265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</w:t>
      </w:r>
      <w:r w:rsidR="00B15E14">
        <w:rPr>
          <w:rFonts w:ascii="Browallia New" w:hAnsi="Browallia New" w:cs="Browallia New"/>
          <w:sz w:val="28"/>
          <w:szCs w:val="28"/>
          <w:lang w:bidi="th-TH"/>
        </w:rPr>
        <w:br/>
      </w:r>
      <w:r w:rsidR="00652891" w:rsidRPr="00D0542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ผลการพิจารณาไกล่เกลี่ยข้อพิพาทโดยอนุญาโตตุลาการ</w:t>
      </w:r>
    </w:p>
    <w:p w14:paraId="010B163F" w14:textId="22EEB797" w:rsidR="00385E74" w:rsidRDefault="00385E7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75BE7E2" w14:textId="0BDB924F" w:rsidR="00294A76" w:rsidRDefault="00294A7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88A5F0" w14:textId="7252955E" w:rsidR="00294A76" w:rsidRDefault="00294A7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3570F9" w14:textId="77777777" w:rsidR="00294A76" w:rsidRDefault="00294A7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2C1500F9" w:rsidR="00922356" w:rsidRPr="00ED6571" w:rsidRDefault="00A065E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ED65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D65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40E4CD65" w14:textId="77777777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A065EC" w:rsidRPr="00ED6571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E192F6B" w14:textId="1CC662FD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ED6571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ED6571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AB87670" w14:textId="2B7FF310" w:rsidR="00D15EA5" w:rsidRPr="003C2B68" w:rsidRDefault="00C47ADC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35724">
        <w:rPr>
          <w:rFonts w:ascii="Browallia New" w:hAnsi="Browallia New" w:cs="Browallia New"/>
          <w:sz w:val="28"/>
          <w:szCs w:val="28"/>
          <w:lang w:val="en-US" w:bidi="th-TH"/>
        </w:rPr>
        <w:t xml:space="preserve">17 </w:t>
      </w:r>
      <w:r w:rsidR="00446D78" w:rsidRPr="0033572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พฤษภาคม </w:t>
      </w:r>
      <w:r w:rsidR="00446D78" w:rsidRPr="00335724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3C2B68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2490" w14:textId="77777777" w:rsidR="00D040BC" w:rsidRDefault="00D040BC">
      <w:r>
        <w:separator/>
      </w:r>
    </w:p>
  </w:endnote>
  <w:endnote w:type="continuationSeparator" w:id="0">
    <w:p w14:paraId="0703D673" w14:textId="77777777" w:rsidR="00D040BC" w:rsidRDefault="00D040BC">
      <w:r>
        <w:continuationSeparator/>
      </w:r>
    </w:p>
  </w:endnote>
  <w:endnote w:type="continuationNotice" w:id="1">
    <w:p w14:paraId="69123588" w14:textId="77777777" w:rsidR="00D040BC" w:rsidRDefault="00D040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B47F" w14:textId="77777777" w:rsidR="00D040BC" w:rsidRDefault="00D040BC">
      <w:bookmarkStart w:id="0" w:name="_Hlk482348182"/>
      <w:bookmarkEnd w:id="0"/>
      <w:r>
        <w:separator/>
      </w:r>
    </w:p>
  </w:footnote>
  <w:footnote w:type="continuationSeparator" w:id="0">
    <w:p w14:paraId="66BF554C" w14:textId="77777777" w:rsidR="00D040BC" w:rsidRDefault="00D040BC">
      <w:r>
        <w:continuationSeparator/>
      </w:r>
    </w:p>
  </w:footnote>
  <w:footnote w:type="continuationNotice" w:id="1">
    <w:p w14:paraId="65708DE3" w14:textId="77777777" w:rsidR="00D040BC" w:rsidRDefault="00D040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6F64609A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2D705533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5"/>
  </w:num>
  <w:num w:numId="7" w16cid:durableId="980502139">
    <w:abstractNumId w:val="16"/>
  </w:num>
  <w:num w:numId="8" w16cid:durableId="744452065">
    <w:abstractNumId w:val="27"/>
  </w:num>
  <w:num w:numId="9" w16cid:durableId="1148791374">
    <w:abstractNumId w:val="5"/>
  </w:num>
  <w:num w:numId="10" w16cid:durableId="1445494762">
    <w:abstractNumId w:val="25"/>
  </w:num>
  <w:num w:numId="11" w16cid:durableId="666909599">
    <w:abstractNumId w:val="21"/>
  </w:num>
  <w:num w:numId="12" w16cid:durableId="1759981233">
    <w:abstractNumId w:val="4"/>
  </w:num>
  <w:num w:numId="13" w16cid:durableId="610480207">
    <w:abstractNumId w:val="10"/>
  </w:num>
  <w:num w:numId="14" w16cid:durableId="1784420717">
    <w:abstractNumId w:val="9"/>
  </w:num>
  <w:num w:numId="15" w16cid:durableId="831022281">
    <w:abstractNumId w:val="10"/>
  </w:num>
  <w:num w:numId="16" w16cid:durableId="1713531477">
    <w:abstractNumId w:val="13"/>
  </w:num>
  <w:num w:numId="17" w16cid:durableId="83650206">
    <w:abstractNumId w:val="17"/>
  </w:num>
  <w:num w:numId="18" w16cid:durableId="1873029394">
    <w:abstractNumId w:val="25"/>
  </w:num>
  <w:num w:numId="19" w16cid:durableId="643702106">
    <w:abstractNumId w:val="21"/>
  </w:num>
  <w:num w:numId="20" w16cid:durableId="1404766028">
    <w:abstractNumId w:val="4"/>
  </w:num>
  <w:num w:numId="21" w16cid:durableId="622924609">
    <w:abstractNumId w:val="10"/>
  </w:num>
  <w:num w:numId="22" w16cid:durableId="337273504">
    <w:abstractNumId w:val="9"/>
  </w:num>
  <w:num w:numId="23" w16cid:durableId="299968874">
    <w:abstractNumId w:val="9"/>
  </w:num>
  <w:num w:numId="24" w16cid:durableId="1620260791">
    <w:abstractNumId w:val="9"/>
  </w:num>
  <w:num w:numId="25" w16cid:durableId="1831866997">
    <w:abstractNumId w:val="10"/>
  </w:num>
  <w:num w:numId="26" w16cid:durableId="1036082821">
    <w:abstractNumId w:val="10"/>
  </w:num>
  <w:num w:numId="27" w16cid:durableId="269356563">
    <w:abstractNumId w:val="10"/>
  </w:num>
  <w:num w:numId="28" w16cid:durableId="364260911">
    <w:abstractNumId w:val="23"/>
  </w:num>
  <w:num w:numId="29" w16cid:durableId="1032151315">
    <w:abstractNumId w:val="23"/>
  </w:num>
  <w:num w:numId="30" w16cid:durableId="1975675497">
    <w:abstractNumId w:val="23"/>
  </w:num>
  <w:num w:numId="31" w16cid:durableId="599489356">
    <w:abstractNumId w:val="19"/>
  </w:num>
  <w:num w:numId="32" w16cid:durableId="743797486">
    <w:abstractNumId w:val="19"/>
  </w:num>
  <w:num w:numId="33" w16cid:durableId="1583951698">
    <w:abstractNumId w:val="19"/>
  </w:num>
  <w:num w:numId="34" w16cid:durableId="1901666904">
    <w:abstractNumId w:val="11"/>
  </w:num>
  <w:num w:numId="35" w16cid:durableId="419059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26"/>
  </w:num>
  <w:num w:numId="37" w16cid:durableId="1227960287">
    <w:abstractNumId w:val="6"/>
  </w:num>
  <w:num w:numId="38" w16cid:durableId="1339964401">
    <w:abstractNumId w:val="7"/>
  </w:num>
  <w:num w:numId="39" w16cid:durableId="1070035718">
    <w:abstractNumId w:val="26"/>
  </w:num>
  <w:num w:numId="40" w16cid:durableId="370347718">
    <w:abstractNumId w:val="15"/>
  </w:num>
  <w:num w:numId="41" w16cid:durableId="800076838">
    <w:abstractNumId w:val="22"/>
  </w:num>
  <w:num w:numId="42" w16cid:durableId="439305783">
    <w:abstractNumId w:val="14"/>
  </w:num>
  <w:num w:numId="43" w16cid:durableId="1306005109">
    <w:abstractNumId w:val="12"/>
  </w:num>
  <w:num w:numId="44" w16cid:durableId="143743199">
    <w:abstractNumId w:val="20"/>
  </w:num>
  <w:num w:numId="45" w16cid:durableId="1232698496">
    <w:abstractNumId w:val="24"/>
  </w:num>
  <w:num w:numId="46" w16cid:durableId="48832473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5BF"/>
    <w:rsid w:val="00044ACE"/>
    <w:rsid w:val="0004550E"/>
    <w:rsid w:val="000459EF"/>
    <w:rsid w:val="00045DE8"/>
    <w:rsid w:val="00045F4D"/>
    <w:rsid w:val="00052614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485"/>
    <w:rsid w:val="000755D7"/>
    <w:rsid w:val="00076931"/>
    <w:rsid w:val="0008076C"/>
    <w:rsid w:val="00080AF8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B72"/>
    <w:rsid w:val="000A4ED6"/>
    <w:rsid w:val="000A658F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65E3"/>
    <w:rsid w:val="000B7090"/>
    <w:rsid w:val="000B7ADD"/>
    <w:rsid w:val="000C0E5D"/>
    <w:rsid w:val="000C166F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265D"/>
    <w:rsid w:val="000F3056"/>
    <w:rsid w:val="000F3AAB"/>
    <w:rsid w:val="000F5BDE"/>
    <w:rsid w:val="000F6241"/>
    <w:rsid w:val="000F6B44"/>
    <w:rsid w:val="000F6DCF"/>
    <w:rsid w:val="000F6E25"/>
    <w:rsid w:val="00100161"/>
    <w:rsid w:val="001004AF"/>
    <w:rsid w:val="001011DF"/>
    <w:rsid w:val="00101816"/>
    <w:rsid w:val="0010185C"/>
    <w:rsid w:val="00101A40"/>
    <w:rsid w:val="00102272"/>
    <w:rsid w:val="001035F7"/>
    <w:rsid w:val="0010558D"/>
    <w:rsid w:val="00105976"/>
    <w:rsid w:val="00107224"/>
    <w:rsid w:val="001078AE"/>
    <w:rsid w:val="00107DFA"/>
    <w:rsid w:val="00107EE4"/>
    <w:rsid w:val="00110DB3"/>
    <w:rsid w:val="00112967"/>
    <w:rsid w:val="00112B69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4C1"/>
    <w:rsid w:val="00123FC2"/>
    <w:rsid w:val="001244B5"/>
    <w:rsid w:val="001264D2"/>
    <w:rsid w:val="0012674C"/>
    <w:rsid w:val="00126776"/>
    <w:rsid w:val="00127C80"/>
    <w:rsid w:val="0013095F"/>
    <w:rsid w:val="00130999"/>
    <w:rsid w:val="00130E12"/>
    <w:rsid w:val="001316D3"/>
    <w:rsid w:val="00131F84"/>
    <w:rsid w:val="001323AC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E46"/>
    <w:rsid w:val="00163D30"/>
    <w:rsid w:val="0016459D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4E31"/>
    <w:rsid w:val="001C531D"/>
    <w:rsid w:val="001C55E1"/>
    <w:rsid w:val="001C6033"/>
    <w:rsid w:val="001C6C79"/>
    <w:rsid w:val="001C6F35"/>
    <w:rsid w:val="001C7F62"/>
    <w:rsid w:val="001D021A"/>
    <w:rsid w:val="001D0A10"/>
    <w:rsid w:val="001D0F44"/>
    <w:rsid w:val="001D1484"/>
    <w:rsid w:val="001D1586"/>
    <w:rsid w:val="001D1F2D"/>
    <w:rsid w:val="001D1FF7"/>
    <w:rsid w:val="001D21AC"/>
    <w:rsid w:val="001D2302"/>
    <w:rsid w:val="001D2C7F"/>
    <w:rsid w:val="001D3A99"/>
    <w:rsid w:val="001D752D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DC4"/>
    <w:rsid w:val="001E4ECF"/>
    <w:rsid w:val="001E5735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781E"/>
    <w:rsid w:val="001F797E"/>
    <w:rsid w:val="002003D4"/>
    <w:rsid w:val="00200DAD"/>
    <w:rsid w:val="00200E86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A7E"/>
    <w:rsid w:val="00237D3F"/>
    <w:rsid w:val="00241295"/>
    <w:rsid w:val="00241C28"/>
    <w:rsid w:val="00241F16"/>
    <w:rsid w:val="002438F6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3059"/>
    <w:rsid w:val="0026330E"/>
    <w:rsid w:val="00264192"/>
    <w:rsid w:val="00264605"/>
    <w:rsid w:val="00264ACB"/>
    <w:rsid w:val="00265F6D"/>
    <w:rsid w:val="002707DB"/>
    <w:rsid w:val="00270D96"/>
    <w:rsid w:val="00271FF3"/>
    <w:rsid w:val="002733F8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6F51"/>
    <w:rsid w:val="002879ED"/>
    <w:rsid w:val="0029215C"/>
    <w:rsid w:val="002921B9"/>
    <w:rsid w:val="002921F5"/>
    <w:rsid w:val="002934D3"/>
    <w:rsid w:val="00294A76"/>
    <w:rsid w:val="00294E8B"/>
    <w:rsid w:val="00296043"/>
    <w:rsid w:val="00296692"/>
    <w:rsid w:val="002A1038"/>
    <w:rsid w:val="002A10F2"/>
    <w:rsid w:val="002A15EF"/>
    <w:rsid w:val="002A22FC"/>
    <w:rsid w:val="002A252E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91F"/>
    <w:rsid w:val="002B4829"/>
    <w:rsid w:val="002B5109"/>
    <w:rsid w:val="002B569A"/>
    <w:rsid w:val="002B5772"/>
    <w:rsid w:val="002B5A4A"/>
    <w:rsid w:val="002B5C29"/>
    <w:rsid w:val="002B6189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5AA"/>
    <w:rsid w:val="002F05F9"/>
    <w:rsid w:val="002F0711"/>
    <w:rsid w:val="002F10B2"/>
    <w:rsid w:val="002F11DB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30026A"/>
    <w:rsid w:val="00300293"/>
    <w:rsid w:val="003003EF"/>
    <w:rsid w:val="00301960"/>
    <w:rsid w:val="003032A2"/>
    <w:rsid w:val="0030355B"/>
    <w:rsid w:val="0030409A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C49"/>
    <w:rsid w:val="0034004E"/>
    <w:rsid w:val="0034070E"/>
    <w:rsid w:val="00340C7F"/>
    <w:rsid w:val="00341F6C"/>
    <w:rsid w:val="0034293D"/>
    <w:rsid w:val="00342B92"/>
    <w:rsid w:val="00342D0A"/>
    <w:rsid w:val="00343A09"/>
    <w:rsid w:val="00343A46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6146D"/>
    <w:rsid w:val="00361693"/>
    <w:rsid w:val="003626C4"/>
    <w:rsid w:val="00362979"/>
    <w:rsid w:val="00362E25"/>
    <w:rsid w:val="00364660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425E"/>
    <w:rsid w:val="003944F6"/>
    <w:rsid w:val="00394E59"/>
    <w:rsid w:val="0039632F"/>
    <w:rsid w:val="003970CF"/>
    <w:rsid w:val="0039771B"/>
    <w:rsid w:val="003A0612"/>
    <w:rsid w:val="003A0BD9"/>
    <w:rsid w:val="003A12A8"/>
    <w:rsid w:val="003A34C5"/>
    <w:rsid w:val="003A4501"/>
    <w:rsid w:val="003A587E"/>
    <w:rsid w:val="003A5C2C"/>
    <w:rsid w:val="003A5F22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6E"/>
    <w:rsid w:val="003B6C2B"/>
    <w:rsid w:val="003B7371"/>
    <w:rsid w:val="003B7A1E"/>
    <w:rsid w:val="003B7CBF"/>
    <w:rsid w:val="003C0FFD"/>
    <w:rsid w:val="003C1279"/>
    <w:rsid w:val="003C12C5"/>
    <w:rsid w:val="003C2650"/>
    <w:rsid w:val="003C27EF"/>
    <w:rsid w:val="003C2B68"/>
    <w:rsid w:val="003C32E9"/>
    <w:rsid w:val="003C383C"/>
    <w:rsid w:val="003C3898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538F"/>
    <w:rsid w:val="003F6574"/>
    <w:rsid w:val="003F6F77"/>
    <w:rsid w:val="003F7096"/>
    <w:rsid w:val="003F7689"/>
    <w:rsid w:val="0040082C"/>
    <w:rsid w:val="00401F1E"/>
    <w:rsid w:val="00402555"/>
    <w:rsid w:val="0040338E"/>
    <w:rsid w:val="00403714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3F63"/>
    <w:rsid w:val="0043433E"/>
    <w:rsid w:val="00435788"/>
    <w:rsid w:val="004359E6"/>
    <w:rsid w:val="00435BCC"/>
    <w:rsid w:val="004361CA"/>
    <w:rsid w:val="0043660A"/>
    <w:rsid w:val="004372E9"/>
    <w:rsid w:val="004406FD"/>
    <w:rsid w:val="00440BE7"/>
    <w:rsid w:val="00441C6E"/>
    <w:rsid w:val="00442D85"/>
    <w:rsid w:val="00443CE3"/>
    <w:rsid w:val="00444DF0"/>
    <w:rsid w:val="00445AF0"/>
    <w:rsid w:val="00445FFA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60412"/>
    <w:rsid w:val="0046099B"/>
    <w:rsid w:val="004620AC"/>
    <w:rsid w:val="00462506"/>
    <w:rsid w:val="00463B4E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262B"/>
    <w:rsid w:val="004727EA"/>
    <w:rsid w:val="00472B43"/>
    <w:rsid w:val="004732CC"/>
    <w:rsid w:val="004733F6"/>
    <w:rsid w:val="0047343E"/>
    <w:rsid w:val="00474C66"/>
    <w:rsid w:val="004754BD"/>
    <w:rsid w:val="004759E2"/>
    <w:rsid w:val="004774D9"/>
    <w:rsid w:val="00480C18"/>
    <w:rsid w:val="00481FE7"/>
    <w:rsid w:val="004830C5"/>
    <w:rsid w:val="00483425"/>
    <w:rsid w:val="00483FC4"/>
    <w:rsid w:val="00484EE4"/>
    <w:rsid w:val="0048532C"/>
    <w:rsid w:val="00486C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A0D3D"/>
    <w:rsid w:val="004A0D5A"/>
    <w:rsid w:val="004A0DFE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576"/>
    <w:rsid w:val="004C1735"/>
    <w:rsid w:val="004C2111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10E05"/>
    <w:rsid w:val="0051209D"/>
    <w:rsid w:val="00512526"/>
    <w:rsid w:val="00512670"/>
    <w:rsid w:val="00513299"/>
    <w:rsid w:val="005134FF"/>
    <w:rsid w:val="00513DB0"/>
    <w:rsid w:val="005142D2"/>
    <w:rsid w:val="00515E9B"/>
    <w:rsid w:val="00516792"/>
    <w:rsid w:val="00516DDB"/>
    <w:rsid w:val="00516FE9"/>
    <w:rsid w:val="0052013F"/>
    <w:rsid w:val="00520E3F"/>
    <w:rsid w:val="00520F27"/>
    <w:rsid w:val="005213E2"/>
    <w:rsid w:val="0052186A"/>
    <w:rsid w:val="00521A27"/>
    <w:rsid w:val="005224FE"/>
    <w:rsid w:val="005233B3"/>
    <w:rsid w:val="00523A9B"/>
    <w:rsid w:val="00523A9F"/>
    <w:rsid w:val="00524091"/>
    <w:rsid w:val="00525126"/>
    <w:rsid w:val="00525314"/>
    <w:rsid w:val="0052627A"/>
    <w:rsid w:val="00527165"/>
    <w:rsid w:val="0052773B"/>
    <w:rsid w:val="00527848"/>
    <w:rsid w:val="00527B08"/>
    <w:rsid w:val="00530E69"/>
    <w:rsid w:val="0053178D"/>
    <w:rsid w:val="00531FF9"/>
    <w:rsid w:val="005321DA"/>
    <w:rsid w:val="0053347E"/>
    <w:rsid w:val="0053351D"/>
    <w:rsid w:val="00537917"/>
    <w:rsid w:val="00540217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A31"/>
    <w:rsid w:val="00551365"/>
    <w:rsid w:val="005513DE"/>
    <w:rsid w:val="00552787"/>
    <w:rsid w:val="00556BEA"/>
    <w:rsid w:val="00557B18"/>
    <w:rsid w:val="00557D68"/>
    <w:rsid w:val="005611AC"/>
    <w:rsid w:val="00561488"/>
    <w:rsid w:val="00561973"/>
    <w:rsid w:val="005627FF"/>
    <w:rsid w:val="00562961"/>
    <w:rsid w:val="00563BE8"/>
    <w:rsid w:val="0056533F"/>
    <w:rsid w:val="0056535B"/>
    <w:rsid w:val="005672A7"/>
    <w:rsid w:val="00567A8A"/>
    <w:rsid w:val="00570BFA"/>
    <w:rsid w:val="0057154C"/>
    <w:rsid w:val="00572E9B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56CF"/>
    <w:rsid w:val="00585D84"/>
    <w:rsid w:val="005862C0"/>
    <w:rsid w:val="00586E64"/>
    <w:rsid w:val="00587ED0"/>
    <w:rsid w:val="00591375"/>
    <w:rsid w:val="0059150C"/>
    <w:rsid w:val="00592120"/>
    <w:rsid w:val="00592DFE"/>
    <w:rsid w:val="0059356A"/>
    <w:rsid w:val="00594A4D"/>
    <w:rsid w:val="0059534B"/>
    <w:rsid w:val="00595CE0"/>
    <w:rsid w:val="00596FE7"/>
    <w:rsid w:val="005A34BD"/>
    <w:rsid w:val="005A4245"/>
    <w:rsid w:val="005A61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D018F"/>
    <w:rsid w:val="005D0585"/>
    <w:rsid w:val="005D30E3"/>
    <w:rsid w:val="005D317F"/>
    <w:rsid w:val="005D33CD"/>
    <w:rsid w:val="005D3E86"/>
    <w:rsid w:val="005D444C"/>
    <w:rsid w:val="005D4EF2"/>
    <w:rsid w:val="005D58D1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83B"/>
    <w:rsid w:val="006076AB"/>
    <w:rsid w:val="00607D0D"/>
    <w:rsid w:val="00610ED7"/>
    <w:rsid w:val="00612646"/>
    <w:rsid w:val="006131EC"/>
    <w:rsid w:val="00614285"/>
    <w:rsid w:val="00614572"/>
    <w:rsid w:val="00614A88"/>
    <w:rsid w:val="00614ACE"/>
    <w:rsid w:val="0061558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DAF"/>
    <w:rsid w:val="00650DCC"/>
    <w:rsid w:val="00651477"/>
    <w:rsid w:val="006518E3"/>
    <w:rsid w:val="00651CBE"/>
    <w:rsid w:val="00652891"/>
    <w:rsid w:val="00652BDA"/>
    <w:rsid w:val="006549C3"/>
    <w:rsid w:val="0065761D"/>
    <w:rsid w:val="00657D3F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73D8"/>
    <w:rsid w:val="00667883"/>
    <w:rsid w:val="00667DB6"/>
    <w:rsid w:val="00670093"/>
    <w:rsid w:val="006709AE"/>
    <w:rsid w:val="006709C0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2797"/>
    <w:rsid w:val="006827BF"/>
    <w:rsid w:val="00682B60"/>
    <w:rsid w:val="00683CC7"/>
    <w:rsid w:val="0068469B"/>
    <w:rsid w:val="006858C5"/>
    <w:rsid w:val="006868F7"/>
    <w:rsid w:val="00687BA5"/>
    <w:rsid w:val="006901C5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C0D8B"/>
    <w:rsid w:val="006C2429"/>
    <w:rsid w:val="006C2C59"/>
    <w:rsid w:val="006C38A9"/>
    <w:rsid w:val="006C3D37"/>
    <w:rsid w:val="006C3D6A"/>
    <w:rsid w:val="006C4736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2387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FF5"/>
    <w:rsid w:val="006E1C8B"/>
    <w:rsid w:val="006E389F"/>
    <w:rsid w:val="006E41A3"/>
    <w:rsid w:val="006E435F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A52"/>
    <w:rsid w:val="006F6E4A"/>
    <w:rsid w:val="00700ECB"/>
    <w:rsid w:val="0070147C"/>
    <w:rsid w:val="007017E9"/>
    <w:rsid w:val="00701C5E"/>
    <w:rsid w:val="007037BA"/>
    <w:rsid w:val="00703CAD"/>
    <w:rsid w:val="00705351"/>
    <w:rsid w:val="0070580C"/>
    <w:rsid w:val="0070647B"/>
    <w:rsid w:val="00706973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1277"/>
    <w:rsid w:val="00731894"/>
    <w:rsid w:val="00732F50"/>
    <w:rsid w:val="00733792"/>
    <w:rsid w:val="00733AA7"/>
    <w:rsid w:val="007341C7"/>
    <w:rsid w:val="0073509D"/>
    <w:rsid w:val="007352D5"/>
    <w:rsid w:val="007372B8"/>
    <w:rsid w:val="00740928"/>
    <w:rsid w:val="007413D5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43A9"/>
    <w:rsid w:val="007C557F"/>
    <w:rsid w:val="007C5FB8"/>
    <w:rsid w:val="007C668C"/>
    <w:rsid w:val="007C6C45"/>
    <w:rsid w:val="007D05B0"/>
    <w:rsid w:val="007D1396"/>
    <w:rsid w:val="007D1A16"/>
    <w:rsid w:val="007D1DC1"/>
    <w:rsid w:val="007D265B"/>
    <w:rsid w:val="007D2ED2"/>
    <w:rsid w:val="007D3409"/>
    <w:rsid w:val="007D41A1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4149"/>
    <w:rsid w:val="007E4BD5"/>
    <w:rsid w:val="007E5848"/>
    <w:rsid w:val="007F09E6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704E0"/>
    <w:rsid w:val="00870646"/>
    <w:rsid w:val="0087091E"/>
    <w:rsid w:val="0087093E"/>
    <w:rsid w:val="008719C2"/>
    <w:rsid w:val="008719F1"/>
    <w:rsid w:val="00871D49"/>
    <w:rsid w:val="008724DF"/>
    <w:rsid w:val="00872775"/>
    <w:rsid w:val="00873399"/>
    <w:rsid w:val="00873E8B"/>
    <w:rsid w:val="008762E4"/>
    <w:rsid w:val="00876690"/>
    <w:rsid w:val="00877478"/>
    <w:rsid w:val="00877537"/>
    <w:rsid w:val="008809ED"/>
    <w:rsid w:val="0088179A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43"/>
    <w:rsid w:val="008C49AE"/>
    <w:rsid w:val="008C5716"/>
    <w:rsid w:val="008C59F7"/>
    <w:rsid w:val="008C5D92"/>
    <w:rsid w:val="008C6355"/>
    <w:rsid w:val="008C64FF"/>
    <w:rsid w:val="008D0BCF"/>
    <w:rsid w:val="008D0E54"/>
    <w:rsid w:val="008D237E"/>
    <w:rsid w:val="008D23CA"/>
    <w:rsid w:val="008D290A"/>
    <w:rsid w:val="008D344A"/>
    <w:rsid w:val="008D3E96"/>
    <w:rsid w:val="008D4281"/>
    <w:rsid w:val="008D5096"/>
    <w:rsid w:val="008D7844"/>
    <w:rsid w:val="008D7AAE"/>
    <w:rsid w:val="008E0222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45F5"/>
    <w:rsid w:val="00904B21"/>
    <w:rsid w:val="00906535"/>
    <w:rsid w:val="00906EDF"/>
    <w:rsid w:val="0091023E"/>
    <w:rsid w:val="009107DD"/>
    <w:rsid w:val="009109E9"/>
    <w:rsid w:val="0091212C"/>
    <w:rsid w:val="00912F98"/>
    <w:rsid w:val="00913199"/>
    <w:rsid w:val="009133B5"/>
    <w:rsid w:val="00913AB0"/>
    <w:rsid w:val="0091493E"/>
    <w:rsid w:val="00914C6A"/>
    <w:rsid w:val="00916D51"/>
    <w:rsid w:val="0091781D"/>
    <w:rsid w:val="00917FBB"/>
    <w:rsid w:val="00920B32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51EF"/>
    <w:rsid w:val="00945509"/>
    <w:rsid w:val="00945CC5"/>
    <w:rsid w:val="00946E99"/>
    <w:rsid w:val="00947306"/>
    <w:rsid w:val="009473D2"/>
    <w:rsid w:val="00947471"/>
    <w:rsid w:val="009512CD"/>
    <w:rsid w:val="009516A9"/>
    <w:rsid w:val="00951BAC"/>
    <w:rsid w:val="0095246B"/>
    <w:rsid w:val="00953A5E"/>
    <w:rsid w:val="00953CF0"/>
    <w:rsid w:val="0095420A"/>
    <w:rsid w:val="00954372"/>
    <w:rsid w:val="009557AB"/>
    <w:rsid w:val="009566F5"/>
    <w:rsid w:val="00956E6C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CB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6F91"/>
    <w:rsid w:val="0099011D"/>
    <w:rsid w:val="00991409"/>
    <w:rsid w:val="00991632"/>
    <w:rsid w:val="009918EE"/>
    <w:rsid w:val="00992056"/>
    <w:rsid w:val="009920AB"/>
    <w:rsid w:val="00992531"/>
    <w:rsid w:val="0099475A"/>
    <w:rsid w:val="00994CE6"/>
    <w:rsid w:val="00994F8F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6"/>
    <w:rsid w:val="009B107E"/>
    <w:rsid w:val="009B1F44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302A"/>
    <w:rsid w:val="009D5667"/>
    <w:rsid w:val="009D6397"/>
    <w:rsid w:val="009D6A78"/>
    <w:rsid w:val="009D6C02"/>
    <w:rsid w:val="009D6D3F"/>
    <w:rsid w:val="009D7463"/>
    <w:rsid w:val="009E0478"/>
    <w:rsid w:val="009E278C"/>
    <w:rsid w:val="009E2A9F"/>
    <w:rsid w:val="009E416E"/>
    <w:rsid w:val="009E520C"/>
    <w:rsid w:val="009E560E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2A4"/>
    <w:rsid w:val="00A11479"/>
    <w:rsid w:val="00A11C86"/>
    <w:rsid w:val="00A11FB4"/>
    <w:rsid w:val="00A127FA"/>
    <w:rsid w:val="00A12C82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FEF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8EC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EF5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45A5"/>
    <w:rsid w:val="00A75C25"/>
    <w:rsid w:val="00A77949"/>
    <w:rsid w:val="00A77C63"/>
    <w:rsid w:val="00A808BC"/>
    <w:rsid w:val="00A80C85"/>
    <w:rsid w:val="00A817E6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77BA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202F"/>
    <w:rsid w:val="00AF2B4B"/>
    <w:rsid w:val="00AF2C19"/>
    <w:rsid w:val="00AF3062"/>
    <w:rsid w:val="00AF420F"/>
    <w:rsid w:val="00AF439A"/>
    <w:rsid w:val="00AF4D34"/>
    <w:rsid w:val="00AF53DF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2AD8"/>
    <w:rsid w:val="00B1324D"/>
    <w:rsid w:val="00B1362B"/>
    <w:rsid w:val="00B13F8A"/>
    <w:rsid w:val="00B1450A"/>
    <w:rsid w:val="00B1515B"/>
    <w:rsid w:val="00B157E2"/>
    <w:rsid w:val="00B15A36"/>
    <w:rsid w:val="00B15E14"/>
    <w:rsid w:val="00B168B4"/>
    <w:rsid w:val="00B16AA5"/>
    <w:rsid w:val="00B16E20"/>
    <w:rsid w:val="00B1740E"/>
    <w:rsid w:val="00B17972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308CA"/>
    <w:rsid w:val="00B3098B"/>
    <w:rsid w:val="00B3125E"/>
    <w:rsid w:val="00B312A8"/>
    <w:rsid w:val="00B316BC"/>
    <w:rsid w:val="00B31739"/>
    <w:rsid w:val="00B31868"/>
    <w:rsid w:val="00B327EA"/>
    <w:rsid w:val="00B331E7"/>
    <w:rsid w:val="00B345C3"/>
    <w:rsid w:val="00B34CEF"/>
    <w:rsid w:val="00B34D51"/>
    <w:rsid w:val="00B35072"/>
    <w:rsid w:val="00B35984"/>
    <w:rsid w:val="00B3634F"/>
    <w:rsid w:val="00B36A0E"/>
    <w:rsid w:val="00B36A7D"/>
    <w:rsid w:val="00B36BA1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92F"/>
    <w:rsid w:val="00B43C45"/>
    <w:rsid w:val="00B43F68"/>
    <w:rsid w:val="00B441C5"/>
    <w:rsid w:val="00B46761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FFA"/>
    <w:rsid w:val="00B63C02"/>
    <w:rsid w:val="00B63D0E"/>
    <w:rsid w:val="00B63EEA"/>
    <w:rsid w:val="00B640FB"/>
    <w:rsid w:val="00B64DFB"/>
    <w:rsid w:val="00B65B1C"/>
    <w:rsid w:val="00B67C44"/>
    <w:rsid w:val="00B67DC0"/>
    <w:rsid w:val="00B701E9"/>
    <w:rsid w:val="00B716AF"/>
    <w:rsid w:val="00B71900"/>
    <w:rsid w:val="00B74B43"/>
    <w:rsid w:val="00B74DEF"/>
    <w:rsid w:val="00B74FC1"/>
    <w:rsid w:val="00B7685C"/>
    <w:rsid w:val="00B7705E"/>
    <w:rsid w:val="00B80F05"/>
    <w:rsid w:val="00B8233B"/>
    <w:rsid w:val="00B83039"/>
    <w:rsid w:val="00B83B29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E2D"/>
    <w:rsid w:val="00B9306C"/>
    <w:rsid w:val="00B93162"/>
    <w:rsid w:val="00B932F3"/>
    <w:rsid w:val="00B93C96"/>
    <w:rsid w:val="00B94D9A"/>
    <w:rsid w:val="00B95797"/>
    <w:rsid w:val="00B95DFC"/>
    <w:rsid w:val="00B97BE7"/>
    <w:rsid w:val="00BA01B4"/>
    <w:rsid w:val="00BA0B32"/>
    <w:rsid w:val="00BA0F8F"/>
    <w:rsid w:val="00BA10D1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23E0"/>
    <w:rsid w:val="00BC31FB"/>
    <w:rsid w:val="00BC33B7"/>
    <w:rsid w:val="00BC35F6"/>
    <w:rsid w:val="00BC3A27"/>
    <w:rsid w:val="00BC3FF8"/>
    <w:rsid w:val="00BC526D"/>
    <w:rsid w:val="00BC60A9"/>
    <w:rsid w:val="00BC76F3"/>
    <w:rsid w:val="00BC7D47"/>
    <w:rsid w:val="00BD0BF5"/>
    <w:rsid w:val="00BD2E16"/>
    <w:rsid w:val="00BD32D7"/>
    <w:rsid w:val="00BD4496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939"/>
    <w:rsid w:val="00C06C0E"/>
    <w:rsid w:val="00C06E09"/>
    <w:rsid w:val="00C07041"/>
    <w:rsid w:val="00C10C5A"/>
    <w:rsid w:val="00C10F6A"/>
    <w:rsid w:val="00C13375"/>
    <w:rsid w:val="00C13D51"/>
    <w:rsid w:val="00C13EFF"/>
    <w:rsid w:val="00C16259"/>
    <w:rsid w:val="00C16B5C"/>
    <w:rsid w:val="00C17BBD"/>
    <w:rsid w:val="00C17DB3"/>
    <w:rsid w:val="00C21E3B"/>
    <w:rsid w:val="00C22C11"/>
    <w:rsid w:val="00C23180"/>
    <w:rsid w:val="00C2318B"/>
    <w:rsid w:val="00C24450"/>
    <w:rsid w:val="00C24A95"/>
    <w:rsid w:val="00C24DFF"/>
    <w:rsid w:val="00C25D81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782D"/>
    <w:rsid w:val="00C47ADC"/>
    <w:rsid w:val="00C50E2A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270E"/>
    <w:rsid w:val="00C82AB4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6F9D"/>
    <w:rsid w:val="00CB7A6D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FCD"/>
    <w:rsid w:val="00CD702B"/>
    <w:rsid w:val="00CD7ED0"/>
    <w:rsid w:val="00CE0E1F"/>
    <w:rsid w:val="00CE16AA"/>
    <w:rsid w:val="00CE1A6C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CBA"/>
    <w:rsid w:val="00CE7FDE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DD7"/>
    <w:rsid w:val="00D14472"/>
    <w:rsid w:val="00D14C5B"/>
    <w:rsid w:val="00D15EA5"/>
    <w:rsid w:val="00D20791"/>
    <w:rsid w:val="00D2100B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4991"/>
    <w:rsid w:val="00D55FC2"/>
    <w:rsid w:val="00D60E00"/>
    <w:rsid w:val="00D61D7F"/>
    <w:rsid w:val="00D61E88"/>
    <w:rsid w:val="00D61E8E"/>
    <w:rsid w:val="00D638DF"/>
    <w:rsid w:val="00D63ABC"/>
    <w:rsid w:val="00D66662"/>
    <w:rsid w:val="00D66A97"/>
    <w:rsid w:val="00D67053"/>
    <w:rsid w:val="00D675F1"/>
    <w:rsid w:val="00D70335"/>
    <w:rsid w:val="00D711A4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3A0"/>
    <w:rsid w:val="00DA452E"/>
    <w:rsid w:val="00DA4B81"/>
    <w:rsid w:val="00DA4E1A"/>
    <w:rsid w:val="00DA5103"/>
    <w:rsid w:val="00DA5128"/>
    <w:rsid w:val="00DA5520"/>
    <w:rsid w:val="00DA5767"/>
    <w:rsid w:val="00DA6A47"/>
    <w:rsid w:val="00DA720B"/>
    <w:rsid w:val="00DA7931"/>
    <w:rsid w:val="00DA7E42"/>
    <w:rsid w:val="00DA7F6C"/>
    <w:rsid w:val="00DB1228"/>
    <w:rsid w:val="00DB19C2"/>
    <w:rsid w:val="00DB1D44"/>
    <w:rsid w:val="00DB308D"/>
    <w:rsid w:val="00DB353F"/>
    <w:rsid w:val="00DB3DE1"/>
    <w:rsid w:val="00DB5F40"/>
    <w:rsid w:val="00DB6122"/>
    <w:rsid w:val="00DB73A9"/>
    <w:rsid w:val="00DC053F"/>
    <w:rsid w:val="00DC28B2"/>
    <w:rsid w:val="00DC2BFC"/>
    <w:rsid w:val="00DC2C76"/>
    <w:rsid w:val="00DC2F1E"/>
    <w:rsid w:val="00DC437D"/>
    <w:rsid w:val="00DC48E5"/>
    <w:rsid w:val="00DC555B"/>
    <w:rsid w:val="00DC5692"/>
    <w:rsid w:val="00DC71E8"/>
    <w:rsid w:val="00DC7325"/>
    <w:rsid w:val="00DC7489"/>
    <w:rsid w:val="00DD038E"/>
    <w:rsid w:val="00DD1237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EBB"/>
    <w:rsid w:val="00DE258B"/>
    <w:rsid w:val="00DE2E25"/>
    <w:rsid w:val="00DE2FD7"/>
    <w:rsid w:val="00DE4958"/>
    <w:rsid w:val="00DE4A78"/>
    <w:rsid w:val="00DE4B35"/>
    <w:rsid w:val="00DE52B5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1422"/>
    <w:rsid w:val="00E0149B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38B1"/>
    <w:rsid w:val="00E13A45"/>
    <w:rsid w:val="00E15DC8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782"/>
    <w:rsid w:val="00E464BF"/>
    <w:rsid w:val="00E5046C"/>
    <w:rsid w:val="00E50AC4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4D6"/>
    <w:rsid w:val="00E641E2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0D2"/>
    <w:rsid w:val="00E7562D"/>
    <w:rsid w:val="00E756D9"/>
    <w:rsid w:val="00E75C8D"/>
    <w:rsid w:val="00E75FB3"/>
    <w:rsid w:val="00E771ED"/>
    <w:rsid w:val="00E80EAE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A271E"/>
    <w:rsid w:val="00EA2B6F"/>
    <w:rsid w:val="00EA4D00"/>
    <w:rsid w:val="00EA51B0"/>
    <w:rsid w:val="00EA6180"/>
    <w:rsid w:val="00EA646C"/>
    <w:rsid w:val="00EA7D93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3824"/>
    <w:rsid w:val="00EC3B66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B92"/>
    <w:rsid w:val="00EF0B96"/>
    <w:rsid w:val="00EF1118"/>
    <w:rsid w:val="00EF1FA1"/>
    <w:rsid w:val="00EF27B8"/>
    <w:rsid w:val="00EF355C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FBD"/>
    <w:rsid w:val="00F03A0D"/>
    <w:rsid w:val="00F050A7"/>
    <w:rsid w:val="00F06D4F"/>
    <w:rsid w:val="00F07B33"/>
    <w:rsid w:val="00F100D2"/>
    <w:rsid w:val="00F111BF"/>
    <w:rsid w:val="00F11D9A"/>
    <w:rsid w:val="00F149B1"/>
    <w:rsid w:val="00F14B15"/>
    <w:rsid w:val="00F15892"/>
    <w:rsid w:val="00F15A19"/>
    <w:rsid w:val="00F17EC3"/>
    <w:rsid w:val="00F204F6"/>
    <w:rsid w:val="00F20A86"/>
    <w:rsid w:val="00F226CA"/>
    <w:rsid w:val="00F22EE8"/>
    <w:rsid w:val="00F23FE7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2FDE"/>
    <w:rsid w:val="00F430A1"/>
    <w:rsid w:val="00F43252"/>
    <w:rsid w:val="00F474AE"/>
    <w:rsid w:val="00F50706"/>
    <w:rsid w:val="00F50ADD"/>
    <w:rsid w:val="00F52C35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164D"/>
    <w:rsid w:val="00F61F5A"/>
    <w:rsid w:val="00F63AAB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FE6"/>
    <w:rsid w:val="00F81584"/>
    <w:rsid w:val="00F82BEA"/>
    <w:rsid w:val="00F83EDF"/>
    <w:rsid w:val="00F84DBF"/>
    <w:rsid w:val="00F84FB1"/>
    <w:rsid w:val="00F85E90"/>
    <w:rsid w:val="00F86CE3"/>
    <w:rsid w:val="00F87C5B"/>
    <w:rsid w:val="00F909CD"/>
    <w:rsid w:val="00F90E53"/>
    <w:rsid w:val="00F915EF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2823"/>
    <w:rsid w:val="00FC4397"/>
    <w:rsid w:val="00FC5084"/>
    <w:rsid w:val="00FC521E"/>
    <w:rsid w:val="00FC57DD"/>
    <w:rsid w:val="00FC5B73"/>
    <w:rsid w:val="00FC6087"/>
    <w:rsid w:val="00FC7626"/>
    <w:rsid w:val="00FC7CBC"/>
    <w:rsid w:val="00FC7D83"/>
    <w:rsid w:val="00FD000E"/>
    <w:rsid w:val="00FD05AD"/>
    <w:rsid w:val="00FD0666"/>
    <w:rsid w:val="00FD10B6"/>
    <w:rsid w:val="00FD54C4"/>
    <w:rsid w:val="00FD628E"/>
    <w:rsid w:val="00FD7295"/>
    <w:rsid w:val="00FE01D0"/>
    <w:rsid w:val="00FE153F"/>
    <w:rsid w:val="00FE2187"/>
    <w:rsid w:val="00FE22A4"/>
    <w:rsid w:val="00FE2531"/>
    <w:rsid w:val="00FE320C"/>
    <w:rsid w:val="00FE3978"/>
    <w:rsid w:val="00FE4D30"/>
    <w:rsid w:val="00FE5736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73791F66-B066-468C-B332-A614F3F9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3" ma:contentTypeDescription="Create a new document." ma:contentTypeScope="" ma:versionID="4e30e88d2eb0eb19c3c276a159ad20a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5c30c941610fd495d31d6a450712d380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03FD52-2358-41A0-881A-D886EAF69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2704</TotalTime>
  <Pages>6</Pages>
  <Words>2645</Words>
  <Characters>10520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446</cp:revision>
  <cp:lastPrinted>2022-05-16T15:20:00Z</cp:lastPrinted>
  <dcterms:created xsi:type="dcterms:W3CDTF">2021-05-16T19:53:00Z</dcterms:created>
  <dcterms:modified xsi:type="dcterms:W3CDTF">2022-05-17T06:24:00Z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