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D73B0" w14:textId="06C9205C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9E5BD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F47DE8"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9E5BD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9E5BD5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273C5EF8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73DBD618" w:rsidR="00501B7B" w:rsidRPr="009E5BD5" w:rsidRDefault="005D41B1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</w:t>
      </w:r>
      <w:r w:rsidR="00672A75" w:rsidRPr="00153610">
        <w:rPr>
          <w:rFonts w:ascii="BrowalliaUPC" w:hAnsi="BrowalliaUPC" w:cs="BrowalliaUPC"/>
          <w:sz w:val="28"/>
          <w:szCs w:val="28"/>
          <w:cs/>
          <w:lang w:bidi="th-TH"/>
        </w:rPr>
        <w:t>แสดงฐานะการเงินรวม</w:t>
      </w:r>
      <w:r w:rsidR="0095713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9D67BF" w:rsidRPr="00022495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27A4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A527A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A527A4">
        <w:rPr>
          <w:rFonts w:ascii="Browallia New" w:hAnsi="Browallia New" w:cs="Browallia New"/>
          <w:sz w:val="28"/>
          <w:szCs w:val="28"/>
          <w:lang w:val="en-US" w:bidi="th-TH"/>
        </w:rPr>
        <w:t>2565</w:t>
      </w:r>
      <w:r w:rsidR="00754E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2495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กำไรขาดทุนและกำไรขาดทุนเบ็ดเสร็จอื่นรวม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F168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ส่วนของผู้ถือหุ้นรวม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C1539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A2E0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A527A4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C15392" w:rsidRPr="00C15392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C15392" w:rsidRPr="00C5778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วันเดียวกัน</w:t>
      </w:r>
      <w:r w:rsidR="005F56F4" w:rsidRPr="00C57789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C15392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5D022C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A527A4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5D022C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(รวม</w:t>
      </w:r>
      <w:r w:rsidR="0093764D" w:rsidRPr="00C5778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เรียกว่า “ข้อมูลทางการเงินระหว่างกาล”)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15392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ฉบับที่ </w:t>
      </w:r>
      <w:r w:rsidR="008A0E38">
        <w:rPr>
          <w:rFonts w:ascii="BrowalliaUPC" w:hAnsi="BrowalliaUPC" w:cs="BrowalliaUPC" w:hint="cs"/>
          <w:sz w:val="28"/>
          <w:szCs w:val="28"/>
          <w:lang w:val="en-US" w:bidi="th-TH"/>
        </w:rPr>
        <w:t>34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A527A4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461241D5" w:rsidR="009D6979" w:rsidRPr="009E5BD5" w:rsidRDefault="00C40371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2410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403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3A2E0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403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E5BD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9E5BD5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483470" w14:textId="0B312F6E" w:rsidR="009D6979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C57789">
        <w:rPr>
          <w:rFonts w:ascii="Browallia New" w:hAnsi="Browallia New" w:cs="Browallia New"/>
          <w:sz w:val="28"/>
          <w:szCs w:val="28"/>
          <w:lang w:bidi="th-TH"/>
        </w:rPr>
        <w:br/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การบัญชีฉบับที่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1173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9430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94302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1A085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35B844AA" w14:textId="792EFD67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B03E16" w14:textId="6C831C30" w:rsidR="00501B7B" w:rsidRDefault="00501B7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3D035191" w:rsidR="00BC2C1E" w:rsidRPr="00FF7DDF" w:rsidRDefault="00790890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FF7D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F7DD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4DEF7F00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790890" w:rsidRPr="00FF7DDF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1356D096" w:rsidR="009D6979" w:rsidRPr="009E5BD5" w:rsidRDefault="00E768E3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768E3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EA4AD4" w:rsidRPr="00E768E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A4AD4" w:rsidRPr="00E768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EA4AD4" w:rsidRPr="00E768E3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73AA2" w14:textId="77777777" w:rsidR="002F2174" w:rsidRDefault="002F2174">
      <w:r>
        <w:separator/>
      </w:r>
    </w:p>
  </w:endnote>
  <w:endnote w:type="continuationSeparator" w:id="0">
    <w:p w14:paraId="4CB07140" w14:textId="77777777" w:rsidR="002F2174" w:rsidRDefault="002F2174">
      <w:r>
        <w:continuationSeparator/>
      </w:r>
    </w:p>
  </w:endnote>
  <w:endnote w:type="continuationNotice" w:id="1">
    <w:p w14:paraId="0F0754A3" w14:textId="77777777" w:rsidR="002F2174" w:rsidRDefault="002F21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AC57C" w14:textId="77777777" w:rsidR="002F2174" w:rsidRDefault="002F2174">
      <w:bookmarkStart w:id="0" w:name="_Hlk482348182"/>
      <w:bookmarkEnd w:id="0"/>
      <w:r>
        <w:separator/>
      </w:r>
    </w:p>
  </w:footnote>
  <w:footnote w:type="continuationSeparator" w:id="0">
    <w:p w14:paraId="650A01DF" w14:textId="77777777" w:rsidR="002F2174" w:rsidRDefault="002F2174">
      <w:r>
        <w:continuationSeparator/>
      </w:r>
    </w:p>
  </w:footnote>
  <w:footnote w:type="continuationNotice" w:id="1">
    <w:p w14:paraId="546BE329" w14:textId="77777777" w:rsidR="002F2174" w:rsidRDefault="002F21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172B" w14:textId="44EF9387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7E9770ED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4709E1DA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0"/>
  </w:num>
  <w:num w:numId="8" w16cid:durableId="97215596">
    <w:abstractNumId w:val="16"/>
  </w:num>
  <w:num w:numId="9" w16cid:durableId="889875775">
    <w:abstractNumId w:val="5"/>
  </w:num>
  <w:num w:numId="10" w16cid:durableId="1604680812">
    <w:abstractNumId w:val="15"/>
  </w:num>
  <w:num w:numId="11" w16cid:durableId="2069454267">
    <w:abstractNumId w:val="13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1"/>
  </w:num>
  <w:num w:numId="18" w16cid:durableId="374232905">
    <w:abstractNumId w:val="15"/>
  </w:num>
  <w:num w:numId="19" w16cid:durableId="1410494932">
    <w:abstractNumId w:val="13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4"/>
  </w:num>
  <w:num w:numId="29" w16cid:durableId="876239392">
    <w:abstractNumId w:val="14"/>
  </w:num>
  <w:num w:numId="30" w16cid:durableId="2003435687">
    <w:abstractNumId w:val="14"/>
  </w:num>
  <w:num w:numId="31" w16cid:durableId="352926679">
    <w:abstractNumId w:val="12"/>
  </w:num>
  <w:num w:numId="32" w16cid:durableId="1539465267">
    <w:abstractNumId w:val="12"/>
  </w:num>
  <w:num w:numId="33" w16cid:durableId="65988748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2495"/>
    <w:rsid w:val="0003023B"/>
    <w:rsid w:val="00031D17"/>
    <w:rsid w:val="00041689"/>
    <w:rsid w:val="00044ACE"/>
    <w:rsid w:val="0004550E"/>
    <w:rsid w:val="00052614"/>
    <w:rsid w:val="00066E77"/>
    <w:rsid w:val="000723F7"/>
    <w:rsid w:val="00074485"/>
    <w:rsid w:val="000828F1"/>
    <w:rsid w:val="00082F59"/>
    <w:rsid w:val="00094302"/>
    <w:rsid w:val="00094333"/>
    <w:rsid w:val="0009543C"/>
    <w:rsid w:val="00097FAB"/>
    <w:rsid w:val="000A3CA8"/>
    <w:rsid w:val="000B4D9E"/>
    <w:rsid w:val="000B65E3"/>
    <w:rsid w:val="000B7090"/>
    <w:rsid w:val="000D6419"/>
    <w:rsid w:val="000E2F32"/>
    <w:rsid w:val="000E52CE"/>
    <w:rsid w:val="000F1AED"/>
    <w:rsid w:val="000F2A77"/>
    <w:rsid w:val="000F3AAB"/>
    <w:rsid w:val="000F6E25"/>
    <w:rsid w:val="001011DF"/>
    <w:rsid w:val="00112B69"/>
    <w:rsid w:val="00122BF6"/>
    <w:rsid w:val="001310E3"/>
    <w:rsid w:val="001316D3"/>
    <w:rsid w:val="0013443F"/>
    <w:rsid w:val="00136C3A"/>
    <w:rsid w:val="001533F4"/>
    <w:rsid w:val="001554CD"/>
    <w:rsid w:val="00155A91"/>
    <w:rsid w:val="00155D3D"/>
    <w:rsid w:val="001613E2"/>
    <w:rsid w:val="0016459D"/>
    <w:rsid w:val="00167017"/>
    <w:rsid w:val="0019210D"/>
    <w:rsid w:val="00193D90"/>
    <w:rsid w:val="00197606"/>
    <w:rsid w:val="001A0853"/>
    <w:rsid w:val="001A3BFB"/>
    <w:rsid w:val="001A3C20"/>
    <w:rsid w:val="001B198C"/>
    <w:rsid w:val="001B7388"/>
    <w:rsid w:val="001C4ABD"/>
    <w:rsid w:val="001D2302"/>
    <w:rsid w:val="001D7BB3"/>
    <w:rsid w:val="001D7CAC"/>
    <w:rsid w:val="001E12A6"/>
    <w:rsid w:val="001E498F"/>
    <w:rsid w:val="0020540F"/>
    <w:rsid w:val="00215982"/>
    <w:rsid w:val="0022518C"/>
    <w:rsid w:val="00227C24"/>
    <w:rsid w:val="00230070"/>
    <w:rsid w:val="00237A7E"/>
    <w:rsid w:val="00241F16"/>
    <w:rsid w:val="00247969"/>
    <w:rsid w:val="0026182A"/>
    <w:rsid w:val="00277EBE"/>
    <w:rsid w:val="00280CBF"/>
    <w:rsid w:val="002838FB"/>
    <w:rsid w:val="00285249"/>
    <w:rsid w:val="002A252E"/>
    <w:rsid w:val="002A78D6"/>
    <w:rsid w:val="002B5A4A"/>
    <w:rsid w:val="002C2726"/>
    <w:rsid w:val="002C623D"/>
    <w:rsid w:val="002D0339"/>
    <w:rsid w:val="002D5A0F"/>
    <w:rsid w:val="002D6E25"/>
    <w:rsid w:val="002E02F4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35E5B"/>
    <w:rsid w:val="00343941"/>
    <w:rsid w:val="003461EA"/>
    <w:rsid w:val="00354F5D"/>
    <w:rsid w:val="003640EB"/>
    <w:rsid w:val="00365ECE"/>
    <w:rsid w:val="003744DA"/>
    <w:rsid w:val="00376BCA"/>
    <w:rsid w:val="00380529"/>
    <w:rsid w:val="00384904"/>
    <w:rsid w:val="003A2E06"/>
    <w:rsid w:val="003A556D"/>
    <w:rsid w:val="003B4CCD"/>
    <w:rsid w:val="003B4DED"/>
    <w:rsid w:val="003B4FBC"/>
    <w:rsid w:val="003C06D5"/>
    <w:rsid w:val="003C12C5"/>
    <w:rsid w:val="003C27EF"/>
    <w:rsid w:val="003C32E9"/>
    <w:rsid w:val="003C3898"/>
    <w:rsid w:val="003C688C"/>
    <w:rsid w:val="003D237E"/>
    <w:rsid w:val="003D2399"/>
    <w:rsid w:val="003D2605"/>
    <w:rsid w:val="003D64D6"/>
    <w:rsid w:val="003E034A"/>
    <w:rsid w:val="003E3E21"/>
    <w:rsid w:val="003E6E95"/>
    <w:rsid w:val="004001B4"/>
    <w:rsid w:val="004031B6"/>
    <w:rsid w:val="00416281"/>
    <w:rsid w:val="00422353"/>
    <w:rsid w:val="00426915"/>
    <w:rsid w:val="0042775C"/>
    <w:rsid w:val="00427FD8"/>
    <w:rsid w:val="00433F63"/>
    <w:rsid w:val="00435788"/>
    <w:rsid w:val="004359E6"/>
    <w:rsid w:val="00443CE3"/>
    <w:rsid w:val="00452E7B"/>
    <w:rsid w:val="004546FA"/>
    <w:rsid w:val="0045570C"/>
    <w:rsid w:val="004704D8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F1A16"/>
    <w:rsid w:val="004F207F"/>
    <w:rsid w:val="004F5D91"/>
    <w:rsid w:val="00501B7B"/>
    <w:rsid w:val="005070FA"/>
    <w:rsid w:val="005107D5"/>
    <w:rsid w:val="0052186A"/>
    <w:rsid w:val="00527AA2"/>
    <w:rsid w:val="005321DA"/>
    <w:rsid w:val="005372F5"/>
    <w:rsid w:val="00541C88"/>
    <w:rsid w:val="00547541"/>
    <w:rsid w:val="00550BB1"/>
    <w:rsid w:val="00551365"/>
    <w:rsid w:val="005627FF"/>
    <w:rsid w:val="00577D61"/>
    <w:rsid w:val="005822AC"/>
    <w:rsid w:val="005826AE"/>
    <w:rsid w:val="00582A52"/>
    <w:rsid w:val="005A1CF8"/>
    <w:rsid w:val="005A67BE"/>
    <w:rsid w:val="005A735E"/>
    <w:rsid w:val="005B405A"/>
    <w:rsid w:val="005C2C49"/>
    <w:rsid w:val="005C2CCB"/>
    <w:rsid w:val="005C6479"/>
    <w:rsid w:val="005C69FD"/>
    <w:rsid w:val="005D022C"/>
    <w:rsid w:val="005D41B1"/>
    <w:rsid w:val="005D5566"/>
    <w:rsid w:val="005D7025"/>
    <w:rsid w:val="005E2D67"/>
    <w:rsid w:val="005E5578"/>
    <w:rsid w:val="005F4D62"/>
    <w:rsid w:val="005F56F4"/>
    <w:rsid w:val="00602C61"/>
    <w:rsid w:val="00610ED7"/>
    <w:rsid w:val="00620CE3"/>
    <w:rsid w:val="00621086"/>
    <w:rsid w:val="006365A1"/>
    <w:rsid w:val="00636AA2"/>
    <w:rsid w:val="006449F9"/>
    <w:rsid w:val="006655B0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CA5"/>
    <w:rsid w:val="006932D7"/>
    <w:rsid w:val="006A245E"/>
    <w:rsid w:val="006B06A2"/>
    <w:rsid w:val="006B1D62"/>
    <w:rsid w:val="006B521F"/>
    <w:rsid w:val="006B5EC8"/>
    <w:rsid w:val="006C0ED9"/>
    <w:rsid w:val="006C3D37"/>
    <w:rsid w:val="006C6376"/>
    <w:rsid w:val="006D6FF5"/>
    <w:rsid w:val="006E0EC0"/>
    <w:rsid w:val="006F1B19"/>
    <w:rsid w:val="006F29ED"/>
    <w:rsid w:val="006F2C15"/>
    <w:rsid w:val="006F4F77"/>
    <w:rsid w:val="0070147C"/>
    <w:rsid w:val="00704DB6"/>
    <w:rsid w:val="00714FD6"/>
    <w:rsid w:val="0071553C"/>
    <w:rsid w:val="007158D1"/>
    <w:rsid w:val="00721231"/>
    <w:rsid w:val="007265F7"/>
    <w:rsid w:val="00731894"/>
    <w:rsid w:val="00746796"/>
    <w:rsid w:val="00746D91"/>
    <w:rsid w:val="00754E4B"/>
    <w:rsid w:val="0075598A"/>
    <w:rsid w:val="00761813"/>
    <w:rsid w:val="00771345"/>
    <w:rsid w:val="00771B85"/>
    <w:rsid w:val="00775DA6"/>
    <w:rsid w:val="0078170A"/>
    <w:rsid w:val="00790890"/>
    <w:rsid w:val="00790956"/>
    <w:rsid w:val="00793D92"/>
    <w:rsid w:val="007947FB"/>
    <w:rsid w:val="0079502D"/>
    <w:rsid w:val="00795625"/>
    <w:rsid w:val="007A0755"/>
    <w:rsid w:val="007A31D9"/>
    <w:rsid w:val="007A74F9"/>
    <w:rsid w:val="007B18BD"/>
    <w:rsid w:val="007B75F9"/>
    <w:rsid w:val="007B7D71"/>
    <w:rsid w:val="007D2132"/>
    <w:rsid w:val="007D41A1"/>
    <w:rsid w:val="007D5FBA"/>
    <w:rsid w:val="007D6D4B"/>
    <w:rsid w:val="007F4D09"/>
    <w:rsid w:val="008033D0"/>
    <w:rsid w:val="00803FB6"/>
    <w:rsid w:val="008059EF"/>
    <w:rsid w:val="008128F7"/>
    <w:rsid w:val="00812938"/>
    <w:rsid w:val="008229B3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63283"/>
    <w:rsid w:val="008719C2"/>
    <w:rsid w:val="00873028"/>
    <w:rsid w:val="00874599"/>
    <w:rsid w:val="00884FF7"/>
    <w:rsid w:val="008875DF"/>
    <w:rsid w:val="00894ACE"/>
    <w:rsid w:val="008A0E38"/>
    <w:rsid w:val="008B19D9"/>
    <w:rsid w:val="008B1FD3"/>
    <w:rsid w:val="008B204B"/>
    <w:rsid w:val="008C49AE"/>
    <w:rsid w:val="008C59F7"/>
    <w:rsid w:val="008E3529"/>
    <w:rsid w:val="008E7687"/>
    <w:rsid w:val="008F0E3C"/>
    <w:rsid w:val="008F11FA"/>
    <w:rsid w:val="008F168F"/>
    <w:rsid w:val="008F33AE"/>
    <w:rsid w:val="008F4ACA"/>
    <w:rsid w:val="00901173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A0D"/>
    <w:rsid w:val="0095713C"/>
    <w:rsid w:val="00957E70"/>
    <w:rsid w:val="00965CE3"/>
    <w:rsid w:val="00970DAB"/>
    <w:rsid w:val="0097321D"/>
    <w:rsid w:val="009741CA"/>
    <w:rsid w:val="00976422"/>
    <w:rsid w:val="00992531"/>
    <w:rsid w:val="009944CF"/>
    <w:rsid w:val="00995CD5"/>
    <w:rsid w:val="009A1787"/>
    <w:rsid w:val="009A38B1"/>
    <w:rsid w:val="009A4F5A"/>
    <w:rsid w:val="009B1F44"/>
    <w:rsid w:val="009B4573"/>
    <w:rsid w:val="009B74D0"/>
    <w:rsid w:val="009C002A"/>
    <w:rsid w:val="009D20D7"/>
    <w:rsid w:val="009D31BD"/>
    <w:rsid w:val="009D67BF"/>
    <w:rsid w:val="009D6979"/>
    <w:rsid w:val="009E278C"/>
    <w:rsid w:val="009E5BD5"/>
    <w:rsid w:val="009F38BB"/>
    <w:rsid w:val="009F4768"/>
    <w:rsid w:val="009F6EDC"/>
    <w:rsid w:val="00A035CE"/>
    <w:rsid w:val="00A0511D"/>
    <w:rsid w:val="00A0537F"/>
    <w:rsid w:val="00A0602E"/>
    <w:rsid w:val="00A06C1F"/>
    <w:rsid w:val="00A07FFA"/>
    <w:rsid w:val="00A11B0E"/>
    <w:rsid w:val="00A11FB4"/>
    <w:rsid w:val="00A1550B"/>
    <w:rsid w:val="00A2382E"/>
    <w:rsid w:val="00A35782"/>
    <w:rsid w:val="00A362F9"/>
    <w:rsid w:val="00A43EE6"/>
    <w:rsid w:val="00A5016F"/>
    <w:rsid w:val="00A527A4"/>
    <w:rsid w:val="00A60F49"/>
    <w:rsid w:val="00A61E15"/>
    <w:rsid w:val="00A66F91"/>
    <w:rsid w:val="00A670F5"/>
    <w:rsid w:val="00A70229"/>
    <w:rsid w:val="00A86C0B"/>
    <w:rsid w:val="00A918D1"/>
    <w:rsid w:val="00A93A9A"/>
    <w:rsid w:val="00A95245"/>
    <w:rsid w:val="00AA5C16"/>
    <w:rsid w:val="00AB35EB"/>
    <w:rsid w:val="00AC1A20"/>
    <w:rsid w:val="00AC31D4"/>
    <w:rsid w:val="00AC6098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94B7E"/>
    <w:rsid w:val="00BA5B00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E0C8A"/>
    <w:rsid w:val="00BE2B49"/>
    <w:rsid w:val="00BE334D"/>
    <w:rsid w:val="00BE4988"/>
    <w:rsid w:val="00BE6D69"/>
    <w:rsid w:val="00BF0E0A"/>
    <w:rsid w:val="00BF1C24"/>
    <w:rsid w:val="00BF4382"/>
    <w:rsid w:val="00BF5E73"/>
    <w:rsid w:val="00C06939"/>
    <w:rsid w:val="00C15392"/>
    <w:rsid w:val="00C17F8D"/>
    <w:rsid w:val="00C21E3B"/>
    <w:rsid w:val="00C319FA"/>
    <w:rsid w:val="00C35247"/>
    <w:rsid w:val="00C35B1A"/>
    <w:rsid w:val="00C40371"/>
    <w:rsid w:val="00C41C7D"/>
    <w:rsid w:val="00C57789"/>
    <w:rsid w:val="00C63023"/>
    <w:rsid w:val="00C63743"/>
    <w:rsid w:val="00C76C6C"/>
    <w:rsid w:val="00C80111"/>
    <w:rsid w:val="00C8058C"/>
    <w:rsid w:val="00C80EC5"/>
    <w:rsid w:val="00C817AC"/>
    <w:rsid w:val="00C83B2C"/>
    <w:rsid w:val="00C86BB9"/>
    <w:rsid w:val="00C8772C"/>
    <w:rsid w:val="00C963CB"/>
    <w:rsid w:val="00CA43FD"/>
    <w:rsid w:val="00CB12F2"/>
    <w:rsid w:val="00CB18EB"/>
    <w:rsid w:val="00CB441E"/>
    <w:rsid w:val="00CC72E9"/>
    <w:rsid w:val="00CD25C2"/>
    <w:rsid w:val="00CD4D4E"/>
    <w:rsid w:val="00CD5601"/>
    <w:rsid w:val="00CE1160"/>
    <w:rsid w:val="00CE24E5"/>
    <w:rsid w:val="00CE41DB"/>
    <w:rsid w:val="00CE4D96"/>
    <w:rsid w:val="00CF7DA3"/>
    <w:rsid w:val="00D078C4"/>
    <w:rsid w:val="00D15EA5"/>
    <w:rsid w:val="00D165E0"/>
    <w:rsid w:val="00D2100B"/>
    <w:rsid w:val="00D267AC"/>
    <w:rsid w:val="00D3089E"/>
    <w:rsid w:val="00D31D7A"/>
    <w:rsid w:val="00D33E60"/>
    <w:rsid w:val="00D460E7"/>
    <w:rsid w:val="00D56D9E"/>
    <w:rsid w:val="00D63ABC"/>
    <w:rsid w:val="00D65085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75"/>
    <w:rsid w:val="00DB308D"/>
    <w:rsid w:val="00DB5F40"/>
    <w:rsid w:val="00DC0B37"/>
    <w:rsid w:val="00DD1E47"/>
    <w:rsid w:val="00DD61A9"/>
    <w:rsid w:val="00DD6EF1"/>
    <w:rsid w:val="00DE4958"/>
    <w:rsid w:val="00E04361"/>
    <w:rsid w:val="00E049F5"/>
    <w:rsid w:val="00E064FD"/>
    <w:rsid w:val="00E10203"/>
    <w:rsid w:val="00E1053A"/>
    <w:rsid w:val="00E25575"/>
    <w:rsid w:val="00E25D7C"/>
    <w:rsid w:val="00E26AF3"/>
    <w:rsid w:val="00E276E0"/>
    <w:rsid w:val="00E314EA"/>
    <w:rsid w:val="00E32427"/>
    <w:rsid w:val="00E33FDA"/>
    <w:rsid w:val="00E406D5"/>
    <w:rsid w:val="00E44586"/>
    <w:rsid w:val="00E520F7"/>
    <w:rsid w:val="00E56701"/>
    <w:rsid w:val="00E61265"/>
    <w:rsid w:val="00E62754"/>
    <w:rsid w:val="00E6309B"/>
    <w:rsid w:val="00E64D2D"/>
    <w:rsid w:val="00E768E3"/>
    <w:rsid w:val="00E86B53"/>
    <w:rsid w:val="00E9110B"/>
    <w:rsid w:val="00EA2B6F"/>
    <w:rsid w:val="00EA4AD4"/>
    <w:rsid w:val="00EB3478"/>
    <w:rsid w:val="00EB4B39"/>
    <w:rsid w:val="00EB5124"/>
    <w:rsid w:val="00EB6FE3"/>
    <w:rsid w:val="00ED103B"/>
    <w:rsid w:val="00ED5738"/>
    <w:rsid w:val="00EE0F65"/>
    <w:rsid w:val="00F037D6"/>
    <w:rsid w:val="00F20BC1"/>
    <w:rsid w:val="00F20E8D"/>
    <w:rsid w:val="00F246A1"/>
    <w:rsid w:val="00F25B74"/>
    <w:rsid w:val="00F270A9"/>
    <w:rsid w:val="00F27434"/>
    <w:rsid w:val="00F37917"/>
    <w:rsid w:val="00F47DE8"/>
    <w:rsid w:val="00F55047"/>
    <w:rsid w:val="00F5513E"/>
    <w:rsid w:val="00F63F3F"/>
    <w:rsid w:val="00F66FA5"/>
    <w:rsid w:val="00F71678"/>
    <w:rsid w:val="00F730E3"/>
    <w:rsid w:val="00F755E9"/>
    <w:rsid w:val="00F87BBB"/>
    <w:rsid w:val="00F909CD"/>
    <w:rsid w:val="00F974D1"/>
    <w:rsid w:val="00FA16E0"/>
    <w:rsid w:val="00FC4397"/>
    <w:rsid w:val="00FD05AD"/>
    <w:rsid w:val="00FD0666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358742B4"/>
  <w15:docId w15:val="{82FA9548-0550-4864-92FD-3BE13F92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6" ma:contentTypeDescription="Create a new document." ma:contentTypeScope="" ma:versionID="437095f026ddc28e953470c9321f1786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e6110c9c9ab939873615d04871e0f155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153bd8d-61e3-4d9a-b03f-287c4fda417d"/>
    <ds:schemaRef ds:uri="http://purl.org/dc/terms/"/>
    <ds:schemaRef ds:uri="d685628e-7c0a-498b-8a01-f41cb0ae94a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D74C2F-BA27-44B5-8E5C-19795D8981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166</TotalTime>
  <Pages>2</Pages>
  <Words>331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119</cp:revision>
  <cp:lastPrinted>2018-05-15T06:15:00Z</cp:lastPrinted>
  <dcterms:created xsi:type="dcterms:W3CDTF">2019-03-07T13:51:00Z</dcterms:created>
  <dcterms:modified xsi:type="dcterms:W3CDTF">2022-05-17T11:47:00Z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