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D4907" w14:textId="38B9D661" w:rsidR="006971B8" w:rsidRPr="00B737D5"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bookmarkStart w:id="0" w:name="_GoBack"/>
      <w:bookmarkEnd w:id="0"/>
      <w:r w:rsidRPr="00B737D5">
        <w:rPr>
          <w:rFonts w:ascii="Browallia New" w:hAnsi="Browallia New" w:cs="Browallia New"/>
          <w:b/>
          <w:bCs/>
          <w:sz w:val="28"/>
          <w:szCs w:val="28"/>
          <w:cs/>
          <w:lang w:val="en-GB"/>
        </w:rPr>
        <w:t xml:space="preserve">บริษัท </w:t>
      </w:r>
      <w:r w:rsidRPr="00B737D5">
        <w:rPr>
          <w:rFonts w:ascii="Browallia New" w:hAnsi="Browallia New" w:cs="Browallia New"/>
          <w:b/>
          <w:bCs/>
          <w:spacing w:val="-4"/>
          <w:sz w:val="28"/>
          <w:szCs w:val="28"/>
          <w:cs/>
        </w:rPr>
        <w:t>ไมด้า แอสเซ็ท</w:t>
      </w:r>
      <w:r w:rsidRPr="00B737D5">
        <w:rPr>
          <w:rFonts w:ascii="Browallia New" w:hAnsi="Browallia New" w:cs="Browallia New"/>
          <w:b/>
          <w:bCs/>
          <w:spacing w:val="-4"/>
          <w:sz w:val="28"/>
          <w:szCs w:val="28"/>
          <w:lang w:val="en-GB"/>
        </w:rPr>
        <w:t xml:space="preserve"> </w:t>
      </w:r>
      <w:r w:rsidRPr="00B737D5">
        <w:rPr>
          <w:rFonts w:ascii="Browallia New" w:hAnsi="Browallia New" w:cs="Browallia New"/>
          <w:b/>
          <w:bCs/>
          <w:sz w:val="28"/>
          <w:szCs w:val="28"/>
          <w:cs/>
          <w:lang w:val="en-GB"/>
        </w:rPr>
        <w:t xml:space="preserve">จำกัด </w:t>
      </w:r>
      <w:r w:rsidRPr="00B737D5">
        <w:rPr>
          <w:rFonts w:ascii="Browallia New" w:hAnsi="Browallia New" w:cs="Browallia New"/>
          <w:b/>
          <w:bCs/>
          <w:sz w:val="28"/>
          <w:szCs w:val="28"/>
          <w:lang w:val="en-GB"/>
        </w:rPr>
        <w:t>(</w:t>
      </w:r>
      <w:r w:rsidRPr="00B737D5">
        <w:rPr>
          <w:rFonts w:ascii="Browallia New" w:hAnsi="Browallia New" w:cs="Browallia New"/>
          <w:b/>
          <w:bCs/>
          <w:sz w:val="28"/>
          <w:szCs w:val="28"/>
          <w:cs/>
          <w:lang w:val="en-GB"/>
        </w:rPr>
        <w:t>มหาชน</w:t>
      </w:r>
      <w:r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cs/>
          <w:lang w:val="en-GB"/>
        </w:rPr>
        <w:t>และบริษัทย่อย</w:t>
      </w:r>
    </w:p>
    <w:p w14:paraId="13128B48" w14:textId="0EA234DF" w:rsidR="009742A9" w:rsidRPr="00B737D5"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B737D5">
        <w:rPr>
          <w:rFonts w:ascii="Browallia New" w:hAnsi="Browallia New" w:cs="Browallia New"/>
          <w:b/>
          <w:bCs/>
          <w:sz w:val="28"/>
          <w:szCs w:val="28"/>
          <w:cs/>
        </w:rPr>
        <w:t>หมายเหตุประกอบงบการเงินระหว่างกาลแบบย่อ</w:t>
      </w:r>
    </w:p>
    <w:p w14:paraId="3621ACA4" w14:textId="380F4F48" w:rsidR="00964762" w:rsidRPr="00B737D5" w:rsidRDefault="00964762" w:rsidP="0096476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B737D5">
        <w:rPr>
          <w:rFonts w:ascii="Browallia New" w:hAnsi="Browallia New" w:cs="Browallia New"/>
          <w:b/>
          <w:bCs/>
          <w:sz w:val="28"/>
          <w:szCs w:val="28"/>
          <w:cs/>
        </w:rPr>
        <w:t>สำหรับงวดสามเดือ</w:t>
      </w:r>
      <w:r w:rsidR="00B36705" w:rsidRPr="00B737D5">
        <w:rPr>
          <w:rFonts w:ascii="Browallia New" w:hAnsi="Browallia New" w:cs="Browallia New" w:hint="cs"/>
          <w:b/>
          <w:bCs/>
          <w:sz w:val="28"/>
          <w:szCs w:val="28"/>
          <w:cs/>
        </w:rPr>
        <w:t>น</w:t>
      </w:r>
      <w:r w:rsidR="0084220E" w:rsidRPr="00B737D5">
        <w:rPr>
          <w:rFonts w:ascii="Browallia New" w:hAnsi="Browallia New" w:cs="Browallia New" w:hint="cs"/>
          <w:b/>
          <w:bCs/>
          <w:sz w:val="28"/>
          <w:szCs w:val="28"/>
          <w:cs/>
        </w:rPr>
        <w:t>สิ้น</w:t>
      </w:r>
      <w:r w:rsidRPr="00B737D5">
        <w:rPr>
          <w:rFonts w:ascii="Browallia New" w:hAnsi="Browallia New" w:cs="Browallia New"/>
          <w:b/>
          <w:bCs/>
          <w:sz w:val="28"/>
          <w:szCs w:val="28"/>
          <w:cs/>
        </w:rPr>
        <w:t xml:space="preserve">สุดวันที่ </w:t>
      </w:r>
      <w:r w:rsidR="00584236" w:rsidRPr="00B737D5">
        <w:rPr>
          <w:rFonts w:ascii="Browallia New" w:hAnsi="Browallia New" w:cs="Browallia New"/>
          <w:b/>
          <w:bCs/>
          <w:sz w:val="28"/>
          <w:szCs w:val="28"/>
          <w:lang w:val="en-GB" w:eastAsia="en-US"/>
        </w:rPr>
        <w:t xml:space="preserve">31 </w:t>
      </w:r>
      <w:r w:rsidR="00584236" w:rsidRPr="00B737D5">
        <w:rPr>
          <w:rFonts w:ascii="Browallia New" w:hAnsi="Browallia New" w:cs="Browallia New" w:hint="cs"/>
          <w:b/>
          <w:bCs/>
          <w:sz w:val="28"/>
          <w:szCs w:val="28"/>
          <w:cs/>
          <w:lang w:val="en-GB" w:eastAsia="en-US"/>
        </w:rPr>
        <w:t>มีนาคม</w:t>
      </w:r>
      <w:r w:rsidR="00584236" w:rsidRPr="00B737D5">
        <w:rPr>
          <w:rFonts w:ascii="Browallia New" w:hAnsi="Browallia New" w:cs="Browallia New"/>
          <w:b/>
          <w:bCs/>
          <w:sz w:val="28"/>
          <w:szCs w:val="28"/>
          <w:lang w:eastAsia="en-US"/>
        </w:rPr>
        <w:t xml:space="preserve"> 2565</w:t>
      </w:r>
      <w:r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rPr>
        <w:t>(</w:t>
      </w:r>
      <w:r w:rsidRPr="00B737D5">
        <w:rPr>
          <w:rFonts w:ascii="Browallia New" w:hAnsi="Browallia New" w:cs="Browallia New"/>
          <w:b/>
          <w:bCs/>
          <w:sz w:val="28"/>
          <w:szCs w:val="28"/>
          <w:cs/>
        </w:rPr>
        <w:t>ยังไม่ได้ตรวจสอบ แต่สอบทานแล้ว</w:t>
      </w:r>
      <w:r w:rsidRPr="00B737D5">
        <w:rPr>
          <w:rFonts w:ascii="Browallia New" w:hAnsi="Browallia New" w:cs="Browallia New"/>
          <w:b/>
          <w:bCs/>
          <w:sz w:val="28"/>
          <w:szCs w:val="28"/>
        </w:rPr>
        <w:t>)</w:t>
      </w:r>
    </w:p>
    <w:p w14:paraId="2F977531" w14:textId="086D781F" w:rsidR="009742A9" w:rsidRPr="00B737D5"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B737D5">
        <w:rPr>
          <w:rFonts w:ascii="Browallia New" w:hAnsi="Browallia New" w:cs="Browallia New"/>
          <w:sz w:val="28"/>
          <w:szCs w:val="28"/>
          <w:cs/>
          <w:lang w:val="en-GB"/>
        </w:rPr>
        <w:tab/>
      </w:r>
    </w:p>
    <w:p w14:paraId="6077AB72" w14:textId="77777777" w:rsidR="009742A9" w:rsidRPr="00B737D5"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ลักษณะการดำเนินธุรกิจ</w:t>
      </w:r>
    </w:p>
    <w:p w14:paraId="69F91BAA" w14:textId="77777777" w:rsidR="009742A9" w:rsidRPr="00B737D5"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3B4CE482" w:rsidR="009742A9" w:rsidRPr="00B737D5" w:rsidRDefault="009742A9" w:rsidP="00C320B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pacing w:val="-2"/>
          <w:sz w:val="28"/>
          <w:szCs w:val="28"/>
          <w:cs/>
        </w:rPr>
        <w:t>บริษัท ไมด้า แอสเซ็ท จำกัด (มหาชน)</w:t>
      </w:r>
      <w:r w:rsidRPr="00B737D5">
        <w:rPr>
          <w:rFonts w:ascii="Browallia New" w:hAnsi="Browallia New" w:cs="Browallia New"/>
          <w:spacing w:val="-2"/>
          <w:sz w:val="28"/>
          <w:szCs w:val="28"/>
        </w:rPr>
        <w:t xml:space="preserve"> </w:t>
      </w:r>
      <w:r w:rsidRPr="00B737D5">
        <w:rPr>
          <w:rFonts w:ascii="Browallia New" w:hAnsi="Browallia New" w:cs="Browallia New"/>
          <w:spacing w:val="-2"/>
          <w:sz w:val="28"/>
          <w:szCs w:val="28"/>
          <w:cs/>
        </w:rPr>
        <w:t>(</w:t>
      </w: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บริษัท</w:t>
      </w: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 ดำเนินกิจการในประเทศไทยโดยทำธุรกิจหลักในการ</w:t>
      </w:r>
      <w:r w:rsidRPr="00B737D5">
        <w:rPr>
          <w:rStyle w:val="normaltextrun"/>
          <w:rFonts w:ascii="Browallia New" w:hAnsi="Browallia New" w:cs="Browallia New"/>
          <w:color w:val="000000"/>
          <w:sz w:val="28"/>
          <w:szCs w:val="28"/>
          <w:shd w:val="clear" w:color="auto" w:fill="FFFFFF"/>
          <w:cs/>
        </w:rPr>
        <w:t>ขายและให้บริการเช่าซื้อเครื่องใช้ไฟฟ้า</w:t>
      </w:r>
      <w:r w:rsidR="005C073A" w:rsidRPr="00B737D5">
        <w:rPr>
          <w:rStyle w:val="normaltextrun"/>
          <w:rFonts w:ascii="Browallia New" w:hAnsi="Browallia New" w:cs="Browallia New"/>
          <w:color w:val="000000"/>
          <w:sz w:val="28"/>
          <w:szCs w:val="28"/>
          <w:shd w:val="clear" w:color="auto" w:fill="FFFFFF"/>
          <w:cs/>
        </w:rPr>
        <w:t>ภายในบ้านและรถจักรยานยนต์</w:t>
      </w:r>
      <w:r w:rsidRPr="00B737D5">
        <w:rPr>
          <w:rFonts w:ascii="Browallia New" w:hAnsi="Browallia New" w:cs="Browallia New"/>
          <w:spacing w:val="-2"/>
          <w:sz w:val="28"/>
          <w:szCs w:val="28"/>
          <w:cs/>
        </w:rPr>
        <w:t xml:space="preserve"> ธุรกิจโรงแรม และธุรกิจพัฒนาอสังหาริมทรัพย์</w:t>
      </w:r>
      <w:r w:rsidR="00D47A00" w:rsidRPr="00B737D5">
        <w:rPr>
          <w:rFonts w:ascii="Browallia New" w:hAnsi="Browallia New" w:cs="Browallia New"/>
          <w:spacing w:val="-2"/>
          <w:sz w:val="28"/>
          <w:szCs w:val="28"/>
          <w:cs/>
        </w:rPr>
        <w:br/>
      </w:r>
      <w:r w:rsidRPr="00B737D5">
        <w:rPr>
          <w:rFonts w:ascii="Browallia New" w:hAnsi="Browallia New" w:cs="Browallia New"/>
          <w:spacing w:val="-2"/>
          <w:sz w:val="28"/>
          <w:szCs w:val="28"/>
          <w:cs/>
        </w:rPr>
        <w:t xml:space="preserve">เพื่อขาย </w:t>
      </w:r>
      <w:r w:rsidR="00046E6A" w:rsidRPr="00B737D5">
        <w:rPr>
          <w:rFonts w:ascii="Browallia New" w:hAnsi="Browallia New" w:cs="Browallia New"/>
          <w:spacing w:val="-2"/>
          <w:sz w:val="28"/>
          <w:szCs w:val="28"/>
          <w:cs/>
        </w:rPr>
        <w:t>ณ วันที่</w:t>
      </w:r>
      <w:r w:rsidR="00046E6A" w:rsidRPr="00B737D5">
        <w:rPr>
          <w:rFonts w:ascii="Browallia New" w:hAnsi="Browallia New" w:cs="Browallia New"/>
          <w:spacing w:val="-2"/>
          <w:sz w:val="28"/>
          <w:szCs w:val="28"/>
        </w:rPr>
        <w:t xml:space="preserve"> </w:t>
      </w:r>
      <w:r w:rsidR="00584236" w:rsidRPr="00B737D5">
        <w:rPr>
          <w:rFonts w:ascii="Browallia New" w:hAnsi="Browallia New" w:cs="Browallia New"/>
          <w:sz w:val="28"/>
          <w:szCs w:val="28"/>
          <w:lang w:val="en-GB"/>
        </w:rPr>
        <w:t xml:space="preserve">31 </w:t>
      </w:r>
      <w:r w:rsidR="00584236" w:rsidRPr="00B737D5">
        <w:rPr>
          <w:rFonts w:ascii="Browallia New" w:hAnsi="Browallia New" w:cs="Browallia New" w:hint="cs"/>
          <w:sz w:val="28"/>
          <w:szCs w:val="28"/>
          <w:cs/>
          <w:lang w:val="en-GB"/>
        </w:rPr>
        <w:t>มีนาคม</w:t>
      </w:r>
      <w:r w:rsidR="00584236" w:rsidRPr="00B737D5">
        <w:rPr>
          <w:rFonts w:ascii="Browallia New" w:hAnsi="Browallia New" w:cs="Browallia New"/>
          <w:sz w:val="28"/>
          <w:szCs w:val="28"/>
        </w:rPr>
        <w:t xml:space="preserve"> 2565</w:t>
      </w:r>
      <w:r w:rsidR="00046E6A" w:rsidRPr="00B737D5">
        <w:rPr>
          <w:rFonts w:ascii="Browallia New" w:hAnsi="Browallia New" w:cs="Browallia New"/>
          <w:spacing w:val="-2"/>
          <w:sz w:val="28"/>
          <w:szCs w:val="28"/>
          <w:cs/>
        </w:rPr>
        <w:t xml:space="preserve"> </w:t>
      </w:r>
      <w:r w:rsidRPr="00B737D5">
        <w:rPr>
          <w:rFonts w:ascii="Browallia New" w:hAnsi="Browallia New" w:cs="Browallia New"/>
          <w:spacing w:val="-2"/>
          <w:sz w:val="28"/>
          <w:szCs w:val="28"/>
          <w:cs/>
        </w:rPr>
        <w:t xml:space="preserve">บริษัทมีสาขาในกรุงเทพมหานครและต่างจังหวัดรวม </w:t>
      </w:r>
      <w:r w:rsidR="004970EE" w:rsidRPr="00B737D5">
        <w:rPr>
          <w:rFonts w:ascii="Browallia New" w:hAnsi="Browallia New" w:cs="Browallia New"/>
          <w:spacing w:val="-2"/>
          <w:sz w:val="28"/>
          <w:szCs w:val="28"/>
        </w:rPr>
        <w:t>1</w:t>
      </w:r>
      <w:r w:rsidR="00652435" w:rsidRPr="00B737D5">
        <w:rPr>
          <w:rFonts w:ascii="Browallia New" w:hAnsi="Browallia New" w:cs="Browallia New"/>
          <w:spacing w:val="-2"/>
          <w:sz w:val="28"/>
          <w:szCs w:val="28"/>
        </w:rPr>
        <w:t>2</w:t>
      </w:r>
      <w:r w:rsidR="00CD7EF5" w:rsidRPr="00B737D5">
        <w:rPr>
          <w:rFonts w:ascii="Browallia New" w:hAnsi="Browallia New" w:cs="Browallia New"/>
          <w:spacing w:val="-2"/>
          <w:sz w:val="28"/>
          <w:szCs w:val="28"/>
        </w:rPr>
        <w:t>5</w:t>
      </w:r>
      <w:r w:rsidRPr="00B737D5">
        <w:rPr>
          <w:rFonts w:ascii="Browallia New" w:hAnsi="Browallia New" w:cs="Browallia New"/>
          <w:spacing w:val="-2"/>
          <w:sz w:val="28"/>
          <w:szCs w:val="28"/>
        </w:rPr>
        <w:t xml:space="preserve"> </w:t>
      </w:r>
      <w:r w:rsidRPr="00B737D5">
        <w:rPr>
          <w:rFonts w:ascii="Browallia New" w:hAnsi="Browallia New" w:cs="Browallia New"/>
          <w:spacing w:val="-2"/>
          <w:sz w:val="28"/>
          <w:szCs w:val="28"/>
          <w:cs/>
        </w:rPr>
        <w:t>สาขา บริษัทมี</w:t>
      </w:r>
      <w:r w:rsidR="00135C62" w:rsidRPr="00B737D5">
        <w:rPr>
          <w:rFonts w:ascii="Browallia New" w:hAnsi="Browallia New" w:cs="Browallia New" w:hint="cs"/>
          <w:spacing w:val="-2"/>
          <w:sz w:val="28"/>
          <w:szCs w:val="28"/>
          <w:cs/>
        </w:rPr>
        <w:t xml:space="preserve">              </w:t>
      </w:r>
      <w:r w:rsidRPr="00B737D5">
        <w:rPr>
          <w:rFonts w:ascii="Browallia New" w:hAnsi="Browallia New" w:cs="Browallia New"/>
          <w:spacing w:val="-2"/>
          <w:sz w:val="28"/>
          <w:szCs w:val="28"/>
          <w:cs/>
        </w:rPr>
        <w:t xml:space="preserve">บริษัทย่อยดำเนินธุรกิจประเภทต่างๆ เช่น </w:t>
      </w:r>
      <w:r w:rsidR="00084B49" w:rsidRPr="00B737D5">
        <w:rPr>
          <w:rFonts w:ascii="Browallia New" w:hAnsi="Browallia New" w:cs="Browallia New"/>
          <w:sz w:val="28"/>
          <w:szCs w:val="28"/>
          <w:cs/>
        </w:rPr>
        <w:t>บริการให้สินเชื่อเช่าซื้อ</w:t>
      </w:r>
      <w:r w:rsidRPr="00B737D5">
        <w:rPr>
          <w:rFonts w:ascii="Browallia New" w:hAnsi="Browallia New" w:cs="Browallia New"/>
          <w:sz w:val="28"/>
          <w:szCs w:val="28"/>
          <w:cs/>
        </w:rPr>
        <w:t xml:space="preserve">รถยนต์ที่ผ่านการใช้งานแล้ว </w:t>
      </w:r>
      <w:r w:rsidR="00C320BC" w:rsidRPr="00B737D5">
        <w:rPr>
          <w:rFonts w:ascii="Browallia New" w:hAnsi="Browallia New" w:cs="Browallia New"/>
          <w:sz w:val="28"/>
          <w:szCs w:val="28"/>
          <w:cs/>
        </w:rPr>
        <w:t>ธุรกิจพัฒนาอสังหาริมทรัพย์ ธุรกิจบริการ</w:t>
      </w:r>
      <w:r w:rsidR="006E0659" w:rsidRPr="00B737D5">
        <w:rPr>
          <w:rFonts w:ascii="Browallia New" w:hAnsi="Browallia New" w:cs="Browallia New"/>
          <w:sz w:val="28"/>
          <w:szCs w:val="28"/>
          <w:cs/>
        </w:rPr>
        <w:t>บริหารโรงแรม</w:t>
      </w:r>
      <w:r w:rsidR="006E0659" w:rsidRPr="00B737D5">
        <w:rPr>
          <w:rFonts w:ascii="Browallia New" w:hAnsi="Browallia New" w:cs="Browallia New" w:hint="cs"/>
          <w:sz w:val="28"/>
          <w:szCs w:val="28"/>
          <w:cs/>
        </w:rPr>
        <w:t>และ</w:t>
      </w:r>
      <w:r w:rsidR="006E0659" w:rsidRPr="00B737D5">
        <w:rPr>
          <w:rFonts w:ascii="Browallia New" w:hAnsi="Browallia New" w:cs="Browallia New"/>
          <w:sz w:val="28"/>
          <w:szCs w:val="28"/>
          <w:cs/>
        </w:rPr>
        <w:t>บริหารคอนโดมิเนียม</w:t>
      </w:r>
      <w:r w:rsidR="006E0659" w:rsidRPr="00B737D5">
        <w:rPr>
          <w:rFonts w:ascii="Browallia New" w:hAnsi="Browallia New" w:cs="Browallia New" w:hint="cs"/>
          <w:sz w:val="28"/>
          <w:szCs w:val="28"/>
          <w:cs/>
        </w:rPr>
        <w:t>เพื่อให้เช่า</w:t>
      </w:r>
      <w:r w:rsidR="006E0659" w:rsidRPr="00B737D5">
        <w:rPr>
          <w:rFonts w:ascii="Browallia New" w:hAnsi="Browallia New" w:cs="Browallia New"/>
          <w:sz w:val="28"/>
          <w:szCs w:val="28"/>
          <w:cs/>
        </w:rPr>
        <w:t xml:space="preserve"> ธุรกิจให้เช่าสนามกอล์ฟ ธุรกิจตัวแทนขายอสังหาริมทรัพย์ ธุรกิจบริการจัดทำโฆษณาประชาสัมพันธ์ ให้บริการสินเชื่อ การบริหารสินทรัพย์</w:t>
      </w:r>
      <w:r w:rsidR="00135C62" w:rsidRPr="00B737D5">
        <w:rPr>
          <w:rFonts w:ascii="Browallia New" w:hAnsi="Browallia New" w:cs="Browallia New" w:hint="cs"/>
          <w:sz w:val="28"/>
          <w:szCs w:val="28"/>
          <w:cs/>
        </w:rPr>
        <w:t xml:space="preserve">           </w:t>
      </w:r>
      <w:r w:rsidR="006E0659" w:rsidRPr="00B737D5">
        <w:rPr>
          <w:rFonts w:ascii="Browallia New" w:hAnsi="Browallia New" w:cs="Browallia New"/>
          <w:sz w:val="28"/>
          <w:szCs w:val="28"/>
          <w:cs/>
        </w:rPr>
        <w:t>ด้อยคุณภาพ และธุรกิจให้บริการรักษาความปลอดภัย</w:t>
      </w:r>
      <w:r w:rsidR="0008261F" w:rsidRPr="00B737D5">
        <w:rPr>
          <w:rFonts w:ascii="Browallia New" w:hAnsi="Browallia New" w:cs="Browallia New"/>
          <w:sz w:val="28"/>
          <w:szCs w:val="28"/>
        </w:rPr>
        <w:t xml:space="preserve"> </w:t>
      </w:r>
      <w:r w:rsidR="0008261F" w:rsidRPr="00B737D5">
        <w:rPr>
          <w:rFonts w:ascii="Browallia New" w:hAnsi="Browallia New" w:cs="Browallia New"/>
          <w:sz w:val="28"/>
          <w:szCs w:val="28"/>
          <w:cs/>
        </w:rPr>
        <w:t>บริษัทและบริษัทย่อยรวมเรียกว่า “กลุ่มบริษัท”</w:t>
      </w:r>
    </w:p>
    <w:p w14:paraId="3B0327F8" w14:textId="77777777" w:rsidR="009742A9" w:rsidRPr="00B737D5"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151C5F2B" w14:textId="77777777" w:rsidR="009742A9" w:rsidRPr="00B737D5"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B737D5"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cs/>
          <w:lang w:val="en-GB"/>
        </w:rPr>
      </w:pPr>
    </w:p>
    <w:p w14:paraId="706CEA91" w14:textId="77777777" w:rsidR="009742A9" w:rsidRPr="00B737D5"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21E1BF3" w14:textId="77777777" w:rsidR="009742A9" w:rsidRPr="00B737D5"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F8C60EA" w14:textId="1D6FB922" w:rsidR="009742A9" w:rsidRPr="00B737D5" w:rsidRDefault="009742A9" w:rsidP="00205DE0">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B737D5">
        <w:rPr>
          <w:rFonts w:ascii="Browallia New" w:hAnsi="Browallia New" w:cs="Browallia New"/>
          <w:sz w:val="28"/>
          <w:szCs w:val="28"/>
          <w:cs/>
        </w:rPr>
        <w:t>เกณฑ์ในการจัดทำงบการเงินระหว่างกาล</w:t>
      </w:r>
    </w:p>
    <w:p w14:paraId="776EEC43" w14:textId="77777777" w:rsidR="009742A9" w:rsidRPr="00B737D5"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4E4B9FF" w14:textId="112472E8" w:rsidR="00B35F23"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งบการเงินระหว่างกาลสำหรับงวด</w:t>
      </w:r>
      <w:r w:rsidR="00D877F0" w:rsidRPr="00B737D5">
        <w:rPr>
          <w:rFonts w:ascii="Browallia New" w:hAnsi="Browallia New" w:cs="Browallia New" w:hint="cs"/>
          <w:sz w:val="28"/>
          <w:szCs w:val="28"/>
          <w:cs/>
        </w:rPr>
        <w:t>สามเดือน</w:t>
      </w:r>
      <w:r w:rsidRPr="00B737D5">
        <w:rPr>
          <w:rFonts w:ascii="Browallia New" w:hAnsi="Browallia New" w:cs="Browallia New"/>
          <w:sz w:val="28"/>
          <w:szCs w:val="28"/>
          <w:cs/>
        </w:rPr>
        <w:t xml:space="preserve">สิ้นสุดวันที่ </w:t>
      </w:r>
      <w:r w:rsidR="00DB46E4" w:rsidRPr="00B737D5">
        <w:rPr>
          <w:rFonts w:ascii="Browallia New" w:hAnsi="Browallia New" w:cs="Browallia New"/>
          <w:sz w:val="28"/>
          <w:szCs w:val="28"/>
          <w:lang w:val="en-GB"/>
        </w:rPr>
        <w:t xml:space="preserve">31 </w:t>
      </w:r>
      <w:r w:rsidR="00DB46E4" w:rsidRPr="00B737D5">
        <w:rPr>
          <w:rFonts w:ascii="Browallia New" w:hAnsi="Browallia New" w:cs="Browallia New" w:hint="cs"/>
          <w:sz w:val="28"/>
          <w:szCs w:val="28"/>
          <w:cs/>
          <w:lang w:val="en-GB"/>
        </w:rPr>
        <w:t>มีนาคม</w:t>
      </w:r>
      <w:r w:rsidR="00DB46E4" w:rsidRPr="00B737D5">
        <w:rPr>
          <w:rFonts w:ascii="Browallia New" w:hAnsi="Browallia New" w:cs="Browallia New"/>
          <w:sz w:val="28"/>
          <w:szCs w:val="28"/>
        </w:rPr>
        <w:t xml:space="preserve"> 2565</w:t>
      </w:r>
      <w:r w:rsidRPr="00B737D5">
        <w:rPr>
          <w:rFonts w:ascii="Browallia New" w:hAnsi="Browallia New" w:cs="Browallia New"/>
          <w:sz w:val="28"/>
          <w:szCs w:val="28"/>
          <w:cs/>
        </w:rPr>
        <w:t xml:space="preserve"> </w:t>
      </w:r>
      <w:r w:rsidR="00A27D76" w:rsidRPr="00B737D5">
        <w:rPr>
          <w:rFonts w:ascii="Browallia New" w:hAnsi="Browallia New" w:cs="Browallia New"/>
          <w:sz w:val="28"/>
          <w:szCs w:val="28"/>
          <w:cs/>
        </w:rPr>
        <w:t>จัดทำขึ้น</w:t>
      </w:r>
      <w:r w:rsidRPr="00B737D5">
        <w:rPr>
          <w:rFonts w:ascii="Browallia New" w:hAnsi="Browallia New" w:cs="Browallia New"/>
          <w:sz w:val="28"/>
          <w:szCs w:val="28"/>
          <w:cs/>
        </w:rPr>
        <w:t>ตามมาตรฐานการบัญชี</w:t>
      </w:r>
      <w:r w:rsidR="00040B5A" w:rsidRPr="00B737D5">
        <w:rPr>
          <w:rFonts w:ascii="Browallia New" w:hAnsi="Browallia New" w:cs="Browallia New"/>
          <w:sz w:val="28"/>
          <w:szCs w:val="28"/>
        </w:rPr>
        <w:t xml:space="preserve"> </w:t>
      </w:r>
      <w:r w:rsidR="00DB46E4" w:rsidRPr="00B737D5">
        <w:rPr>
          <w:rFonts w:ascii="Browallia New" w:hAnsi="Browallia New" w:cs="Browallia New"/>
          <w:sz w:val="28"/>
          <w:szCs w:val="28"/>
        </w:rPr>
        <w:br/>
      </w:r>
      <w:r w:rsidRPr="00B737D5">
        <w:rPr>
          <w:rFonts w:ascii="Browallia New" w:hAnsi="Browallia New" w:cs="Browallia New"/>
          <w:sz w:val="28"/>
          <w:szCs w:val="28"/>
          <w:cs/>
        </w:rPr>
        <w:t xml:space="preserve">ฉบับที่ </w:t>
      </w:r>
      <w:r w:rsidR="00C92FBC" w:rsidRPr="00B737D5">
        <w:rPr>
          <w:rFonts w:ascii="Browallia New" w:hAnsi="Browallia New" w:cs="Browallia New"/>
          <w:sz w:val="28"/>
          <w:szCs w:val="28"/>
        </w:rPr>
        <w:t>34</w:t>
      </w:r>
      <w:r w:rsidR="006C5C93"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เรื่อง “การรายงานทางการเงินระหว่างกาล” </w:t>
      </w:r>
      <w:r w:rsidR="000E5E03" w:rsidRPr="00B737D5">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00652AFE" w:rsidRPr="00B737D5">
        <w:rPr>
          <w:rFonts w:ascii="Browallia New" w:hAnsi="Browallia New" w:cs="Browallia New" w:hint="cs"/>
          <w:sz w:val="28"/>
          <w:szCs w:val="28"/>
          <w:cs/>
        </w:rPr>
        <w:t xml:space="preserve"> </w:t>
      </w:r>
      <w:r w:rsidRPr="00B737D5">
        <w:rPr>
          <w:rFonts w:ascii="Browallia New" w:hAnsi="Browallia New" w:cs="Browallia New"/>
          <w:sz w:val="28"/>
          <w:szCs w:val="28"/>
          <w:cs/>
        </w:rPr>
        <w:t>และได้นำเสนอในสกุลเงินบาทไทยโดยไม่ได้รวมข้อมูลทั้งหมดในงบการเงินประจำปีที่ได้จัดทำตามมาตรฐาน</w:t>
      </w:r>
      <w:r w:rsidR="00D47A00" w:rsidRPr="00B737D5">
        <w:rPr>
          <w:rFonts w:ascii="Browallia New" w:hAnsi="Browallia New" w:cs="Browallia New"/>
          <w:sz w:val="28"/>
          <w:szCs w:val="28"/>
          <w:cs/>
        </w:rPr>
        <w:br/>
      </w:r>
      <w:r w:rsidRPr="00B737D5">
        <w:rPr>
          <w:rFonts w:ascii="Browallia New" w:hAnsi="Browallia New" w:cs="Browallia New"/>
          <w:sz w:val="28"/>
          <w:szCs w:val="28"/>
          <w:cs/>
        </w:rPr>
        <w:t xml:space="preserve">การรายงานทางการเงินของไทย ผู้ใช้งบการเงินควรใช้งบการเงินระหว่างกาลนี้ควบคู่กับงบการเงินสำหรับปีสิ้นสุดวันที่ </w:t>
      </w:r>
      <w:r w:rsidR="002D5940"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002D5940" w:rsidRPr="00B737D5">
        <w:rPr>
          <w:rFonts w:ascii="Browallia New" w:hAnsi="Browallia New" w:cs="Browallia New"/>
          <w:sz w:val="28"/>
          <w:szCs w:val="28"/>
        </w:rPr>
        <w:t>256</w:t>
      </w:r>
      <w:r w:rsidR="00DB46E4" w:rsidRPr="00B737D5">
        <w:rPr>
          <w:rFonts w:ascii="Browallia New" w:hAnsi="Browallia New" w:cs="Browallia New"/>
          <w:sz w:val="28"/>
          <w:szCs w:val="28"/>
        </w:rPr>
        <w:t>4</w:t>
      </w:r>
    </w:p>
    <w:p w14:paraId="2246CE90" w14:textId="77777777" w:rsidR="00B35F23"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69AC56CD" w14:textId="5A0D092B" w:rsidR="009742A9"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040B5A" w:rsidRPr="00B737D5">
        <w:rPr>
          <w:rFonts w:ascii="Browallia New" w:hAnsi="Browallia New" w:cs="Browallia New"/>
          <w:sz w:val="28"/>
          <w:szCs w:val="28"/>
        </w:rPr>
        <w:t xml:space="preserve">             </w:t>
      </w:r>
      <w:r w:rsidRPr="00B737D5">
        <w:rPr>
          <w:rFonts w:ascii="Browallia New" w:hAnsi="Browallia New" w:cs="Browallia New"/>
          <w:sz w:val="28"/>
          <w:szCs w:val="28"/>
          <w:cs/>
        </w:rPr>
        <w:t>ให้ยึดถืองบการเงินที่จัดทำขึ้นเป็นภาษาไทยเป็นเกณฑ์</w:t>
      </w:r>
    </w:p>
    <w:p w14:paraId="4DC4AAA5" w14:textId="77777777" w:rsidR="00B35F23"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76D68AD" w14:textId="31BE7F20" w:rsidR="00857B37" w:rsidRPr="00B737D5"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งบการเงินระหว่างกาลนี้ได้รับอนุมัติจากคณะกรรมการ</w:t>
      </w:r>
      <w:r w:rsidR="000E314A" w:rsidRPr="00B737D5">
        <w:rPr>
          <w:rFonts w:ascii="Browallia New" w:hAnsi="Browallia New" w:cs="Browallia New" w:hint="cs"/>
          <w:sz w:val="28"/>
          <w:szCs w:val="28"/>
          <w:cs/>
        </w:rPr>
        <w:t>ของ</w:t>
      </w:r>
      <w:r w:rsidR="00B461C6" w:rsidRPr="00B737D5">
        <w:rPr>
          <w:rFonts w:ascii="Browallia New" w:hAnsi="Browallia New" w:cs="Browallia New"/>
          <w:sz w:val="28"/>
          <w:szCs w:val="28"/>
          <w:cs/>
        </w:rPr>
        <w:t>บริษัท</w:t>
      </w:r>
      <w:r w:rsidRPr="00B737D5">
        <w:rPr>
          <w:rFonts w:ascii="Browallia New" w:hAnsi="Browallia New" w:cs="Browallia New"/>
          <w:sz w:val="28"/>
          <w:szCs w:val="28"/>
          <w:cs/>
        </w:rPr>
        <w:t xml:space="preserve"> เมื่อวันที่ </w:t>
      </w:r>
      <w:r w:rsidR="00610D11" w:rsidRPr="00B737D5">
        <w:rPr>
          <w:rFonts w:ascii="Browallia New" w:hAnsi="Browallia New" w:cs="Browallia New"/>
          <w:sz w:val="28"/>
          <w:szCs w:val="28"/>
        </w:rPr>
        <w:t>17</w:t>
      </w:r>
      <w:r w:rsidR="00DB46E4" w:rsidRPr="00B737D5">
        <w:rPr>
          <w:rFonts w:ascii="Browallia New" w:hAnsi="Browallia New" w:cs="Browallia New" w:hint="cs"/>
          <w:sz w:val="28"/>
          <w:szCs w:val="28"/>
          <w:cs/>
        </w:rPr>
        <w:t xml:space="preserve"> พฤษภาคม </w:t>
      </w:r>
      <w:r w:rsidR="00DB46E4" w:rsidRPr="00B737D5">
        <w:rPr>
          <w:rFonts w:ascii="Browallia New" w:hAnsi="Browallia New" w:cs="Browallia New"/>
          <w:sz w:val="28"/>
          <w:szCs w:val="28"/>
        </w:rPr>
        <w:t>2565</w:t>
      </w:r>
    </w:p>
    <w:p w14:paraId="265B61B2" w14:textId="77777777" w:rsidR="00857B37" w:rsidRPr="00B737D5"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05C42D83" w14:textId="613E837C" w:rsidR="00110AF7" w:rsidRPr="00B737D5" w:rsidRDefault="00F46B25" w:rsidP="00205DE0">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B737D5">
        <w:rPr>
          <w:rFonts w:ascii="Browallia New" w:hAnsi="Browallia New" w:cs="Browallia New"/>
          <w:sz w:val="28"/>
          <w:szCs w:val="28"/>
          <w:cs/>
        </w:rPr>
        <w:t>เกณฑ์ในการจัดทำงบการเงินรวม</w:t>
      </w:r>
    </w:p>
    <w:p w14:paraId="3647182B" w14:textId="77777777" w:rsidR="00DA278F" w:rsidRPr="00B737D5"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76FECA39" w14:textId="34EE2F25" w:rsidR="00DA278F" w:rsidRPr="00B737D5"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งบการเงินรวมระหว่างกาลได้จัดทำขึ้นโดยรวมงบการเงินของบริษัท ไมด้า แอสเซ็ท จำกัด (มหาชน) และ</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บริษัทย่อย และได้จัดทำขึ้นโดยใช้หลักเกณฑ์เดียวกับงบการเงินรวมสำหรับปีสิ้นสุดวันที่ </w:t>
      </w: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rPr>
        <w:t>256</w:t>
      </w:r>
      <w:r w:rsidR="00DB46E4" w:rsidRPr="00B737D5">
        <w:rPr>
          <w:rFonts w:ascii="Browallia New" w:hAnsi="Browallia New" w:cs="Browallia New"/>
          <w:sz w:val="28"/>
          <w:szCs w:val="28"/>
        </w:rPr>
        <w:t>4</w:t>
      </w:r>
      <w:r w:rsidRPr="00B737D5">
        <w:rPr>
          <w:rFonts w:ascii="Browallia New" w:hAnsi="Browallia New" w:cs="Browallia New"/>
          <w:sz w:val="28"/>
          <w:szCs w:val="28"/>
          <w:cs/>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cs/>
        </w:rPr>
        <w:t>โดยไม่มีการเปลี่ยนแปลงในบริษัทย่อยในระหว่างงวด</w:t>
      </w:r>
      <w:r w:rsidRPr="00B737D5">
        <w:rPr>
          <w:rFonts w:ascii="Browallia New" w:hAnsi="Browallia New" w:cs="Browallia New" w:hint="cs"/>
          <w:sz w:val="28"/>
          <w:szCs w:val="28"/>
          <w:cs/>
        </w:rPr>
        <w:t xml:space="preserve"> ยกเว้นตามที่เปิดเผยในหมายเหตุ </w:t>
      </w:r>
      <w:r w:rsidRPr="00B737D5">
        <w:rPr>
          <w:rFonts w:ascii="Browallia New" w:hAnsi="Browallia New" w:cs="Browallia New"/>
          <w:sz w:val="28"/>
          <w:szCs w:val="28"/>
        </w:rPr>
        <w:t>1</w:t>
      </w:r>
      <w:r w:rsidR="007E26E4" w:rsidRPr="00B737D5">
        <w:rPr>
          <w:rFonts w:ascii="Browallia New" w:hAnsi="Browallia New" w:cs="Browallia New"/>
          <w:sz w:val="28"/>
          <w:szCs w:val="28"/>
        </w:rPr>
        <w:t>1</w:t>
      </w:r>
      <w:r w:rsidRPr="00B737D5">
        <w:rPr>
          <w:rFonts w:ascii="Browallia New" w:hAnsi="Browallia New" w:cs="Browallia New"/>
          <w:sz w:val="28"/>
          <w:szCs w:val="28"/>
          <w:cs/>
        </w:rPr>
        <w:t xml:space="preserve"> </w:t>
      </w:r>
    </w:p>
    <w:p w14:paraId="2435C9DE" w14:textId="77777777" w:rsidR="00DA278F" w:rsidRPr="00B737D5"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001B8F1" w14:textId="77777777" w:rsidR="00247A90" w:rsidRPr="00B737D5" w:rsidRDefault="0024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B737D5">
        <w:rPr>
          <w:rFonts w:ascii="Browallia New" w:hAnsi="Browallia New" w:cs="Browallia New"/>
          <w:sz w:val="28"/>
          <w:szCs w:val="28"/>
          <w:cs/>
        </w:rPr>
        <w:br w:type="page"/>
      </w:r>
    </w:p>
    <w:p w14:paraId="0F3533DA" w14:textId="08F307F4" w:rsidR="001309F2" w:rsidRPr="00B737D5" w:rsidRDefault="001309F2" w:rsidP="00205DE0">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B737D5">
        <w:rPr>
          <w:rFonts w:ascii="Browallia New" w:hAnsi="Browallia New" w:cs="Browallia New"/>
          <w:sz w:val="28"/>
          <w:szCs w:val="28"/>
          <w:cs/>
        </w:rPr>
        <w:lastRenderedPageBreak/>
        <w:t>เ</w:t>
      </w:r>
      <w:r w:rsidRPr="00B737D5">
        <w:rPr>
          <w:rFonts w:ascii="Browallia New" w:hAnsi="Browallia New" w:cs="Browallia New" w:hint="cs"/>
          <w:sz w:val="28"/>
          <w:szCs w:val="28"/>
          <w:cs/>
        </w:rPr>
        <w:t>หตุการณ์สำคัญระหว่างงวดที่รายงาน</w:t>
      </w:r>
    </w:p>
    <w:p w14:paraId="0712E5C0"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7B04A906"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r w:rsidRPr="00B737D5">
        <w:rPr>
          <w:rFonts w:ascii="Browallia New" w:hAnsi="Browallia New" w:cs="Browallia New"/>
          <w:sz w:val="28"/>
          <w:szCs w:val="28"/>
          <w:cs/>
        </w:rPr>
        <w:t xml:space="preserve">จากการระบาดของเชื้อไวรัสโคโรน่า </w:t>
      </w:r>
      <w:r w:rsidRPr="00B737D5">
        <w:rPr>
          <w:rFonts w:ascii="Browallia New" w:hAnsi="Browallia New" w:cs="Browallia New"/>
          <w:sz w:val="28"/>
          <w:szCs w:val="28"/>
        </w:rPr>
        <w:t>2019</w:t>
      </w:r>
      <w:r w:rsidRPr="00B737D5">
        <w:rPr>
          <w:rFonts w:ascii="Browallia New" w:hAnsi="Browallia New" w:cs="Browallia New"/>
          <w:sz w:val="28"/>
          <w:szCs w:val="28"/>
          <w:cs/>
        </w:rPr>
        <w:t xml:space="preserve"> (</w:t>
      </w:r>
      <w:r w:rsidRPr="00B737D5">
        <w:rPr>
          <w:rFonts w:ascii="Browallia New" w:hAnsi="Browallia New" w:cs="Browallia New"/>
          <w:sz w:val="28"/>
          <w:szCs w:val="28"/>
        </w:rPr>
        <w:t>Covid-19</w:t>
      </w:r>
      <w:r w:rsidRPr="00B737D5">
        <w:rPr>
          <w:rFonts w:ascii="Browallia New" w:hAnsi="Browallia New" w:cs="Browallia New"/>
          <w:sz w:val="28"/>
          <w:szCs w:val="28"/>
          <w:cs/>
        </w:rPr>
        <w:t>) ซึ่งส่งผลกระทบต่อ</w:t>
      </w:r>
      <w:r w:rsidRPr="00B737D5">
        <w:rPr>
          <w:rFonts w:ascii="Browallia New" w:hAnsi="Browallia New" w:cs="Browallia New" w:hint="cs"/>
          <w:sz w:val="28"/>
          <w:szCs w:val="28"/>
          <w:cs/>
        </w:rPr>
        <w:t>ธุรกิจของกลุ่มกิจการในแต่ละส่วนดังนี้</w:t>
      </w:r>
    </w:p>
    <w:p w14:paraId="7CD546CF"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1D0A6851"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i/>
          <w:iCs/>
          <w:sz w:val="28"/>
          <w:szCs w:val="28"/>
        </w:rPr>
      </w:pPr>
      <w:r w:rsidRPr="00B737D5">
        <w:rPr>
          <w:rFonts w:ascii="Browallia New" w:hAnsi="Browallia New" w:cs="Browallia New"/>
          <w:i/>
          <w:iCs/>
          <w:sz w:val="28"/>
          <w:szCs w:val="28"/>
          <w:cs/>
        </w:rPr>
        <w:t xml:space="preserve">ธุรกิจบริการบริหารโรงแรมและบริหารคอนโดมิเนียมเพื่อให้เช่า </w:t>
      </w:r>
    </w:p>
    <w:p w14:paraId="33509B4E"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3662DBCC" w14:textId="406A5D91"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โรงแรมในประเทศไทยกล</w:t>
      </w:r>
      <w:r w:rsidRPr="00B737D5">
        <w:rPr>
          <w:rFonts w:ascii="Browallia New" w:hAnsi="Browallia New" w:cs="Browallia New" w:hint="cs"/>
          <w:sz w:val="28"/>
          <w:szCs w:val="28"/>
          <w:cs/>
        </w:rPr>
        <w:t>ั</w:t>
      </w:r>
      <w:r w:rsidRPr="00B737D5">
        <w:rPr>
          <w:rFonts w:ascii="Browallia New" w:hAnsi="Browallia New" w:cs="Browallia New"/>
          <w:sz w:val="28"/>
          <w:szCs w:val="28"/>
          <w:cs/>
        </w:rPr>
        <w:t>บมาเปิดให</w:t>
      </w:r>
      <w:r w:rsidRPr="00B737D5">
        <w:rPr>
          <w:rFonts w:ascii="Browallia New" w:hAnsi="Browallia New" w:cs="Browallia New" w:hint="cs"/>
          <w:sz w:val="28"/>
          <w:szCs w:val="28"/>
          <w:cs/>
        </w:rPr>
        <w:t>้</w:t>
      </w:r>
      <w:r w:rsidRPr="00B737D5">
        <w:rPr>
          <w:rFonts w:ascii="Browallia New" w:hAnsi="Browallia New" w:cs="Browallia New"/>
          <w:sz w:val="28"/>
          <w:szCs w:val="28"/>
          <w:cs/>
        </w:rPr>
        <w:t xml:space="preserve">บริการในช่วงกลางปี </w:t>
      </w:r>
      <w:r w:rsidRPr="00B737D5">
        <w:rPr>
          <w:rFonts w:ascii="Browallia New" w:hAnsi="Browallia New" w:cs="Browallia New"/>
          <w:sz w:val="28"/>
          <w:szCs w:val="28"/>
        </w:rPr>
        <w:t>2563</w:t>
      </w:r>
      <w:r w:rsidRPr="00B737D5">
        <w:rPr>
          <w:rFonts w:ascii="Browallia New" w:hAnsi="Browallia New" w:cs="Browallia New"/>
          <w:sz w:val="28"/>
          <w:szCs w:val="28"/>
          <w:cs/>
        </w:rPr>
        <w:t xml:space="preserve"> แต่ยังคงได</w:t>
      </w:r>
      <w:r w:rsidRPr="00B737D5">
        <w:rPr>
          <w:rFonts w:ascii="Browallia New" w:hAnsi="Browallia New" w:cs="Browallia New" w:hint="cs"/>
          <w:sz w:val="28"/>
          <w:szCs w:val="28"/>
          <w:cs/>
        </w:rPr>
        <w:t>้</w:t>
      </w:r>
      <w:r w:rsidRPr="00B737D5">
        <w:rPr>
          <w:rFonts w:ascii="Browallia New" w:hAnsi="Browallia New" w:cs="Browallia New"/>
          <w:sz w:val="28"/>
          <w:szCs w:val="28"/>
          <w:cs/>
        </w:rPr>
        <w:t>ร</w:t>
      </w:r>
      <w:r w:rsidRPr="00B737D5">
        <w:rPr>
          <w:rFonts w:ascii="Browallia New" w:hAnsi="Browallia New" w:cs="Browallia New" w:hint="cs"/>
          <w:sz w:val="28"/>
          <w:szCs w:val="28"/>
          <w:cs/>
        </w:rPr>
        <w:t>ั</w:t>
      </w:r>
      <w:r w:rsidRPr="00B737D5">
        <w:rPr>
          <w:rFonts w:ascii="Browallia New" w:hAnsi="Browallia New" w:cs="Browallia New"/>
          <w:sz w:val="28"/>
          <w:szCs w:val="28"/>
          <w:cs/>
        </w:rPr>
        <w:t>บผลกระทบจากสถานการณ์แพร่ระบาดของ</w:t>
      </w:r>
      <w:r w:rsidR="00F65F63" w:rsidRPr="00B737D5">
        <w:rPr>
          <w:rFonts w:ascii="Browallia New" w:hAnsi="Browallia New" w:cs="Browallia New"/>
          <w:sz w:val="28"/>
          <w:szCs w:val="28"/>
          <w:cs/>
          <w:lang w:val="th-TH"/>
        </w:rPr>
        <w:t xml:space="preserve">ไวรัสโคโรนา </w:t>
      </w:r>
      <w:r w:rsidR="00F65F63" w:rsidRPr="00B737D5">
        <w:rPr>
          <w:rFonts w:ascii="Browallia New" w:hAnsi="Browallia New" w:cs="Browallia New"/>
          <w:sz w:val="28"/>
          <w:szCs w:val="28"/>
          <w:lang w:val="th-TH"/>
        </w:rPr>
        <w:t xml:space="preserve">2019 (COVID-19) </w:t>
      </w:r>
      <w:r w:rsidRPr="00B737D5">
        <w:rPr>
          <w:rFonts w:ascii="Browallia New" w:hAnsi="Browallia New" w:cs="Browallia New"/>
          <w:sz w:val="28"/>
          <w:szCs w:val="28"/>
          <w:cs/>
        </w:rPr>
        <w:t>โดยเฉพาะการแพร่ระบาดรอบท</w:t>
      </w:r>
      <w:r w:rsidRPr="00B737D5">
        <w:rPr>
          <w:rFonts w:ascii="Browallia New" w:hAnsi="Browallia New" w:cs="Browallia New" w:hint="cs"/>
          <w:sz w:val="28"/>
          <w:szCs w:val="28"/>
          <w:cs/>
        </w:rPr>
        <w:t>ี่</w:t>
      </w:r>
      <w:r w:rsidRPr="00B737D5">
        <w:rPr>
          <w:rFonts w:ascii="Browallia New" w:hAnsi="Browallia New" w:cs="Browallia New"/>
          <w:sz w:val="28"/>
          <w:szCs w:val="28"/>
          <w:cs/>
        </w:rPr>
        <w:t>สามซ</w:t>
      </w:r>
      <w:r w:rsidRPr="00B737D5">
        <w:rPr>
          <w:rFonts w:ascii="Browallia New" w:hAnsi="Browallia New" w:cs="Browallia New" w:hint="cs"/>
          <w:sz w:val="28"/>
          <w:szCs w:val="28"/>
          <w:cs/>
        </w:rPr>
        <w:t>ึ่</w:t>
      </w:r>
      <w:r w:rsidRPr="00B737D5">
        <w:rPr>
          <w:rFonts w:ascii="Browallia New" w:hAnsi="Browallia New" w:cs="Browallia New"/>
          <w:sz w:val="28"/>
          <w:szCs w:val="28"/>
          <w:cs/>
        </w:rPr>
        <w:t>งเกิดขึ</w:t>
      </w:r>
      <w:r w:rsidRPr="00B737D5">
        <w:rPr>
          <w:rFonts w:ascii="Browallia New" w:hAnsi="Browallia New" w:cs="Browallia New" w:hint="cs"/>
          <w:sz w:val="28"/>
          <w:szCs w:val="28"/>
          <w:cs/>
        </w:rPr>
        <w:t>้</w:t>
      </w:r>
      <w:r w:rsidRPr="00B737D5">
        <w:rPr>
          <w:rFonts w:ascii="Browallia New" w:hAnsi="Browallia New" w:cs="Browallia New"/>
          <w:sz w:val="28"/>
          <w:szCs w:val="28"/>
          <w:cs/>
        </w:rPr>
        <w:t xml:space="preserve">นในช่วงกลางเดือนเมษายนของปี </w:t>
      </w:r>
      <w:r w:rsidRPr="00B737D5">
        <w:rPr>
          <w:rFonts w:ascii="Browallia New" w:hAnsi="Browallia New" w:cs="Browallia New"/>
          <w:sz w:val="28"/>
          <w:szCs w:val="28"/>
        </w:rPr>
        <w:t>2564</w:t>
      </w:r>
      <w:r w:rsidRPr="00B737D5">
        <w:rPr>
          <w:rFonts w:ascii="Browallia New" w:hAnsi="Browallia New" w:cs="Browallia New"/>
          <w:sz w:val="28"/>
          <w:szCs w:val="28"/>
          <w:cs/>
        </w:rPr>
        <w:t xml:space="preserve"> โรงแรมในประเทศไทย</w:t>
      </w:r>
      <w:r w:rsidRPr="00B737D5">
        <w:rPr>
          <w:rFonts w:ascii="Browallia New" w:hAnsi="Browallia New" w:cs="Browallia New" w:hint="cs"/>
          <w:sz w:val="28"/>
          <w:szCs w:val="28"/>
          <w:cs/>
        </w:rPr>
        <w:t>ได้ปฏิบัติตาม</w:t>
      </w:r>
      <w:r w:rsidRPr="00B737D5">
        <w:rPr>
          <w:rFonts w:ascii="Browallia New" w:hAnsi="Browallia New" w:cs="Browallia New"/>
          <w:sz w:val="28"/>
          <w:szCs w:val="28"/>
          <w:cs/>
        </w:rPr>
        <w:t>มาตรการต่างๆ</w:t>
      </w:r>
      <w:r w:rsidRPr="00B737D5">
        <w:rPr>
          <w:rFonts w:ascii="Browallia New" w:hAnsi="Browallia New" w:cs="Browallia New" w:hint="cs"/>
          <w:sz w:val="28"/>
          <w:szCs w:val="28"/>
          <w:cs/>
        </w:rPr>
        <w:t>ของหน่วยงานรัฐ</w:t>
      </w:r>
      <w:r w:rsidRPr="00B737D5">
        <w:rPr>
          <w:rFonts w:ascii="Browallia New" w:hAnsi="Browallia New" w:cs="Browallia New"/>
          <w:sz w:val="28"/>
          <w:szCs w:val="28"/>
          <w:cs/>
        </w:rPr>
        <w:t xml:space="preserve"> </w:t>
      </w:r>
      <w:r w:rsidRPr="00B737D5">
        <w:rPr>
          <w:rFonts w:ascii="Browallia New" w:hAnsi="Browallia New" w:cs="Browallia New" w:hint="cs"/>
          <w:sz w:val="28"/>
          <w:szCs w:val="28"/>
          <w:cs/>
        </w:rPr>
        <w:t>นอกจากธุรกิจ</w:t>
      </w:r>
      <w:r w:rsidRPr="00B737D5">
        <w:rPr>
          <w:rFonts w:ascii="Browallia New" w:hAnsi="Browallia New" w:cs="Browallia New"/>
          <w:sz w:val="28"/>
          <w:szCs w:val="28"/>
          <w:cs/>
        </w:rPr>
        <w:t>โรงแรม</w:t>
      </w:r>
      <w:r w:rsidRPr="00B737D5">
        <w:rPr>
          <w:rFonts w:ascii="Browallia New" w:hAnsi="Browallia New" w:cs="Browallia New" w:hint="cs"/>
          <w:sz w:val="28"/>
          <w:szCs w:val="28"/>
          <w:cs/>
        </w:rPr>
        <w:t>นี้ยังได้รับการช่วยเหลือจากเงินสนับสนุนจากสถาบันการเงิน</w:t>
      </w:r>
      <w:r w:rsidR="00214553" w:rsidRPr="00B737D5">
        <w:rPr>
          <w:rFonts w:ascii="Browallia New" w:hAnsi="Browallia New" w:cs="Browallia New" w:hint="cs"/>
          <w:sz w:val="28"/>
          <w:szCs w:val="28"/>
          <w:cs/>
        </w:rPr>
        <w:t>ในรูปของสินเชื่อดอกเบี้ยต่ำ</w:t>
      </w:r>
      <w:r w:rsidRPr="00B737D5">
        <w:rPr>
          <w:rFonts w:ascii="Browallia New" w:hAnsi="Browallia New" w:cs="Browallia New" w:hint="cs"/>
          <w:sz w:val="28"/>
          <w:szCs w:val="28"/>
          <w:cs/>
        </w:rPr>
        <w:t>ตามมาตรการช่วยเหลือที่รัฐจัดให้ ทั้งในเรื่องการลดภาระการจ่ายเงินกู้ยืมแก่สถาบันการเงิน และแหล่งเงินทุนในอัตราดอกเบี้ยที่ต่ำกว่าท้องตลาด เพื่อให้ธุรกิจ</w:t>
      </w:r>
      <w:r w:rsidRPr="00B737D5">
        <w:rPr>
          <w:rFonts w:ascii="Browallia New" w:hAnsi="Browallia New" w:cs="Browallia New"/>
          <w:sz w:val="28"/>
          <w:szCs w:val="28"/>
          <w:cs/>
        </w:rPr>
        <w:t>โรงแรม</w:t>
      </w:r>
      <w:r w:rsidRPr="00B737D5">
        <w:rPr>
          <w:rFonts w:ascii="Browallia New" w:hAnsi="Browallia New" w:cs="Browallia New" w:hint="cs"/>
          <w:sz w:val="28"/>
          <w:szCs w:val="28"/>
          <w:cs/>
        </w:rPr>
        <w:t>สามารถบริหารงานในช่วงสถานการณ์ดังกล่าว</w:t>
      </w:r>
    </w:p>
    <w:p w14:paraId="0997007F"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1E5E2E76" w14:textId="77777777" w:rsidR="00EC2BC0" w:rsidRPr="00B737D5" w:rsidRDefault="001309F2" w:rsidP="00EC2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i/>
          <w:iCs/>
          <w:sz w:val="28"/>
          <w:szCs w:val="28"/>
        </w:rPr>
      </w:pPr>
      <w:r w:rsidRPr="00B737D5">
        <w:rPr>
          <w:rFonts w:ascii="Browallia New" w:hAnsi="Browallia New" w:cs="Browallia New"/>
          <w:i/>
          <w:iCs/>
          <w:sz w:val="28"/>
          <w:szCs w:val="28"/>
          <w:cs/>
        </w:rPr>
        <w:t>ธุรกิจบริการ</w:t>
      </w:r>
      <w:r w:rsidRPr="00B737D5">
        <w:rPr>
          <w:rStyle w:val="normaltextrun"/>
          <w:rFonts w:ascii="Browallia New" w:hAnsi="Browallia New" w:cs="Browallia New"/>
          <w:i/>
          <w:iCs/>
          <w:color w:val="000000"/>
          <w:sz w:val="28"/>
          <w:szCs w:val="28"/>
          <w:shd w:val="clear" w:color="auto" w:fill="FFFFFF"/>
          <w:cs/>
        </w:rPr>
        <w:t>ขายและให้บริการเช่าซื้อเครื่องใช้ไฟฟ้าภายในบ้าน</w:t>
      </w:r>
      <w:r w:rsidRPr="00B737D5">
        <w:rPr>
          <w:rStyle w:val="normaltextrun"/>
          <w:rFonts w:ascii="Browallia New" w:hAnsi="Browallia New" w:cs="Browallia New" w:hint="cs"/>
          <w:i/>
          <w:iCs/>
          <w:color w:val="000000"/>
          <w:sz w:val="28"/>
          <w:szCs w:val="28"/>
          <w:shd w:val="clear" w:color="auto" w:fill="FFFFFF"/>
          <w:cs/>
        </w:rPr>
        <w:t xml:space="preserve"> </w:t>
      </w:r>
      <w:r w:rsidRPr="00B737D5">
        <w:rPr>
          <w:rFonts w:ascii="Browallia New" w:hAnsi="Browallia New" w:cs="Browallia New"/>
          <w:i/>
          <w:iCs/>
          <w:sz w:val="28"/>
          <w:szCs w:val="28"/>
          <w:cs/>
        </w:rPr>
        <w:t xml:space="preserve">ธุรกิจให้สินเชื่อเช่าซื้อรถยนต์ที่ผ่านการใช้งานแล้ว ธุรกิจพัฒนาอสังหาริมทรัพย์ </w:t>
      </w:r>
    </w:p>
    <w:p w14:paraId="1D2FC446" w14:textId="77777777" w:rsidR="00EC2BC0" w:rsidRPr="00B737D5" w:rsidRDefault="00EC2BC0" w:rsidP="00EC2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i/>
          <w:iCs/>
          <w:sz w:val="28"/>
          <w:szCs w:val="28"/>
        </w:rPr>
      </w:pPr>
    </w:p>
    <w:p w14:paraId="2886295B" w14:textId="1A2801C3" w:rsidR="001309F2" w:rsidRPr="00B737D5" w:rsidRDefault="001309F2"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i/>
          <w:iCs/>
          <w:sz w:val="28"/>
          <w:szCs w:val="28"/>
        </w:rPr>
      </w:pPr>
      <w:r w:rsidRPr="00B737D5">
        <w:rPr>
          <w:rFonts w:ascii="Browallia New" w:hAnsi="Browallia New" w:cs="Browallia New" w:hint="cs"/>
          <w:sz w:val="28"/>
          <w:szCs w:val="28"/>
          <w:cs/>
        </w:rPr>
        <w:t>ธุรกิจบางส่วนได้รับผลกระทบทางอ้อม</w:t>
      </w:r>
      <w:r w:rsidRPr="00B737D5">
        <w:rPr>
          <w:rFonts w:ascii="Browallia New" w:hAnsi="Browallia New" w:cs="Browallia New"/>
          <w:sz w:val="28"/>
          <w:szCs w:val="28"/>
          <w:cs/>
        </w:rPr>
        <w:t>จากสถานการณ์แพร่ระบาดของ</w:t>
      </w:r>
      <w:r w:rsidR="00F65F63" w:rsidRPr="00B737D5">
        <w:rPr>
          <w:rFonts w:ascii="Browallia New" w:hAnsi="Browallia New" w:cs="Browallia New"/>
          <w:sz w:val="28"/>
          <w:szCs w:val="28"/>
          <w:cs/>
          <w:lang w:val="th-TH"/>
        </w:rPr>
        <w:t xml:space="preserve">ไวรัสโคโรนา </w:t>
      </w:r>
      <w:r w:rsidR="00F65F63" w:rsidRPr="00B737D5">
        <w:rPr>
          <w:rFonts w:ascii="Browallia New" w:hAnsi="Browallia New" w:cs="Browallia New"/>
          <w:sz w:val="28"/>
          <w:szCs w:val="28"/>
          <w:lang w:val="th-TH"/>
        </w:rPr>
        <w:t xml:space="preserve">2019 (COVID-19) </w:t>
      </w:r>
      <w:r w:rsidRPr="00B737D5">
        <w:rPr>
          <w:rFonts w:ascii="Browallia New" w:hAnsi="Browallia New" w:cs="Browallia New" w:hint="cs"/>
          <w:sz w:val="28"/>
          <w:szCs w:val="28"/>
          <w:cs/>
        </w:rPr>
        <w:t>โดย</w:t>
      </w:r>
      <w:r w:rsidRPr="00B737D5">
        <w:rPr>
          <w:rFonts w:ascii="Browallia New" w:hAnsi="Browallia New" w:cs="Browallia New"/>
          <w:sz w:val="28"/>
          <w:szCs w:val="28"/>
          <w:cs/>
        </w:rPr>
        <w:t xml:space="preserve">ผู้บริหารของกลุ่มบริษัทได้ดำเนินการลดค่าใช้จ่ายในการดำเนินงาน </w:t>
      </w:r>
      <w:r w:rsidRPr="00B737D5">
        <w:rPr>
          <w:rFonts w:ascii="Browallia New" w:hAnsi="Browallia New" w:cs="Browallia New" w:hint="cs"/>
          <w:sz w:val="28"/>
          <w:szCs w:val="28"/>
          <w:cs/>
        </w:rPr>
        <w:t>และจัดเตรียม</w:t>
      </w:r>
      <w:r w:rsidRPr="00B737D5">
        <w:rPr>
          <w:rFonts w:ascii="Browallia New" w:hAnsi="Browallia New" w:cs="Browallia New"/>
          <w:sz w:val="28"/>
          <w:szCs w:val="28"/>
          <w:cs/>
        </w:rPr>
        <w:t>แผนในการ</w:t>
      </w:r>
      <w:r w:rsidRPr="00B737D5">
        <w:rPr>
          <w:rFonts w:ascii="Browallia New" w:hAnsi="Browallia New" w:cs="Browallia New" w:hint="cs"/>
          <w:sz w:val="28"/>
          <w:szCs w:val="28"/>
          <w:cs/>
        </w:rPr>
        <w:t xml:space="preserve">จัดหาเงินทุนเพื่อนำมาชำระหุ้นกู้และเงินกู้ยืมระยะสั้นที่จะถึงกำหนดภายใน </w:t>
      </w:r>
      <w:r w:rsidRPr="00B737D5">
        <w:rPr>
          <w:rFonts w:ascii="Browallia New" w:hAnsi="Browallia New" w:cs="Browallia New"/>
          <w:sz w:val="28"/>
          <w:szCs w:val="28"/>
        </w:rPr>
        <w:t xml:space="preserve">12 </w:t>
      </w:r>
      <w:r w:rsidRPr="00B737D5">
        <w:rPr>
          <w:rFonts w:ascii="Browallia New" w:hAnsi="Browallia New" w:cs="Browallia New" w:hint="cs"/>
          <w:sz w:val="28"/>
          <w:szCs w:val="28"/>
          <w:cs/>
        </w:rPr>
        <w:t>เดือน</w:t>
      </w:r>
      <w:r w:rsidRPr="00B737D5">
        <w:rPr>
          <w:rFonts w:ascii="Browallia New" w:hAnsi="Browallia New" w:cs="Browallia New"/>
          <w:sz w:val="28"/>
          <w:szCs w:val="28"/>
          <w:cs/>
        </w:rPr>
        <w:t xml:space="preserve"> </w:t>
      </w:r>
      <w:r w:rsidRPr="00B737D5">
        <w:rPr>
          <w:rFonts w:ascii="Browallia New" w:hAnsi="Browallia New" w:cs="Browallia New" w:hint="cs"/>
          <w:sz w:val="28"/>
          <w:szCs w:val="28"/>
          <w:cs/>
        </w:rPr>
        <w:t>นอกจากนี้</w:t>
      </w:r>
      <w:r w:rsidRPr="00B737D5">
        <w:rPr>
          <w:rFonts w:ascii="Browallia New" w:hAnsi="Browallia New" w:cs="Browallia New"/>
          <w:sz w:val="28"/>
          <w:szCs w:val="28"/>
          <w:cs/>
        </w:rPr>
        <w:t>ผู้บริหารของกลุ่มบริษัท</w:t>
      </w:r>
      <w:r w:rsidR="0026198B" w:rsidRPr="00B737D5">
        <w:rPr>
          <w:rFonts w:ascii="Browallia New" w:hAnsi="Browallia New" w:cs="Browallia New" w:hint="cs"/>
          <w:sz w:val="28"/>
          <w:szCs w:val="28"/>
          <w:cs/>
        </w:rPr>
        <w:t>ได้มีการปรับกลยุทธ์ที่เหมาะสมและ</w:t>
      </w:r>
      <w:r w:rsidRPr="00B737D5">
        <w:rPr>
          <w:rFonts w:ascii="Browallia New" w:hAnsi="Browallia New" w:cs="Browallia New" w:hint="cs"/>
          <w:sz w:val="28"/>
          <w:szCs w:val="28"/>
          <w:cs/>
        </w:rPr>
        <w:t>มีแผนจัดการเงินทุนหมุนเวียน</w:t>
      </w:r>
      <w:r w:rsidRPr="00B737D5">
        <w:rPr>
          <w:rFonts w:ascii="Browallia New" w:hAnsi="Browallia New" w:cs="Browallia New"/>
          <w:sz w:val="28"/>
          <w:szCs w:val="28"/>
          <w:cs/>
        </w:rPr>
        <w:t>ที่มีต้นทุนทางการเงินที่เหมาะสมกับสภาวะตลาด</w:t>
      </w:r>
    </w:p>
    <w:p w14:paraId="2D0F2482" w14:textId="77777777" w:rsidR="000B1E1C" w:rsidRPr="00B737D5" w:rsidRDefault="000B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137196B" w14:textId="77777777" w:rsidR="0089688D" w:rsidRPr="00B737D5"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นโยบายการบัญชีที่สำคัญ</w:t>
      </w:r>
    </w:p>
    <w:p w14:paraId="4776AC74" w14:textId="77777777" w:rsidR="0089688D" w:rsidRPr="00B737D5" w:rsidRDefault="0089688D" w:rsidP="0089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Pr>
          <w:rFonts w:ascii="Browallia New" w:hAnsi="Browallia New" w:cs="Browallia New"/>
          <w:b/>
          <w:bCs/>
          <w:sz w:val="28"/>
          <w:szCs w:val="28"/>
          <w:lang w:val="en-GB"/>
        </w:rPr>
      </w:pPr>
    </w:p>
    <w:p w14:paraId="12319ABC" w14:textId="77777777" w:rsidR="0026406C" w:rsidRPr="00B737D5" w:rsidRDefault="0026406C" w:rsidP="0026406C">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ะหว่างกาลนี้จัดทำขึ้นโดยใช้นโยบายการบัญชีเช่นเดียวกับที่ใช้สำหรับการจัดทำงบการเงินของ</w:t>
      </w:r>
      <w:r w:rsidRPr="00B737D5">
        <w:rPr>
          <w:rFonts w:ascii="Browallia New" w:hAnsi="Browallia New" w:cs="Browallia New" w:hint="cs"/>
          <w:sz w:val="28"/>
          <w:szCs w:val="28"/>
          <w:cs/>
        </w:rPr>
        <w:t>กลุ่มบริษัท</w:t>
      </w:r>
      <w:r w:rsidRPr="00B737D5">
        <w:rPr>
          <w:rFonts w:ascii="Browallia New" w:hAnsi="Browallia New" w:cs="Browallia New"/>
          <w:sz w:val="28"/>
          <w:szCs w:val="28"/>
          <w:cs/>
        </w:rPr>
        <w:t xml:space="preserve">สำหรับปีสิ้นสุดวันที่ </w:t>
      </w: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rPr>
        <w:t>2564</w:t>
      </w:r>
      <w:r w:rsidRPr="00B737D5">
        <w:rPr>
          <w:rFonts w:ascii="Browallia New" w:hAnsi="Browallia New" w:cs="Browallia New"/>
          <w:sz w:val="28"/>
          <w:szCs w:val="28"/>
          <w:cs/>
        </w:rPr>
        <w:t xml:space="preserve"> ยกเว้น การป</w:t>
      </w:r>
      <w:r w:rsidRPr="00B737D5">
        <w:rPr>
          <w:rFonts w:ascii="Browallia New" w:hAnsi="Browallia New" w:cs="Browallia New" w:hint="cs"/>
          <w:sz w:val="28"/>
          <w:szCs w:val="28"/>
          <w:cs/>
        </w:rPr>
        <w:t>ฏิ</w:t>
      </w:r>
      <w:r w:rsidRPr="00B737D5">
        <w:rPr>
          <w:rFonts w:ascii="Browallia New" w:hAnsi="Browallia New" w:cs="Browallia New"/>
          <w:sz w:val="28"/>
          <w:szCs w:val="28"/>
          <w:cs/>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B737D5">
        <w:rPr>
          <w:rFonts w:ascii="Browallia New" w:hAnsi="Browallia New" w:cs="Browallia New"/>
          <w:sz w:val="28"/>
          <w:szCs w:val="28"/>
        </w:rPr>
        <w:t>1</w:t>
      </w:r>
      <w:r w:rsidRPr="00B737D5">
        <w:rPr>
          <w:rFonts w:ascii="Browallia New" w:hAnsi="Browallia New" w:cs="Browallia New"/>
          <w:sz w:val="28"/>
          <w:szCs w:val="28"/>
          <w:cs/>
        </w:rPr>
        <w:t xml:space="preserve"> มกราคม </w:t>
      </w:r>
      <w:r w:rsidRPr="00B737D5">
        <w:rPr>
          <w:rFonts w:ascii="Browallia New" w:hAnsi="Browallia New" w:cs="Browallia New"/>
          <w:sz w:val="28"/>
          <w:szCs w:val="28"/>
        </w:rPr>
        <w:t xml:space="preserve">2565 </w:t>
      </w:r>
      <w:r w:rsidRPr="00B737D5">
        <w:rPr>
          <w:rFonts w:ascii="Browallia New" w:hAnsi="Browallia New" w:cs="Browallia New" w:hint="cs"/>
          <w:sz w:val="28"/>
          <w:szCs w:val="28"/>
          <w:cs/>
        </w:rPr>
        <w:t>อย่างไรก็ตาม ฝ่ายบริหารของกลุ่มบริษัทพิจารณาว่าการถือปฏิบัติดังกล่าวไม่มีผลกระทบอย่างมีสาระสำคัญต่องบการเงิน</w:t>
      </w:r>
    </w:p>
    <w:p w14:paraId="775284C8" w14:textId="77777777" w:rsidR="001159F9" w:rsidRPr="00B737D5" w:rsidRDefault="001159F9" w:rsidP="001159F9">
      <w:pPr>
        <w:pStyle w:val="ListParagraph"/>
        <w:rPr>
          <w:rFonts w:ascii="Browallia New" w:eastAsia="Calibri" w:hAnsi="Browallia New" w:cs="Browallia New"/>
          <w:sz w:val="28"/>
          <w:szCs w:val="28"/>
          <w:lang w:val="en-GB"/>
        </w:rPr>
      </w:pPr>
    </w:p>
    <w:p w14:paraId="383105AC" w14:textId="7D41CC7D" w:rsidR="00956183" w:rsidRPr="00B737D5"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B737D5"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3B68ED58" w14:textId="580E4341" w:rsidR="00956183" w:rsidRPr="00B737D5" w:rsidRDefault="00956183" w:rsidP="00C320BC">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C31BB7" w:rsidRPr="00B737D5">
        <w:rPr>
          <w:rFonts w:ascii="Browallia New" w:hAnsi="Browallia New" w:cs="Browallia New"/>
          <w:sz w:val="28"/>
          <w:szCs w:val="28"/>
          <w:cs/>
        </w:rPr>
        <w:t xml:space="preserve">               </w:t>
      </w:r>
      <w:r w:rsidRPr="00B737D5">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B737D5" w:rsidRDefault="00956183" w:rsidP="00C320BC">
      <w:pPr>
        <w:tabs>
          <w:tab w:val="clear" w:pos="680"/>
          <w:tab w:val="left" w:pos="426"/>
        </w:tabs>
        <w:spacing w:line="240" w:lineRule="auto"/>
        <w:ind w:left="426"/>
        <w:jc w:val="thaiDistribute"/>
        <w:rPr>
          <w:rFonts w:ascii="Browallia New" w:hAnsi="Browallia New" w:cs="Browallia New"/>
          <w:sz w:val="28"/>
          <w:szCs w:val="28"/>
        </w:rPr>
      </w:pPr>
    </w:p>
    <w:p w14:paraId="4C1A9311" w14:textId="5FDD1EF0" w:rsidR="002D6FC7" w:rsidRPr="00B737D5" w:rsidRDefault="00956183" w:rsidP="004C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r w:rsidRPr="00B737D5">
        <w:rPr>
          <w:rFonts w:ascii="Browallia New" w:hAnsi="Browallia New" w:cs="Browallia New"/>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B737D5">
        <w:rPr>
          <w:rFonts w:ascii="Browallia New" w:hAnsi="Browallia New" w:cs="Browallia New"/>
          <w:sz w:val="28"/>
          <w:szCs w:val="28"/>
        </w:rPr>
        <w:t xml:space="preserve">31 </w:t>
      </w:r>
      <w:r w:rsidRPr="00B737D5">
        <w:rPr>
          <w:rFonts w:ascii="Browallia New" w:hAnsi="Browallia New" w:cs="Browallia New"/>
          <w:sz w:val="28"/>
          <w:szCs w:val="28"/>
          <w:cs/>
        </w:rPr>
        <w:t xml:space="preserve">ธันวาคม </w:t>
      </w:r>
      <w:r w:rsidR="004F10CA" w:rsidRPr="00B737D5">
        <w:rPr>
          <w:rFonts w:ascii="Browallia New" w:hAnsi="Browallia New" w:cs="Browallia New"/>
          <w:sz w:val="28"/>
          <w:szCs w:val="28"/>
        </w:rPr>
        <w:t>256</w:t>
      </w:r>
      <w:r w:rsidR="002E30BC" w:rsidRPr="00B737D5">
        <w:rPr>
          <w:rFonts w:ascii="Browallia New" w:hAnsi="Browallia New" w:cs="Browallia New"/>
          <w:sz w:val="28"/>
          <w:szCs w:val="28"/>
        </w:rPr>
        <w:t>4</w:t>
      </w:r>
    </w:p>
    <w:p w14:paraId="780FD187" w14:textId="77777777" w:rsidR="0081552B" w:rsidRPr="00B737D5" w:rsidRDefault="0081552B"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lang w:val="en-GB"/>
        </w:rPr>
      </w:pPr>
    </w:p>
    <w:p w14:paraId="24DF7CAA" w14:textId="77777777" w:rsidR="001D5FF0" w:rsidRPr="00B737D5" w:rsidRDefault="001D5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B737D5">
        <w:rPr>
          <w:rFonts w:ascii="Browallia New" w:hAnsi="Browallia New" w:cs="Browallia New"/>
          <w:b/>
          <w:bCs/>
          <w:sz w:val="28"/>
          <w:szCs w:val="28"/>
          <w:cs/>
          <w:lang w:val="en-GB"/>
        </w:rPr>
        <w:br w:type="page"/>
      </w:r>
    </w:p>
    <w:p w14:paraId="613C5AF5" w14:textId="220AE7F3" w:rsidR="00EA5F59" w:rsidRPr="00B737D5"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รายการบัญชีกับ</w:t>
      </w:r>
      <w:r w:rsidR="00EA5F59" w:rsidRPr="00B737D5">
        <w:rPr>
          <w:rFonts w:ascii="Browallia New" w:hAnsi="Browallia New" w:cs="Browallia New"/>
          <w:b/>
          <w:bCs/>
          <w:sz w:val="28"/>
          <w:szCs w:val="28"/>
          <w:cs/>
          <w:lang w:val="en-GB"/>
        </w:rPr>
        <w:t>บุคคลและบริษัทที่เกี่ยวข้องกัน</w:t>
      </w:r>
    </w:p>
    <w:p w14:paraId="2BB8B4B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7D3AFA48" w14:textId="3135FB5E" w:rsidR="00555F87" w:rsidRPr="00B737D5" w:rsidRDefault="006971B8" w:rsidP="002718B6">
      <w:pPr>
        <w:pStyle w:val="BodyText2"/>
        <w:tabs>
          <w:tab w:val="clear" w:pos="540"/>
        </w:tabs>
        <w:spacing w:line="240" w:lineRule="auto"/>
        <w:ind w:left="426" w:right="47"/>
        <w:jc w:val="thaiDistribute"/>
        <w:rPr>
          <w:rFonts w:ascii="Browallia New" w:hAnsi="Browallia New" w:cs="Browallia New"/>
          <w:sz w:val="28"/>
          <w:szCs w:val="28"/>
          <w:cs/>
        </w:rPr>
      </w:pPr>
      <w:r w:rsidRPr="00B737D5">
        <w:rPr>
          <w:rFonts w:ascii="Browallia New" w:hAnsi="Browallia New" w:cs="Browallia New"/>
          <w:sz w:val="28"/>
          <w:szCs w:val="28"/>
          <w:cs/>
        </w:rPr>
        <w:t>งบการเงิน</w:t>
      </w:r>
      <w:r w:rsidR="002009A8" w:rsidRPr="00B737D5">
        <w:rPr>
          <w:rFonts w:ascii="Browallia New" w:hAnsi="Browallia New" w:cs="Browallia New" w:hint="cs"/>
          <w:sz w:val="28"/>
          <w:szCs w:val="28"/>
          <w:cs/>
        </w:rPr>
        <w:t>ระหว่างกา</w:t>
      </w:r>
      <w:r w:rsidR="00236925" w:rsidRPr="00B737D5">
        <w:rPr>
          <w:rFonts w:ascii="Browallia New" w:hAnsi="Browallia New" w:cs="Browallia New" w:hint="cs"/>
          <w:sz w:val="28"/>
          <w:szCs w:val="28"/>
          <w:cs/>
        </w:rPr>
        <w:t>ล</w:t>
      </w:r>
      <w:r w:rsidRPr="00B737D5">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0109D092" w14:textId="77777777" w:rsidR="00CE0934" w:rsidRPr="00B737D5" w:rsidRDefault="00CE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p w14:paraId="30C0A2BF" w14:textId="288E9E1C" w:rsidR="006971B8" w:rsidRPr="00B737D5" w:rsidRDefault="006971B8" w:rsidP="00205DE0">
      <w:pPr>
        <w:pStyle w:val="BodyText2"/>
        <w:tabs>
          <w:tab w:val="clear" w:pos="540"/>
        </w:tabs>
        <w:spacing w:line="240" w:lineRule="auto"/>
        <w:ind w:left="426" w:right="47"/>
        <w:jc w:val="thaiDistribute"/>
        <w:rPr>
          <w:rFonts w:ascii="Browallia New" w:hAnsi="Browallia New" w:cs="Browallia New"/>
          <w:sz w:val="28"/>
          <w:szCs w:val="28"/>
        </w:rPr>
      </w:pPr>
      <w:r w:rsidRPr="00B737D5">
        <w:rPr>
          <w:rFonts w:ascii="Browallia New" w:hAnsi="Browallia New" w:cs="Browallia New"/>
          <w:sz w:val="28"/>
          <w:szCs w:val="28"/>
          <w:cs/>
        </w:rPr>
        <w:t>นโยบายการกำหนดราคาสำหรับแต่ละรายการมีดังต่อไปนี้</w:t>
      </w:r>
    </w:p>
    <w:p w14:paraId="0E2501C7" w14:textId="69CEBE97" w:rsidR="00F53C74" w:rsidRPr="00B737D5" w:rsidRDefault="00F53C74">
      <w:pPr>
        <w:rPr>
          <w:sz w:val="6"/>
          <w:szCs w:val="6"/>
        </w:rPr>
      </w:pPr>
    </w:p>
    <w:tbl>
      <w:tblPr>
        <w:tblW w:w="8862" w:type="dxa"/>
        <w:tblInd w:w="426" w:type="dxa"/>
        <w:tblBorders>
          <w:bottom w:val="single" w:sz="4" w:space="0" w:color="auto"/>
        </w:tblBorders>
        <w:tblLook w:val="00A0" w:firstRow="1" w:lastRow="0" w:firstColumn="1" w:lastColumn="0" w:noHBand="0" w:noVBand="0"/>
      </w:tblPr>
      <w:tblGrid>
        <w:gridCol w:w="3685"/>
        <w:gridCol w:w="236"/>
        <w:gridCol w:w="4941"/>
      </w:tblGrid>
      <w:tr w:rsidR="006971B8" w:rsidRPr="00B737D5" w14:paraId="6A36B392" w14:textId="77777777" w:rsidTr="00B82210">
        <w:trPr>
          <w:cantSplit/>
          <w:tblHeader/>
        </w:trPr>
        <w:tc>
          <w:tcPr>
            <w:tcW w:w="3685" w:type="dxa"/>
            <w:tcBorders>
              <w:bottom w:val="single" w:sz="4" w:space="0" w:color="auto"/>
            </w:tcBorders>
          </w:tcPr>
          <w:p w14:paraId="7CE1B627" w14:textId="43AAE521"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B737D5">
              <w:rPr>
                <w:rFonts w:ascii="Browallia New" w:hAnsi="Browallia New" w:cs="Browallia New"/>
                <w:sz w:val="28"/>
                <w:szCs w:val="28"/>
                <w:cs/>
              </w:rPr>
              <w:t>รายการ</w:t>
            </w:r>
          </w:p>
        </w:tc>
        <w:tc>
          <w:tcPr>
            <w:tcW w:w="236" w:type="dxa"/>
            <w:tcBorders>
              <w:bottom w:val="nil"/>
            </w:tcBorders>
          </w:tcPr>
          <w:p w14:paraId="7A1601E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941" w:type="dxa"/>
            <w:tcBorders>
              <w:bottom w:val="single" w:sz="4" w:space="0" w:color="auto"/>
            </w:tcBorders>
          </w:tcPr>
          <w:p w14:paraId="3954185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B737D5">
              <w:rPr>
                <w:rFonts w:ascii="Browallia New" w:hAnsi="Browallia New" w:cs="Browallia New"/>
                <w:sz w:val="28"/>
                <w:szCs w:val="28"/>
                <w:cs/>
              </w:rPr>
              <w:t>นโยบายการกำหนดราคา</w:t>
            </w:r>
          </w:p>
        </w:tc>
      </w:tr>
      <w:tr w:rsidR="006971B8" w:rsidRPr="00B737D5" w14:paraId="7D02F9BB" w14:textId="77777777" w:rsidTr="00B82210">
        <w:trPr>
          <w:cantSplit/>
          <w:trHeight w:val="179"/>
          <w:tblHeader/>
        </w:trPr>
        <w:tc>
          <w:tcPr>
            <w:tcW w:w="3685" w:type="dxa"/>
            <w:tcBorders>
              <w:top w:val="nil"/>
              <w:bottom w:val="nil"/>
            </w:tcBorders>
            <w:vAlign w:val="bottom"/>
          </w:tcPr>
          <w:p w14:paraId="4F93CC71"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12"/>
                <w:szCs w:val="12"/>
                <w:cs/>
              </w:rPr>
            </w:pPr>
          </w:p>
        </w:tc>
        <w:tc>
          <w:tcPr>
            <w:tcW w:w="236" w:type="dxa"/>
            <w:tcBorders>
              <w:top w:val="nil"/>
              <w:bottom w:val="nil"/>
            </w:tcBorders>
          </w:tcPr>
          <w:p w14:paraId="7416F42C"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12"/>
                <w:szCs w:val="12"/>
                <w:cs/>
              </w:rPr>
            </w:pPr>
          </w:p>
        </w:tc>
        <w:tc>
          <w:tcPr>
            <w:tcW w:w="4941" w:type="dxa"/>
            <w:tcBorders>
              <w:top w:val="nil"/>
              <w:bottom w:val="nil"/>
            </w:tcBorders>
          </w:tcPr>
          <w:p w14:paraId="2FA2361E"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12"/>
                <w:szCs w:val="12"/>
                <w:cs/>
              </w:rPr>
            </w:pPr>
          </w:p>
        </w:tc>
      </w:tr>
      <w:tr w:rsidR="006971B8" w:rsidRPr="00B737D5" w14:paraId="34D72469" w14:textId="77777777" w:rsidTr="00B82210">
        <w:trPr>
          <w:cantSplit/>
        </w:trPr>
        <w:tc>
          <w:tcPr>
            <w:tcW w:w="3685" w:type="dxa"/>
            <w:tcBorders>
              <w:top w:val="nil"/>
              <w:bottom w:val="nil"/>
            </w:tcBorders>
            <w:vAlign w:val="bottom"/>
          </w:tcPr>
          <w:p w14:paraId="76337D2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B737D5">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941" w:type="dxa"/>
            <w:tcBorders>
              <w:top w:val="nil"/>
              <w:bottom w:val="nil"/>
            </w:tcBorders>
          </w:tcPr>
          <w:p w14:paraId="55B8FD3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C55337" w:rsidRPr="00B737D5" w14:paraId="5664CF4B" w14:textId="77777777" w:rsidTr="00B82210">
        <w:trPr>
          <w:cantSplit/>
        </w:trPr>
        <w:tc>
          <w:tcPr>
            <w:tcW w:w="3685" w:type="dxa"/>
            <w:tcBorders>
              <w:top w:val="nil"/>
            </w:tcBorders>
            <w:vAlign w:val="bottom"/>
          </w:tcPr>
          <w:p w14:paraId="66D67C1A" w14:textId="2E40780D" w:rsidR="00C55337" w:rsidRPr="00B737D5" w:rsidRDefault="00FE0B5D"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w:t>
            </w:r>
            <w:r w:rsidRPr="00B737D5">
              <w:rPr>
                <w:rFonts w:ascii="Browallia New" w:hAnsi="Browallia New" w:cs="Browallia New" w:hint="cs"/>
                <w:sz w:val="28"/>
                <w:szCs w:val="28"/>
                <w:cs/>
              </w:rPr>
              <w:t>จากการ</w:t>
            </w:r>
            <w:r w:rsidRPr="00B737D5">
              <w:rPr>
                <w:rFonts w:ascii="Browallia New" w:hAnsi="Browallia New" w:cs="Browallia New"/>
                <w:sz w:val="28"/>
                <w:szCs w:val="28"/>
                <w:cs/>
              </w:rPr>
              <w:t>ขายสินค้า</w:t>
            </w:r>
          </w:p>
        </w:tc>
        <w:tc>
          <w:tcPr>
            <w:tcW w:w="236" w:type="dxa"/>
            <w:tcBorders>
              <w:top w:val="nil"/>
            </w:tcBorders>
          </w:tcPr>
          <w:p w14:paraId="4D63DDB7" w14:textId="77777777" w:rsidR="00C55337" w:rsidRPr="00B737D5" w:rsidRDefault="00C55337"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0B3DA161" w14:textId="52DBD09B" w:rsidR="00C55337" w:rsidRPr="00B737D5" w:rsidRDefault="00FE0B5D" w:rsidP="001B4041">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w:t>
            </w:r>
          </w:p>
        </w:tc>
      </w:tr>
      <w:tr w:rsidR="009C0F69" w:rsidRPr="00B737D5" w14:paraId="4F7F7707" w14:textId="77777777" w:rsidTr="00B82210">
        <w:trPr>
          <w:cantSplit/>
        </w:trPr>
        <w:tc>
          <w:tcPr>
            <w:tcW w:w="3685" w:type="dxa"/>
            <w:tcBorders>
              <w:top w:val="nil"/>
            </w:tcBorders>
            <w:vAlign w:val="bottom"/>
          </w:tcPr>
          <w:p w14:paraId="16AE3158" w14:textId="435E48FC" w:rsidR="009C0F69" w:rsidRPr="00B737D5" w:rsidRDefault="009C0F69"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w:t>
            </w:r>
            <w:r w:rsidRPr="00B737D5">
              <w:rPr>
                <w:rFonts w:ascii="Browallia New" w:hAnsi="Browallia New" w:cs="Browallia New" w:hint="cs"/>
                <w:sz w:val="28"/>
                <w:szCs w:val="28"/>
                <w:cs/>
              </w:rPr>
              <w:t>ค่าบริการ</w:t>
            </w:r>
          </w:p>
        </w:tc>
        <w:tc>
          <w:tcPr>
            <w:tcW w:w="236" w:type="dxa"/>
            <w:tcBorders>
              <w:top w:val="nil"/>
            </w:tcBorders>
          </w:tcPr>
          <w:p w14:paraId="33A7BDB5" w14:textId="77777777" w:rsidR="009C0F69" w:rsidRPr="00B737D5" w:rsidRDefault="009C0F69"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4525A032" w14:textId="653DCE55" w:rsidR="009C0F69" w:rsidRPr="00B737D5" w:rsidRDefault="009C0F69" w:rsidP="001B4041">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rPr>
              <w:t>ราคาตามสัญญา</w:t>
            </w:r>
          </w:p>
        </w:tc>
      </w:tr>
      <w:tr w:rsidR="000D3D2E" w:rsidRPr="00B737D5" w14:paraId="799EB86A" w14:textId="77777777" w:rsidTr="00B82210">
        <w:trPr>
          <w:cantSplit/>
        </w:trPr>
        <w:tc>
          <w:tcPr>
            <w:tcW w:w="3685" w:type="dxa"/>
            <w:tcBorders>
              <w:top w:val="nil"/>
            </w:tcBorders>
            <w:vAlign w:val="bottom"/>
          </w:tcPr>
          <w:p w14:paraId="710FFC57" w14:textId="4C47E3AB" w:rsidR="000D3D2E" w:rsidRPr="00B737D5" w:rsidRDefault="000D3D2E"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รายได้จากการให้เช่า</w:t>
            </w:r>
          </w:p>
        </w:tc>
        <w:tc>
          <w:tcPr>
            <w:tcW w:w="236" w:type="dxa"/>
            <w:tcBorders>
              <w:top w:val="nil"/>
            </w:tcBorders>
          </w:tcPr>
          <w:p w14:paraId="0D50967C" w14:textId="77777777" w:rsidR="000D3D2E" w:rsidRPr="00B737D5" w:rsidRDefault="000D3D2E"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7A9D6B4" w14:textId="4F2AFE75" w:rsidR="000D3D2E" w:rsidRPr="00B737D5" w:rsidRDefault="007462D8" w:rsidP="001B4041">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rPr>
              <w:t>ราคาตามสัญญา</w:t>
            </w:r>
          </w:p>
        </w:tc>
      </w:tr>
      <w:tr w:rsidR="006971B8" w:rsidRPr="00B737D5" w14:paraId="44E0146B" w14:textId="77777777" w:rsidTr="00B82210">
        <w:trPr>
          <w:cantSplit/>
        </w:trPr>
        <w:tc>
          <w:tcPr>
            <w:tcW w:w="3685" w:type="dxa"/>
            <w:tcBorders>
              <w:top w:val="nil"/>
            </w:tcBorders>
            <w:vAlign w:val="bottom"/>
          </w:tcPr>
          <w:p w14:paraId="3C9CAC88" w14:textId="77777777" w:rsidR="006971B8" w:rsidRPr="00B737D5" w:rsidRDefault="006971B8" w:rsidP="001B4041">
            <w:pPr>
              <w:tabs>
                <w:tab w:val="clear" w:pos="227"/>
              </w:tabs>
              <w:spacing w:line="240" w:lineRule="auto"/>
              <w:ind w:left="175"/>
              <w:rPr>
                <w:rFonts w:ascii="Browallia New" w:hAnsi="Browallia New" w:cs="Browallia New"/>
                <w:sz w:val="28"/>
                <w:szCs w:val="28"/>
              </w:rPr>
            </w:pPr>
            <w:r w:rsidRPr="00B737D5">
              <w:rPr>
                <w:rFonts w:ascii="Browallia New" w:hAnsi="Browallia New" w:cs="Browallia New"/>
                <w:sz w:val="28"/>
                <w:szCs w:val="28"/>
                <w:cs/>
              </w:rPr>
              <w:t>ดอกเบี้ยรับ</w:t>
            </w:r>
          </w:p>
        </w:tc>
        <w:tc>
          <w:tcPr>
            <w:tcW w:w="236" w:type="dxa"/>
            <w:tcBorders>
              <w:top w:val="nil"/>
            </w:tcBorders>
          </w:tcPr>
          <w:p w14:paraId="6193B5D2" w14:textId="77777777" w:rsidR="006971B8" w:rsidRPr="00B737D5" w:rsidRDefault="006971B8"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7AB32003" w14:textId="4752AB49" w:rsidR="006971B8" w:rsidRPr="00B737D5" w:rsidRDefault="00F00AE2" w:rsidP="001B4041">
            <w:pPr>
              <w:spacing w:line="240" w:lineRule="auto"/>
              <w:ind w:left="175" w:right="-109" w:hanging="175"/>
              <w:rPr>
                <w:rFonts w:ascii="Browallia New" w:hAnsi="Browallia New" w:cs="Browallia New"/>
                <w:sz w:val="28"/>
                <w:szCs w:val="28"/>
              </w:rPr>
            </w:pPr>
            <w:r w:rsidRPr="00B737D5">
              <w:rPr>
                <w:rFonts w:ascii="Browallia New" w:hAnsi="Browallia New" w:cs="Browallia New"/>
                <w:sz w:val="28"/>
                <w:szCs w:val="28"/>
                <w:cs/>
              </w:rPr>
              <w:t>อัตราที่ตกลงร่วมกันในสัญญา</w:t>
            </w:r>
          </w:p>
        </w:tc>
      </w:tr>
      <w:tr w:rsidR="00AE5651" w:rsidRPr="00B737D5" w14:paraId="0B6FB19D" w14:textId="77777777" w:rsidTr="00B82210">
        <w:trPr>
          <w:cantSplit/>
        </w:trPr>
        <w:tc>
          <w:tcPr>
            <w:tcW w:w="3685" w:type="dxa"/>
            <w:tcBorders>
              <w:top w:val="nil"/>
            </w:tcBorders>
            <w:vAlign w:val="bottom"/>
          </w:tcPr>
          <w:p w14:paraId="12E81B22" w14:textId="5E1347FA" w:rsidR="00AE5651" w:rsidRPr="00B737D5" w:rsidRDefault="00AE5651"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B737D5" w:rsidRDefault="00AE5651"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E53444A" w14:textId="405D14E0" w:rsidR="00AE5651" w:rsidRPr="00B737D5" w:rsidRDefault="00AE5651" w:rsidP="001B4041">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rPr>
              <w:t>ตามรายงานประชุม</w:t>
            </w:r>
          </w:p>
        </w:tc>
      </w:tr>
      <w:tr w:rsidR="00021A28" w:rsidRPr="00B737D5" w14:paraId="3E1A81E7" w14:textId="77777777" w:rsidTr="007932B2">
        <w:trPr>
          <w:cantSplit/>
        </w:trPr>
        <w:tc>
          <w:tcPr>
            <w:tcW w:w="3685" w:type="dxa"/>
            <w:tcBorders>
              <w:bottom w:val="nil"/>
            </w:tcBorders>
          </w:tcPr>
          <w:p w14:paraId="13F23532" w14:textId="7F56F4D1" w:rsidR="00021A28" w:rsidRPr="00B737D5" w:rsidRDefault="00021A28" w:rsidP="00021A28">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รายได้อื่น</w:t>
            </w:r>
          </w:p>
        </w:tc>
        <w:tc>
          <w:tcPr>
            <w:tcW w:w="236" w:type="dxa"/>
            <w:tcBorders>
              <w:bottom w:val="nil"/>
            </w:tcBorders>
          </w:tcPr>
          <w:p w14:paraId="4DEF6FB8" w14:textId="77777777" w:rsidR="00021A28" w:rsidRPr="00B737D5" w:rsidRDefault="00021A28" w:rsidP="00021A28">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759DB44A" w14:textId="45FAF468" w:rsidR="00021A28" w:rsidRPr="00B737D5" w:rsidRDefault="00021A28" w:rsidP="00021A28">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w:t>
            </w:r>
          </w:p>
        </w:tc>
      </w:tr>
      <w:tr w:rsidR="00021A28" w:rsidRPr="00B737D5" w14:paraId="29EAEE45" w14:textId="77777777" w:rsidTr="00B82210">
        <w:trPr>
          <w:cantSplit/>
        </w:trPr>
        <w:tc>
          <w:tcPr>
            <w:tcW w:w="3685" w:type="dxa"/>
            <w:tcBorders>
              <w:bottom w:val="nil"/>
            </w:tcBorders>
            <w:vAlign w:val="bottom"/>
          </w:tcPr>
          <w:p w14:paraId="1694586C" w14:textId="36E2353A" w:rsidR="00021A28" w:rsidRPr="00B737D5" w:rsidRDefault="00021A28" w:rsidP="00021A28">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236" w:type="dxa"/>
            <w:tcBorders>
              <w:bottom w:val="nil"/>
            </w:tcBorders>
          </w:tcPr>
          <w:p w14:paraId="5410D384" w14:textId="77777777" w:rsidR="00021A28" w:rsidRPr="00B737D5" w:rsidRDefault="00021A28" w:rsidP="00021A28">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248F5635" w14:textId="1F20B19D" w:rsidR="00021A28" w:rsidRPr="00B737D5" w:rsidRDefault="00021A28" w:rsidP="00021A28">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rPr>
              <w:t>อัตราที่ตกลงร่วมกันในสัญญา</w:t>
            </w:r>
          </w:p>
        </w:tc>
      </w:tr>
      <w:tr w:rsidR="006971B8" w:rsidRPr="00B737D5" w14:paraId="03EC7ADF" w14:textId="77777777" w:rsidTr="007932B2">
        <w:trPr>
          <w:cantSplit/>
        </w:trPr>
        <w:tc>
          <w:tcPr>
            <w:tcW w:w="3685" w:type="dxa"/>
            <w:tcBorders>
              <w:bottom w:val="nil"/>
            </w:tcBorders>
          </w:tcPr>
          <w:p w14:paraId="637C1420" w14:textId="1728BD21" w:rsidR="006971B8" w:rsidRPr="00B737D5" w:rsidRDefault="001B1333"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ค่าใช้จ่ายอื่น</w:t>
            </w:r>
          </w:p>
        </w:tc>
        <w:tc>
          <w:tcPr>
            <w:tcW w:w="236" w:type="dxa"/>
            <w:tcBorders>
              <w:bottom w:val="nil"/>
            </w:tcBorders>
          </w:tcPr>
          <w:p w14:paraId="2A1D05DD" w14:textId="77777777" w:rsidR="006971B8" w:rsidRPr="00B737D5" w:rsidRDefault="006971B8" w:rsidP="001B4041">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3676BAE4" w14:textId="57B148A0" w:rsidR="006971B8" w:rsidRPr="00B737D5" w:rsidRDefault="001B1333" w:rsidP="001B4041">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w:t>
            </w:r>
          </w:p>
        </w:tc>
      </w:tr>
      <w:tr w:rsidR="003D051D" w:rsidRPr="00B737D5" w14:paraId="32325639" w14:textId="77777777" w:rsidTr="007932B2">
        <w:trPr>
          <w:cantSplit/>
        </w:trPr>
        <w:tc>
          <w:tcPr>
            <w:tcW w:w="3685" w:type="dxa"/>
            <w:tcBorders>
              <w:bottom w:val="nil"/>
            </w:tcBorders>
          </w:tcPr>
          <w:p w14:paraId="60E0BE32" w14:textId="77777777" w:rsidR="003D051D" w:rsidRPr="00B737D5" w:rsidRDefault="003D051D" w:rsidP="001B1333">
            <w:pPr>
              <w:tabs>
                <w:tab w:val="clear" w:pos="227"/>
              </w:tabs>
              <w:spacing w:line="240" w:lineRule="auto"/>
              <w:ind w:left="175"/>
              <w:rPr>
                <w:rFonts w:ascii="Browallia New" w:hAnsi="Browallia New" w:cs="Browallia New"/>
                <w:sz w:val="28"/>
                <w:szCs w:val="28"/>
                <w:cs/>
              </w:rPr>
            </w:pPr>
          </w:p>
        </w:tc>
        <w:tc>
          <w:tcPr>
            <w:tcW w:w="236" w:type="dxa"/>
            <w:tcBorders>
              <w:bottom w:val="nil"/>
            </w:tcBorders>
          </w:tcPr>
          <w:p w14:paraId="28ED7F33" w14:textId="77777777" w:rsidR="003D051D" w:rsidRPr="00B737D5" w:rsidRDefault="003D051D" w:rsidP="001B1333">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3A3584BF" w14:textId="77777777" w:rsidR="003D051D" w:rsidRPr="00B737D5" w:rsidRDefault="003D051D" w:rsidP="001B1333">
            <w:pPr>
              <w:spacing w:line="240" w:lineRule="auto"/>
              <w:ind w:left="175" w:right="-109" w:hanging="175"/>
              <w:rPr>
                <w:rFonts w:ascii="Browallia New" w:hAnsi="Browallia New" w:cs="Browallia New"/>
                <w:sz w:val="28"/>
                <w:szCs w:val="28"/>
                <w:cs/>
                <w:lang w:val="en-GB"/>
              </w:rPr>
            </w:pPr>
          </w:p>
        </w:tc>
      </w:tr>
      <w:tr w:rsidR="00F256BA" w:rsidRPr="00B737D5" w14:paraId="23FBBA47" w14:textId="77777777" w:rsidTr="00DF479B">
        <w:trPr>
          <w:cantSplit/>
        </w:trPr>
        <w:tc>
          <w:tcPr>
            <w:tcW w:w="8862" w:type="dxa"/>
            <w:gridSpan w:val="3"/>
          </w:tcPr>
          <w:p w14:paraId="7E4E7C19" w14:textId="2B75B862" w:rsidR="00F256BA" w:rsidRPr="00B737D5" w:rsidRDefault="00F256BA" w:rsidP="00514FB3">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b/>
                <w:bCs/>
                <w:sz w:val="28"/>
                <w:szCs w:val="28"/>
                <w:cs/>
              </w:rPr>
              <w:t>รายการธุรกิจกับบุคคลและบริษัทที่เกี่ยวข้องกัน</w:t>
            </w:r>
          </w:p>
        </w:tc>
      </w:tr>
      <w:tr w:rsidR="00F256BA" w:rsidRPr="00B737D5" w14:paraId="7D850678" w14:textId="77777777" w:rsidTr="00DF479B">
        <w:trPr>
          <w:cantSplit/>
        </w:trPr>
        <w:tc>
          <w:tcPr>
            <w:tcW w:w="3685" w:type="dxa"/>
            <w:vAlign w:val="bottom"/>
          </w:tcPr>
          <w:p w14:paraId="5F3F3092" w14:textId="2DD85271" w:rsidR="00F256BA" w:rsidRPr="00B737D5" w:rsidRDefault="00F256BA"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ค่าใช้จ่ายอื่น</w:t>
            </w:r>
          </w:p>
        </w:tc>
        <w:tc>
          <w:tcPr>
            <w:tcW w:w="236" w:type="dxa"/>
          </w:tcPr>
          <w:p w14:paraId="16374914" w14:textId="77777777" w:rsidR="00F256BA" w:rsidRPr="00B737D5"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61FB374A" w14:textId="5EDF8ACC" w:rsidR="00F256BA" w:rsidRPr="00B737D5" w:rsidRDefault="00F256BA" w:rsidP="00F256BA">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lang w:val="en-GB"/>
              </w:rPr>
              <w:t>ตามราคาที่ตกลงกัน</w:t>
            </w:r>
          </w:p>
        </w:tc>
      </w:tr>
      <w:tr w:rsidR="00F256BA" w:rsidRPr="00B737D5" w14:paraId="183399EE" w14:textId="77777777" w:rsidTr="00DF479B">
        <w:trPr>
          <w:cantSplit/>
        </w:trPr>
        <w:tc>
          <w:tcPr>
            <w:tcW w:w="3685" w:type="dxa"/>
            <w:vAlign w:val="bottom"/>
          </w:tcPr>
          <w:p w14:paraId="02C080EA" w14:textId="40DC9478" w:rsidR="00F256BA" w:rsidRPr="00B737D5" w:rsidRDefault="00F256BA"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236" w:type="dxa"/>
          </w:tcPr>
          <w:p w14:paraId="2E1E39BC" w14:textId="77777777" w:rsidR="00F256BA" w:rsidRPr="00B737D5"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58999D47" w14:textId="496358EA" w:rsidR="00F256BA" w:rsidRPr="00B737D5" w:rsidRDefault="004F5120" w:rsidP="00F256BA">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rPr>
              <w:t>อัตราที่ตกลงร่วมกันในสัญญา</w:t>
            </w:r>
          </w:p>
        </w:tc>
      </w:tr>
      <w:tr w:rsidR="003D3C04" w:rsidRPr="00B737D5" w14:paraId="77E0B762" w14:textId="77777777" w:rsidTr="003D051D">
        <w:trPr>
          <w:cantSplit/>
        </w:trPr>
        <w:tc>
          <w:tcPr>
            <w:tcW w:w="3685" w:type="dxa"/>
          </w:tcPr>
          <w:p w14:paraId="75AA73FA" w14:textId="3847C322" w:rsidR="003D3C04" w:rsidRPr="00B737D5" w:rsidRDefault="003D051D"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hint="cs"/>
                <w:sz w:val="28"/>
                <w:szCs w:val="28"/>
                <w:cs/>
              </w:rPr>
              <w:t>ซื้อที่ดิน</w:t>
            </w:r>
          </w:p>
        </w:tc>
        <w:tc>
          <w:tcPr>
            <w:tcW w:w="236" w:type="dxa"/>
          </w:tcPr>
          <w:p w14:paraId="273031BC" w14:textId="77777777" w:rsidR="003D3C04" w:rsidRPr="00B737D5" w:rsidRDefault="003D3C04" w:rsidP="00F256BA">
            <w:pPr>
              <w:spacing w:line="240" w:lineRule="auto"/>
              <w:ind w:left="175" w:hanging="175"/>
              <w:rPr>
                <w:rFonts w:ascii="Browallia New" w:hAnsi="Browallia New" w:cs="Browallia New"/>
                <w:sz w:val="28"/>
                <w:szCs w:val="28"/>
                <w:cs/>
              </w:rPr>
            </w:pPr>
          </w:p>
        </w:tc>
        <w:tc>
          <w:tcPr>
            <w:tcW w:w="4941" w:type="dxa"/>
            <w:vAlign w:val="bottom"/>
          </w:tcPr>
          <w:p w14:paraId="7EF0D322" w14:textId="23E20772" w:rsidR="003D3C04" w:rsidRPr="00B737D5" w:rsidRDefault="003D051D" w:rsidP="00F256BA">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ตามราคาที่ตกลงกันอ้างอิงจากราคาประเมินมูลค่าทรัพย์สินของผู้ประเมินราคาอิสระ</w:t>
            </w:r>
          </w:p>
        </w:tc>
      </w:tr>
      <w:tr w:rsidR="001715FA" w:rsidRPr="00B737D5" w14:paraId="43E8CE56" w14:textId="77777777" w:rsidTr="00DF479B">
        <w:trPr>
          <w:cantSplit/>
        </w:trPr>
        <w:tc>
          <w:tcPr>
            <w:tcW w:w="3685" w:type="dxa"/>
            <w:vAlign w:val="bottom"/>
          </w:tcPr>
          <w:p w14:paraId="1196335D" w14:textId="487B7C58" w:rsidR="001715FA" w:rsidRPr="00B737D5" w:rsidRDefault="00A22049"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hint="cs"/>
                <w:sz w:val="28"/>
                <w:szCs w:val="28"/>
                <w:cs/>
              </w:rPr>
              <w:t>ค่าตอบแทนผู้บริหารคนสำคัญ</w:t>
            </w:r>
          </w:p>
        </w:tc>
        <w:tc>
          <w:tcPr>
            <w:tcW w:w="236" w:type="dxa"/>
          </w:tcPr>
          <w:p w14:paraId="4A3D404A" w14:textId="77777777" w:rsidR="001715FA" w:rsidRPr="00B737D5" w:rsidRDefault="001715FA" w:rsidP="00F256BA">
            <w:pPr>
              <w:spacing w:line="240" w:lineRule="auto"/>
              <w:ind w:left="175" w:hanging="175"/>
              <w:rPr>
                <w:rFonts w:ascii="Browallia New" w:hAnsi="Browallia New" w:cs="Browallia New"/>
                <w:sz w:val="28"/>
                <w:szCs w:val="28"/>
                <w:cs/>
              </w:rPr>
            </w:pPr>
          </w:p>
        </w:tc>
        <w:tc>
          <w:tcPr>
            <w:tcW w:w="4941" w:type="dxa"/>
            <w:vAlign w:val="bottom"/>
          </w:tcPr>
          <w:p w14:paraId="2AD837FE" w14:textId="2842F496" w:rsidR="001715FA" w:rsidRPr="00B737D5" w:rsidRDefault="00F22E20" w:rsidP="00F256BA">
            <w:pPr>
              <w:spacing w:line="240" w:lineRule="auto"/>
              <w:ind w:left="175" w:right="-109" w:hanging="175"/>
              <w:rPr>
                <w:rFonts w:ascii="Browallia New" w:hAnsi="Browallia New" w:cs="Browallia New"/>
                <w:sz w:val="28"/>
                <w:szCs w:val="28"/>
              </w:rPr>
            </w:pPr>
            <w:r w:rsidRPr="00B737D5">
              <w:rPr>
                <w:rFonts w:ascii="Browallia New" w:hAnsi="Browallia New" w:cs="Browallia New" w:hint="cs"/>
                <w:sz w:val="28"/>
                <w:szCs w:val="28"/>
                <w:cs/>
              </w:rPr>
              <w:t>ตามที่อนุมัติในที่ประชุม</w:t>
            </w:r>
            <w:r w:rsidR="006D7912" w:rsidRPr="00B737D5">
              <w:rPr>
                <w:rFonts w:ascii="Browallia New" w:hAnsi="Browallia New" w:cs="Browallia New" w:hint="cs"/>
                <w:sz w:val="28"/>
                <w:szCs w:val="28"/>
                <w:cs/>
              </w:rPr>
              <w:t>ผู้ถือหุ้นสามัญประจำปี</w:t>
            </w:r>
          </w:p>
        </w:tc>
      </w:tr>
      <w:tr w:rsidR="00F256BA" w:rsidRPr="00B737D5" w14:paraId="6701F893" w14:textId="77777777" w:rsidTr="00CE0934">
        <w:trPr>
          <w:cantSplit/>
          <w:trHeight w:val="297"/>
        </w:trPr>
        <w:tc>
          <w:tcPr>
            <w:tcW w:w="3685" w:type="dxa"/>
          </w:tcPr>
          <w:p w14:paraId="04B19C9D" w14:textId="77777777" w:rsidR="00F256BA" w:rsidRPr="00B737D5" w:rsidRDefault="00F256BA" w:rsidP="00514FB3">
            <w:pPr>
              <w:tabs>
                <w:tab w:val="clear" w:pos="227"/>
              </w:tabs>
              <w:spacing w:line="240" w:lineRule="auto"/>
              <w:ind w:left="175"/>
              <w:rPr>
                <w:rFonts w:ascii="Browallia New" w:hAnsi="Browallia New" w:cs="Browallia New"/>
                <w:sz w:val="16"/>
                <w:szCs w:val="16"/>
                <w:cs/>
              </w:rPr>
            </w:pPr>
          </w:p>
        </w:tc>
        <w:tc>
          <w:tcPr>
            <w:tcW w:w="236" w:type="dxa"/>
          </w:tcPr>
          <w:p w14:paraId="2CD1E95C" w14:textId="77777777" w:rsidR="00F256BA" w:rsidRPr="00B737D5" w:rsidRDefault="00F256BA" w:rsidP="00514FB3">
            <w:pPr>
              <w:spacing w:line="240" w:lineRule="auto"/>
              <w:ind w:left="175" w:hanging="175"/>
              <w:rPr>
                <w:rFonts w:ascii="Browallia New" w:hAnsi="Browallia New" w:cs="Browallia New"/>
                <w:sz w:val="16"/>
                <w:szCs w:val="16"/>
                <w:cs/>
              </w:rPr>
            </w:pPr>
          </w:p>
        </w:tc>
        <w:tc>
          <w:tcPr>
            <w:tcW w:w="4941" w:type="dxa"/>
            <w:vAlign w:val="bottom"/>
          </w:tcPr>
          <w:p w14:paraId="0BF23C5A" w14:textId="77777777" w:rsidR="00F256BA" w:rsidRPr="00B737D5" w:rsidRDefault="00F256BA" w:rsidP="00514FB3">
            <w:pPr>
              <w:spacing w:line="240" w:lineRule="auto"/>
              <w:ind w:left="175" w:right="-109" w:hanging="175"/>
              <w:rPr>
                <w:rFonts w:ascii="Browallia New" w:hAnsi="Browallia New" w:cs="Browallia New"/>
                <w:sz w:val="16"/>
                <w:szCs w:val="16"/>
                <w:cs/>
                <w:lang w:val="en-GB"/>
              </w:rPr>
            </w:pPr>
          </w:p>
        </w:tc>
      </w:tr>
      <w:tr w:rsidR="00F256BA" w:rsidRPr="00B737D5" w14:paraId="79CB06FF" w14:textId="77777777" w:rsidTr="00DF479B">
        <w:trPr>
          <w:cantSplit/>
        </w:trPr>
        <w:tc>
          <w:tcPr>
            <w:tcW w:w="8862" w:type="dxa"/>
            <w:gridSpan w:val="3"/>
          </w:tcPr>
          <w:p w14:paraId="15EE80AC" w14:textId="6038D980" w:rsidR="00F256BA" w:rsidRPr="00B737D5" w:rsidRDefault="00F256BA" w:rsidP="00514FB3">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b/>
                <w:bCs/>
                <w:sz w:val="28"/>
                <w:szCs w:val="28"/>
                <w:cs/>
              </w:rPr>
              <w:t>รายการธุรกิจกับกรรมการของบริษัทและบริษัทย่อย</w:t>
            </w:r>
          </w:p>
        </w:tc>
      </w:tr>
      <w:tr w:rsidR="00F256BA" w:rsidRPr="00B737D5" w14:paraId="40FF27C3" w14:textId="77777777" w:rsidTr="00DF479B">
        <w:trPr>
          <w:cantSplit/>
        </w:trPr>
        <w:tc>
          <w:tcPr>
            <w:tcW w:w="3685" w:type="dxa"/>
            <w:tcBorders>
              <w:bottom w:val="nil"/>
            </w:tcBorders>
            <w:vAlign w:val="bottom"/>
          </w:tcPr>
          <w:p w14:paraId="4C5AC3CA" w14:textId="7F7604EE" w:rsidR="00F256BA" w:rsidRPr="00B737D5" w:rsidRDefault="00F256BA"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236" w:type="dxa"/>
            <w:tcBorders>
              <w:bottom w:val="nil"/>
            </w:tcBorders>
          </w:tcPr>
          <w:p w14:paraId="51160A01" w14:textId="77777777" w:rsidR="00F256BA" w:rsidRPr="00B737D5" w:rsidRDefault="00F256BA" w:rsidP="00F256BA">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558A983C" w14:textId="7686AE99" w:rsidR="00F256BA" w:rsidRPr="00B737D5" w:rsidRDefault="004F5120" w:rsidP="00F256BA">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rPr>
              <w:t>อัตราที่ตกลงร่วมกันในสัญญา</w:t>
            </w:r>
          </w:p>
        </w:tc>
      </w:tr>
    </w:tbl>
    <w:p w14:paraId="259E69DE" w14:textId="7F45C389" w:rsidR="00B72553" w:rsidRPr="00B737D5" w:rsidRDefault="00B7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FD398E1" w14:textId="40A3DB40" w:rsidR="00AA3715" w:rsidRPr="00B737D5" w:rsidRDefault="00AA3715" w:rsidP="00AA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รายการบัญชีกับบุคคลและบริษัทที่เกี่ยวข้องกันที่มีสาระสำคัญ สำหรับงวด</w:t>
      </w:r>
      <w:r w:rsidR="009625FE" w:rsidRPr="00B737D5">
        <w:rPr>
          <w:rFonts w:ascii="Browallia New" w:hAnsi="Browallia New" w:cs="Browallia New" w:hint="cs"/>
          <w:sz w:val="28"/>
          <w:szCs w:val="28"/>
          <w:cs/>
        </w:rPr>
        <w:t>สามเดือน</w:t>
      </w:r>
      <w:r w:rsidRPr="00B737D5">
        <w:rPr>
          <w:rFonts w:ascii="Browallia New" w:hAnsi="Browallia New" w:cs="Browallia New"/>
          <w:sz w:val="28"/>
          <w:szCs w:val="28"/>
          <w:cs/>
        </w:rPr>
        <w:t>สิ้นสุดวันที่</w:t>
      </w:r>
      <w:r w:rsidR="00BA4D01" w:rsidRPr="00B737D5">
        <w:rPr>
          <w:rFonts w:ascii="Browallia New" w:hAnsi="Browallia New" w:cs="Browallia New" w:hint="cs"/>
          <w:sz w:val="28"/>
          <w:szCs w:val="28"/>
          <w:cs/>
        </w:rPr>
        <w:t xml:space="preserve"> </w:t>
      </w:r>
      <w:r w:rsidR="00BA4D01" w:rsidRPr="00B737D5">
        <w:rPr>
          <w:rFonts w:ascii="Browallia New" w:hAnsi="Browallia New" w:cs="Browallia New"/>
          <w:sz w:val="28"/>
          <w:szCs w:val="28"/>
        </w:rPr>
        <w:t>31</w:t>
      </w:r>
      <w:r w:rsidR="00BA4D01" w:rsidRPr="00B737D5">
        <w:rPr>
          <w:rFonts w:ascii="Browallia New" w:hAnsi="Browallia New" w:cs="Browallia New" w:hint="cs"/>
          <w:sz w:val="28"/>
          <w:szCs w:val="28"/>
          <w:cs/>
        </w:rPr>
        <w:t xml:space="preserve"> มีนาคม </w:t>
      </w:r>
      <w:r w:rsidR="00BA4D01" w:rsidRPr="00B737D5">
        <w:rPr>
          <w:rFonts w:ascii="Browallia New" w:hAnsi="Browallia New" w:cs="Browallia New"/>
          <w:sz w:val="28"/>
          <w:szCs w:val="28"/>
        </w:rPr>
        <w:t>2565</w:t>
      </w:r>
      <w:r w:rsidR="005324AC" w:rsidRPr="00B737D5">
        <w:rPr>
          <w:rFonts w:ascii="Browallia New" w:hAnsi="Browallia New" w:cs="Browallia New" w:hint="cs"/>
          <w:sz w:val="28"/>
          <w:szCs w:val="28"/>
          <w:cs/>
        </w:rPr>
        <w:t xml:space="preserve"> และ</w:t>
      </w:r>
      <w:r w:rsidRPr="00B737D5">
        <w:rPr>
          <w:rFonts w:ascii="Browallia New" w:hAnsi="Browallia New" w:cs="Browallia New"/>
          <w:sz w:val="28"/>
          <w:szCs w:val="28"/>
          <w:cs/>
        </w:rPr>
        <w:t xml:space="preserve"> </w:t>
      </w:r>
      <w:r w:rsidRPr="00B737D5">
        <w:rPr>
          <w:rFonts w:ascii="Browallia New" w:hAnsi="Browallia New" w:cs="Browallia New"/>
          <w:sz w:val="28"/>
          <w:szCs w:val="28"/>
        </w:rPr>
        <w:t>256</w:t>
      </w:r>
      <w:r w:rsidR="00BA4D01" w:rsidRPr="00B737D5">
        <w:rPr>
          <w:rFonts w:ascii="Browallia New" w:hAnsi="Browallia New" w:cs="Browallia New"/>
          <w:sz w:val="28"/>
          <w:szCs w:val="28"/>
        </w:rPr>
        <w:t>4</w:t>
      </w:r>
      <w:r w:rsidRPr="00B737D5">
        <w:rPr>
          <w:rFonts w:ascii="Browallia New" w:hAnsi="Browallia New" w:cs="Browallia New"/>
          <w:sz w:val="28"/>
          <w:szCs w:val="28"/>
          <w:cs/>
        </w:rPr>
        <w:t xml:space="preserve"> มีดังนี้</w:t>
      </w:r>
    </w:p>
    <w:p w14:paraId="54DE29A3" w14:textId="5D2433D5" w:rsidR="00E20728" w:rsidRPr="00B737D5"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2"/>
          <w:szCs w:val="12"/>
        </w:rPr>
      </w:pP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E20728" w:rsidRPr="00B737D5" w14:paraId="7A297A14" w14:textId="77777777" w:rsidTr="001C3234">
        <w:trPr>
          <w:trHeight w:val="170"/>
          <w:tblHeader/>
        </w:trPr>
        <w:tc>
          <w:tcPr>
            <w:tcW w:w="4074" w:type="dxa"/>
            <w:tcBorders>
              <w:top w:val="nil"/>
              <w:left w:val="nil"/>
              <w:bottom w:val="nil"/>
              <w:right w:val="nil"/>
            </w:tcBorders>
            <w:shd w:val="clear" w:color="auto" w:fill="auto"/>
          </w:tcPr>
          <w:p w14:paraId="76FAB694" w14:textId="77777777" w:rsidR="00E20728" w:rsidRPr="00B737D5" w:rsidRDefault="00E20728" w:rsidP="001C3234">
            <w:pPr>
              <w:tabs>
                <w:tab w:val="clear" w:pos="3742"/>
              </w:tabs>
              <w:spacing w:line="240" w:lineRule="auto"/>
              <w:ind w:left="175" w:right="175" w:hanging="175"/>
              <w:jc w:val="center"/>
              <w:rPr>
                <w:rFonts w:ascii="Browallia New" w:hAnsi="Browallia New" w:cs="Browallia New"/>
                <w:sz w:val="28"/>
                <w:szCs w:val="28"/>
              </w:rPr>
            </w:pPr>
            <w:r w:rsidRPr="00B737D5">
              <w:rPr>
                <w:rFonts w:ascii="Browallia New" w:hAnsi="Browallia New" w:cs="Browallia New"/>
                <w:b/>
                <w:bCs/>
                <w:sz w:val="28"/>
                <w:szCs w:val="28"/>
              </w:rPr>
              <w:tab/>
            </w:r>
            <w:r w:rsidRPr="00B737D5">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0B3B39EA" w14:textId="77777777" w:rsidR="00E20728" w:rsidRPr="00B737D5" w:rsidRDefault="00E20728" w:rsidP="001C3234">
            <w:pPr>
              <w:tabs>
                <w:tab w:val="clear" w:pos="907"/>
                <w:tab w:val="clear" w:pos="4678"/>
                <w:tab w:val="left" w:pos="900"/>
              </w:tabs>
              <w:ind w:left="-18"/>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ล้านบาท)</w:t>
            </w:r>
          </w:p>
        </w:tc>
      </w:tr>
      <w:tr w:rsidR="00E20728" w:rsidRPr="00B737D5" w14:paraId="430B3475" w14:textId="77777777" w:rsidTr="001C3234">
        <w:trPr>
          <w:trHeight w:val="170"/>
          <w:tblHeader/>
        </w:trPr>
        <w:tc>
          <w:tcPr>
            <w:tcW w:w="4074" w:type="dxa"/>
            <w:tcBorders>
              <w:top w:val="nil"/>
              <w:left w:val="nil"/>
              <w:bottom w:val="nil"/>
              <w:right w:val="nil"/>
            </w:tcBorders>
            <w:shd w:val="clear" w:color="auto" w:fill="auto"/>
          </w:tcPr>
          <w:p w14:paraId="243D5AB0" w14:textId="77777777" w:rsidR="00E20728" w:rsidRPr="00B737D5"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60CCCA82" w14:textId="77777777" w:rsidR="00E20728" w:rsidRPr="00B737D5" w:rsidRDefault="00E20728" w:rsidP="001C3234">
            <w:pPr>
              <w:spacing w:line="240" w:lineRule="auto"/>
              <w:ind w:left="-108"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B81BC63" w14:textId="77777777" w:rsidR="00E20728" w:rsidRPr="00B737D5" w:rsidRDefault="00E20728" w:rsidP="001C3234">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2B24EFAB" w14:textId="77777777" w:rsidR="00E20728" w:rsidRPr="00B737D5" w:rsidRDefault="00E20728" w:rsidP="001C3234">
            <w:pPr>
              <w:spacing w:line="240" w:lineRule="auto"/>
              <w:ind w:left="-108"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AA3715" w:rsidRPr="00B737D5" w14:paraId="39CD7A1A" w14:textId="77777777" w:rsidTr="001C3234">
        <w:trPr>
          <w:trHeight w:val="348"/>
          <w:tblHeader/>
        </w:trPr>
        <w:tc>
          <w:tcPr>
            <w:tcW w:w="4074" w:type="dxa"/>
            <w:tcBorders>
              <w:top w:val="nil"/>
              <w:left w:val="nil"/>
              <w:bottom w:val="nil"/>
              <w:right w:val="nil"/>
            </w:tcBorders>
            <w:shd w:val="clear" w:color="auto" w:fill="auto"/>
          </w:tcPr>
          <w:p w14:paraId="1FE85555" w14:textId="77777777" w:rsidR="00AA3715" w:rsidRPr="00B737D5" w:rsidRDefault="00AA3715" w:rsidP="00AA3715">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2F1E55C7" w14:textId="601B3018" w:rsidR="00AA3715" w:rsidRPr="00B737D5" w:rsidRDefault="00AA3715" w:rsidP="00AA3715">
            <w:pPr>
              <w:spacing w:line="240" w:lineRule="auto"/>
              <w:ind w:right="-10"/>
              <w:jc w:val="center"/>
              <w:rPr>
                <w:rFonts w:ascii="Browallia New" w:hAnsi="Browallia New" w:cs="Browallia New"/>
                <w:sz w:val="28"/>
                <w:szCs w:val="28"/>
                <w:lang w:val="en-GB"/>
              </w:rPr>
            </w:pPr>
            <w:r w:rsidRPr="00B737D5">
              <w:rPr>
                <w:rFonts w:ascii="Browallia New" w:hAnsi="Browallia New" w:cs="Browallia New"/>
                <w:sz w:val="28"/>
                <w:szCs w:val="28"/>
                <w:cs/>
              </w:rPr>
              <w:t>สำหรับ</w:t>
            </w:r>
            <w:r w:rsidR="006E7124" w:rsidRPr="00B737D5">
              <w:rPr>
                <w:rFonts w:ascii="Browallia New" w:hAnsi="Browallia New" w:cs="Browallia New" w:hint="cs"/>
                <w:sz w:val="28"/>
                <w:szCs w:val="28"/>
                <w:cs/>
              </w:rPr>
              <w:t>งวด</w:t>
            </w:r>
            <w:r w:rsidRPr="00B737D5">
              <w:rPr>
                <w:rFonts w:ascii="Browallia New" w:hAnsi="Browallia New" w:cs="Browallia New"/>
                <w:sz w:val="28"/>
                <w:szCs w:val="28"/>
                <w:cs/>
              </w:rPr>
              <w:t xml:space="preserve">สามเดือนสิ้นสุดวันที่ </w:t>
            </w:r>
            <w:r w:rsidR="00BA4D01" w:rsidRPr="00B737D5">
              <w:rPr>
                <w:rFonts w:ascii="Browallia New" w:hAnsi="Browallia New" w:cs="Browallia New"/>
                <w:sz w:val="28"/>
                <w:szCs w:val="28"/>
              </w:rPr>
              <w:t>31</w:t>
            </w:r>
            <w:r w:rsidR="00BA4D01" w:rsidRPr="00B737D5">
              <w:rPr>
                <w:rFonts w:ascii="Browallia New" w:hAnsi="Browallia New" w:cs="Browallia New" w:hint="cs"/>
                <w:sz w:val="28"/>
                <w:szCs w:val="28"/>
                <w:cs/>
              </w:rPr>
              <w:t xml:space="preserve"> มีนาคม</w:t>
            </w:r>
          </w:p>
        </w:tc>
      </w:tr>
      <w:tr w:rsidR="00BA4D01" w:rsidRPr="00B737D5" w14:paraId="5B298D86" w14:textId="77777777" w:rsidTr="00A03BDA">
        <w:trPr>
          <w:trHeight w:val="348"/>
          <w:tblHeader/>
        </w:trPr>
        <w:tc>
          <w:tcPr>
            <w:tcW w:w="4074" w:type="dxa"/>
            <w:tcBorders>
              <w:top w:val="nil"/>
              <w:left w:val="nil"/>
              <w:bottom w:val="nil"/>
              <w:right w:val="nil"/>
            </w:tcBorders>
            <w:shd w:val="clear" w:color="auto" w:fill="auto"/>
          </w:tcPr>
          <w:p w14:paraId="1AD203E0" w14:textId="77777777" w:rsidR="00BA4D01" w:rsidRPr="00B737D5" w:rsidRDefault="00BA4D01" w:rsidP="00BA4D01">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05EB6658" w14:textId="3CF26E20" w:rsidR="00BA4D01" w:rsidRPr="00B737D5" w:rsidRDefault="00BA4D01" w:rsidP="00BA4D01">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5</w:t>
            </w:r>
          </w:p>
        </w:tc>
        <w:tc>
          <w:tcPr>
            <w:tcW w:w="240" w:type="dxa"/>
            <w:tcBorders>
              <w:top w:val="single" w:sz="4" w:space="0" w:color="auto"/>
              <w:left w:val="nil"/>
              <w:right w:val="nil"/>
            </w:tcBorders>
            <w:shd w:val="clear" w:color="auto" w:fill="auto"/>
          </w:tcPr>
          <w:p w14:paraId="32C1F9C3" w14:textId="77777777" w:rsidR="00BA4D01" w:rsidRPr="00B737D5" w:rsidRDefault="00BA4D01" w:rsidP="00BA4D01">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569785BB" w14:textId="77ECE661" w:rsidR="00BA4D01" w:rsidRPr="00B737D5" w:rsidRDefault="00BA4D01" w:rsidP="00BA4D01">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4</w:t>
            </w:r>
          </w:p>
        </w:tc>
        <w:tc>
          <w:tcPr>
            <w:tcW w:w="240" w:type="dxa"/>
            <w:tcBorders>
              <w:top w:val="single" w:sz="4" w:space="0" w:color="auto"/>
              <w:left w:val="nil"/>
              <w:right w:val="nil"/>
            </w:tcBorders>
            <w:shd w:val="clear" w:color="auto" w:fill="auto"/>
          </w:tcPr>
          <w:p w14:paraId="0DF23340" w14:textId="77777777" w:rsidR="00BA4D01" w:rsidRPr="00B737D5" w:rsidRDefault="00BA4D01" w:rsidP="00BA4D01">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1FA4C956" w14:textId="5925C70D" w:rsidR="00BA4D01" w:rsidRPr="00B737D5" w:rsidRDefault="00BA4D01" w:rsidP="00BA4D01">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5</w:t>
            </w:r>
          </w:p>
        </w:tc>
        <w:tc>
          <w:tcPr>
            <w:tcW w:w="243" w:type="dxa"/>
            <w:tcBorders>
              <w:top w:val="single" w:sz="4" w:space="0" w:color="auto"/>
              <w:left w:val="nil"/>
              <w:right w:val="nil"/>
            </w:tcBorders>
            <w:shd w:val="clear" w:color="auto" w:fill="auto"/>
          </w:tcPr>
          <w:p w14:paraId="0FCCACBB" w14:textId="77777777" w:rsidR="00BA4D01" w:rsidRPr="00B737D5" w:rsidRDefault="00BA4D01" w:rsidP="00BA4D01">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3A0B3629" w14:textId="7D140458" w:rsidR="00BA4D01" w:rsidRPr="00B737D5" w:rsidRDefault="00BA4D01" w:rsidP="00BA4D01">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4</w:t>
            </w:r>
          </w:p>
        </w:tc>
      </w:tr>
      <w:tr w:rsidR="00617188" w:rsidRPr="00B737D5" w14:paraId="39C896AE" w14:textId="77777777" w:rsidTr="006A7088">
        <w:trPr>
          <w:trHeight w:val="141"/>
          <w:tblHeader/>
        </w:trPr>
        <w:tc>
          <w:tcPr>
            <w:tcW w:w="4074" w:type="dxa"/>
            <w:tcBorders>
              <w:top w:val="nil"/>
              <w:left w:val="nil"/>
              <w:bottom w:val="nil"/>
              <w:right w:val="nil"/>
            </w:tcBorders>
            <w:shd w:val="clear" w:color="auto" w:fill="auto"/>
          </w:tcPr>
          <w:p w14:paraId="371C785F" w14:textId="77777777" w:rsidR="00617188" w:rsidRPr="00B737D5" w:rsidRDefault="00617188" w:rsidP="00BA4D01">
            <w:pPr>
              <w:tabs>
                <w:tab w:val="clear" w:pos="3742"/>
              </w:tabs>
              <w:spacing w:line="240" w:lineRule="auto"/>
              <w:ind w:left="175" w:right="175" w:hanging="175"/>
              <w:jc w:val="center"/>
              <w:rPr>
                <w:rFonts w:ascii="Browallia New" w:hAnsi="Browallia New" w:cs="Browallia New"/>
                <w:sz w:val="16"/>
                <w:szCs w:val="16"/>
              </w:rPr>
            </w:pPr>
          </w:p>
        </w:tc>
        <w:tc>
          <w:tcPr>
            <w:tcW w:w="1028" w:type="dxa"/>
            <w:tcBorders>
              <w:top w:val="single" w:sz="4" w:space="0" w:color="auto"/>
              <w:left w:val="nil"/>
              <w:right w:val="nil"/>
            </w:tcBorders>
            <w:shd w:val="clear" w:color="auto" w:fill="auto"/>
          </w:tcPr>
          <w:p w14:paraId="5A429CAB"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240" w:type="dxa"/>
            <w:tcBorders>
              <w:left w:val="nil"/>
              <w:right w:val="nil"/>
            </w:tcBorders>
            <w:shd w:val="clear" w:color="auto" w:fill="auto"/>
          </w:tcPr>
          <w:p w14:paraId="488122E3"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1036" w:type="dxa"/>
            <w:tcBorders>
              <w:top w:val="single" w:sz="4" w:space="0" w:color="auto"/>
              <w:left w:val="nil"/>
              <w:right w:val="nil"/>
            </w:tcBorders>
            <w:shd w:val="clear" w:color="auto" w:fill="auto"/>
          </w:tcPr>
          <w:p w14:paraId="1D244558"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240" w:type="dxa"/>
            <w:tcBorders>
              <w:left w:val="nil"/>
              <w:right w:val="nil"/>
            </w:tcBorders>
            <w:shd w:val="clear" w:color="auto" w:fill="auto"/>
          </w:tcPr>
          <w:p w14:paraId="13850382"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1035" w:type="dxa"/>
            <w:tcBorders>
              <w:top w:val="single" w:sz="4" w:space="0" w:color="auto"/>
              <w:left w:val="nil"/>
              <w:right w:val="nil"/>
            </w:tcBorders>
            <w:shd w:val="clear" w:color="auto" w:fill="auto"/>
          </w:tcPr>
          <w:p w14:paraId="70E45117"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243" w:type="dxa"/>
            <w:tcBorders>
              <w:left w:val="nil"/>
              <w:right w:val="nil"/>
            </w:tcBorders>
            <w:shd w:val="clear" w:color="auto" w:fill="auto"/>
          </w:tcPr>
          <w:p w14:paraId="0207C869"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1033" w:type="dxa"/>
            <w:tcBorders>
              <w:top w:val="single" w:sz="4" w:space="0" w:color="auto"/>
              <w:left w:val="nil"/>
              <w:right w:val="nil"/>
            </w:tcBorders>
            <w:shd w:val="clear" w:color="auto" w:fill="auto"/>
          </w:tcPr>
          <w:p w14:paraId="7FA00ABB" w14:textId="77777777" w:rsidR="00617188" w:rsidRPr="00B737D5" w:rsidRDefault="00617188" w:rsidP="00BA4D01">
            <w:pPr>
              <w:spacing w:line="240" w:lineRule="auto"/>
              <w:ind w:right="-10"/>
              <w:jc w:val="center"/>
              <w:rPr>
                <w:rFonts w:ascii="Browallia New" w:hAnsi="Browallia New" w:cs="Browallia New"/>
                <w:sz w:val="16"/>
                <w:szCs w:val="16"/>
              </w:rPr>
            </w:pPr>
          </w:p>
        </w:tc>
      </w:tr>
      <w:tr w:rsidR="00E20728" w:rsidRPr="00B737D5" w14:paraId="54818970" w14:textId="77777777" w:rsidTr="00F53E38">
        <w:trPr>
          <w:trHeight w:val="233"/>
        </w:trPr>
        <w:tc>
          <w:tcPr>
            <w:tcW w:w="4074" w:type="dxa"/>
            <w:tcBorders>
              <w:top w:val="nil"/>
              <w:left w:val="nil"/>
              <w:bottom w:val="nil"/>
              <w:right w:val="nil"/>
            </w:tcBorders>
          </w:tcPr>
          <w:p w14:paraId="1145B9FC" w14:textId="77777777" w:rsidR="00E20728" w:rsidRPr="00B737D5" w:rsidRDefault="00E20728" w:rsidP="001C3234">
            <w:pPr>
              <w:tabs>
                <w:tab w:val="clear" w:pos="3742"/>
              </w:tabs>
              <w:spacing w:line="240" w:lineRule="auto"/>
              <w:ind w:left="175" w:right="175" w:hanging="175"/>
              <w:rPr>
                <w:rFonts w:ascii="Browallia New" w:hAnsi="Browallia New" w:cs="Browallia New"/>
                <w:b/>
                <w:bCs/>
                <w:sz w:val="28"/>
                <w:szCs w:val="28"/>
                <w:cs/>
              </w:rPr>
            </w:pPr>
            <w:r w:rsidRPr="00B737D5">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3AFCAF65" w14:textId="77777777" w:rsidR="00E20728" w:rsidRPr="00B737D5"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AE18E09"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1036" w:type="dxa"/>
            <w:tcBorders>
              <w:top w:val="nil"/>
              <w:left w:val="nil"/>
              <w:bottom w:val="nil"/>
              <w:right w:val="nil"/>
            </w:tcBorders>
          </w:tcPr>
          <w:p w14:paraId="0A12A8AB"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8DD60D8"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2FD90534"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3A9615A"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04087BC9" w14:textId="77777777" w:rsidR="00E20728" w:rsidRPr="00B737D5"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060D4D" w:rsidRPr="00B737D5" w14:paraId="143C0BFA" w14:textId="77777777" w:rsidTr="00520830">
        <w:trPr>
          <w:trHeight w:val="87"/>
        </w:trPr>
        <w:tc>
          <w:tcPr>
            <w:tcW w:w="4074" w:type="dxa"/>
            <w:tcBorders>
              <w:top w:val="nil"/>
              <w:left w:val="nil"/>
              <w:bottom w:val="nil"/>
              <w:right w:val="nil"/>
            </w:tcBorders>
          </w:tcPr>
          <w:p w14:paraId="0882691B" w14:textId="6F2D4B59" w:rsidR="00060D4D" w:rsidRPr="00B737D5" w:rsidRDefault="00060D4D" w:rsidP="00060D4D">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รายได้จากการขายสินค้า</w:t>
            </w:r>
          </w:p>
        </w:tc>
        <w:tc>
          <w:tcPr>
            <w:tcW w:w="1028" w:type="dxa"/>
            <w:tcBorders>
              <w:top w:val="nil"/>
              <w:left w:val="nil"/>
              <w:bottom w:val="nil"/>
              <w:right w:val="nil"/>
            </w:tcBorders>
            <w:vAlign w:val="bottom"/>
          </w:tcPr>
          <w:p w14:paraId="0E06D501" w14:textId="2192C95F" w:rsidR="00060D4D" w:rsidRPr="00B737D5" w:rsidRDefault="00060D4D" w:rsidP="00060D4D">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w:t>
            </w:r>
          </w:p>
        </w:tc>
        <w:tc>
          <w:tcPr>
            <w:tcW w:w="240" w:type="dxa"/>
            <w:tcBorders>
              <w:top w:val="nil"/>
              <w:left w:val="nil"/>
              <w:bottom w:val="nil"/>
              <w:right w:val="nil"/>
            </w:tcBorders>
          </w:tcPr>
          <w:p w14:paraId="37263093" w14:textId="77777777" w:rsidR="00060D4D" w:rsidRPr="00B737D5" w:rsidRDefault="00060D4D" w:rsidP="00060D4D">
            <w:pPr>
              <w:spacing w:line="240" w:lineRule="auto"/>
              <w:ind w:left="252"/>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F224D7F" w14:textId="0B20933C" w:rsidR="00060D4D" w:rsidRPr="00B737D5" w:rsidRDefault="00060D4D" w:rsidP="0006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w:t>
            </w:r>
          </w:p>
        </w:tc>
        <w:tc>
          <w:tcPr>
            <w:tcW w:w="240" w:type="dxa"/>
            <w:tcBorders>
              <w:top w:val="nil"/>
              <w:left w:val="nil"/>
              <w:bottom w:val="nil"/>
              <w:right w:val="nil"/>
            </w:tcBorders>
          </w:tcPr>
          <w:p w14:paraId="7203CFA9" w14:textId="77777777" w:rsidR="00060D4D" w:rsidRPr="00B737D5" w:rsidRDefault="00060D4D" w:rsidP="00060D4D">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shd w:val="clear" w:color="auto" w:fill="FFFFFF" w:themeFill="background1"/>
            <w:vAlign w:val="bottom"/>
          </w:tcPr>
          <w:p w14:paraId="17426E06" w14:textId="12B1D29A" w:rsidR="00060D4D" w:rsidRPr="00B737D5" w:rsidRDefault="00A53C7D" w:rsidP="00060D4D">
            <w:pPr>
              <w:spacing w:line="240" w:lineRule="auto"/>
              <w:ind w:right="-11"/>
              <w:jc w:val="right"/>
              <w:rPr>
                <w:rFonts w:ascii="Browallia New" w:hAnsi="Browallia New" w:cs="Browallia New"/>
                <w:sz w:val="28"/>
                <w:szCs w:val="28"/>
                <w:lang w:val="en-GB"/>
              </w:rPr>
            </w:pPr>
            <w:r w:rsidRPr="00B737D5">
              <w:rPr>
                <w:rFonts w:ascii="Browallia New" w:hAnsi="Browallia New" w:cs="Browallia New" w:hint="cs"/>
                <w:sz w:val="28"/>
                <w:szCs w:val="28"/>
                <w:cs/>
                <w:lang w:val="en-GB"/>
              </w:rPr>
              <w:t>0.89</w:t>
            </w:r>
          </w:p>
        </w:tc>
        <w:tc>
          <w:tcPr>
            <w:tcW w:w="243" w:type="dxa"/>
            <w:tcBorders>
              <w:top w:val="nil"/>
              <w:left w:val="nil"/>
              <w:bottom w:val="nil"/>
              <w:right w:val="nil"/>
            </w:tcBorders>
          </w:tcPr>
          <w:p w14:paraId="6A8397BF" w14:textId="77777777" w:rsidR="00060D4D" w:rsidRPr="00B737D5" w:rsidRDefault="00060D4D" w:rsidP="00060D4D">
            <w:pPr>
              <w:spacing w:line="240" w:lineRule="auto"/>
              <w:ind w:left="252"/>
              <w:jc w:val="right"/>
              <w:rPr>
                <w:rFonts w:ascii="Browallia New" w:hAnsi="Browallia New" w:cs="Browallia New"/>
                <w:sz w:val="28"/>
                <w:szCs w:val="28"/>
              </w:rPr>
            </w:pPr>
          </w:p>
        </w:tc>
        <w:tc>
          <w:tcPr>
            <w:tcW w:w="1033" w:type="dxa"/>
            <w:tcBorders>
              <w:top w:val="nil"/>
              <w:left w:val="nil"/>
              <w:bottom w:val="nil"/>
              <w:right w:val="nil"/>
            </w:tcBorders>
            <w:vAlign w:val="bottom"/>
          </w:tcPr>
          <w:p w14:paraId="556163BC" w14:textId="731FA9AD" w:rsidR="00060D4D" w:rsidRPr="00B737D5" w:rsidRDefault="00060D4D" w:rsidP="00060D4D">
            <w:pPr>
              <w:spacing w:line="240" w:lineRule="auto"/>
              <w:ind w:right="-11"/>
              <w:jc w:val="right"/>
              <w:rPr>
                <w:rFonts w:ascii="Browallia New" w:hAnsi="Browallia New" w:cs="Browallia New"/>
                <w:sz w:val="28"/>
                <w:szCs w:val="28"/>
              </w:rPr>
            </w:pPr>
            <w:r w:rsidRPr="00B737D5">
              <w:rPr>
                <w:rFonts w:ascii="Browallia New" w:hAnsi="Browallia New" w:cs="Browallia New"/>
                <w:sz w:val="28"/>
                <w:szCs w:val="28"/>
                <w:lang w:val="en-GB"/>
              </w:rPr>
              <w:t>1.72</w:t>
            </w:r>
          </w:p>
        </w:tc>
      </w:tr>
      <w:tr w:rsidR="00060D4D" w:rsidRPr="00B737D5" w14:paraId="761A9422" w14:textId="77777777" w:rsidTr="00520830">
        <w:trPr>
          <w:trHeight w:val="321"/>
        </w:trPr>
        <w:tc>
          <w:tcPr>
            <w:tcW w:w="4074" w:type="dxa"/>
            <w:tcBorders>
              <w:top w:val="nil"/>
              <w:left w:val="nil"/>
              <w:bottom w:val="nil"/>
              <w:right w:val="nil"/>
            </w:tcBorders>
          </w:tcPr>
          <w:p w14:paraId="5EA41FC7" w14:textId="0A85700B" w:rsidR="00060D4D" w:rsidRPr="00B737D5" w:rsidRDefault="00060D4D" w:rsidP="00060D4D">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รายได้จากการให้เช่า</w:t>
            </w:r>
          </w:p>
        </w:tc>
        <w:tc>
          <w:tcPr>
            <w:tcW w:w="1028" w:type="dxa"/>
            <w:tcBorders>
              <w:top w:val="nil"/>
              <w:left w:val="nil"/>
              <w:bottom w:val="nil"/>
              <w:right w:val="nil"/>
            </w:tcBorders>
            <w:vAlign w:val="bottom"/>
          </w:tcPr>
          <w:p w14:paraId="59640AB4" w14:textId="1743FB22" w:rsidR="00060D4D" w:rsidRPr="00B737D5" w:rsidRDefault="00060D4D" w:rsidP="00060D4D">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w:t>
            </w:r>
          </w:p>
        </w:tc>
        <w:tc>
          <w:tcPr>
            <w:tcW w:w="240" w:type="dxa"/>
            <w:tcBorders>
              <w:top w:val="nil"/>
              <w:left w:val="nil"/>
              <w:bottom w:val="nil"/>
              <w:right w:val="nil"/>
            </w:tcBorders>
          </w:tcPr>
          <w:p w14:paraId="6DFB8D6E"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666DA055" w14:textId="140B0B73" w:rsidR="00060D4D" w:rsidRPr="00B737D5" w:rsidRDefault="00060D4D" w:rsidP="0006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w:t>
            </w:r>
          </w:p>
        </w:tc>
        <w:tc>
          <w:tcPr>
            <w:tcW w:w="240" w:type="dxa"/>
            <w:tcBorders>
              <w:top w:val="nil"/>
              <w:left w:val="nil"/>
              <w:bottom w:val="nil"/>
              <w:right w:val="nil"/>
            </w:tcBorders>
          </w:tcPr>
          <w:p w14:paraId="16ACC1F6"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shd w:val="clear" w:color="auto" w:fill="FFFFFF" w:themeFill="background1"/>
            <w:vAlign w:val="bottom"/>
          </w:tcPr>
          <w:p w14:paraId="7C99AF1D" w14:textId="4AE92A5F" w:rsidR="00060D4D" w:rsidRPr="00B737D5" w:rsidRDefault="00A53C7D" w:rsidP="00060D4D">
            <w:pPr>
              <w:spacing w:line="240" w:lineRule="auto"/>
              <w:ind w:right="-11"/>
              <w:jc w:val="right"/>
              <w:rPr>
                <w:rFonts w:ascii="Browallia New" w:hAnsi="Browallia New" w:cs="Browallia New"/>
                <w:sz w:val="28"/>
                <w:szCs w:val="28"/>
                <w:lang w:val="en-GB"/>
              </w:rPr>
            </w:pPr>
            <w:r w:rsidRPr="00B737D5">
              <w:rPr>
                <w:rFonts w:ascii="Browallia New" w:hAnsi="Browallia New" w:cs="Browallia New" w:hint="cs"/>
                <w:sz w:val="28"/>
                <w:szCs w:val="28"/>
                <w:cs/>
                <w:lang w:val="en-GB"/>
              </w:rPr>
              <w:t>0.99</w:t>
            </w:r>
          </w:p>
        </w:tc>
        <w:tc>
          <w:tcPr>
            <w:tcW w:w="243" w:type="dxa"/>
            <w:tcBorders>
              <w:top w:val="nil"/>
              <w:left w:val="nil"/>
              <w:bottom w:val="nil"/>
              <w:right w:val="nil"/>
            </w:tcBorders>
          </w:tcPr>
          <w:p w14:paraId="2EDFE6F2"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EAB8BAF" w14:textId="7A7517BC" w:rsidR="00060D4D" w:rsidRPr="00B737D5" w:rsidRDefault="00060D4D" w:rsidP="00060D4D">
            <w:pPr>
              <w:spacing w:line="240" w:lineRule="auto"/>
              <w:ind w:right="-11"/>
              <w:jc w:val="right"/>
              <w:rPr>
                <w:rFonts w:ascii="Browallia New" w:hAnsi="Browallia New" w:cs="Browallia New"/>
                <w:sz w:val="28"/>
                <w:szCs w:val="28"/>
              </w:rPr>
            </w:pPr>
            <w:r w:rsidRPr="00B737D5">
              <w:rPr>
                <w:rFonts w:ascii="Browallia New" w:hAnsi="Browallia New" w:cs="Browallia New"/>
                <w:sz w:val="28"/>
                <w:szCs w:val="28"/>
                <w:lang w:val="en-GB"/>
              </w:rPr>
              <w:t>0.99</w:t>
            </w:r>
          </w:p>
        </w:tc>
      </w:tr>
      <w:tr w:rsidR="00060D4D" w:rsidRPr="00B737D5" w14:paraId="6AA9926B" w14:textId="77777777" w:rsidTr="00520830">
        <w:trPr>
          <w:trHeight w:val="321"/>
        </w:trPr>
        <w:tc>
          <w:tcPr>
            <w:tcW w:w="4074" w:type="dxa"/>
            <w:tcBorders>
              <w:top w:val="nil"/>
              <w:left w:val="nil"/>
              <w:bottom w:val="nil"/>
              <w:right w:val="nil"/>
            </w:tcBorders>
          </w:tcPr>
          <w:p w14:paraId="40E304C7" w14:textId="6695DD69" w:rsidR="00060D4D" w:rsidRPr="00B737D5" w:rsidRDefault="00060D4D" w:rsidP="00060D4D">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w:t>
            </w:r>
            <w:r w:rsidRPr="00B737D5">
              <w:rPr>
                <w:rFonts w:ascii="Browallia New" w:hAnsi="Browallia New" w:cs="Browallia New" w:hint="cs"/>
                <w:sz w:val="28"/>
                <w:szCs w:val="28"/>
                <w:cs/>
              </w:rPr>
              <w:t>ค่าบริการ</w:t>
            </w:r>
          </w:p>
        </w:tc>
        <w:tc>
          <w:tcPr>
            <w:tcW w:w="1028" w:type="dxa"/>
            <w:tcBorders>
              <w:top w:val="nil"/>
              <w:left w:val="nil"/>
              <w:bottom w:val="nil"/>
              <w:right w:val="nil"/>
            </w:tcBorders>
            <w:vAlign w:val="bottom"/>
          </w:tcPr>
          <w:p w14:paraId="603B13D8" w14:textId="260614FB" w:rsidR="00060D4D" w:rsidRPr="00B737D5" w:rsidDel="00EE5C2C" w:rsidRDefault="00060D4D" w:rsidP="00060D4D">
            <w:pPr>
              <w:spacing w:line="240" w:lineRule="auto"/>
              <w:ind w:right="-10"/>
              <w:jc w:val="right"/>
              <w:rPr>
                <w:rFonts w:ascii="Browallia New" w:hAnsi="Browallia New" w:cs="Browallia New"/>
                <w:sz w:val="28"/>
                <w:szCs w:val="28"/>
                <w:cs/>
                <w:lang w:val="en-GB"/>
              </w:rPr>
            </w:pP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w:t>
            </w:r>
          </w:p>
        </w:tc>
        <w:tc>
          <w:tcPr>
            <w:tcW w:w="240" w:type="dxa"/>
            <w:tcBorders>
              <w:top w:val="nil"/>
              <w:left w:val="nil"/>
              <w:bottom w:val="nil"/>
              <w:right w:val="nil"/>
            </w:tcBorders>
          </w:tcPr>
          <w:p w14:paraId="55751F3B"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093C0B81" w14:textId="1D472A1E" w:rsidR="00060D4D" w:rsidRPr="00B737D5" w:rsidRDefault="00060D4D" w:rsidP="0006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w:t>
            </w:r>
          </w:p>
        </w:tc>
        <w:tc>
          <w:tcPr>
            <w:tcW w:w="240" w:type="dxa"/>
            <w:tcBorders>
              <w:top w:val="nil"/>
              <w:left w:val="nil"/>
              <w:bottom w:val="nil"/>
              <w:right w:val="nil"/>
            </w:tcBorders>
          </w:tcPr>
          <w:p w14:paraId="5F920B02"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shd w:val="clear" w:color="auto" w:fill="FFFFFF" w:themeFill="background1"/>
          </w:tcPr>
          <w:p w14:paraId="00BD3FF2" w14:textId="6E0B62D7" w:rsidR="00060D4D" w:rsidRPr="00B737D5" w:rsidDel="00EE5C2C" w:rsidRDefault="00A53C7D" w:rsidP="00060D4D">
            <w:pPr>
              <w:spacing w:line="240" w:lineRule="auto"/>
              <w:ind w:right="-11"/>
              <w:jc w:val="right"/>
              <w:rPr>
                <w:rFonts w:ascii="Browallia New" w:hAnsi="Browallia New" w:cs="Browallia New"/>
                <w:sz w:val="28"/>
                <w:szCs w:val="28"/>
                <w:cs/>
                <w:lang w:val="en-GB"/>
              </w:rPr>
            </w:pPr>
            <w:r w:rsidRPr="00B737D5">
              <w:rPr>
                <w:rFonts w:ascii="Browallia New" w:hAnsi="Browallia New" w:cs="Browallia New" w:hint="cs"/>
                <w:sz w:val="28"/>
                <w:szCs w:val="28"/>
                <w:cs/>
                <w:lang w:val="en-GB"/>
              </w:rPr>
              <w:t>0.50</w:t>
            </w:r>
          </w:p>
        </w:tc>
        <w:tc>
          <w:tcPr>
            <w:tcW w:w="243" w:type="dxa"/>
            <w:tcBorders>
              <w:top w:val="nil"/>
              <w:left w:val="nil"/>
              <w:bottom w:val="nil"/>
              <w:right w:val="nil"/>
            </w:tcBorders>
          </w:tcPr>
          <w:p w14:paraId="774ACFD2"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0C13B23D" w14:textId="464B969F" w:rsidR="00060D4D" w:rsidRPr="00B737D5" w:rsidDel="00EE5C2C" w:rsidRDefault="00060D4D" w:rsidP="00060D4D">
            <w:pPr>
              <w:spacing w:line="240" w:lineRule="auto"/>
              <w:ind w:right="-11"/>
              <w:jc w:val="right"/>
              <w:rPr>
                <w:rFonts w:ascii="Browallia New" w:hAnsi="Browallia New" w:cs="Browallia New"/>
                <w:sz w:val="28"/>
                <w:szCs w:val="28"/>
                <w:lang w:val="en-GB"/>
              </w:rPr>
            </w:pPr>
            <w:r w:rsidRPr="00B737D5">
              <w:rPr>
                <w:rFonts w:ascii="Browallia New" w:hAnsi="Browallia New" w:cs="Browallia New"/>
                <w:sz w:val="28"/>
                <w:szCs w:val="28"/>
                <w:lang w:val="en-GB"/>
              </w:rPr>
              <w:t>0.73</w:t>
            </w:r>
          </w:p>
        </w:tc>
      </w:tr>
      <w:tr w:rsidR="00060D4D" w:rsidRPr="00B737D5" w14:paraId="52FB6E64" w14:textId="77777777" w:rsidTr="00520830">
        <w:trPr>
          <w:trHeight w:val="321"/>
        </w:trPr>
        <w:tc>
          <w:tcPr>
            <w:tcW w:w="4074" w:type="dxa"/>
            <w:tcBorders>
              <w:top w:val="nil"/>
              <w:left w:val="nil"/>
              <w:bottom w:val="nil"/>
              <w:right w:val="nil"/>
            </w:tcBorders>
          </w:tcPr>
          <w:p w14:paraId="74B1DB34" w14:textId="4B0F5B76" w:rsidR="00060D4D" w:rsidRPr="00B737D5" w:rsidRDefault="00060D4D" w:rsidP="00060D4D">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lastRenderedPageBreak/>
              <w:t>ดอกเบี้ยรับ</w:t>
            </w:r>
          </w:p>
        </w:tc>
        <w:tc>
          <w:tcPr>
            <w:tcW w:w="1028" w:type="dxa"/>
            <w:tcBorders>
              <w:top w:val="nil"/>
              <w:left w:val="nil"/>
              <w:bottom w:val="nil"/>
              <w:right w:val="nil"/>
            </w:tcBorders>
            <w:vAlign w:val="bottom"/>
          </w:tcPr>
          <w:p w14:paraId="663347A9" w14:textId="525F9B8D" w:rsidR="00060D4D" w:rsidRPr="00B737D5" w:rsidRDefault="00060D4D" w:rsidP="00060D4D">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w:t>
            </w:r>
          </w:p>
        </w:tc>
        <w:tc>
          <w:tcPr>
            <w:tcW w:w="240" w:type="dxa"/>
            <w:tcBorders>
              <w:top w:val="nil"/>
              <w:left w:val="nil"/>
              <w:bottom w:val="nil"/>
              <w:right w:val="nil"/>
            </w:tcBorders>
          </w:tcPr>
          <w:p w14:paraId="5850FC47"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5EB207C" w14:textId="679C2945" w:rsidR="00060D4D" w:rsidRPr="00B737D5" w:rsidRDefault="00060D4D" w:rsidP="0006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w:t>
            </w:r>
          </w:p>
        </w:tc>
        <w:tc>
          <w:tcPr>
            <w:tcW w:w="240" w:type="dxa"/>
            <w:tcBorders>
              <w:top w:val="nil"/>
              <w:left w:val="nil"/>
              <w:bottom w:val="nil"/>
              <w:right w:val="nil"/>
            </w:tcBorders>
          </w:tcPr>
          <w:p w14:paraId="184A1615"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shd w:val="clear" w:color="auto" w:fill="FFFFFF" w:themeFill="background1"/>
          </w:tcPr>
          <w:p w14:paraId="6D3DDFB8" w14:textId="717462A1" w:rsidR="00060D4D" w:rsidRPr="00B737D5" w:rsidRDefault="007D1A6A" w:rsidP="00901CFE">
            <w:pPr>
              <w:tabs>
                <w:tab w:val="clear" w:pos="454"/>
                <w:tab w:val="clear" w:pos="680"/>
                <w:tab w:val="left" w:pos="132"/>
              </w:tabs>
              <w:spacing w:line="240" w:lineRule="auto"/>
              <w:ind w:right="-10"/>
              <w:jc w:val="right"/>
              <w:rPr>
                <w:rFonts w:ascii="Browallia New" w:hAnsi="Browallia New" w:cs="Browallia New"/>
                <w:sz w:val="28"/>
                <w:szCs w:val="28"/>
                <w:lang w:val="en-GB"/>
              </w:rPr>
            </w:pPr>
            <w:r w:rsidRPr="00B737D5">
              <w:rPr>
                <w:rFonts w:ascii="Browallia New" w:hAnsi="Browallia New" w:cs="Browallia New" w:hint="cs"/>
                <w:sz w:val="28"/>
                <w:szCs w:val="28"/>
                <w:cs/>
                <w:lang w:val="en-GB"/>
              </w:rPr>
              <w:t>27.63</w:t>
            </w:r>
          </w:p>
        </w:tc>
        <w:tc>
          <w:tcPr>
            <w:tcW w:w="243" w:type="dxa"/>
            <w:tcBorders>
              <w:top w:val="nil"/>
              <w:left w:val="nil"/>
              <w:bottom w:val="nil"/>
              <w:right w:val="nil"/>
            </w:tcBorders>
          </w:tcPr>
          <w:p w14:paraId="79BC899B"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50F7F193" w14:textId="4DDF5BAC" w:rsidR="00060D4D" w:rsidRPr="00B737D5" w:rsidRDefault="00060D4D" w:rsidP="00060D4D">
            <w:pPr>
              <w:spacing w:line="240" w:lineRule="auto"/>
              <w:ind w:right="-11"/>
              <w:jc w:val="right"/>
              <w:rPr>
                <w:rFonts w:ascii="Browallia New" w:hAnsi="Browallia New" w:cs="Browallia New"/>
                <w:sz w:val="28"/>
                <w:szCs w:val="28"/>
                <w:lang w:val="en-GB"/>
              </w:rPr>
            </w:pPr>
            <w:r w:rsidRPr="00B737D5">
              <w:rPr>
                <w:rFonts w:ascii="Browallia New" w:hAnsi="Browallia New" w:cs="Browallia New"/>
                <w:sz w:val="28"/>
                <w:szCs w:val="28"/>
                <w:lang w:val="en-GB"/>
              </w:rPr>
              <w:t>23.63</w:t>
            </w:r>
          </w:p>
        </w:tc>
      </w:tr>
      <w:tr w:rsidR="00060D4D" w:rsidRPr="00B737D5" w14:paraId="5EB68298" w14:textId="77777777" w:rsidTr="00520830">
        <w:trPr>
          <w:trHeight w:val="321"/>
        </w:trPr>
        <w:tc>
          <w:tcPr>
            <w:tcW w:w="4074" w:type="dxa"/>
            <w:tcBorders>
              <w:top w:val="nil"/>
              <w:left w:val="nil"/>
              <w:bottom w:val="nil"/>
              <w:right w:val="nil"/>
            </w:tcBorders>
          </w:tcPr>
          <w:p w14:paraId="47B4C831" w14:textId="27D7EA7D" w:rsidR="00060D4D" w:rsidRPr="00B737D5" w:rsidRDefault="00060D4D" w:rsidP="00060D4D">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เงินปันผลรับ</w:t>
            </w:r>
          </w:p>
        </w:tc>
        <w:tc>
          <w:tcPr>
            <w:tcW w:w="1028" w:type="dxa"/>
            <w:tcBorders>
              <w:top w:val="nil"/>
              <w:left w:val="nil"/>
              <w:bottom w:val="nil"/>
              <w:right w:val="nil"/>
            </w:tcBorders>
            <w:vAlign w:val="bottom"/>
          </w:tcPr>
          <w:p w14:paraId="7D70E028" w14:textId="38DF5D2B" w:rsidR="00060D4D" w:rsidRPr="00B737D5" w:rsidRDefault="00060D4D" w:rsidP="00060D4D">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w:t>
            </w:r>
          </w:p>
        </w:tc>
        <w:tc>
          <w:tcPr>
            <w:tcW w:w="240" w:type="dxa"/>
            <w:tcBorders>
              <w:top w:val="nil"/>
              <w:left w:val="nil"/>
              <w:bottom w:val="nil"/>
              <w:right w:val="nil"/>
            </w:tcBorders>
          </w:tcPr>
          <w:p w14:paraId="6E544EFF"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3677F34" w14:textId="10437A6B" w:rsidR="00060D4D" w:rsidRPr="00B737D5" w:rsidRDefault="00060D4D" w:rsidP="0006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w:t>
            </w:r>
          </w:p>
        </w:tc>
        <w:tc>
          <w:tcPr>
            <w:tcW w:w="240" w:type="dxa"/>
            <w:tcBorders>
              <w:top w:val="nil"/>
              <w:left w:val="nil"/>
              <w:bottom w:val="nil"/>
              <w:right w:val="nil"/>
            </w:tcBorders>
          </w:tcPr>
          <w:p w14:paraId="2487BD64"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shd w:val="clear" w:color="auto" w:fill="FFFFFF" w:themeFill="background1"/>
          </w:tcPr>
          <w:p w14:paraId="06797475" w14:textId="19473F2B" w:rsidR="00060D4D" w:rsidRPr="00B737D5" w:rsidRDefault="006D5979" w:rsidP="00901CFE">
            <w:pPr>
              <w:tabs>
                <w:tab w:val="clear" w:pos="454"/>
                <w:tab w:val="clear" w:pos="680"/>
                <w:tab w:val="left" w:pos="132"/>
              </w:tabs>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lang w:val="en-GB"/>
              </w:rPr>
              <w:t>-</w:t>
            </w:r>
          </w:p>
        </w:tc>
        <w:tc>
          <w:tcPr>
            <w:tcW w:w="243" w:type="dxa"/>
            <w:tcBorders>
              <w:top w:val="nil"/>
              <w:left w:val="nil"/>
              <w:bottom w:val="nil"/>
              <w:right w:val="nil"/>
            </w:tcBorders>
          </w:tcPr>
          <w:p w14:paraId="7C7558C8"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3CDBFE45" w14:textId="0B92EF5F" w:rsidR="00060D4D" w:rsidRPr="00B737D5" w:rsidRDefault="00060D4D" w:rsidP="00060D4D">
            <w:pPr>
              <w:spacing w:line="240" w:lineRule="auto"/>
              <w:ind w:right="-11"/>
              <w:jc w:val="right"/>
              <w:rPr>
                <w:rFonts w:ascii="Browallia New" w:hAnsi="Browallia New" w:cs="Browallia New"/>
                <w:sz w:val="28"/>
                <w:szCs w:val="28"/>
                <w:lang w:val="en-GB"/>
              </w:rPr>
            </w:pPr>
            <w:r w:rsidRPr="00B737D5">
              <w:rPr>
                <w:rFonts w:ascii="Browallia New" w:hAnsi="Browallia New" w:cs="Browallia New"/>
                <w:sz w:val="28"/>
                <w:szCs w:val="28"/>
                <w:lang w:val="en-GB"/>
              </w:rPr>
              <w:t>4.80</w:t>
            </w:r>
          </w:p>
        </w:tc>
      </w:tr>
      <w:tr w:rsidR="00060D4D" w:rsidRPr="00B737D5" w14:paraId="5B57BE7C" w14:textId="77777777" w:rsidTr="00520830">
        <w:trPr>
          <w:trHeight w:val="321"/>
        </w:trPr>
        <w:tc>
          <w:tcPr>
            <w:tcW w:w="4074" w:type="dxa"/>
            <w:tcBorders>
              <w:top w:val="nil"/>
              <w:left w:val="nil"/>
              <w:bottom w:val="nil"/>
              <w:right w:val="nil"/>
            </w:tcBorders>
          </w:tcPr>
          <w:p w14:paraId="154D3371" w14:textId="18793F2C" w:rsidR="00060D4D" w:rsidRPr="00B737D5" w:rsidRDefault="00060D4D" w:rsidP="00060D4D">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รายได้อื่น</w:t>
            </w:r>
          </w:p>
        </w:tc>
        <w:tc>
          <w:tcPr>
            <w:tcW w:w="1028" w:type="dxa"/>
            <w:tcBorders>
              <w:top w:val="nil"/>
              <w:left w:val="nil"/>
              <w:bottom w:val="nil"/>
              <w:right w:val="nil"/>
            </w:tcBorders>
            <w:vAlign w:val="bottom"/>
          </w:tcPr>
          <w:p w14:paraId="4DBB391C" w14:textId="40E6FD8E" w:rsidR="00060D4D" w:rsidRPr="00B737D5" w:rsidRDefault="00060D4D" w:rsidP="00060D4D">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w:t>
            </w:r>
          </w:p>
        </w:tc>
        <w:tc>
          <w:tcPr>
            <w:tcW w:w="240" w:type="dxa"/>
            <w:tcBorders>
              <w:top w:val="nil"/>
              <w:left w:val="nil"/>
              <w:bottom w:val="nil"/>
              <w:right w:val="nil"/>
            </w:tcBorders>
          </w:tcPr>
          <w:p w14:paraId="228AD6D1"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35FDC21" w14:textId="193225F9" w:rsidR="00060D4D" w:rsidRPr="00B737D5" w:rsidRDefault="00060D4D" w:rsidP="0006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w:t>
            </w:r>
          </w:p>
        </w:tc>
        <w:tc>
          <w:tcPr>
            <w:tcW w:w="240" w:type="dxa"/>
            <w:tcBorders>
              <w:top w:val="nil"/>
              <w:left w:val="nil"/>
              <w:bottom w:val="nil"/>
              <w:right w:val="nil"/>
            </w:tcBorders>
          </w:tcPr>
          <w:p w14:paraId="4F8CAD69"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shd w:val="clear" w:color="auto" w:fill="FFFFFF" w:themeFill="background1"/>
            <w:vAlign w:val="bottom"/>
          </w:tcPr>
          <w:p w14:paraId="62E583A9" w14:textId="5F25AF5C" w:rsidR="00060D4D" w:rsidRPr="00B737D5" w:rsidRDefault="00901CFE" w:rsidP="00901CFE">
            <w:pPr>
              <w:tabs>
                <w:tab w:val="clear" w:pos="454"/>
                <w:tab w:val="clear" w:pos="680"/>
                <w:tab w:val="left" w:pos="132"/>
              </w:tabs>
              <w:spacing w:line="240" w:lineRule="auto"/>
              <w:ind w:right="-10"/>
              <w:jc w:val="right"/>
              <w:rPr>
                <w:rFonts w:ascii="Browallia New" w:hAnsi="Browallia New" w:cs="Browallia New"/>
                <w:sz w:val="28"/>
                <w:szCs w:val="28"/>
                <w:lang w:val="en-GB"/>
              </w:rPr>
            </w:pPr>
            <w:r w:rsidRPr="00B737D5">
              <w:rPr>
                <w:rFonts w:ascii="Browallia New" w:hAnsi="Browallia New" w:cs="Browallia New" w:hint="cs"/>
                <w:sz w:val="28"/>
                <w:szCs w:val="28"/>
                <w:cs/>
                <w:lang w:val="en-GB"/>
              </w:rPr>
              <w:t>0.67</w:t>
            </w:r>
          </w:p>
        </w:tc>
        <w:tc>
          <w:tcPr>
            <w:tcW w:w="243" w:type="dxa"/>
            <w:tcBorders>
              <w:top w:val="nil"/>
              <w:left w:val="nil"/>
              <w:bottom w:val="nil"/>
              <w:right w:val="nil"/>
            </w:tcBorders>
          </w:tcPr>
          <w:p w14:paraId="19F8E787"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7CD6E68E" w14:textId="789D6428" w:rsidR="00060D4D" w:rsidRPr="00B737D5" w:rsidRDefault="00060D4D" w:rsidP="00060D4D">
            <w:pPr>
              <w:spacing w:line="240" w:lineRule="auto"/>
              <w:ind w:right="-11"/>
              <w:jc w:val="right"/>
              <w:rPr>
                <w:rFonts w:ascii="Browallia New" w:hAnsi="Browallia New" w:cs="Browallia New"/>
                <w:sz w:val="28"/>
                <w:szCs w:val="28"/>
                <w:lang w:val="en-GB"/>
              </w:rPr>
            </w:pPr>
            <w:r w:rsidRPr="00B737D5">
              <w:rPr>
                <w:rFonts w:ascii="Browallia New" w:hAnsi="Browallia New" w:cs="Browallia New"/>
                <w:sz w:val="28"/>
                <w:szCs w:val="28"/>
                <w:lang w:val="en-GB"/>
              </w:rPr>
              <w:t>0.28</w:t>
            </w:r>
          </w:p>
        </w:tc>
      </w:tr>
      <w:tr w:rsidR="00060D4D" w:rsidRPr="00B737D5" w14:paraId="3321F721" w14:textId="77777777" w:rsidTr="00520830">
        <w:trPr>
          <w:trHeight w:val="321"/>
        </w:trPr>
        <w:tc>
          <w:tcPr>
            <w:tcW w:w="4074" w:type="dxa"/>
            <w:tcBorders>
              <w:top w:val="nil"/>
              <w:left w:val="nil"/>
              <w:bottom w:val="nil"/>
              <w:right w:val="nil"/>
            </w:tcBorders>
          </w:tcPr>
          <w:p w14:paraId="3B3C006D" w14:textId="097F7BF9" w:rsidR="00060D4D" w:rsidRPr="00B737D5" w:rsidRDefault="00060D4D" w:rsidP="00060D4D">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ค่าใช้จ่ายอื่น</w:t>
            </w:r>
          </w:p>
        </w:tc>
        <w:tc>
          <w:tcPr>
            <w:tcW w:w="1028" w:type="dxa"/>
            <w:tcBorders>
              <w:top w:val="nil"/>
              <w:left w:val="nil"/>
              <w:bottom w:val="nil"/>
              <w:right w:val="nil"/>
            </w:tcBorders>
            <w:vAlign w:val="bottom"/>
          </w:tcPr>
          <w:p w14:paraId="07E92147" w14:textId="789A119D" w:rsidR="00060D4D" w:rsidRPr="00B737D5" w:rsidDel="00AA3715" w:rsidRDefault="00060D4D" w:rsidP="00060D4D">
            <w:pPr>
              <w:spacing w:line="240" w:lineRule="auto"/>
              <w:ind w:right="-10"/>
              <w:jc w:val="right"/>
              <w:rPr>
                <w:rFonts w:ascii="Browallia New" w:hAnsi="Browallia New" w:cs="Browallia New"/>
                <w:sz w:val="28"/>
                <w:szCs w:val="28"/>
                <w:cs/>
                <w:lang w:val="en-GB"/>
              </w:rPr>
            </w:pP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w:t>
            </w:r>
          </w:p>
        </w:tc>
        <w:tc>
          <w:tcPr>
            <w:tcW w:w="240" w:type="dxa"/>
            <w:tcBorders>
              <w:top w:val="nil"/>
              <w:left w:val="nil"/>
              <w:bottom w:val="nil"/>
              <w:right w:val="nil"/>
            </w:tcBorders>
          </w:tcPr>
          <w:p w14:paraId="15AE65CE"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E844E79" w14:textId="0E8EFDDB" w:rsidR="00060D4D" w:rsidRPr="00B737D5" w:rsidRDefault="00060D4D" w:rsidP="0006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w:t>
            </w:r>
          </w:p>
        </w:tc>
        <w:tc>
          <w:tcPr>
            <w:tcW w:w="240" w:type="dxa"/>
            <w:tcBorders>
              <w:top w:val="nil"/>
              <w:left w:val="nil"/>
              <w:bottom w:val="nil"/>
              <w:right w:val="nil"/>
            </w:tcBorders>
          </w:tcPr>
          <w:p w14:paraId="14C37278"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shd w:val="clear" w:color="auto" w:fill="FFFFFF" w:themeFill="background1"/>
          </w:tcPr>
          <w:p w14:paraId="290B1866" w14:textId="43C53C8E" w:rsidR="00060D4D" w:rsidRPr="00B737D5" w:rsidDel="00AA3715" w:rsidRDefault="00901CFE" w:rsidP="00901CFE">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B737D5">
              <w:rPr>
                <w:rFonts w:ascii="Browallia New" w:hAnsi="Browallia New" w:cs="Browallia New" w:hint="cs"/>
                <w:sz w:val="28"/>
                <w:szCs w:val="28"/>
                <w:cs/>
                <w:lang w:val="en-GB"/>
              </w:rPr>
              <w:t>0.32</w:t>
            </w:r>
          </w:p>
        </w:tc>
        <w:tc>
          <w:tcPr>
            <w:tcW w:w="243" w:type="dxa"/>
            <w:tcBorders>
              <w:top w:val="nil"/>
              <w:left w:val="nil"/>
              <w:bottom w:val="nil"/>
              <w:right w:val="nil"/>
            </w:tcBorders>
          </w:tcPr>
          <w:p w14:paraId="29B3BA60"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6F01CCFD" w14:textId="754D217D" w:rsidR="00060D4D" w:rsidRPr="00B737D5" w:rsidRDefault="00060D4D" w:rsidP="00060D4D">
            <w:pPr>
              <w:spacing w:line="240" w:lineRule="auto"/>
              <w:ind w:right="-11"/>
              <w:jc w:val="right"/>
              <w:rPr>
                <w:rFonts w:ascii="Browallia New" w:hAnsi="Browallia New" w:cs="Browallia New"/>
                <w:sz w:val="28"/>
                <w:szCs w:val="28"/>
                <w:lang w:val="en-GB"/>
              </w:rPr>
            </w:pPr>
            <w:r w:rsidRPr="00B737D5">
              <w:rPr>
                <w:rFonts w:ascii="Browallia New" w:hAnsi="Browallia New" w:cs="Browallia New"/>
                <w:sz w:val="28"/>
                <w:szCs w:val="28"/>
                <w:lang w:val="en-GB"/>
              </w:rPr>
              <w:t>0.32</w:t>
            </w:r>
          </w:p>
        </w:tc>
      </w:tr>
      <w:tr w:rsidR="00060D4D" w:rsidRPr="00B737D5" w14:paraId="3F694718" w14:textId="77777777" w:rsidTr="00520830">
        <w:trPr>
          <w:trHeight w:val="321"/>
        </w:trPr>
        <w:tc>
          <w:tcPr>
            <w:tcW w:w="4074" w:type="dxa"/>
            <w:tcBorders>
              <w:top w:val="nil"/>
              <w:left w:val="nil"/>
              <w:bottom w:val="nil"/>
              <w:right w:val="nil"/>
            </w:tcBorders>
          </w:tcPr>
          <w:p w14:paraId="31C98F5C" w14:textId="43942B64" w:rsidR="00060D4D" w:rsidRPr="00B737D5" w:rsidRDefault="00060D4D" w:rsidP="00060D4D">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ต้นทุนทางการเงิน</w:t>
            </w:r>
          </w:p>
        </w:tc>
        <w:tc>
          <w:tcPr>
            <w:tcW w:w="1028" w:type="dxa"/>
            <w:tcBorders>
              <w:top w:val="nil"/>
              <w:left w:val="nil"/>
              <w:bottom w:val="nil"/>
              <w:right w:val="nil"/>
            </w:tcBorders>
            <w:vAlign w:val="bottom"/>
          </w:tcPr>
          <w:p w14:paraId="1C8D7D76" w14:textId="49A2BCDB" w:rsidR="00060D4D" w:rsidRPr="00B737D5" w:rsidDel="00AA3715" w:rsidRDefault="00060D4D" w:rsidP="00060D4D">
            <w:pPr>
              <w:spacing w:line="240" w:lineRule="auto"/>
              <w:ind w:right="-10"/>
              <w:jc w:val="right"/>
              <w:rPr>
                <w:rFonts w:ascii="Browallia New" w:hAnsi="Browallia New" w:cs="Browallia New"/>
                <w:sz w:val="28"/>
                <w:szCs w:val="28"/>
                <w:cs/>
                <w:lang w:val="en-GB"/>
              </w:rPr>
            </w:pP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w:t>
            </w:r>
          </w:p>
        </w:tc>
        <w:tc>
          <w:tcPr>
            <w:tcW w:w="240" w:type="dxa"/>
            <w:tcBorders>
              <w:top w:val="nil"/>
              <w:left w:val="nil"/>
              <w:bottom w:val="nil"/>
              <w:right w:val="nil"/>
            </w:tcBorders>
          </w:tcPr>
          <w:p w14:paraId="7B12E4D1"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1EE114AC" w14:textId="321E8F8E" w:rsidR="00060D4D" w:rsidRPr="00B737D5" w:rsidRDefault="00060D4D" w:rsidP="00060D4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w:t>
            </w:r>
          </w:p>
        </w:tc>
        <w:tc>
          <w:tcPr>
            <w:tcW w:w="240" w:type="dxa"/>
            <w:tcBorders>
              <w:top w:val="nil"/>
              <w:left w:val="nil"/>
              <w:bottom w:val="nil"/>
              <w:right w:val="nil"/>
            </w:tcBorders>
          </w:tcPr>
          <w:p w14:paraId="3BE2CFF2"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shd w:val="clear" w:color="auto" w:fill="FFFFFF" w:themeFill="background1"/>
          </w:tcPr>
          <w:p w14:paraId="07503901" w14:textId="00B0EF27" w:rsidR="00060D4D" w:rsidRPr="00B737D5" w:rsidDel="00AA3715" w:rsidRDefault="00901CFE" w:rsidP="00901CFE">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B737D5">
              <w:rPr>
                <w:rFonts w:ascii="Browallia New" w:hAnsi="Browallia New" w:cs="Browallia New" w:hint="cs"/>
                <w:sz w:val="28"/>
                <w:szCs w:val="28"/>
                <w:cs/>
                <w:lang w:val="en-GB"/>
              </w:rPr>
              <w:t>13.62</w:t>
            </w:r>
          </w:p>
        </w:tc>
        <w:tc>
          <w:tcPr>
            <w:tcW w:w="243" w:type="dxa"/>
            <w:tcBorders>
              <w:top w:val="nil"/>
              <w:left w:val="nil"/>
              <w:bottom w:val="nil"/>
              <w:right w:val="nil"/>
            </w:tcBorders>
          </w:tcPr>
          <w:p w14:paraId="2BA796C8" w14:textId="77777777" w:rsidR="00060D4D" w:rsidRPr="00B737D5" w:rsidRDefault="00060D4D" w:rsidP="00060D4D">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57505211" w14:textId="3CD6FCAD" w:rsidR="00060D4D" w:rsidRPr="00B737D5" w:rsidRDefault="00060D4D" w:rsidP="00060D4D">
            <w:pPr>
              <w:spacing w:line="240" w:lineRule="auto"/>
              <w:ind w:right="-11"/>
              <w:jc w:val="right"/>
              <w:rPr>
                <w:rFonts w:ascii="Browallia New" w:hAnsi="Browallia New" w:cs="Browallia New"/>
                <w:sz w:val="28"/>
                <w:szCs w:val="28"/>
                <w:lang w:val="en-GB"/>
              </w:rPr>
            </w:pPr>
            <w:r w:rsidRPr="00B737D5">
              <w:rPr>
                <w:rFonts w:ascii="Browallia New" w:hAnsi="Browallia New" w:cs="Browallia New"/>
                <w:sz w:val="28"/>
                <w:szCs w:val="28"/>
                <w:lang w:val="en-GB"/>
              </w:rPr>
              <w:t>11.83</w:t>
            </w:r>
          </w:p>
        </w:tc>
      </w:tr>
      <w:tr w:rsidR="00D721E6" w:rsidRPr="00B737D5" w14:paraId="0C7C7DE2" w14:textId="77777777" w:rsidTr="00633F4F">
        <w:trPr>
          <w:trHeight w:val="102"/>
        </w:trPr>
        <w:tc>
          <w:tcPr>
            <w:tcW w:w="4074" w:type="dxa"/>
            <w:tcBorders>
              <w:top w:val="nil"/>
              <w:left w:val="nil"/>
              <w:bottom w:val="nil"/>
              <w:right w:val="nil"/>
            </w:tcBorders>
          </w:tcPr>
          <w:p w14:paraId="7A596D1F" w14:textId="77777777" w:rsidR="00D721E6" w:rsidRPr="00B737D5" w:rsidRDefault="00D721E6" w:rsidP="00060D4D">
            <w:pPr>
              <w:tabs>
                <w:tab w:val="clear" w:pos="3742"/>
              </w:tabs>
              <w:spacing w:line="240" w:lineRule="auto"/>
              <w:ind w:left="175" w:right="175"/>
              <w:rPr>
                <w:rFonts w:ascii="Browallia New" w:hAnsi="Browallia New" w:cs="Browallia New"/>
                <w:sz w:val="14"/>
                <w:szCs w:val="14"/>
                <w:cs/>
              </w:rPr>
            </w:pPr>
          </w:p>
        </w:tc>
        <w:tc>
          <w:tcPr>
            <w:tcW w:w="1028" w:type="dxa"/>
            <w:tcBorders>
              <w:top w:val="nil"/>
              <w:left w:val="nil"/>
              <w:bottom w:val="nil"/>
              <w:right w:val="nil"/>
            </w:tcBorders>
          </w:tcPr>
          <w:p w14:paraId="53BC41C3" w14:textId="77777777" w:rsidR="00D721E6" w:rsidRPr="00B737D5" w:rsidRDefault="00D721E6" w:rsidP="00060D4D">
            <w:pPr>
              <w:spacing w:line="240" w:lineRule="auto"/>
              <w:ind w:right="-10"/>
              <w:jc w:val="right"/>
              <w:rPr>
                <w:rFonts w:ascii="Browallia New" w:hAnsi="Browallia New" w:cs="Browallia New"/>
                <w:sz w:val="14"/>
                <w:szCs w:val="14"/>
                <w:lang w:val="en-GB"/>
              </w:rPr>
            </w:pPr>
          </w:p>
        </w:tc>
        <w:tc>
          <w:tcPr>
            <w:tcW w:w="240" w:type="dxa"/>
            <w:tcBorders>
              <w:top w:val="nil"/>
              <w:left w:val="nil"/>
              <w:bottom w:val="nil"/>
              <w:right w:val="nil"/>
            </w:tcBorders>
          </w:tcPr>
          <w:p w14:paraId="7833A749" w14:textId="77777777" w:rsidR="00D721E6" w:rsidRPr="00B737D5" w:rsidRDefault="00D721E6" w:rsidP="00060D4D">
            <w:pPr>
              <w:tabs>
                <w:tab w:val="decimal" w:pos="492"/>
              </w:tabs>
              <w:spacing w:line="240" w:lineRule="auto"/>
              <w:ind w:right="-10"/>
              <w:jc w:val="right"/>
              <w:rPr>
                <w:rFonts w:ascii="Browallia New" w:hAnsi="Browallia New" w:cs="Browallia New"/>
                <w:sz w:val="14"/>
                <w:szCs w:val="14"/>
              </w:rPr>
            </w:pPr>
          </w:p>
        </w:tc>
        <w:tc>
          <w:tcPr>
            <w:tcW w:w="1036" w:type="dxa"/>
            <w:tcBorders>
              <w:top w:val="nil"/>
              <w:left w:val="nil"/>
              <w:bottom w:val="nil"/>
              <w:right w:val="nil"/>
            </w:tcBorders>
            <w:shd w:val="clear" w:color="auto" w:fill="auto"/>
          </w:tcPr>
          <w:p w14:paraId="70A5865D" w14:textId="77777777" w:rsidR="00D721E6" w:rsidRPr="00B737D5" w:rsidRDefault="00D721E6" w:rsidP="00060D4D">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40" w:type="dxa"/>
            <w:tcBorders>
              <w:top w:val="nil"/>
              <w:left w:val="nil"/>
              <w:bottom w:val="nil"/>
              <w:right w:val="nil"/>
            </w:tcBorders>
          </w:tcPr>
          <w:p w14:paraId="19209EE4" w14:textId="77777777" w:rsidR="00D721E6" w:rsidRPr="00B737D5" w:rsidRDefault="00D721E6" w:rsidP="00060D4D">
            <w:pPr>
              <w:tabs>
                <w:tab w:val="decimal" w:pos="492"/>
              </w:tabs>
              <w:spacing w:line="240" w:lineRule="auto"/>
              <w:ind w:right="-10"/>
              <w:jc w:val="right"/>
              <w:rPr>
                <w:rFonts w:ascii="Browallia New" w:hAnsi="Browallia New" w:cs="Browallia New"/>
                <w:sz w:val="14"/>
                <w:szCs w:val="14"/>
              </w:rPr>
            </w:pPr>
          </w:p>
        </w:tc>
        <w:tc>
          <w:tcPr>
            <w:tcW w:w="1035" w:type="dxa"/>
            <w:tcBorders>
              <w:top w:val="nil"/>
              <w:left w:val="nil"/>
              <w:bottom w:val="nil"/>
              <w:right w:val="nil"/>
            </w:tcBorders>
          </w:tcPr>
          <w:p w14:paraId="137C431C" w14:textId="77777777" w:rsidR="00D721E6" w:rsidRPr="00B737D5" w:rsidDel="00AA3715" w:rsidRDefault="00D721E6" w:rsidP="00060D4D">
            <w:pPr>
              <w:spacing w:line="240" w:lineRule="auto"/>
              <w:ind w:right="-11"/>
              <w:jc w:val="right"/>
              <w:rPr>
                <w:rFonts w:ascii="Browallia New" w:hAnsi="Browallia New" w:cs="Browallia New"/>
                <w:sz w:val="14"/>
                <w:szCs w:val="14"/>
                <w:cs/>
                <w:lang w:val="en-GB"/>
              </w:rPr>
            </w:pPr>
          </w:p>
        </w:tc>
        <w:tc>
          <w:tcPr>
            <w:tcW w:w="243" w:type="dxa"/>
            <w:tcBorders>
              <w:top w:val="nil"/>
              <w:left w:val="nil"/>
              <w:bottom w:val="nil"/>
              <w:right w:val="nil"/>
            </w:tcBorders>
          </w:tcPr>
          <w:p w14:paraId="21273814" w14:textId="77777777" w:rsidR="00D721E6" w:rsidRPr="00B737D5" w:rsidRDefault="00D721E6" w:rsidP="00060D4D">
            <w:pPr>
              <w:tabs>
                <w:tab w:val="decimal" w:pos="492"/>
              </w:tabs>
              <w:spacing w:line="240" w:lineRule="auto"/>
              <w:ind w:right="-10"/>
              <w:jc w:val="right"/>
              <w:rPr>
                <w:rFonts w:ascii="Browallia New" w:hAnsi="Browallia New" w:cs="Browallia New"/>
                <w:sz w:val="14"/>
                <w:szCs w:val="14"/>
                <w:lang w:val="en-GB"/>
              </w:rPr>
            </w:pPr>
          </w:p>
        </w:tc>
        <w:tc>
          <w:tcPr>
            <w:tcW w:w="1033" w:type="dxa"/>
            <w:tcBorders>
              <w:top w:val="nil"/>
              <w:left w:val="nil"/>
              <w:bottom w:val="nil"/>
              <w:right w:val="nil"/>
            </w:tcBorders>
          </w:tcPr>
          <w:p w14:paraId="789F25DD" w14:textId="77777777" w:rsidR="00D721E6" w:rsidRPr="00B737D5" w:rsidRDefault="00D721E6" w:rsidP="00060D4D">
            <w:pPr>
              <w:spacing w:line="240" w:lineRule="auto"/>
              <w:ind w:right="-11"/>
              <w:jc w:val="right"/>
              <w:rPr>
                <w:rFonts w:ascii="Browallia New" w:hAnsi="Browallia New" w:cs="Browallia New"/>
                <w:sz w:val="14"/>
                <w:szCs w:val="14"/>
                <w:lang w:val="en-GB"/>
              </w:rPr>
            </w:pPr>
          </w:p>
        </w:tc>
      </w:tr>
      <w:tr w:rsidR="002E3978" w:rsidRPr="00B737D5" w14:paraId="75569DF7" w14:textId="77777777" w:rsidTr="002E70E1">
        <w:trPr>
          <w:trHeight w:val="321"/>
        </w:trPr>
        <w:tc>
          <w:tcPr>
            <w:tcW w:w="5102" w:type="dxa"/>
            <w:gridSpan w:val="2"/>
            <w:tcBorders>
              <w:top w:val="nil"/>
              <w:left w:val="nil"/>
              <w:bottom w:val="nil"/>
              <w:right w:val="nil"/>
            </w:tcBorders>
            <w:vAlign w:val="bottom"/>
          </w:tcPr>
          <w:p w14:paraId="2B87E366" w14:textId="5EB01E42" w:rsidR="002E3978" w:rsidRPr="00B737D5" w:rsidRDefault="002E3978" w:rsidP="00205DE0">
            <w:pPr>
              <w:spacing w:line="240" w:lineRule="auto"/>
              <w:ind w:right="-10"/>
              <w:rPr>
                <w:rFonts w:ascii="Browallia New" w:hAnsi="Browallia New" w:cs="Browallia New"/>
                <w:sz w:val="28"/>
                <w:szCs w:val="28"/>
                <w:lang w:val="en-GB"/>
              </w:rPr>
            </w:pPr>
            <w:r w:rsidRPr="00B737D5">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172B9D45" w14:textId="77777777" w:rsidR="002E3978" w:rsidRPr="00B737D5" w:rsidRDefault="002E3978" w:rsidP="002E3978">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7F3D120A" w14:textId="77777777" w:rsidR="002E3978" w:rsidRPr="00B737D5" w:rsidRDefault="002E3978" w:rsidP="002E3978">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64EA0FC1" w14:textId="77777777" w:rsidR="002E3978" w:rsidRPr="00B737D5" w:rsidRDefault="002E3978" w:rsidP="002E3978">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26B3E5A" w14:textId="77777777" w:rsidR="002E3978" w:rsidRPr="00B737D5" w:rsidRDefault="002E3978" w:rsidP="002E3978">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6743B100" w14:textId="77777777" w:rsidR="002E3978" w:rsidRPr="00B737D5" w:rsidRDefault="002E3978" w:rsidP="002E3978">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2AEA3095" w14:textId="77777777" w:rsidR="002E3978" w:rsidRPr="00B737D5" w:rsidRDefault="002E3978" w:rsidP="002E3978">
            <w:pPr>
              <w:spacing w:line="240" w:lineRule="auto"/>
              <w:ind w:right="-11"/>
              <w:jc w:val="right"/>
              <w:rPr>
                <w:rFonts w:ascii="Browallia New" w:hAnsi="Browallia New" w:cs="Browallia New"/>
                <w:sz w:val="28"/>
                <w:szCs w:val="28"/>
                <w:lang w:val="en-GB"/>
              </w:rPr>
            </w:pPr>
          </w:p>
        </w:tc>
      </w:tr>
      <w:tr w:rsidR="00C01494" w:rsidRPr="00B737D5" w14:paraId="5C7B799F" w14:textId="77777777" w:rsidTr="00205DE0">
        <w:trPr>
          <w:trHeight w:val="321"/>
        </w:trPr>
        <w:tc>
          <w:tcPr>
            <w:tcW w:w="4074" w:type="dxa"/>
            <w:tcBorders>
              <w:top w:val="nil"/>
              <w:left w:val="nil"/>
              <w:bottom w:val="nil"/>
              <w:right w:val="nil"/>
            </w:tcBorders>
          </w:tcPr>
          <w:p w14:paraId="0CF6653D" w14:textId="1DF272AA" w:rsidR="00C01494" w:rsidRPr="00B737D5" w:rsidRDefault="00C01494" w:rsidP="00C01494">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ต้นทุนทางการเงิน</w:t>
            </w:r>
          </w:p>
        </w:tc>
        <w:tc>
          <w:tcPr>
            <w:tcW w:w="1028" w:type="dxa"/>
            <w:tcBorders>
              <w:top w:val="nil"/>
              <w:left w:val="nil"/>
              <w:bottom w:val="nil"/>
              <w:right w:val="nil"/>
            </w:tcBorders>
            <w:vAlign w:val="bottom"/>
          </w:tcPr>
          <w:p w14:paraId="639686D6" w14:textId="0490550C" w:rsidR="00C01494" w:rsidRPr="00B737D5" w:rsidRDefault="003A47CE" w:rsidP="00C01494">
            <w:pPr>
              <w:spacing w:line="240" w:lineRule="auto"/>
              <w:ind w:right="-11"/>
              <w:jc w:val="right"/>
              <w:rPr>
                <w:rFonts w:ascii="Browallia New" w:hAnsi="Browallia New" w:cs="Browallia New"/>
                <w:sz w:val="28"/>
                <w:szCs w:val="28"/>
                <w:lang w:val="en-GB"/>
              </w:rPr>
            </w:pPr>
            <w:r w:rsidRPr="00B737D5">
              <w:rPr>
                <w:rFonts w:ascii="Browallia New" w:hAnsi="Browallia New" w:cs="Browallia New"/>
                <w:sz w:val="28"/>
                <w:szCs w:val="28"/>
                <w:lang w:val="en-GB"/>
              </w:rPr>
              <w:t>3.74</w:t>
            </w:r>
          </w:p>
        </w:tc>
        <w:tc>
          <w:tcPr>
            <w:tcW w:w="240" w:type="dxa"/>
            <w:tcBorders>
              <w:top w:val="nil"/>
              <w:left w:val="nil"/>
              <w:bottom w:val="nil"/>
              <w:right w:val="nil"/>
            </w:tcBorders>
          </w:tcPr>
          <w:p w14:paraId="20BFA9FE" w14:textId="77777777" w:rsidR="00C01494" w:rsidRPr="00B737D5" w:rsidRDefault="00C01494" w:rsidP="00C01494">
            <w:pPr>
              <w:tabs>
                <w:tab w:val="decimal" w:pos="492"/>
              </w:tabs>
              <w:spacing w:line="240" w:lineRule="auto"/>
              <w:ind w:right="-11"/>
              <w:jc w:val="right"/>
              <w:rPr>
                <w:rFonts w:ascii="Browallia New" w:hAnsi="Browallia New" w:cs="Browallia New"/>
                <w:sz w:val="28"/>
                <w:szCs w:val="28"/>
                <w:lang w:val="en-GB"/>
              </w:rPr>
            </w:pPr>
          </w:p>
        </w:tc>
        <w:tc>
          <w:tcPr>
            <w:tcW w:w="1036" w:type="dxa"/>
            <w:tcBorders>
              <w:top w:val="nil"/>
              <w:left w:val="nil"/>
              <w:bottom w:val="nil"/>
              <w:right w:val="nil"/>
            </w:tcBorders>
            <w:shd w:val="clear" w:color="auto" w:fill="auto"/>
            <w:vAlign w:val="bottom"/>
          </w:tcPr>
          <w:p w14:paraId="73E93E7A" w14:textId="3C8F043B" w:rsidR="00C01494" w:rsidRPr="00B737D5" w:rsidRDefault="00652A2D" w:rsidP="00C01494">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B737D5">
              <w:rPr>
                <w:rFonts w:ascii="Browallia New" w:hAnsi="Browallia New" w:cs="Browallia New"/>
                <w:sz w:val="28"/>
                <w:szCs w:val="28"/>
              </w:rPr>
              <w:t>0.58</w:t>
            </w:r>
          </w:p>
        </w:tc>
        <w:tc>
          <w:tcPr>
            <w:tcW w:w="240" w:type="dxa"/>
            <w:tcBorders>
              <w:top w:val="nil"/>
              <w:left w:val="nil"/>
              <w:bottom w:val="nil"/>
              <w:right w:val="nil"/>
            </w:tcBorders>
          </w:tcPr>
          <w:p w14:paraId="560EB9EB" w14:textId="77777777" w:rsidR="00C01494" w:rsidRPr="00B737D5" w:rsidRDefault="00C01494" w:rsidP="00C01494">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DFF3FEB" w14:textId="74EDD70F" w:rsidR="00C01494" w:rsidRPr="00B737D5" w:rsidRDefault="003A47CE" w:rsidP="00C01494">
            <w:pPr>
              <w:spacing w:line="240" w:lineRule="auto"/>
              <w:ind w:right="-11"/>
              <w:jc w:val="right"/>
              <w:rPr>
                <w:rFonts w:ascii="Browallia New" w:hAnsi="Browallia New" w:cs="Browallia New"/>
                <w:sz w:val="28"/>
                <w:szCs w:val="28"/>
                <w:lang w:val="en-GB"/>
              </w:rPr>
            </w:pPr>
            <w:r w:rsidRPr="00B737D5">
              <w:rPr>
                <w:rFonts w:ascii="Browallia New" w:hAnsi="Browallia New" w:cs="Browallia New"/>
                <w:sz w:val="28"/>
                <w:szCs w:val="28"/>
                <w:lang w:val="en-GB"/>
              </w:rPr>
              <w:t>3.74</w:t>
            </w:r>
          </w:p>
        </w:tc>
        <w:tc>
          <w:tcPr>
            <w:tcW w:w="243" w:type="dxa"/>
            <w:tcBorders>
              <w:top w:val="nil"/>
              <w:left w:val="nil"/>
              <w:bottom w:val="nil"/>
              <w:right w:val="nil"/>
            </w:tcBorders>
          </w:tcPr>
          <w:p w14:paraId="1443E228" w14:textId="77777777" w:rsidR="00C01494" w:rsidRPr="00B737D5" w:rsidRDefault="00C01494" w:rsidP="00C01494">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0B47CC76" w14:textId="3C700903" w:rsidR="00C01494" w:rsidRPr="00B737D5" w:rsidRDefault="00081091" w:rsidP="00C01494">
            <w:pPr>
              <w:spacing w:line="240" w:lineRule="auto"/>
              <w:ind w:right="-11"/>
              <w:jc w:val="right"/>
              <w:rPr>
                <w:rFonts w:ascii="Browallia New" w:hAnsi="Browallia New" w:cs="Browallia New"/>
                <w:sz w:val="28"/>
                <w:szCs w:val="28"/>
                <w:lang w:val="en-GB"/>
              </w:rPr>
            </w:pPr>
            <w:r w:rsidRPr="00B737D5">
              <w:rPr>
                <w:rFonts w:ascii="Browallia New" w:hAnsi="Browallia New" w:cs="Browallia New"/>
                <w:sz w:val="28"/>
                <w:szCs w:val="28"/>
                <w:lang w:val="en-GB"/>
              </w:rPr>
              <w:t>0.58</w:t>
            </w:r>
          </w:p>
        </w:tc>
      </w:tr>
      <w:tr w:rsidR="00711D68" w:rsidRPr="00B737D5" w14:paraId="1AC6725B" w14:textId="77777777" w:rsidTr="00205DE0">
        <w:trPr>
          <w:trHeight w:val="321"/>
        </w:trPr>
        <w:tc>
          <w:tcPr>
            <w:tcW w:w="4074" w:type="dxa"/>
            <w:tcBorders>
              <w:top w:val="nil"/>
              <w:left w:val="nil"/>
              <w:bottom w:val="nil"/>
              <w:right w:val="nil"/>
            </w:tcBorders>
          </w:tcPr>
          <w:p w14:paraId="6BA4EE77" w14:textId="5ADA22D9" w:rsidR="00711D68" w:rsidRPr="00B737D5" w:rsidRDefault="00B3111F" w:rsidP="00C01494">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ซื้อที่ดิน</w:t>
            </w:r>
          </w:p>
        </w:tc>
        <w:tc>
          <w:tcPr>
            <w:tcW w:w="1028" w:type="dxa"/>
            <w:tcBorders>
              <w:top w:val="nil"/>
              <w:left w:val="nil"/>
              <w:bottom w:val="nil"/>
              <w:right w:val="nil"/>
            </w:tcBorders>
            <w:vAlign w:val="bottom"/>
          </w:tcPr>
          <w:p w14:paraId="315D3841" w14:textId="2FC2B977" w:rsidR="00711D68" w:rsidRPr="00B737D5" w:rsidRDefault="00B34D60" w:rsidP="00C01494">
            <w:pPr>
              <w:spacing w:line="240" w:lineRule="auto"/>
              <w:ind w:right="-11"/>
              <w:jc w:val="right"/>
              <w:rPr>
                <w:rFonts w:ascii="Browallia New" w:hAnsi="Browallia New" w:cs="Browallia New"/>
                <w:sz w:val="28"/>
                <w:szCs w:val="28"/>
              </w:rPr>
            </w:pPr>
            <w:r w:rsidRPr="00B737D5">
              <w:rPr>
                <w:rFonts w:ascii="Browallia New" w:hAnsi="Browallia New" w:cs="Browallia New"/>
                <w:sz w:val="28"/>
                <w:szCs w:val="28"/>
              </w:rPr>
              <w:t>49.12</w:t>
            </w:r>
          </w:p>
        </w:tc>
        <w:tc>
          <w:tcPr>
            <w:tcW w:w="240" w:type="dxa"/>
            <w:tcBorders>
              <w:top w:val="nil"/>
              <w:left w:val="nil"/>
              <w:bottom w:val="nil"/>
              <w:right w:val="nil"/>
            </w:tcBorders>
          </w:tcPr>
          <w:p w14:paraId="6043D42D" w14:textId="77777777" w:rsidR="00711D68" w:rsidRPr="00B737D5" w:rsidRDefault="00711D68" w:rsidP="00C01494">
            <w:pPr>
              <w:tabs>
                <w:tab w:val="decimal" w:pos="492"/>
              </w:tabs>
              <w:spacing w:line="240" w:lineRule="auto"/>
              <w:ind w:right="-11"/>
              <w:jc w:val="right"/>
              <w:rPr>
                <w:rFonts w:ascii="Browallia New" w:hAnsi="Browallia New" w:cs="Browallia New"/>
                <w:sz w:val="28"/>
                <w:szCs w:val="28"/>
                <w:lang w:val="en-GB"/>
              </w:rPr>
            </w:pPr>
          </w:p>
        </w:tc>
        <w:tc>
          <w:tcPr>
            <w:tcW w:w="1036" w:type="dxa"/>
            <w:tcBorders>
              <w:top w:val="nil"/>
              <w:left w:val="nil"/>
              <w:bottom w:val="nil"/>
              <w:right w:val="nil"/>
            </w:tcBorders>
            <w:shd w:val="clear" w:color="auto" w:fill="auto"/>
            <w:vAlign w:val="bottom"/>
          </w:tcPr>
          <w:p w14:paraId="252FB5E4" w14:textId="5E98A401" w:rsidR="00711D68" w:rsidRPr="00B737D5" w:rsidRDefault="00B3111F" w:rsidP="00C01494">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B737D5">
              <w:rPr>
                <w:rFonts w:ascii="Browallia New" w:hAnsi="Browallia New" w:cs="Browallia New"/>
                <w:sz w:val="28"/>
                <w:szCs w:val="28"/>
                <w:lang w:val="en-GB"/>
              </w:rPr>
              <w:t>-</w:t>
            </w:r>
          </w:p>
        </w:tc>
        <w:tc>
          <w:tcPr>
            <w:tcW w:w="240" w:type="dxa"/>
            <w:tcBorders>
              <w:top w:val="nil"/>
              <w:left w:val="nil"/>
              <w:bottom w:val="nil"/>
              <w:right w:val="nil"/>
            </w:tcBorders>
          </w:tcPr>
          <w:p w14:paraId="3261A2C0" w14:textId="77777777" w:rsidR="00711D68" w:rsidRPr="00B737D5" w:rsidRDefault="00711D68" w:rsidP="00C01494">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6AD7F0F" w14:textId="20D8AF7A" w:rsidR="00711D68" w:rsidRPr="00B737D5" w:rsidRDefault="00B3111F" w:rsidP="00C01494">
            <w:pPr>
              <w:spacing w:line="240" w:lineRule="auto"/>
              <w:ind w:right="-11"/>
              <w:jc w:val="right"/>
              <w:rPr>
                <w:rFonts w:ascii="Browallia New" w:hAnsi="Browallia New" w:cs="Browallia New"/>
                <w:sz w:val="28"/>
                <w:szCs w:val="28"/>
                <w:lang w:val="en-GB"/>
              </w:rPr>
            </w:pPr>
            <w:r w:rsidRPr="00B737D5">
              <w:rPr>
                <w:rFonts w:ascii="Browallia New" w:hAnsi="Browallia New" w:cs="Browallia New"/>
                <w:sz w:val="28"/>
                <w:szCs w:val="28"/>
                <w:lang w:val="en-GB"/>
              </w:rPr>
              <w:t>-</w:t>
            </w:r>
          </w:p>
        </w:tc>
        <w:tc>
          <w:tcPr>
            <w:tcW w:w="243" w:type="dxa"/>
            <w:tcBorders>
              <w:top w:val="nil"/>
              <w:left w:val="nil"/>
              <w:bottom w:val="nil"/>
              <w:right w:val="nil"/>
            </w:tcBorders>
          </w:tcPr>
          <w:p w14:paraId="28F03E17" w14:textId="77777777" w:rsidR="00711D68" w:rsidRPr="00B737D5" w:rsidRDefault="00711D68" w:rsidP="00C01494">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238AB174" w14:textId="33D0B17D" w:rsidR="00711D68" w:rsidRPr="00B737D5" w:rsidRDefault="00B3111F" w:rsidP="00C01494">
            <w:pPr>
              <w:spacing w:line="240" w:lineRule="auto"/>
              <w:ind w:right="-11"/>
              <w:jc w:val="right"/>
              <w:rPr>
                <w:rFonts w:ascii="Browallia New" w:hAnsi="Browallia New" w:cs="Browallia New"/>
                <w:sz w:val="28"/>
                <w:szCs w:val="28"/>
                <w:lang w:val="en-GB"/>
              </w:rPr>
            </w:pPr>
            <w:r w:rsidRPr="00B737D5">
              <w:rPr>
                <w:rFonts w:ascii="Browallia New" w:hAnsi="Browallia New" w:cs="Browallia New"/>
                <w:sz w:val="28"/>
                <w:szCs w:val="28"/>
                <w:lang w:val="en-GB"/>
              </w:rPr>
              <w:t>-</w:t>
            </w:r>
          </w:p>
        </w:tc>
      </w:tr>
      <w:tr w:rsidR="002E3978" w:rsidRPr="00B737D5" w14:paraId="50CC7C89" w14:textId="77777777" w:rsidTr="006A7088">
        <w:trPr>
          <w:trHeight w:val="178"/>
        </w:trPr>
        <w:tc>
          <w:tcPr>
            <w:tcW w:w="4074" w:type="dxa"/>
            <w:tcBorders>
              <w:top w:val="nil"/>
              <w:left w:val="nil"/>
              <w:bottom w:val="nil"/>
              <w:right w:val="nil"/>
            </w:tcBorders>
          </w:tcPr>
          <w:p w14:paraId="6BED31D0" w14:textId="77777777" w:rsidR="002E3978" w:rsidRPr="00B737D5" w:rsidRDefault="002E3978" w:rsidP="00AD60EE">
            <w:pPr>
              <w:tabs>
                <w:tab w:val="clear" w:pos="3742"/>
              </w:tabs>
              <w:spacing w:line="240" w:lineRule="auto"/>
              <w:ind w:left="175" w:right="175"/>
              <w:rPr>
                <w:rFonts w:ascii="Browallia New" w:hAnsi="Browallia New" w:cs="Browallia New"/>
                <w:sz w:val="16"/>
                <w:szCs w:val="16"/>
                <w:cs/>
              </w:rPr>
            </w:pPr>
          </w:p>
        </w:tc>
        <w:tc>
          <w:tcPr>
            <w:tcW w:w="1028" w:type="dxa"/>
            <w:tcBorders>
              <w:top w:val="nil"/>
              <w:left w:val="nil"/>
              <w:bottom w:val="nil"/>
              <w:right w:val="nil"/>
            </w:tcBorders>
            <w:vAlign w:val="bottom"/>
          </w:tcPr>
          <w:p w14:paraId="059CFB04" w14:textId="77777777" w:rsidR="002E3978" w:rsidRPr="00B737D5" w:rsidRDefault="002E3978" w:rsidP="00AD60EE">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72568511" w14:textId="77777777" w:rsidR="002E3978" w:rsidRPr="00B737D5" w:rsidRDefault="002E3978" w:rsidP="00AD60EE">
            <w:pPr>
              <w:tabs>
                <w:tab w:val="decimal" w:pos="492"/>
              </w:tabs>
              <w:spacing w:line="240" w:lineRule="auto"/>
              <w:ind w:right="-10"/>
              <w:jc w:val="right"/>
              <w:rPr>
                <w:rFonts w:ascii="Browallia New" w:hAnsi="Browallia New" w:cs="Browallia New"/>
                <w:sz w:val="16"/>
                <w:szCs w:val="16"/>
              </w:rPr>
            </w:pPr>
          </w:p>
        </w:tc>
        <w:tc>
          <w:tcPr>
            <w:tcW w:w="1036" w:type="dxa"/>
            <w:tcBorders>
              <w:top w:val="nil"/>
              <w:left w:val="nil"/>
              <w:bottom w:val="nil"/>
              <w:right w:val="nil"/>
            </w:tcBorders>
            <w:shd w:val="clear" w:color="auto" w:fill="auto"/>
            <w:vAlign w:val="bottom"/>
          </w:tcPr>
          <w:p w14:paraId="7C3BDB5A" w14:textId="77777777" w:rsidR="002E3978" w:rsidRPr="00B737D5" w:rsidRDefault="002E3978" w:rsidP="00AD60EE">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1F5B0767" w14:textId="77777777" w:rsidR="002E3978" w:rsidRPr="00B737D5" w:rsidRDefault="002E3978" w:rsidP="00AD60EE">
            <w:pPr>
              <w:tabs>
                <w:tab w:val="decimal" w:pos="492"/>
              </w:tabs>
              <w:spacing w:line="240" w:lineRule="auto"/>
              <w:ind w:right="-10"/>
              <w:jc w:val="right"/>
              <w:rPr>
                <w:rFonts w:ascii="Browallia New" w:hAnsi="Browallia New" w:cs="Browallia New"/>
                <w:sz w:val="16"/>
                <w:szCs w:val="16"/>
              </w:rPr>
            </w:pPr>
          </w:p>
        </w:tc>
        <w:tc>
          <w:tcPr>
            <w:tcW w:w="1035" w:type="dxa"/>
            <w:tcBorders>
              <w:top w:val="nil"/>
              <w:left w:val="nil"/>
              <w:bottom w:val="nil"/>
              <w:right w:val="nil"/>
            </w:tcBorders>
          </w:tcPr>
          <w:p w14:paraId="0237D011" w14:textId="77777777" w:rsidR="002E3978" w:rsidRPr="00B737D5" w:rsidRDefault="002E3978" w:rsidP="00AD60EE">
            <w:pPr>
              <w:spacing w:line="240" w:lineRule="auto"/>
              <w:ind w:right="-11"/>
              <w:jc w:val="right"/>
              <w:rPr>
                <w:rFonts w:ascii="Browallia New" w:hAnsi="Browallia New" w:cs="Browallia New"/>
                <w:sz w:val="16"/>
                <w:szCs w:val="16"/>
                <w:lang w:val="en-GB"/>
              </w:rPr>
            </w:pPr>
          </w:p>
        </w:tc>
        <w:tc>
          <w:tcPr>
            <w:tcW w:w="243" w:type="dxa"/>
            <w:tcBorders>
              <w:top w:val="nil"/>
              <w:left w:val="nil"/>
              <w:bottom w:val="nil"/>
              <w:right w:val="nil"/>
            </w:tcBorders>
          </w:tcPr>
          <w:p w14:paraId="3235C0E4" w14:textId="77777777" w:rsidR="002E3978" w:rsidRPr="00B737D5" w:rsidRDefault="002E3978" w:rsidP="00AD60EE">
            <w:pPr>
              <w:tabs>
                <w:tab w:val="decimal" w:pos="492"/>
              </w:tabs>
              <w:spacing w:line="240" w:lineRule="auto"/>
              <w:ind w:right="-10"/>
              <w:jc w:val="right"/>
              <w:rPr>
                <w:rFonts w:ascii="Browallia New" w:hAnsi="Browallia New" w:cs="Browallia New"/>
                <w:sz w:val="16"/>
                <w:szCs w:val="16"/>
                <w:lang w:val="en-GB"/>
              </w:rPr>
            </w:pPr>
          </w:p>
        </w:tc>
        <w:tc>
          <w:tcPr>
            <w:tcW w:w="1033" w:type="dxa"/>
            <w:tcBorders>
              <w:top w:val="nil"/>
              <w:left w:val="nil"/>
              <w:bottom w:val="nil"/>
              <w:right w:val="nil"/>
            </w:tcBorders>
            <w:vAlign w:val="bottom"/>
          </w:tcPr>
          <w:p w14:paraId="5335C4D2" w14:textId="77777777" w:rsidR="002E3978" w:rsidRPr="00B737D5" w:rsidRDefault="002E3978" w:rsidP="00AD60EE">
            <w:pPr>
              <w:spacing w:line="240" w:lineRule="auto"/>
              <w:ind w:right="-11"/>
              <w:jc w:val="right"/>
              <w:rPr>
                <w:rFonts w:ascii="Browallia New" w:hAnsi="Browallia New" w:cs="Browallia New"/>
                <w:sz w:val="16"/>
                <w:szCs w:val="16"/>
                <w:lang w:val="en-GB"/>
              </w:rPr>
            </w:pPr>
          </w:p>
        </w:tc>
      </w:tr>
      <w:tr w:rsidR="002E3978" w:rsidRPr="00B737D5" w14:paraId="5531A371" w14:textId="77777777" w:rsidTr="002E70E1">
        <w:trPr>
          <w:trHeight w:val="321"/>
        </w:trPr>
        <w:tc>
          <w:tcPr>
            <w:tcW w:w="5102" w:type="dxa"/>
            <w:gridSpan w:val="2"/>
            <w:tcBorders>
              <w:top w:val="nil"/>
              <w:left w:val="nil"/>
              <w:bottom w:val="nil"/>
              <w:right w:val="nil"/>
            </w:tcBorders>
          </w:tcPr>
          <w:p w14:paraId="2C4B95EC" w14:textId="451A1096" w:rsidR="002E3978" w:rsidRPr="00B737D5" w:rsidRDefault="002E3978" w:rsidP="00205DE0">
            <w:pPr>
              <w:spacing w:line="240" w:lineRule="auto"/>
              <w:ind w:right="-10"/>
              <w:rPr>
                <w:rFonts w:ascii="Browallia New" w:hAnsi="Browallia New" w:cs="Browallia New"/>
                <w:sz w:val="28"/>
                <w:szCs w:val="28"/>
                <w:lang w:val="en-GB"/>
              </w:rPr>
            </w:pPr>
            <w:r w:rsidRPr="00B737D5">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6AC33BE0" w14:textId="77777777" w:rsidR="002E3978" w:rsidRPr="00B737D5" w:rsidRDefault="002E3978" w:rsidP="00AD60E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EDCE29B" w14:textId="77777777" w:rsidR="002E3978" w:rsidRPr="00B737D5" w:rsidRDefault="002E3978" w:rsidP="00AD60E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5AEE332B" w14:textId="77777777" w:rsidR="002E3978" w:rsidRPr="00B737D5" w:rsidRDefault="002E3978" w:rsidP="00AD60E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7F2DD0CF" w14:textId="77777777" w:rsidR="002E3978" w:rsidRPr="00B737D5" w:rsidRDefault="002E3978" w:rsidP="00AD60EE">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1BB08D63" w14:textId="77777777" w:rsidR="002E3978" w:rsidRPr="00B737D5" w:rsidRDefault="002E3978" w:rsidP="00AD60EE">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5F2CCFED" w14:textId="77777777" w:rsidR="002E3978" w:rsidRPr="00B737D5" w:rsidRDefault="002E3978" w:rsidP="00AD60EE">
            <w:pPr>
              <w:spacing w:line="240" w:lineRule="auto"/>
              <w:ind w:right="-11"/>
              <w:jc w:val="right"/>
              <w:rPr>
                <w:rFonts w:ascii="Browallia New" w:hAnsi="Browallia New" w:cs="Browallia New"/>
                <w:sz w:val="28"/>
                <w:szCs w:val="28"/>
                <w:lang w:val="en-GB"/>
              </w:rPr>
            </w:pPr>
          </w:p>
        </w:tc>
      </w:tr>
      <w:tr w:rsidR="002E3978" w:rsidRPr="00B737D5" w14:paraId="2CC2E371" w14:textId="77777777" w:rsidTr="00844579">
        <w:trPr>
          <w:trHeight w:val="321"/>
        </w:trPr>
        <w:tc>
          <w:tcPr>
            <w:tcW w:w="4074" w:type="dxa"/>
            <w:tcBorders>
              <w:top w:val="nil"/>
              <w:left w:val="nil"/>
              <w:bottom w:val="nil"/>
              <w:right w:val="nil"/>
            </w:tcBorders>
          </w:tcPr>
          <w:p w14:paraId="6C5818EA" w14:textId="2C43C056" w:rsidR="002E3978" w:rsidRPr="00B737D5" w:rsidRDefault="002E3978" w:rsidP="002E3978">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0AC0B44F" w14:textId="3B35A8D1" w:rsidR="002E3978" w:rsidRPr="00B737D5" w:rsidRDefault="0064060B" w:rsidP="00205DE0">
            <w:pPr>
              <w:spacing w:line="240" w:lineRule="auto"/>
              <w:ind w:right="-11"/>
              <w:jc w:val="right"/>
              <w:rPr>
                <w:rFonts w:ascii="Browallia New" w:hAnsi="Browallia New" w:cs="Browallia New"/>
                <w:sz w:val="28"/>
                <w:szCs w:val="28"/>
                <w:lang w:val="en-GB"/>
              </w:rPr>
            </w:pPr>
            <w:r w:rsidRPr="00B737D5">
              <w:rPr>
                <w:rFonts w:ascii="Browallia New" w:hAnsi="Browallia New" w:cs="Browallia New"/>
                <w:sz w:val="28"/>
                <w:szCs w:val="28"/>
                <w:lang w:val="en-GB"/>
              </w:rPr>
              <w:t>9.67</w:t>
            </w:r>
          </w:p>
        </w:tc>
        <w:tc>
          <w:tcPr>
            <w:tcW w:w="240" w:type="dxa"/>
            <w:tcBorders>
              <w:top w:val="nil"/>
              <w:left w:val="nil"/>
              <w:bottom w:val="nil"/>
              <w:right w:val="nil"/>
            </w:tcBorders>
          </w:tcPr>
          <w:p w14:paraId="1DD1F260" w14:textId="77777777" w:rsidR="002E3978" w:rsidRPr="00B737D5" w:rsidRDefault="002E3978" w:rsidP="00205DE0">
            <w:pPr>
              <w:tabs>
                <w:tab w:val="decimal" w:pos="492"/>
              </w:tabs>
              <w:spacing w:line="240" w:lineRule="auto"/>
              <w:ind w:right="-11"/>
              <w:jc w:val="right"/>
              <w:rPr>
                <w:rFonts w:ascii="Browallia New" w:hAnsi="Browallia New" w:cs="Browallia New"/>
                <w:sz w:val="28"/>
                <w:szCs w:val="28"/>
                <w:lang w:val="en-GB"/>
              </w:rPr>
            </w:pPr>
          </w:p>
        </w:tc>
        <w:tc>
          <w:tcPr>
            <w:tcW w:w="1036" w:type="dxa"/>
            <w:tcBorders>
              <w:top w:val="nil"/>
              <w:left w:val="nil"/>
              <w:bottom w:val="nil"/>
              <w:right w:val="nil"/>
            </w:tcBorders>
            <w:shd w:val="clear" w:color="auto" w:fill="auto"/>
            <w:vAlign w:val="bottom"/>
          </w:tcPr>
          <w:p w14:paraId="1A4BFEC8" w14:textId="39D3B0A2" w:rsidR="002E3978" w:rsidRPr="00B737D5" w:rsidRDefault="0008636B" w:rsidP="00205DE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B737D5">
              <w:rPr>
                <w:rFonts w:ascii="Browallia New" w:hAnsi="Browallia New" w:cs="Browallia New"/>
                <w:sz w:val="28"/>
                <w:szCs w:val="28"/>
              </w:rPr>
              <w:t>2.69</w:t>
            </w:r>
          </w:p>
        </w:tc>
        <w:tc>
          <w:tcPr>
            <w:tcW w:w="240" w:type="dxa"/>
            <w:tcBorders>
              <w:top w:val="nil"/>
              <w:left w:val="nil"/>
              <w:bottom w:val="nil"/>
              <w:right w:val="nil"/>
            </w:tcBorders>
          </w:tcPr>
          <w:p w14:paraId="7079F115" w14:textId="77777777" w:rsidR="002E3978" w:rsidRPr="00B737D5" w:rsidRDefault="002E3978" w:rsidP="002E3978">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12295D6" w14:textId="6A1F34FB" w:rsidR="002E3978" w:rsidRPr="00B737D5" w:rsidRDefault="0064060B" w:rsidP="002E3978">
            <w:pPr>
              <w:spacing w:line="240" w:lineRule="auto"/>
              <w:ind w:right="-11"/>
              <w:jc w:val="right"/>
              <w:rPr>
                <w:rFonts w:ascii="Browallia New" w:hAnsi="Browallia New" w:cs="Browallia New"/>
                <w:sz w:val="28"/>
                <w:szCs w:val="28"/>
                <w:lang w:val="en-GB"/>
              </w:rPr>
            </w:pPr>
            <w:r w:rsidRPr="00B737D5">
              <w:rPr>
                <w:rFonts w:ascii="Browallia New" w:hAnsi="Browallia New" w:cs="Browallia New"/>
                <w:sz w:val="28"/>
                <w:szCs w:val="28"/>
                <w:lang w:val="en-GB"/>
              </w:rPr>
              <w:t>2.34</w:t>
            </w:r>
          </w:p>
        </w:tc>
        <w:tc>
          <w:tcPr>
            <w:tcW w:w="243" w:type="dxa"/>
            <w:tcBorders>
              <w:top w:val="nil"/>
              <w:left w:val="nil"/>
              <w:bottom w:val="nil"/>
              <w:right w:val="nil"/>
            </w:tcBorders>
          </w:tcPr>
          <w:p w14:paraId="76DAF919" w14:textId="77777777" w:rsidR="002E3978" w:rsidRPr="00B737D5" w:rsidRDefault="002E3978" w:rsidP="002E3978">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4993236D" w14:textId="603A4B24" w:rsidR="002E3978" w:rsidRPr="00B737D5" w:rsidRDefault="008F4C6B" w:rsidP="008F4C6B">
            <w:pPr>
              <w:tabs>
                <w:tab w:val="clear" w:pos="454"/>
                <w:tab w:val="clear" w:pos="680"/>
                <w:tab w:val="left" w:pos="132"/>
              </w:tabs>
              <w:spacing w:line="240" w:lineRule="auto"/>
              <w:ind w:right="-10"/>
              <w:jc w:val="right"/>
              <w:rPr>
                <w:rFonts w:ascii="Browallia New" w:hAnsi="Browallia New" w:cs="Browallia New"/>
                <w:sz w:val="28"/>
                <w:szCs w:val="28"/>
              </w:rPr>
            </w:pPr>
            <w:r w:rsidRPr="00B737D5">
              <w:rPr>
                <w:rFonts w:ascii="Browallia New" w:hAnsi="Browallia New" w:cs="Browallia New"/>
                <w:sz w:val="28"/>
                <w:szCs w:val="28"/>
                <w:lang w:val="en-GB"/>
              </w:rPr>
              <w:t>0.01</w:t>
            </w:r>
          </w:p>
        </w:tc>
      </w:tr>
      <w:tr w:rsidR="002E3978" w:rsidRPr="00B737D5" w14:paraId="52936659" w14:textId="77777777" w:rsidTr="006A7088">
        <w:trPr>
          <w:trHeight w:val="205"/>
        </w:trPr>
        <w:tc>
          <w:tcPr>
            <w:tcW w:w="4074" w:type="dxa"/>
            <w:tcBorders>
              <w:top w:val="nil"/>
              <w:left w:val="nil"/>
              <w:bottom w:val="nil"/>
              <w:right w:val="nil"/>
            </w:tcBorders>
          </w:tcPr>
          <w:p w14:paraId="4B9C2D88" w14:textId="77777777" w:rsidR="002E3978" w:rsidRPr="00B737D5" w:rsidRDefault="002E3978" w:rsidP="00AD60EE">
            <w:pPr>
              <w:tabs>
                <w:tab w:val="clear" w:pos="3742"/>
              </w:tabs>
              <w:spacing w:line="240" w:lineRule="auto"/>
              <w:ind w:left="175" w:right="175"/>
              <w:rPr>
                <w:rFonts w:ascii="Browallia New" w:hAnsi="Browallia New" w:cs="Browallia New"/>
                <w:sz w:val="16"/>
                <w:szCs w:val="16"/>
                <w:cs/>
              </w:rPr>
            </w:pPr>
          </w:p>
        </w:tc>
        <w:tc>
          <w:tcPr>
            <w:tcW w:w="1028" w:type="dxa"/>
            <w:tcBorders>
              <w:top w:val="nil"/>
              <w:left w:val="nil"/>
              <w:bottom w:val="nil"/>
              <w:right w:val="nil"/>
            </w:tcBorders>
            <w:vAlign w:val="bottom"/>
          </w:tcPr>
          <w:p w14:paraId="418B9F2F" w14:textId="77777777" w:rsidR="002E3978" w:rsidRPr="00B737D5" w:rsidRDefault="002E3978" w:rsidP="00AD60EE">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2466B3AE" w14:textId="77777777" w:rsidR="002E3978" w:rsidRPr="00B737D5" w:rsidRDefault="002E3978" w:rsidP="00AD60EE">
            <w:pPr>
              <w:tabs>
                <w:tab w:val="decimal" w:pos="492"/>
              </w:tabs>
              <w:spacing w:line="240" w:lineRule="auto"/>
              <w:ind w:right="-10"/>
              <w:jc w:val="right"/>
              <w:rPr>
                <w:rFonts w:ascii="Browallia New" w:hAnsi="Browallia New" w:cs="Browallia New"/>
                <w:sz w:val="16"/>
                <w:szCs w:val="16"/>
              </w:rPr>
            </w:pPr>
          </w:p>
        </w:tc>
        <w:tc>
          <w:tcPr>
            <w:tcW w:w="1036" w:type="dxa"/>
            <w:tcBorders>
              <w:top w:val="nil"/>
              <w:left w:val="nil"/>
              <w:bottom w:val="nil"/>
              <w:right w:val="nil"/>
            </w:tcBorders>
            <w:shd w:val="clear" w:color="auto" w:fill="auto"/>
            <w:vAlign w:val="bottom"/>
          </w:tcPr>
          <w:p w14:paraId="1307D961" w14:textId="77777777" w:rsidR="002E3978" w:rsidRPr="00B737D5" w:rsidRDefault="002E3978" w:rsidP="00AD60EE">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2F2B1670" w14:textId="77777777" w:rsidR="002E3978" w:rsidRPr="00B737D5" w:rsidRDefault="002E3978" w:rsidP="00AD60EE">
            <w:pPr>
              <w:tabs>
                <w:tab w:val="decimal" w:pos="492"/>
              </w:tabs>
              <w:spacing w:line="240" w:lineRule="auto"/>
              <w:ind w:right="-10"/>
              <w:jc w:val="right"/>
              <w:rPr>
                <w:rFonts w:ascii="Browallia New" w:hAnsi="Browallia New" w:cs="Browallia New"/>
                <w:sz w:val="16"/>
                <w:szCs w:val="16"/>
              </w:rPr>
            </w:pPr>
          </w:p>
        </w:tc>
        <w:tc>
          <w:tcPr>
            <w:tcW w:w="1035" w:type="dxa"/>
            <w:tcBorders>
              <w:top w:val="nil"/>
              <w:left w:val="nil"/>
              <w:bottom w:val="nil"/>
              <w:right w:val="nil"/>
            </w:tcBorders>
          </w:tcPr>
          <w:p w14:paraId="23088302" w14:textId="77777777" w:rsidR="002E3978" w:rsidRPr="00B737D5" w:rsidRDefault="002E3978" w:rsidP="00AD60EE">
            <w:pPr>
              <w:spacing w:line="240" w:lineRule="auto"/>
              <w:ind w:right="-11"/>
              <w:jc w:val="right"/>
              <w:rPr>
                <w:rFonts w:ascii="Browallia New" w:hAnsi="Browallia New" w:cs="Browallia New"/>
                <w:sz w:val="16"/>
                <w:szCs w:val="16"/>
                <w:lang w:val="en-GB"/>
              </w:rPr>
            </w:pPr>
          </w:p>
        </w:tc>
        <w:tc>
          <w:tcPr>
            <w:tcW w:w="243" w:type="dxa"/>
            <w:tcBorders>
              <w:top w:val="nil"/>
              <w:left w:val="nil"/>
              <w:bottom w:val="nil"/>
              <w:right w:val="nil"/>
            </w:tcBorders>
          </w:tcPr>
          <w:p w14:paraId="18969FAC" w14:textId="77777777" w:rsidR="002E3978" w:rsidRPr="00B737D5" w:rsidRDefault="002E3978" w:rsidP="00AD60EE">
            <w:pPr>
              <w:tabs>
                <w:tab w:val="decimal" w:pos="492"/>
              </w:tabs>
              <w:spacing w:line="240" w:lineRule="auto"/>
              <w:ind w:right="-10"/>
              <w:jc w:val="right"/>
              <w:rPr>
                <w:rFonts w:ascii="Browallia New" w:hAnsi="Browallia New" w:cs="Browallia New"/>
                <w:sz w:val="16"/>
                <w:szCs w:val="16"/>
                <w:lang w:val="en-GB"/>
              </w:rPr>
            </w:pPr>
          </w:p>
        </w:tc>
        <w:tc>
          <w:tcPr>
            <w:tcW w:w="1033" w:type="dxa"/>
            <w:tcBorders>
              <w:top w:val="nil"/>
              <w:left w:val="nil"/>
              <w:bottom w:val="nil"/>
              <w:right w:val="nil"/>
            </w:tcBorders>
            <w:vAlign w:val="bottom"/>
          </w:tcPr>
          <w:p w14:paraId="657848F2" w14:textId="77777777" w:rsidR="002E3978" w:rsidRPr="00B737D5" w:rsidRDefault="002E3978" w:rsidP="00AD60EE">
            <w:pPr>
              <w:spacing w:line="240" w:lineRule="auto"/>
              <w:ind w:right="-11"/>
              <w:jc w:val="right"/>
              <w:rPr>
                <w:rFonts w:ascii="Browallia New" w:hAnsi="Browallia New" w:cs="Browallia New"/>
                <w:sz w:val="16"/>
                <w:szCs w:val="16"/>
                <w:lang w:val="en-GB"/>
              </w:rPr>
            </w:pPr>
          </w:p>
        </w:tc>
      </w:tr>
      <w:tr w:rsidR="00764053" w:rsidRPr="00B737D5" w14:paraId="28F96EB8" w14:textId="77777777" w:rsidTr="00205DE0">
        <w:trPr>
          <w:trHeight w:val="321"/>
        </w:trPr>
        <w:tc>
          <w:tcPr>
            <w:tcW w:w="4074" w:type="dxa"/>
            <w:tcBorders>
              <w:top w:val="nil"/>
              <w:left w:val="nil"/>
              <w:bottom w:val="nil"/>
              <w:right w:val="nil"/>
            </w:tcBorders>
          </w:tcPr>
          <w:p w14:paraId="7BCA3686" w14:textId="188C1FF7" w:rsidR="00764053" w:rsidRPr="00B737D5" w:rsidRDefault="00764053" w:rsidP="00205DE0">
            <w:pPr>
              <w:tabs>
                <w:tab w:val="clear" w:pos="227"/>
                <w:tab w:val="clear" w:pos="3742"/>
              </w:tabs>
              <w:spacing w:line="240" w:lineRule="auto"/>
              <w:ind w:right="175"/>
              <w:rPr>
                <w:rFonts w:ascii="Browallia New" w:hAnsi="Browallia New" w:cs="Browallia New"/>
                <w:sz w:val="28"/>
                <w:szCs w:val="28"/>
                <w:cs/>
              </w:rPr>
            </w:pPr>
            <w:r w:rsidRPr="00B737D5">
              <w:rPr>
                <w:rFonts w:ascii="Browallia New" w:hAnsi="Browallia New" w:cs="Browallia New"/>
                <w:b/>
                <w:bCs/>
                <w:sz w:val="28"/>
                <w:szCs w:val="28"/>
                <w:cs/>
              </w:rPr>
              <w:t xml:space="preserve">ค่าตอบแทนผู้บริหารสำคัญ  </w:t>
            </w:r>
          </w:p>
        </w:tc>
        <w:tc>
          <w:tcPr>
            <w:tcW w:w="1028" w:type="dxa"/>
            <w:tcBorders>
              <w:top w:val="nil"/>
              <w:left w:val="nil"/>
              <w:bottom w:val="nil"/>
              <w:right w:val="nil"/>
            </w:tcBorders>
          </w:tcPr>
          <w:p w14:paraId="179ABCDA" w14:textId="77777777" w:rsidR="00764053" w:rsidRPr="00B737D5" w:rsidRDefault="00764053" w:rsidP="00764053">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264BA893" w14:textId="77777777" w:rsidR="00764053" w:rsidRPr="00B737D5" w:rsidRDefault="00764053" w:rsidP="00764053">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3F8EDDC7" w14:textId="77777777" w:rsidR="00764053" w:rsidRPr="00B737D5" w:rsidRDefault="00764053" w:rsidP="00764053">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66DEF4FB" w14:textId="77777777" w:rsidR="00764053" w:rsidRPr="00B737D5" w:rsidRDefault="00764053" w:rsidP="00764053">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2692B49" w14:textId="77777777" w:rsidR="00764053" w:rsidRPr="00B737D5" w:rsidRDefault="00764053" w:rsidP="00764053">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67AE4AC9" w14:textId="77777777" w:rsidR="00764053" w:rsidRPr="00B737D5" w:rsidRDefault="00764053" w:rsidP="00764053">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2477F4DC" w14:textId="77777777" w:rsidR="00764053" w:rsidRPr="00B737D5" w:rsidRDefault="00764053" w:rsidP="00764053">
            <w:pPr>
              <w:spacing w:line="240" w:lineRule="auto"/>
              <w:ind w:right="-11"/>
              <w:jc w:val="right"/>
              <w:rPr>
                <w:rFonts w:ascii="Browallia New" w:hAnsi="Browallia New" w:cs="Browallia New"/>
                <w:sz w:val="28"/>
                <w:szCs w:val="28"/>
                <w:lang w:val="en-GB"/>
              </w:rPr>
            </w:pPr>
          </w:p>
        </w:tc>
      </w:tr>
      <w:tr w:rsidR="006E1698" w:rsidRPr="00B737D5" w14:paraId="2714C3AC" w14:textId="77777777" w:rsidTr="00C01494">
        <w:trPr>
          <w:trHeight w:val="321"/>
        </w:trPr>
        <w:tc>
          <w:tcPr>
            <w:tcW w:w="4074" w:type="dxa"/>
            <w:tcBorders>
              <w:top w:val="nil"/>
              <w:left w:val="nil"/>
              <w:bottom w:val="nil"/>
              <w:right w:val="nil"/>
            </w:tcBorders>
          </w:tcPr>
          <w:p w14:paraId="2B395468" w14:textId="2CA40E4E" w:rsidR="006E1698" w:rsidRPr="00B737D5" w:rsidRDefault="006E1698" w:rsidP="006E1698">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ผลประโยชน์ระยะสั้นของพนักงาน</w:t>
            </w:r>
          </w:p>
        </w:tc>
        <w:tc>
          <w:tcPr>
            <w:tcW w:w="1028" w:type="dxa"/>
            <w:tcBorders>
              <w:top w:val="nil"/>
              <w:left w:val="nil"/>
              <w:right w:val="nil"/>
            </w:tcBorders>
          </w:tcPr>
          <w:p w14:paraId="5167D62C" w14:textId="7FF41F6A" w:rsidR="006E1698" w:rsidRPr="00B737D5" w:rsidRDefault="009762A0" w:rsidP="006E1698">
            <w:pPr>
              <w:spacing w:line="240" w:lineRule="auto"/>
              <w:ind w:right="-11"/>
              <w:jc w:val="right"/>
              <w:rPr>
                <w:rFonts w:ascii="Browallia New" w:hAnsi="Browallia New" w:cs="Browallia New"/>
                <w:sz w:val="28"/>
                <w:szCs w:val="28"/>
              </w:rPr>
            </w:pPr>
            <w:r w:rsidRPr="00B737D5">
              <w:rPr>
                <w:rFonts w:ascii="Browallia New" w:hAnsi="Browallia New" w:cs="Browallia New"/>
                <w:sz w:val="28"/>
                <w:szCs w:val="28"/>
              </w:rPr>
              <w:t>7.27</w:t>
            </w:r>
          </w:p>
        </w:tc>
        <w:tc>
          <w:tcPr>
            <w:tcW w:w="240" w:type="dxa"/>
            <w:tcBorders>
              <w:top w:val="nil"/>
              <w:left w:val="nil"/>
              <w:right w:val="nil"/>
            </w:tcBorders>
          </w:tcPr>
          <w:p w14:paraId="17903F43" w14:textId="77777777" w:rsidR="006E1698" w:rsidRPr="00B737D5" w:rsidRDefault="006E1698" w:rsidP="006E1698">
            <w:pPr>
              <w:tabs>
                <w:tab w:val="decimal" w:pos="492"/>
              </w:tabs>
              <w:spacing w:line="240" w:lineRule="auto"/>
              <w:ind w:right="-11"/>
              <w:jc w:val="right"/>
              <w:rPr>
                <w:rFonts w:ascii="Browallia New" w:hAnsi="Browallia New" w:cs="Browallia New"/>
                <w:sz w:val="28"/>
                <w:szCs w:val="28"/>
              </w:rPr>
            </w:pPr>
          </w:p>
        </w:tc>
        <w:tc>
          <w:tcPr>
            <w:tcW w:w="1036" w:type="dxa"/>
            <w:tcBorders>
              <w:top w:val="nil"/>
              <w:left w:val="nil"/>
              <w:right w:val="nil"/>
            </w:tcBorders>
            <w:shd w:val="clear" w:color="auto" w:fill="auto"/>
            <w:vAlign w:val="bottom"/>
          </w:tcPr>
          <w:p w14:paraId="13D7A8B0" w14:textId="031BF01A" w:rsidR="006E1698" w:rsidRPr="00B737D5" w:rsidRDefault="00D4074F" w:rsidP="006E1698">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B737D5">
              <w:rPr>
                <w:rFonts w:ascii="Browallia New" w:hAnsi="Browallia New" w:cs="Browallia New"/>
                <w:sz w:val="28"/>
                <w:szCs w:val="28"/>
              </w:rPr>
              <w:t>7.42</w:t>
            </w:r>
          </w:p>
        </w:tc>
        <w:tc>
          <w:tcPr>
            <w:tcW w:w="240" w:type="dxa"/>
            <w:tcBorders>
              <w:top w:val="nil"/>
              <w:left w:val="nil"/>
              <w:right w:val="nil"/>
            </w:tcBorders>
          </w:tcPr>
          <w:p w14:paraId="536F1604" w14:textId="77777777" w:rsidR="006E1698" w:rsidRPr="00B737D5" w:rsidRDefault="006E1698" w:rsidP="006E1698">
            <w:pPr>
              <w:tabs>
                <w:tab w:val="decimal" w:pos="492"/>
              </w:tabs>
              <w:spacing w:line="240" w:lineRule="auto"/>
              <w:ind w:right="-11"/>
              <w:jc w:val="right"/>
              <w:rPr>
                <w:rFonts w:ascii="Browallia New" w:hAnsi="Browallia New" w:cs="Browallia New"/>
                <w:sz w:val="28"/>
                <w:szCs w:val="28"/>
              </w:rPr>
            </w:pPr>
          </w:p>
        </w:tc>
        <w:tc>
          <w:tcPr>
            <w:tcW w:w="1035" w:type="dxa"/>
            <w:tcBorders>
              <w:top w:val="nil"/>
              <w:left w:val="nil"/>
              <w:right w:val="nil"/>
            </w:tcBorders>
          </w:tcPr>
          <w:p w14:paraId="67AC8C7D" w14:textId="5A3D7306" w:rsidR="006E1698" w:rsidRPr="00B737D5" w:rsidRDefault="009762A0" w:rsidP="006E1698">
            <w:pPr>
              <w:spacing w:line="240" w:lineRule="auto"/>
              <w:ind w:right="-11"/>
              <w:jc w:val="right"/>
              <w:rPr>
                <w:rFonts w:ascii="Browallia New" w:hAnsi="Browallia New" w:cs="Browallia New"/>
                <w:sz w:val="28"/>
                <w:szCs w:val="28"/>
              </w:rPr>
            </w:pPr>
            <w:r w:rsidRPr="00B737D5">
              <w:rPr>
                <w:rFonts w:ascii="Browallia New" w:hAnsi="Browallia New" w:cs="Browallia New"/>
                <w:sz w:val="28"/>
                <w:szCs w:val="28"/>
              </w:rPr>
              <w:t>3.34</w:t>
            </w:r>
          </w:p>
        </w:tc>
        <w:tc>
          <w:tcPr>
            <w:tcW w:w="243" w:type="dxa"/>
            <w:tcBorders>
              <w:top w:val="nil"/>
              <w:left w:val="nil"/>
              <w:right w:val="nil"/>
            </w:tcBorders>
          </w:tcPr>
          <w:p w14:paraId="61968CF9" w14:textId="77777777" w:rsidR="006E1698" w:rsidRPr="00B737D5" w:rsidRDefault="006E1698" w:rsidP="006E1698">
            <w:pPr>
              <w:tabs>
                <w:tab w:val="decimal" w:pos="492"/>
              </w:tabs>
              <w:spacing w:line="240" w:lineRule="auto"/>
              <w:ind w:right="-11"/>
              <w:jc w:val="right"/>
              <w:rPr>
                <w:rFonts w:ascii="Browallia New" w:hAnsi="Browallia New" w:cs="Browallia New"/>
                <w:sz w:val="28"/>
                <w:szCs w:val="28"/>
              </w:rPr>
            </w:pPr>
          </w:p>
        </w:tc>
        <w:tc>
          <w:tcPr>
            <w:tcW w:w="1033" w:type="dxa"/>
            <w:tcBorders>
              <w:top w:val="nil"/>
              <w:left w:val="nil"/>
              <w:right w:val="nil"/>
            </w:tcBorders>
          </w:tcPr>
          <w:p w14:paraId="67AB0612" w14:textId="08E614EE" w:rsidR="006E1698" w:rsidRPr="00B737D5" w:rsidRDefault="00CC3D36" w:rsidP="006E1698">
            <w:pPr>
              <w:spacing w:line="240" w:lineRule="auto"/>
              <w:ind w:right="-11"/>
              <w:jc w:val="right"/>
              <w:rPr>
                <w:rFonts w:ascii="Browallia New" w:hAnsi="Browallia New" w:cs="Browallia New"/>
                <w:sz w:val="28"/>
                <w:szCs w:val="28"/>
              </w:rPr>
            </w:pPr>
            <w:r w:rsidRPr="00B737D5">
              <w:rPr>
                <w:rFonts w:ascii="Browallia New" w:hAnsi="Browallia New" w:cs="Browallia New"/>
                <w:sz w:val="28"/>
                <w:szCs w:val="28"/>
              </w:rPr>
              <w:t>3.36</w:t>
            </w:r>
          </w:p>
        </w:tc>
      </w:tr>
      <w:tr w:rsidR="00676CCE" w:rsidRPr="00B737D5" w14:paraId="5448F8FD" w14:textId="77777777" w:rsidTr="00C01494">
        <w:trPr>
          <w:trHeight w:val="321"/>
        </w:trPr>
        <w:tc>
          <w:tcPr>
            <w:tcW w:w="4074" w:type="dxa"/>
            <w:tcBorders>
              <w:top w:val="nil"/>
              <w:left w:val="nil"/>
              <w:bottom w:val="nil"/>
              <w:right w:val="nil"/>
            </w:tcBorders>
          </w:tcPr>
          <w:p w14:paraId="62A35CDF" w14:textId="3442B429" w:rsidR="00676CCE" w:rsidRPr="00B737D5" w:rsidRDefault="00676CCE" w:rsidP="00676CCE">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ผลประโยชน์หลังออกจากงาน</w:t>
            </w:r>
          </w:p>
        </w:tc>
        <w:tc>
          <w:tcPr>
            <w:tcW w:w="1028" w:type="dxa"/>
            <w:tcBorders>
              <w:top w:val="nil"/>
              <w:left w:val="nil"/>
              <w:right w:val="nil"/>
            </w:tcBorders>
          </w:tcPr>
          <w:p w14:paraId="302ECA7A" w14:textId="1E138B21" w:rsidR="00676CCE" w:rsidRPr="00B737D5" w:rsidRDefault="00676CCE" w:rsidP="00676CCE">
            <w:pPr>
              <w:spacing w:line="240" w:lineRule="auto"/>
              <w:ind w:right="-11"/>
              <w:jc w:val="right"/>
              <w:rPr>
                <w:rFonts w:ascii="Browallia New" w:hAnsi="Browallia New" w:cs="Browallia New"/>
                <w:sz w:val="28"/>
                <w:szCs w:val="28"/>
              </w:rPr>
            </w:pPr>
            <w:r w:rsidRPr="00B737D5">
              <w:rPr>
                <w:rFonts w:ascii="Browallia New" w:hAnsi="Browallia New" w:cs="Browallia New"/>
                <w:sz w:val="28"/>
                <w:szCs w:val="28"/>
              </w:rPr>
              <w:t>0.1</w:t>
            </w:r>
            <w:r w:rsidR="00187D31" w:rsidRPr="00B737D5">
              <w:rPr>
                <w:rFonts w:ascii="Browallia New" w:hAnsi="Browallia New" w:cs="Browallia New"/>
                <w:sz w:val="28"/>
                <w:szCs w:val="28"/>
              </w:rPr>
              <w:t>5</w:t>
            </w:r>
          </w:p>
        </w:tc>
        <w:tc>
          <w:tcPr>
            <w:tcW w:w="240" w:type="dxa"/>
            <w:tcBorders>
              <w:top w:val="nil"/>
              <w:left w:val="nil"/>
              <w:right w:val="nil"/>
            </w:tcBorders>
          </w:tcPr>
          <w:p w14:paraId="0E1A80A4" w14:textId="77777777" w:rsidR="00676CCE" w:rsidRPr="00B737D5" w:rsidRDefault="00676CCE" w:rsidP="00676CCE">
            <w:pPr>
              <w:tabs>
                <w:tab w:val="decimal" w:pos="492"/>
              </w:tabs>
              <w:spacing w:line="240" w:lineRule="auto"/>
              <w:ind w:right="-11"/>
              <w:jc w:val="right"/>
              <w:rPr>
                <w:rFonts w:ascii="Browallia New" w:hAnsi="Browallia New" w:cs="Browallia New"/>
                <w:sz w:val="28"/>
                <w:szCs w:val="28"/>
              </w:rPr>
            </w:pPr>
          </w:p>
        </w:tc>
        <w:tc>
          <w:tcPr>
            <w:tcW w:w="1036" w:type="dxa"/>
            <w:tcBorders>
              <w:top w:val="nil"/>
              <w:left w:val="nil"/>
              <w:right w:val="nil"/>
            </w:tcBorders>
            <w:shd w:val="clear" w:color="auto" w:fill="auto"/>
            <w:vAlign w:val="bottom"/>
          </w:tcPr>
          <w:p w14:paraId="29C5D0A5" w14:textId="4F580D50" w:rsidR="00676CCE" w:rsidRPr="00B737D5" w:rsidRDefault="00676CCE" w:rsidP="00676CCE">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B737D5">
              <w:rPr>
                <w:rFonts w:ascii="Browallia New" w:hAnsi="Browallia New" w:cs="Browallia New"/>
                <w:sz w:val="28"/>
                <w:szCs w:val="28"/>
              </w:rPr>
              <w:t>0.17</w:t>
            </w:r>
          </w:p>
        </w:tc>
        <w:tc>
          <w:tcPr>
            <w:tcW w:w="240" w:type="dxa"/>
            <w:tcBorders>
              <w:top w:val="nil"/>
              <w:left w:val="nil"/>
              <w:right w:val="nil"/>
            </w:tcBorders>
          </w:tcPr>
          <w:p w14:paraId="24E22535" w14:textId="77777777" w:rsidR="00676CCE" w:rsidRPr="00B737D5" w:rsidRDefault="00676CCE" w:rsidP="00676CCE">
            <w:pPr>
              <w:tabs>
                <w:tab w:val="decimal" w:pos="492"/>
              </w:tabs>
              <w:spacing w:line="240" w:lineRule="auto"/>
              <w:ind w:right="-11"/>
              <w:jc w:val="right"/>
              <w:rPr>
                <w:rFonts w:ascii="Browallia New" w:hAnsi="Browallia New" w:cs="Browallia New"/>
                <w:sz w:val="28"/>
                <w:szCs w:val="28"/>
              </w:rPr>
            </w:pPr>
          </w:p>
        </w:tc>
        <w:tc>
          <w:tcPr>
            <w:tcW w:w="1035" w:type="dxa"/>
            <w:tcBorders>
              <w:top w:val="nil"/>
              <w:left w:val="nil"/>
              <w:right w:val="nil"/>
            </w:tcBorders>
          </w:tcPr>
          <w:p w14:paraId="12BA1EE0" w14:textId="0003A808" w:rsidR="00676CCE" w:rsidRPr="00B737D5" w:rsidRDefault="00676CCE" w:rsidP="00676CCE">
            <w:pPr>
              <w:spacing w:line="240" w:lineRule="auto"/>
              <w:ind w:right="-11"/>
              <w:jc w:val="right"/>
              <w:rPr>
                <w:rFonts w:ascii="Browallia New" w:hAnsi="Browallia New" w:cs="Browallia New"/>
                <w:sz w:val="28"/>
                <w:szCs w:val="28"/>
              </w:rPr>
            </w:pPr>
            <w:r w:rsidRPr="00B737D5">
              <w:rPr>
                <w:rFonts w:ascii="Browallia New" w:hAnsi="Browallia New" w:cs="Browallia New"/>
                <w:sz w:val="28"/>
                <w:szCs w:val="28"/>
              </w:rPr>
              <w:t>0.05</w:t>
            </w:r>
          </w:p>
        </w:tc>
        <w:tc>
          <w:tcPr>
            <w:tcW w:w="243" w:type="dxa"/>
            <w:tcBorders>
              <w:top w:val="nil"/>
              <w:left w:val="nil"/>
              <w:right w:val="nil"/>
            </w:tcBorders>
          </w:tcPr>
          <w:p w14:paraId="093F28D5" w14:textId="77777777" w:rsidR="00676CCE" w:rsidRPr="00B737D5" w:rsidRDefault="00676CCE" w:rsidP="00676CCE">
            <w:pPr>
              <w:tabs>
                <w:tab w:val="decimal" w:pos="492"/>
              </w:tabs>
              <w:spacing w:line="240" w:lineRule="auto"/>
              <w:ind w:right="-11"/>
              <w:jc w:val="right"/>
              <w:rPr>
                <w:rFonts w:ascii="Browallia New" w:hAnsi="Browallia New" w:cs="Browallia New"/>
                <w:sz w:val="28"/>
                <w:szCs w:val="28"/>
              </w:rPr>
            </w:pPr>
          </w:p>
        </w:tc>
        <w:tc>
          <w:tcPr>
            <w:tcW w:w="1033" w:type="dxa"/>
            <w:tcBorders>
              <w:top w:val="nil"/>
              <w:left w:val="nil"/>
              <w:right w:val="nil"/>
            </w:tcBorders>
            <w:vAlign w:val="bottom"/>
          </w:tcPr>
          <w:p w14:paraId="570E225C" w14:textId="2751F8F3" w:rsidR="00676CCE" w:rsidRPr="00B737D5" w:rsidRDefault="00676CCE" w:rsidP="00676CCE">
            <w:pPr>
              <w:spacing w:line="240" w:lineRule="auto"/>
              <w:ind w:right="-11"/>
              <w:jc w:val="right"/>
              <w:rPr>
                <w:rFonts w:ascii="Browallia New" w:hAnsi="Browallia New" w:cs="Browallia New"/>
                <w:sz w:val="28"/>
                <w:szCs w:val="28"/>
              </w:rPr>
            </w:pPr>
            <w:r w:rsidRPr="00B737D5">
              <w:rPr>
                <w:rFonts w:ascii="Browallia New" w:hAnsi="Browallia New" w:cs="Browallia New"/>
                <w:sz w:val="28"/>
                <w:szCs w:val="28"/>
              </w:rPr>
              <w:t>0.06</w:t>
            </w:r>
          </w:p>
        </w:tc>
      </w:tr>
      <w:tr w:rsidR="00764053" w:rsidRPr="00B737D5" w14:paraId="6F523F71" w14:textId="77777777" w:rsidTr="00205DE0">
        <w:trPr>
          <w:trHeight w:val="321"/>
        </w:trPr>
        <w:tc>
          <w:tcPr>
            <w:tcW w:w="4074" w:type="dxa"/>
            <w:tcBorders>
              <w:top w:val="nil"/>
              <w:left w:val="nil"/>
              <w:bottom w:val="nil"/>
              <w:right w:val="nil"/>
            </w:tcBorders>
          </w:tcPr>
          <w:p w14:paraId="0E84EC63" w14:textId="705FD820" w:rsidR="00764053" w:rsidRPr="00B737D5" w:rsidRDefault="00764053" w:rsidP="00764053">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tcPr>
          <w:p w14:paraId="1C6D49B7" w14:textId="4B32C0CA" w:rsidR="00764053" w:rsidRPr="00B737D5" w:rsidRDefault="0064060B" w:rsidP="00205DE0">
            <w:pPr>
              <w:spacing w:line="240" w:lineRule="auto"/>
              <w:ind w:right="-11"/>
              <w:jc w:val="right"/>
              <w:rPr>
                <w:rFonts w:ascii="Browallia New" w:hAnsi="Browallia New" w:cs="Browallia New"/>
                <w:sz w:val="28"/>
                <w:szCs w:val="28"/>
              </w:rPr>
            </w:pPr>
            <w:r w:rsidRPr="00B737D5">
              <w:rPr>
                <w:rFonts w:ascii="Browallia New" w:hAnsi="Browallia New" w:cs="Browallia New"/>
                <w:sz w:val="28"/>
                <w:szCs w:val="28"/>
              </w:rPr>
              <w:t>7.</w:t>
            </w:r>
            <w:r w:rsidR="002F3AE9" w:rsidRPr="00B737D5">
              <w:rPr>
                <w:rFonts w:ascii="Browallia New" w:hAnsi="Browallia New" w:cs="Browallia New"/>
                <w:sz w:val="28"/>
                <w:szCs w:val="28"/>
              </w:rPr>
              <w:t>42</w:t>
            </w:r>
          </w:p>
        </w:tc>
        <w:tc>
          <w:tcPr>
            <w:tcW w:w="240" w:type="dxa"/>
            <w:tcBorders>
              <w:top w:val="nil"/>
              <w:left w:val="nil"/>
              <w:bottom w:val="nil"/>
              <w:right w:val="nil"/>
            </w:tcBorders>
          </w:tcPr>
          <w:p w14:paraId="27B1AA5A" w14:textId="77777777" w:rsidR="00764053" w:rsidRPr="00B737D5" w:rsidRDefault="00764053" w:rsidP="00205DE0">
            <w:pPr>
              <w:tabs>
                <w:tab w:val="decimal" w:pos="492"/>
              </w:tabs>
              <w:spacing w:line="240" w:lineRule="auto"/>
              <w:ind w:right="-11"/>
              <w:jc w:val="right"/>
              <w:rPr>
                <w:rFonts w:ascii="Browallia New" w:hAnsi="Browallia New" w:cs="Browallia New"/>
                <w:sz w:val="28"/>
                <w:szCs w:val="28"/>
              </w:rPr>
            </w:pPr>
          </w:p>
        </w:tc>
        <w:tc>
          <w:tcPr>
            <w:tcW w:w="1036" w:type="dxa"/>
            <w:tcBorders>
              <w:top w:val="single" w:sz="4" w:space="0" w:color="auto"/>
              <w:left w:val="nil"/>
              <w:bottom w:val="single" w:sz="12" w:space="0" w:color="auto"/>
              <w:right w:val="nil"/>
            </w:tcBorders>
            <w:shd w:val="clear" w:color="auto" w:fill="auto"/>
            <w:vAlign w:val="bottom"/>
          </w:tcPr>
          <w:p w14:paraId="65E1135D" w14:textId="1538FE3D" w:rsidR="00764053" w:rsidRPr="00B737D5" w:rsidRDefault="005F584F" w:rsidP="00205DE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B737D5">
              <w:rPr>
                <w:rFonts w:ascii="Browallia New" w:hAnsi="Browallia New" w:cs="Browallia New"/>
                <w:sz w:val="28"/>
                <w:szCs w:val="28"/>
              </w:rPr>
              <w:t>7.59</w:t>
            </w:r>
          </w:p>
        </w:tc>
        <w:tc>
          <w:tcPr>
            <w:tcW w:w="240" w:type="dxa"/>
            <w:tcBorders>
              <w:top w:val="nil"/>
              <w:left w:val="nil"/>
              <w:bottom w:val="nil"/>
              <w:right w:val="nil"/>
            </w:tcBorders>
          </w:tcPr>
          <w:p w14:paraId="06B0BA5E" w14:textId="77777777" w:rsidR="00764053" w:rsidRPr="00B737D5" w:rsidRDefault="00764053" w:rsidP="00205DE0">
            <w:pPr>
              <w:tabs>
                <w:tab w:val="decimal" w:pos="492"/>
              </w:tabs>
              <w:spacing w:line="240" w:lineRule="auto"/>
              <w:ind w:right="-11"/>
              <w:jc w:val="right"/>
              <w:rPr>
                <w:rFonts w:ascii="Browallia New" w:hAnsi="Browallia New" w:cs="Browallia New"/>
                <w:sz w:val="28"/>
                <w:szCs w:val="28"/>
              </w:rPr>
            </w:pPr>
          </w:p>
        </w:tc>
        <w:tc>
          <w:tcPr>
            <w:tcW w:w="1035" w:type="dxa"/>
            <w:tcBorders>
              <w:top w:val="single" w:sz="4" w:space="0" w:color="auto"/>
              <w:left w:val="nil"/>
              <w:bottom w:val="single" w:sz="12" w:space="0" w:color="auto"/>
              <w:right w:val="nil"/>
            </w:tcBorders>
          </w:tcPr>
          <w:p w14:paraId="44EA6AFC" w14:textId="3EBEBB78" w:rsidR="00764053" w:rsidRPr="00B737D5" w:rsidRDefault="0064060B" w:rsidP="00764053">
            <w:pPr>
              <w:spacing w:line="240" w:lineRule="auto"/>
              <w:ind w:right="-11"/>
              <w:jc w:val="right"/>
              <w:rPr>
                <w:rFonts w:ascii="Browallia New" w:hAnsi="Browallia New" w:cs="Browallia New"/>
                <w:sz w:val="28"/>
                <w:szCs w:val="28"/>
              </w:rPr>
            </w:pPr>
            <w:r w:rsidRPr="00B737D5">
              <w:rPr>
                <w:rFonts w:ascii="Browallia New" w:hAnsi="Browallia New" w:cs="Browallia New"/>
                <w:sz w:val="28"/>
                <w:szCs w:val="28"/>
              </w:rPr>
              <w:t>3.3</w:t>
            </w:r>
            <w:r w:rsidR="002F3AE9" w:rsidRPr="00B737D5">
              <w:rPr>
                <w:rFonts w:ascii="Browallia New" w:hAnsi="Browallia New" w:cs="Browallia New"/>
                <w:sz w:val="28"/>
                <w:szCs w:val="28"/>
              </w:rPr>
              <w:t>9</w:t>
            </w:r>
          </w:p>
        </w:tc>
        <w:tc>
          <w:tcPr>
            <w:tcW w:w="243" w:type="dxa"/>
            <w:tcBorders>
              <w:top w:val="nil"/>
              <w:left w:val="nil"/>
              <w:bottom w:val="nil"/>
              <w:right w:val="nil"/>
            </w:tcBorders>
          </w:tcPr>
          <w:p w14:paraId="70172048" w14:textId="77777777" w:rsidR="00764053" w:rsidRPr="00B737D5" w:rsidRDefault="00764053" w:rsidP="00205DE0">
            <w:pPr>
              <w:tabs>
                <w:tab w:val="decimal" w:pos="492"/>
              </w:tabs>
              <w:spacing w:line="240" w:lineRule="auto"/>
              <w:ind w:right="-11"/>
              <w:jc w:val="right"/>
              <w:rPr>
                <w:rFonts w:ascii="Browallia New" w:hAnsi="Browallia New" w:cs="Browallia New"/>
                <w:sz w:val="28"/>
                <w:szCs w:val="28"/>
              </w:rPr>
            </w:pPr>
          </w:p>
        </w:tc>
        <w:tc>
          <w:tcPr>
            <w:tcW w:w="1033" w:type="dxa"/>
            <w:tcBorders>
              <w:top w:val="single" w:sz="4" w:space="0" w:color="auto"/>
              <w:left w:val="nil"/>
              <w:bottom w:val="single" w:sz="12" w:space="0" w:color="auto"/>
              <w:right w:val="nil"/>
            </w:tcBorders>
          </w:tcPr>
          <w:p w14:paraId="423E6916" w14:textId="1F3DAD7A" w:rsidR="00764053" w:rsidRPr="00B737D5" w:rsidRDefault="001B3E74" w:rsidP="00764053">
            <w:pPr>
              <w:spacing w:line="240" w:lineRule="auto"/>
              <w:ind w:right="-11"/>
              <w:jc w:val="right"/>
              <w:rPr>
                <w:rFonts w:ascii="Browallia New" w:hAnsi="Browallia New" w:cs="Browallia New"/>
                <w:sz w:val="28"/>
                <w:szCs w:val="28"/>
              </w:rPr>
            </w:pPr>
            <w:r w:rsidRPr="00B737D5">
              <w:rPr>
                <w:rFonts w:ascii="Browallia New" w:hAnsi="Browallia New" w:cs="Browallia New"/>
                <w:sz w:val="28"/>
                <w:szCs w:val="28"/>
              </w:rPr>
              <w:t>3.42</w:t>
            </w:r>
          </w:p>
        </w:tc>
      </w:tr>
    </w:tbl>
    <w:p w14:paraId="4C51E70F" w14:textId="76ACDBF8" w:rsidR="00C27BA8" w:rsidRPr="00B737D5" w:rsidRDefault="00C2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p w14:paraId="0FDFF368" w14:textId="25BC8548" w:rsidR="00E967F9" w:rsidRPr="00B737D5" w:rsidRDefault="00E967F9"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B737D5">
        <w:rPr>
          <w:rFonts w:ascii="Browallia New" w:hAnsi="Browallia New" w:cs="Browallia New"/>
          <w:sz w:val="28"/>
          <w:szCs w:val="28"/>
          <w:cs/>
        </w:rPr>
        <w:t xml:space="preserve">ยอดคงเหลือกับบุคคลและบริษัทที่เกี่ยวข้องกัน ณ วันที่ </w:t>
      </w:r>
      <w:r w:rsidR="00663190" w:rsidRPr="00B737D5">
        <w:rPr>
          <w:rFonts w:ascii="Browallia New" w:hAnsi="Browallia New" w:cs="Browallia New"/>
          <w:sz w:val="28"/>
          <w:szCs w:val="28"/>
        </w:rPr>
        <w:t>31</w:t>
      </w:r>
      <w:r w:rsidR="00663190" w:rsidRPr="00B737D5">
        <w:rPr>
          <w:rFonts w:ascii="Browallia New" w:hAnsi="Browallia New" w:cs="Browallia New" w:hint="cs"/>
          <w:sz w:val="28"/>
          <w:szCs w:val="28"/>
          <w:cs/>
        </w:rPr>
        <w:t xml:space="preserve"> มีนาคม </w:t>
      </w:r>
      <w:r w:rsidR="00663190" w:rsidRPr="00B737D5">
        <w:rPr>
          <w:rFonts w:ascii="Browallia New" w:hAnsi="Browallia New" w:cs="Browallia New"/>
          <w:sz w:val="28"/>
          <w:szCs w:val="28"/>
        </w:rPr>
        <w:t>2565</w:t>
      </w:r>
      <w:r w:rsidRPr="00B737D5">
        <w:rPr>
          <w:rFonts w:ascii="Browallia New" w:hAnsi="Browallia New" w:cs="Browallia New"/>
          <w:sz w:val="28"/>
          <w:szCs w:val="28"/>
          <w:cs/>
        </w:rPr>
        <w:t xml:space="preserve"> และ วันที่ </w:t>
      </w:r>
      <w:r w:rsidRPr="00B737D5">
        <w:rPr>
          <w:rFonts w:ascii="Browallia New" w:hAnsi="Browallia New" w:cs="Browallia New"/>
          <w:sz w:val="28"/>
          <w:szCs w:val="28"/>
          <w:lang w:val="en-GB"/>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lang w:val="en-GB"/>
        </w:rPr>
        <w:t>256</w:t>
      </w:r>
      <w:r w:rsidR="00663190" w:rsidRPr="00B737D5">
        <w:rPr>
          <w:rFonts w:ascii="Browallia New" w:hAnsi="Browallia New" w:cs="Browallia New"/>
          <w:sz w:val="28"/>
          <w:szCs w:val="28"/>
          <w:lang w:val="en-GB"/>
        </w:rPr>
        <w:t>4</w:t>
      </w:r>
      <w:r w:rsidRPr="00B737D5">
        <w:rPr>
          <w:rFonts w:ascii="Browallia New" w:hAnsi="Browallia New" w:cs="Browallia New"/>
          <w:sz w:val="28"/>
          <w:szCs w:val="28"/>
          <w:cs/>
        </w:rPr>
        <w:t xml:space="preserve"> มีดังนี้</w:t>
      </w:r>
    </w:p>
    <w:p w14:paraId="5762892D" w14:textId="77777777" w:rsidR="00A862B3" w:rsidRPr="00B737D5"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rPr>
      </w:pPr>
    </w:p>
    <w:tbl>
      <w:tblPr>
        <w:tblW w:w="8966" w:type="dxa"/>
        <w:tblInd w:w="426" w:type="dxa"/>
        <w:tblLayout w:type="fixed"/>
        <w:tblLook w:val="01E0" w:firstRow="1" w:lastRow="1" w:firstColumn="1" w:lastColumn="1" w:noHBand="0" w:noVBand="0"/>
      </w:tblPr>
      <w:tblGrid>
        <w:gridCol w:w="4083"/>
        <w:gridCol w:w="995"/>
        <w:gridCol w:w="283"/>
        <w:gridCol w:w="993"/>
        <w:gridCol w:w="283"/>
        <w:gridCol w:w="992"/>
        <w:gridCol w:w="284"/>
        <w:gridCol w:w="1053"/>
      </w:tblGrid>
      <w:tr w:rsidR="00A862B3" w:rsidRPr="00B737D5" w14:paraId="20A27B86" w14:textId="77777777" w:rsidTr="00C473AF">
        <w:trPr>
          <w:cantSplit/>
          <w:tblHeader/>
        </w:trPr>
        <w:tc>
          <w:tcPr>
            <w:tcW w:w="4083" w:type="dxa"/>
            <w:shd w:val="clear" w:color="auto" w:fill="auto"/>
          </w:tcPr>
          <w:p w14:paraId="7A355517" w14:textId="77777777" w:rsidR="00A862B3" w:rsidRPr="00B737D5" w:rsidRDefault="00A862B3" w:rsidP="00587142">
            <w:pPr>
              <w:tabs>
                <w:tab w:val="clear" w:pos="454"/>
                <w:tab w:val="clear" w:pos="680"/>
                <w:tab w:val="left" w:pos="0"/>
              </w:tabs>
              <w:spacing w:line="240" w:lineRule="auto"/>
              <w:jc w:val="both"/>
              <w:rPr>
                <w:rFonts w:ascii="Browallia New" w:hAnsi="Browallia New" w:cs="Browallia New"/>
                <w:sz w:val="28"/>
                <w:szCs w:val="28"/>
              </w:rPr>
            </w:pPr>
          </w:p>
        </w:tc>
        <w:tc>
          <w:tcPr>
            <w:tcW w:w="4883" w:type="dxa"/>
            <w:gridSpan w:val="7"/>
            <w:shd w:val="clear" w:color="auto" w:fill="auto"/>
          </w:tcPr>
          <w:p w14:paraId="6B0E5A13" w14:textId="77777777" w:rsidR="00A862B3" w:rsidRPr="00B737D5" w:rsidRDefault="00A862B3" w:rsidP="00587142">
            <w:pPr>
              <w:tabs>
                <w:tab w:val="clear" w:pos="907"/>
                <w:tab w:val="clear" w:pos="4678"/>
                <w:tab w:val="left" w:pos="900"/>
              </w:tabs>
              <w:spacing w:line="240" w:lineRule="auto"/>
              <w:ind w:left="-18"/>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พันบาท)</w:t>
            </w:r>
          </w:p>
        </w:tc>
      </w:tr>
      <w:tr w:rsidR="00A862B3" w:rsidRPr="00B737D5" w14:paraId="0CE30BD5" w14:textId="77777777" w:rsidTr="00C473AF">
        <w:trPr>
          <w:cantSplit/>
          <w:tblHeader/>
        </w:trPr>
        <w:tc>
          <w:tcPr>
            <w:tcW w:w="4083" w:type="dxa"/>
            <w:shd w:val="clear" w:color="auto" w:fill="auto"/>
          </w:tcPr>
          <w:p w14:paraId="14697775" w14:textId="77777777" w:rsidR="00A862B3" w:rsidRPr="00B737D5" w:rsidRDefault="00A862B3" w:rsidP="00587142">
            <w:pPr>
              <w:tabs>
                <w:tab w:val="clear" w:pos="454"/>
                <w:tab w:val="clear" w:pos="680"/>
                <w:tab w:val="left" w:pos="0"/>
              </w:tabs>
              <w:spacing w:line="240" w:lineRule="auto"/>
              <w:ind w:right="-18"/>
              <w:jc w:val="both"/>
              <w:rPr>
                <w:rFonts w:ascii="Browallia New" w:hAnsi="Browallia New" w:cs="Browallia New"/>
                <w:sz w:val="28"/>
                <w:szCs w:val="28"/>
              </w:rPr>
            </w:pPr>
          </w:p>
        </w:tc>
        <w:tc>
          <w:tcPr>
            <w:tcW w:w="2271" w:type="dxa"/>
            <w:gridSpan w:val="3"/>
            <w:shd w:val="clear" w:color="auto" w:fill="auto"/>
          </w:tcPr>
          <w:p w14:paraId="2D188AB0" w14:textId="77777777" w:rsidR="00A862B3" w:rsidRPr="00B737D5" w:rsidRDefault="00A862B3" w:rsidP="00587142">
            <w:pPr>
              <w:tabs>
                <w:tab w:val="clear" w:pos="454"/>
                <w:tab w:val="clear" w:pos="680"/>
                <w:tab w:val="left" w:pos="0"/>
              </w:tabs>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83" w:type="dxa"/>
            <w:shd w:val="clear" w:color="auto" w:fill="auto"/>
          </w:tcPr>
          <w:p w14:paraId="218D4AD8" w14:textId="77777777" w:rsidR="00A862B3" w:rsidRPr="00B737D5" w:rsidRDefault="00A862B3" w:rsidP="00587142">
            <w:pPr>
              <w:tabs>
                <w:tab w:val="clear" w:pos="454"/>
                <w:tab w:val="clear" w:pos="680"/>
                <w:tab w:val="left" w:pos="0"/>
              </w:tabs>
              <w:spacing w:line="240" w:lineRule="auto"/>
              <w:jc w:val="center"/>
              <w:rPr>
                <w:rFonts w:ascii="Browallia New" w:hAnsi="Browallia New" w:cs="Browallia New"/>
                <w:sz w:val="28"/>
                <w:szCs w:val="28"/>
              </w:rPr>
            </w:pPr>
          </w:p>
        </w:tc>
        <w:tc>
          <w:tcPr>
            <w:tcW w:w="2329" w:type="dxa"/>
            <w:gridSpan w:val="3"/>
            <w:shd w:val="clear" w:color="auto" w:fill="auto"/>
          </w:tcPr>
          <w:p w14:paraId="447D1031" w14:textId="77777777" w:rsidR="00A862B3" w:rsidRPr="00B737D5" w:rsidRDefault="00A862B3" w:rsidP="00587142">
            <w:pPr>
              <w:tabs>
                <w:tab w:val="clear" w:pos="454"/>
                <w:tab w:val="clear" w:pos="680"/>
                <w:tab w:val="left" w:pos="0"/>
              </w:tabs>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B06ABB" w:rsidRPr="00B737D5" w14:paraId="1AD4E291" w14:textId="77777777" w:rsidTr="00C473AF">
        <w:trPr>
          <w:cantSplit/>
          <w:tblHeader/>
        </w:trPr>
        <w:tc>
          <w:tcPr>
            <w:tcW w:w="4083" w:type="dxa"/>
            <w:shd w:val="clear" w:color="auto" w:fill="auto"/>
          </w:tcPr>
          <w:p w14:paraId="7D49B0A9" w14:textId="77777777" w:rsidR="00B06ABB" w:rsidRPr="00B737D5" w:rsidRDefault="00B06ABB" w:rsidP="00B06ABB">
            <w:pPr>
              <w:tabs>
                <w:tab w:val="clear" w:pos="454"/>
                <w:tab w:val="clear" w:pos="680"/>
                <w:tab w:val="left" w:pos="0"/>
              </w:tabs>
              <w:spacing w:line="240" w:lineRule="auto"/>
              <w:jc w:val="both"/>
              <w:rPr>
                <w:rFonts w:ascii="Browallia New" w:hAnsi="Browallia New" w:cs="Browallia New"/>
                <w:sz w:val="28"/>
                <w:szCs w:val="28"/>
              </w:rPr>
            </w:pPr>
          </w:p>
        </w:tc>
        <w:tc>
          <w:tcPr>
            <w:tcW w:w="995" w:type="dxa"/>
            <w:tcBorders>
              <w:top w:val="single" w:sz="4" w:space="0" w:color="auto"/>
              <w:bottom w:val="single" w:sz="4" w:space="0" w:color="auto"/>
            </w:tcBorders>
            <w:shd w:val="clear" w:color="auto" w:fill="auto"/>
            <w:vAlign w:val="bottom"/>
          </w:tcPr>
          <w:p w14:paraId="0F0B2BC6" w14:textId="0C85EC2F" w:rsidR="00B06ABB" w:rsidRPr="00B737D5" w:rsidRDefault="00B06ABB" w:rsidP="00B06ABB">
            <w:pPr>
              <w:tabs>
                <w:tab w:val="clear" w:pos="680"/>
                <w:tab w:val="clear" w:pos="907"/>
              </w:tabs>
              <w:spacing w:line="240" w:lineRule="auto"/>
              <w:ind w:left="-97" w:right="-120"/>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83" w:type="dxa"/>
            <w:tcBorders>
              <w:top w:val="single" w:sz="4" w:space="0" w:color="auto"/>
            </w:tcBorders>
            <w:shd w:val="clear" w:color="auto" w:fill="auto"/>
            <w:vAlign w:val="bottom"/>
          </w:tcPr>
          <w:p w14:paraId="3A9AFF75" w14:textId="77777777" w:rsidR="00B06ABB" w:rsidRPr="00B737D5" w:rsidRDefault="00B06ABB" w:rsidP="00B06ABB">
            <w:pPr>
              <w:tabs>
                <w:tab w:val="clear" w:pos="680"/>
                <w:tab w:val="clear" w:pos="907"/>
              </w:tabs>
              <w:spacing w:line="240" w:lineRule="auto"/>
              <w:ind w:left="-97" w:right="-120"/>
              <w:jc w:val="center"/>
              <w:rPr>
                <w:rFonts w:ascii="Browallia New" w:hAnsi="Browallia New" w:cs="Browallia New"/>
                <w:sz w:val="28"/>
                <w:szCs w:val="28"/>
              </w:rPr>
            </w:pPr>
          </w:p>
        </w:tc>
        <w:tc>
          <w:tcPr>
            <w:tcW w:w="993" w:type="dxa"/>
            <w:tcBorders>
              <w:top w:val="single" w:sz="4" w:space="0" w:color="auto"/>
              <w:bottom w:val="single" w:sz="4" w:space="0" w:color="auto"/>
            </w:tcBorders>
            <w:shd w:val="clear" w:color="auto" w:fill="auto"/>
            <w:vAlign w:val="bottom"/>
          </w:tcPr>
          <w:p w14:paraId="6746EBA4" w14:textId="2A70C78A" w:rsidR="00B06ABB" w:rsidRPr="00B737D5" w:rsidRDefault="00B06ABB" w:rsidP="00B06ABB">
            <w:pPr>
              <w:tabs>
                <w:tab w:val="clear" w:pos="680"/>
                <w:tab w:val="clear" w:pos="907"/>
              </w:tabs>
              <w:spacing w:line="240" w:lineRule="auto"/>
              <w:ind w:left="-97" w:right="-120"/>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83" w:type="dxa"/>
            <w:shd w:val="clear" w:color="auto" w:fill="auto"/>
          </w:tcPr>
          <w:p w14:paraId="26CADF00" w14:textId="77777777" w:rsidR="00B06ABB" w:rsidRPr="00B737D5" w:rsidRDefault="00B06ABB" w:rsidP="00B06ABB">
            <w:pPr>
              <w:spacing w:line="240" w:lineRule="auto"/>
              <w:ind w:right="-10"/>
              <w:jc w:val="center"/>
              <w:rPr>
                <w:rFonts w:ascii="Browallia New" w:hAnsi="Browallia New" w:cs="Browallia New"/>
                <w:sz w:val="28"/>
                <w:szCs w:val="28"/>
              </w:rPr>
            </w:pPr>
          </w:p>
        </w:tc>
        <w:tc>
          <w:tcPr>
            <w:tcW w:w="992" w:type="dxa"/>
            <w:tcBorders>
              <w:top w:val="single" w:sz="4" w:space="0" w:color="auto"/>
              <w:bottom w:val="single" w:sz="4" w:space="0" w:color="auto"/>
            </w:tcBorders>
            <w:shd w:val="clear" w:color="auto" w:fill="auto"/>
            <w:vAlign w:val="bottom"/>
          </w:tcPr>
          <w:p w14:paraId="4FD9D678" w14:textId="62336CFC" w:rsidR="00B06ABB" w:rsidRPr="00B737D5" w:rsidRDefault="00B06ABB" w:rsidP="00B06ABB">
            <w:pPr>
              <w:tabs>
                <w:tab w:val="clear" w:pos="680"/>
                <w:tab w:val="clear" w:pos="907"/>
              </w:tabs>
              <w:spacing w:line="240" w:lineRule="auto"/>
              <w:ind w:left="-86" w:right="-100"/>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84" w:type="dxa"/>
            <w:tcBorders>
              <w:top w:val="single" w:sz="4" w:space="0" w:color="auto"/>
            </w:tcBorders>
            <w:shd w:val="clear" w:color="auto" w:fill="auto"/>
            <w:vAlign w:val="bottom"/>
          </w:tcPr>
          <w:p w14:paraId="7305A0C4" w14:textId="77777777" w:rsidR="00B06ABB" w:rsidRPr="00B737D5" w:rsidRDefault="00B06ABB" w:rsidP="00B06ABB">
            <w:pPr>
              <w:tabs>
                <w:tab w:val="clear" w:pos="680"/>
                <w:tab w:val="clear" w:pos="907"/>
              </w:tabs>
              <w:spacing w:line="240" w:lineRule="auto"/>
              <w:ind w:left="-86" w:right="-100"/>
              <w:jc w:val="center"/>
              <w:rPr>
                <w:rFonts w:ascii="Browallia New" w:hAnsi="Browallia New" w:cs="Browallia New"/>
                <w:sz w:val="28"/>
                <w:szCs w:val="28"/>
              </w:rPr>
            </w:pPr>
          </w:p>
        </w:tc>
        <w:tc>
          <w:tcPr>
            <w:tcW w:w="1053" w:type="dxa"/>
            <w:tcBorders>
              <w:top w:val="single" w:sz="4" w:space="0" w:color="auto"/>
              <w:bottom w:val="single" w:sz="4" w:space="0" w:color="auto"/>
            </w:tcBorders>
            <w:shd w:val="clear" w:color="auto" w:fill="auto"/>
            <w:vAlign w:val="bottom"/>
          </w:tcPr>
          <w:p w14:paraId="39F583FA" w14:textId="28947259" w:rsidR="00B06ABB" w:rsidRPr="00B737D5" w:rsidRDefault="00B06ABB" w:rsidP="00B06ABB">
            <w:pPr>
              <w:tabs>
                <w:tab w:val="clear" w:pos="680"/>
                <w:tab w:val="clear" w:pos="907"/>
              </w:tabs>
              <w:spacing w:line="240" w:lineRule="auto"/>
              <w:ind w:left="-86" w:right="-100"/>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2B3998" w:rsidRPr="00B737D5" w14:paraId="2DB482D0" w14:textId="77777777" w:rsidTr="00C473AF">
        <w:trPr>
          <w:cantSplit/>
          <w:tblHeader/>
        </w:trPr>
        <w:tc>
          <w:tcPr>
            <w:tcW w:w="4083" w:type="dxa"/>
            <w:shd w:val="clear" w:color="auto" w:fill="auto"/>
          </w:tcPr>
          <w:p w14:paraId="6F6914FF" w14:textId="61D88792" w:rsidR="00A862B3" w:rsidRPr="00B737D5" w:rsidRDefault="00A862B3" w:rsidP="00DB3456">
            <w:pPr>
              <w:tabs>
                <w:tab w:val="clear" w:pos="3742"/>
              </w:tabs>
              <w:spacing w:line="240" w:lineRule="auto"/>
              <w:ind w:left="175" w:right="175" w:hanging="175"/>
              <w:rPr>
                <w:rFonts w:ascii="Browallia New" w:hAnsi="Browallia New" w:cs="Browallia New"/>
                <w:b/>
                <w:bCs/>
                <w:cs/>
              </w:rPr>
            </w:pPr>
          </w:p>
        </w:tc>
        <w:tc>
          <w:tcPr>
            <w:tcW w:w="995" w:type="dxa"/>
            <w:shd w:val="clear" w:color="auto" w:fill="auto"/>
          </w:tcPr>
          <w:p w14:paraId="2D577C30" w14:textId="77777777" w:rsidR="00A862B3" w:rsidRPr="00B737D5"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83" w:type="dxa"/>
            <w:shd w:val="clear" w:color="auto" w:fill="auto"/>
          </w:tcPr>
          <w:p w14:paraId="10441987" w14:textId="77777777" w:rsidR="00A862B3" w:rsidRPr="00B737D5"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993" w:type="dxa"/>
            <w:shd w:val="clear" w:color="auto" w:fill="auto"/>
          </w:tcPr>
          <w:p w14:paraId="1F940C96" w14:textId="77777777" w:rsidR="00A862B3" w:rsidRPr="00B737D5"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83" w:type="dxa"/>
            <w:shd w:val="clear" w:color="auto" w:fill="auto"/>
          </w:tcPr>
          <w:p w14:paraId="0DB3A758" w14:textId="77777777" w:rsidR="00A862B3" w:rsidRPr="00B737D5"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992" w:type="dxa"/>
            <w:shd w:val="clear" w:color="auto" w:fill="auto"/>
          </w:tcPr>
          <w:p w14:paraId="40278E12" w14:textId="77777777" w:rsidR="00A862B3" w:rsidRPr="00B737D5"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84" w:type="dxa"/>
            <w:shd w:val="clear" w:color="auto" w:fill="auto"/>
          </w:tcPr>
          <w:p w14:paraId="48821DBB" w14:textId="77777777" w:rsidR="00A862B3" w:rsidRPr="00B737D5"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53" w:type="dxa"/>
            <w:shd w:val="clear" w:color="auto" w:fill="auto"/>
          </w:tcPr>
          <w:p w14:paraId="42BB7CEE" w14:textId="77777777" w:rsidR="00A862B3" w:rsidRPr="00B737D5"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r>
      <w:tr w:rsidR="00674C42" w:rsidRPr="00B737D5" w14:paraId="5E9BE736" w14:textId="77777777" w:rsidTr="00074773">
        <w:trPr>
          <w:cantSplit/>
        </w:trPr>
        <w:tc>
          <w:tcPr>
            <w:tcW w:w="5361" w:type="dxa"/>
            <w:gridSpan w:val="3"/>
            <w:shd w:val="clear" w:color="auto" w:fill="auto"/>
          </w:tcPr>
          <w:p w14:paraId="11309C10" w14:textId="7E96C5C3" w:rsidR="00674C42" w:rsidRPr="00B737D5" w:rsidRDefault="00674C42" w:rsidP="00C15708">
            <w:pPr>
              <w:tabs>
                <w:tab w:val="clear" w:pos="227"/>
                <w:tab w:val="clear" w:pos="3742"/>
                <w:tab w:val="left" w:pos="250"/>
              </w:tabs>
              <w:spacing w:line="240" w:lineRule="auto"/>
              <w:ind w:right="175"/>
              <w:rPr>
                <w:rFonts w:ascii="Browallia New" w:hAnsi="Browallia New" w:cs="Browallia New"/>
                <w:b/>
                <w:bCs/>
                <w:sz w:val="28"/>
                <w:szCs w:val="28"/>
              </w:rPr>
            </w:pPr>
            <w:r w:rsidRPr="00B737D5">
              <w:rPr>
                <w:rFonts w:ascii="Browallia New" w:hAnsi="Browallia New" w:cs="Browallia New"/>
                <w:b/>
                <w:bCs/>
                <w:sz w:val="28"/>
                <w:szCs w:val="28"/>
                <w:cs/>
              </w:rPr>
              <w:t>ลูกหนี้การค้าและลูกหนี้อื่น - บุคคลและบริษัทที่เกี่ยวข้อง</w:t>
            </w:r>
          </w:p>
        </w:tc>
        <w:tc>
          <w:tcPr>
            <w:tcW w:w="993" w:type="dxa"/>
            <w:shd w:val="clear" w:color="auto" w:fill="auto"/>
          </w:tcPr>
          <w:p w14:paraId="10DFDCAB" w14:textId="77777777" w:rsidR="00674C42" w:rsidRPr="00B737D5"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83" w:type="dxa"/>
            <w:shd w:val="clear" w:color="auto" w:fill="auto"/>
          </w:tcPr>
          <w:p w14:paraId="77215134" w14:textId="77777777" w:rsidR="00674C42" w:rsidRPr="00B737D5"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2" w:type="dxa"/>
            <w:shd w:val="clear" w:color="auto" w:fill="auto"/>
          </w:tcPr>
          <w:p w14:paraId="543523DD" w14:textId="77777777" w:rsidR="00674C42" w:rsidRPr="00B737D5"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84" w:type="dxa"/>
            <w:shd w:val="clear" w:color="auto" w:fill="auto"/>
          </w:tcPr>
          <w:p w14:paraId="15ADA563" w14:textId="77777777" w:rsidR="00674C42" w:rsidRPr="00B737D5"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3" w:type="dxa"/>
            <w:shd w:val="clear" w:color="auto" w:fill="auto"/>
          </w:tcPr>
          <w:p w14:paraId="41AE811C" w14:textId="77777777" w:rsidR="00674C42" w:rsidRPr="00B737D5"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AD5C1F" w:rsidRPr="00B737D5" w14:paraId="3B972B09" w14:textId="77777777" w:rsidTr="00E5732D">
        <w:trPr>
          <w:cantSplit/>
        </w:trPr>
        <w:tc>
          <w:tcPr>
            <w:tcW w:w="4083" w:type="dxa"/>
            <w:shd w:val="clear" w:color="auto" w:fill="auto"/>
          </w:tcPr>
          <w:p w14:paraId="010B42ED" w14:textId="77777777" w:rsidR="00AD5C1F" w:rsidRPr="00B737D5" w:rsidRDefault="00AD5C1F" w:rsidP="00AD5C1F">
            <w:pPr>
              <w:tabs>
                <w:tab w:val="clear" w:pos="227"/>
              </w:tabs>
              <w:spacing w:line="240" w:lineRule="auto"/>
              <w:ind w:left="175" w:hanging="175"/>
              <w:rPr>
                <w:rFonts w:ascii="Browallia New" w:hAnsi="Browallia New" w:cs="Browallia New"/>
                <w:sz w:val="28"/>
                <w:szCs w:val="28"/>
                <w:cs/>
              </w:rPr>
            </w:pPr>
            <w:r w:rsidRPr="00B737D5">
              <w:rPr>
                <w:rFonts w:ascii="Browallia New" w:hAnsi="Browallia New" w:cs="Browallia New"/>
                <w:sz w:val="28"/>
                <w:szCs w:val="28"/>
                <w:cs/>
              </w:rPr>
              <w:t>บริษัทย่อย</w:t>
            </w:r>
          </w:p>
        </w:tc>
        <w:tc>
          <w:tcPr>
            <w:tcW w:w="995" w:type="dxa"/>
            <w:shd w:val="clear" w:color="auto" w:fill="auto"/>
            <w:vAlign w:val="center"/>
          </w:tcPr>
          <w:p w14:paraId="28133E03" w14:textId="13D786C4" w:rsidR="00AD5C1F" w:rsidRPr="00B737D5" w:rsidRDefault="00F02788" w:rsidP="003A38B2">
            <w:pPr>
              <w:tabs>
                <w:tab w:val="clear" w:pos="680"/>
                <w:tab w:val="left" w:pos="330"/>
              </w:tabs>
              <w:spacing w:line="240" w:lineRule="auto"/>
              <w:ind w:right="-27"/>
              <w:jc w:val="right"/>
              <w:rPr>
                <w:rFonts w:ascii="Browallia New" w:hAnsi="Browallia New" w:cs="Browallia New"/>
                <w:sz w:val="28"/>
                <w:szCs w:val="28"/>
                <w:lang w:val="en-GB"/>
              </w:rPr>
            </w:pPr>
            <w:r w:rsidRPr="00B737D5">
              <w:rPr>
                <w:lang w:val="en-GB"/>
              </w:rPr>
              <w:t>-</w:t>
            </w:r>
          </w:p>
        </w:tc>
        <w:tc>
          <w:tcPr>
            <w:tcW w:w="283" w:type="dxa"/>
            <w:shd w:val="clear" w:color="auto" w:fill="auto"/>
          </w:tcPr>
          <w:p w14:paraId="053ED09C" w14:textId="77777777" w:rsidR="00AD5C1F" w:rsidRPr="00B737D5" w:rsidRDefault="00AD5C1F" w:rsidP="003A38B2">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993" w:type="dxa"/>
            <w:shd w:val="clear" w:color="auto" w:fill="auto"/>
            <w:vAlign w:val="center"/>
          </w:tcPr>
          <w:p w14:paraId="55D5B5A4" w14:textId="0A98C530" w:rsidR="00AD5C1F" w:rsidRPr="00B737D5" w:rsidRDefault="00986FB9" w:rsidP="003A38B2">
            <w:pPr>
              <w:tabs>
                <w:tab w:val="clear" w:pos="680"/>
                <w:tab w:val="left" w:pos="330"/>
              </w:tabs>
              <w:spacing w:line="240" w:lineRule="auto"/>
              <w:ind w:right="-27"/>
              <w:jc w:val="right"/>
              <w:rPr>
                <w:rFonts w:ascii="Browallia New" w:hAnsi="Browallia New" w:cs="Browallia New"/>
                <w:sz w:val="28"/>
                <w:szCs w:val="28"/>
              </w:rPr>
            </w:pPr>
            <w:r w:rsidRPr="00B737D5">
              <w:rPr>
                <w:lang w:val="en-GB"/>
              </w:rPr>
              <w:t>-</w:t>
            </w:r>
          </w:p>
        </w:tc>
        <w:tc>
          <w:tcPr>
            <w:tcW w:w="283" w:type="dxa"/>
            <w:shd w:val="clear" w:color="auto" w:fill="auto"/>
          </w:tcPr>
          <w:p w14:paraId="02A64948" w14:textId="77777777" w:rsidR="00AD5C1F" w:rsidRPr="00B737D5" w:rsidRDefault="00AD5C1F" w:rsidP="003A38B2">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992" w:type="dxa"/>
            <w:shd w:val="clear" w:color="auto" w:fill="auto"/>
          </w:tcPr>
          <w:p w14:paraId="40561224" w14:textId="03B70FFD" w:rsidR="00AD5C1F" w:rsidRPr="00B737D5" w:rsidRDefault="59197F60" w:rsidP="003A38B2">
            <w:pPr>
              <w:tabs>
                <w:tab w:val="clear" w:pos="680"/>
                <w:tab w:val="left" w:pos="330"/>
                <w:tab w:val="decimal" w:pos="522"/>
              </w:tabs>
              <w:spacing w:line="240" w:lineRule="auto"/>
              <w:ind w:right="-27"/>
              <w:jc w:val="right"/>
              <w:rPr>
                <w:rFonts w:ascii="Browallia New" w:hAnsi="Browallia New" w:cs="Browallia New"/>
                <w:sz w:val="28"/>
                <w:szCs w:val="28"/>
              </w:rPr>
            </w:pPr>
            <w:r w:rsidRPr="00B737D5">
              <w:rPr>
                <w:rFonts w:ascii="Browallia New" w:hAnsi="Browallia New" w:cs="Browallia New"/>
                <w:sz w:val="28"/>
                <w:szCs w:val="28"/>
              </w:rPr>
              <w:t>1,702</w:t>
            </w:r>
          </w:p>
        </w:tc>
        <w:tc>
          <w:tcPr>
            <w:tcW w:w="284" w:type="dxa"/>
            <w:shd w:val="clear" w:color="auto" w:fill="auto"/>
          </w:tcPr>
          <w:p w14:paraId="4102D7C1" w14:textId="77777777" w:rsidR="00AD5C1F" w:rsidRPr="00B737D5" w:rsidRDefault="00AD5C1F" w:rsidP="003A38B2">
            <w:pPr>
              <w:tabs>
                <w:tab w:val="clear" w:pos="680"/>
                <w:tab w:val="left" w:pos="330"/>
                <w:tab w:val="decimal" w:pos="522"/>
              </w:tabs>
              <w:spacing w:line="240" w:lineRule="auto"/>
              <w:ind w:right="-27"/>
              <w:jc w:val="right"/>
              <w:rPr>
                <w:rFonts w:ascii="Browallia New" w:hAnsi="Browallia New" w:cs="Browallia New"/>
                <w:sz w:val="28"/>
                <w:szCs w:val="28"/>
              </w:rPr>
            </w:pPr>
          </w:p>
        </w:tc>
        <w:tc>
          <w:tcPr>
            <w:tcW w:w="1053" w:type="dxa"/>
            <w:shd w:val="clear" w:color="auto" w:fill="auto"/>
            <w:vAlign w:val="bottom"/>
          </w:tcPr>
          <w:p w14:paraId="251BEE71" w14:textId="34DC2320" w:rsidR="00AD5C1F" w:rsidRPr="00B737D5" w:rsidRDefault="00AD5C1F" w:rsidP="003A38B2">
            <w:pPr>
              <w:tabs>
                <w:tab w:val="clear" w:pos="680"/>
                <w:tab w:val="left" w:pos="330"/>
                <w:tab w:val="decimal" w:pos="522"/>
              </w:tabs>
              <w:spacing w:line="240" w:lineRule="auto"/>
              <w:ind w:right="-27"/>
              <w:jc w:val="right"/>
              <w:rPr>
                <w:rFonts w:ascii="Browallia New" w:hAnsi="Browallia New" w:cs="Browallia New"/>
                <w:sz w:val="28"/>
                <w:szCs w:val="28"/>
              </w:rPr>
            </w:pPr>
            <w:r w:rsidRPr="00B737D5">
              <w:rPr>
                <w:rFonts w:ascii="Browallia New" w:hAnsi="Browallia New" w:cs="Browallia New"/>
                <w:sz w:val="28"/>
                <w:szCs w:val="28"/>
              </w:rPr>
              <w:t>1,908</w:t>
            </w:r>
          </w:p>
        </w:tc>
      </w:tr>
      <w:tr w:rsidR="59197F60" w:rsidRPr="00B737D5" w14:paraId="2EBBB682" w14:textId="77777777" w:rsidTr="00E5732D">
        <w:trPr>
          <w:cantSplit/>
        </w:trPr>
        <w:tc>
          <w:tcPr>
            <w:tcW w:w="4083" w:type="dxa"/>
            <w:shd w:val="clear" w:color="auto" w:fill="auto"/>
          </w:tcPr>
          <w:p w14:paraId="62BC6145" w14:textId="4D49698A" w:rsidR="59197F60" w:rsidRPr="00B737D5" w:rsidRDefault="59197F60" w:rsidP="59197F60">
            <w:pPr>
              <w:spacing w:line="240" w:lineRule="auto"/>
            </w:pPr>
            <w:r w:rsidRPr="00B737D5">
              <w:rPr>
                <w:rFonts w:ascii="Browallia New" w:hAnsi="Browallia New" w:cs="Browallia New"/>
                <w:sz w:val="28"/>
                <w:szCs w:val="28"/>
              </w:rPr>
              <w:t>บริษัทย่อยทางอ้อม</w:t>
            </w:r>
          </w:p>
        </w:tc>
        <w:tc>
          <w:tcPr>
            <w:tcW w:w="995" w:type="dxa"/>
            <w:shd w:val="clear" w:color="auto" w:fill="auto"/>
            <w:vAlign w:val="center"/>
          </w:tcPr>
          <w:p w14:paraId="68C5EDCA" w14:textId="4E59CEB1" w:rsidR="59197F60" w:rsidRPr="00B737D5" w:rsidRDefault="00F02788" w:rsidP="59197F60">
            <w:pPr>
              <w:spacing w:line="240" w:lineRule="auto"/>
              <w:jc w:val="right"/>
              <w:rPr>
                <w:lang w:val="en-GB"/>
              </w:rPr>
            </w:pPr>
            <w:r w:rsidRPr="00B737D5">
              <w:rPr>
                <w:lang w:val="en-GB"/>
              </w:rPr>
              <w:t>-</w:t>
            </w:r>
          </w:p>
        </w:tc>
        <w:tc>
          <w:tcPr>
            <w:tcW w:w="283" w:type="dxa"/>
            <w:shd w:val="clear" w:color="auto" w:fill="auto"/>
          </w:tcPr>
          <w:p w14:paraId="03B96575" w14:textId="7D2F4462" w:rsidR="59197F60" w:rsidRPr="00B737D5" w:rsidRDefault="59197F60" w:rsidP="59197F60">
            <w:pPr>
              <w:spacing w:line="240" w:lineRule="auto"/>
              <w:jc w:val="right"/>
            </w:pPr>
          </w:p>
        </w:tc>
        <w:tc>
          <w:tcPr>
            <w:tcW w:w="993" w:type="dxa"/>
            <w:shd w:val="clear" w:color="auto" w:fill="auto"/>
            <w:vAlign w:val="center"/>
          </w:tcPr>
          <w:p w14:paraId="0C501470" w14:textId="5BE58977" w:rsidR="59197F60" w:rsidRPr="00B737D5" w:rsidRDefault="59197F60" w:rsidP="00986FB9">
            <w:pPr>
              <w:tabs>
                <w:tab w:val="clear" w:pos="680"/>
                <w:tab w:val="left" w:pos="330"/>
              </w:tabs>
              <w:spacing w:line="240" w:lineRule="auto"/>
              <w:ind w:right="-27"/>
              <w:jc w:val="right"/>
              <w:rPr>
                <w:lang w:val="en-GB"/>
              </w:rPr>
            </w:pPr>
            <w:r w:rsidRPr="00B737D5">
              <w:rPr>
                <w:lang w:val="en-GB"/>
              </w:rPr>
              <w:t>-</w:t>
            </w:r>
          </w:p>
        </w:tc>
        <w:tc>
          <w:tcPr>
            <w:tcW w:w="283" w:type="dxa"/>
            <w:shd w:val="clear" w:color="auto" w:fill="auto"/>
            <w:vAlign w:val="center"/>
          </w:tcPr>
          <w:p w14:paraId="501F9B55" w14:textId="331F5320" w:rsidR="59197F60" w:rsidRPr="00B737D5" w:rsidRDefault="59197F60" w:rsidP="59197F60">
            <w:pPr>
              <w:spacing w:line="240" w:lineRule="auto"/>
              <w:jc w:val="right"/>
            </w:pPr>
          </w:p>
        </w:tc>
        <w:tc>
          <w:tcPr>
            <w:tcW w:w="992" w:type="dxa"/>
            <w:shd w:val="clear" w:color="auto" w:fill="auto"/>
            <w:vAlign w:val="center"/>
          </w:tcPr>
          <w:p w14:paraId="5B5F098B" w14:textId="414D26FE" w:rsidR="59197F60" w:rsidRPr="00B737D5" w:rsidRDefault="59197F60" w:rsidP="59197F60">
            <w:pPr>
              <w:spacing w:line="240" w:lineRule="auto"/>
              <w:jc w:val="right"/>
            </w:pPr>
            <w:r w:rsidRPr="00B737D5">
              <w:t>3</w:t>
            </w:r>
          </w:p>
        </w:tc>
        <w:tc>
          <w:tcPr>
            <w:tcW w:w="284" w:type="dxa"/>
            <w:shd w:val="clear" w:color="auto" w:fill="auto"/>
            <w:vAlign w:val="center"/>
          </w:tcPr>
          <w:p w14:paraId="3708BD40" w14:textId="2F0A4868" w:rsidR="59197F60" w:rsidRPr="00B737D5" w:rsidRDefault="59197F60" w:rsidP="59197F60">
            <w:pPr>
              <w:spacing w:line="240" w:lineRule="auto"/>
              <w:jc w:val="right"/>
            </w:pPr>
          </w:p>
        </w:tc>
        <w:tc>
          <w:tcPr>
            <w:tcW w:w="1053" w:type="dxa"/>
            <w:shd w:val="clear" w:color="auto" w:fill="auto"/>
            <w:vAlign w:val="center"/>
          </w:tcPr>
          <w:p w14:paraId="0C1B880E" w14:textId="1170B1E9" w:rsidR="59197F60" w:rsidRPr="00B737D5" w:rsidRDefault="59197F60" w:rsidP="00986FB9">
            <w:pPr>
              <w:tabs>
                <w:tab w:val="clear" w:pos="680"/>
                <w:tab w:val="left" w:pos="330"/>
              </w:tabs>
              <w:spacing w:line="240" w:lineRule="auto"/>
              <w:ind w:right="-27"/>
              <w:jc w:val="right"/>
              <w:rPr>
                <w:lang w:val="en-GB"/>
              </w:rPr>
            </w:pPr>
            <w:r w:rsidRPr="00B737D5">
              <w:rPr>
                <w:lang w:val="en-GB"/>
              </w:rPr>
              <w:t>-</w:t>
            </w:r>
          </w:p>
        </w:tc>
      </w:tr>
      <w:tr w:rsidR="00AD5C1F" w:rsidRPr="00B737D5" w14:paraId="358EB616" w14:textId="77777777" w:rsidTr="00C473AF">
        <w:trPr>
          <w:cantSplit/>
        </w:trPr>
        <w:tc>
          <w:tcPr>
            <w:tcW w:w="4083" w:type="dxa"/>
            <w:shd w:val="clear" w:color="auto" w:fill="auto"/>
          </w:tcPr>
          <w:p w14:paraId="5BDB1E34" w14:textId="60D8F8AD" w:rsidR="00AD5C1F" w:rsidRPr="00B737D5" w:rsidRDefault="00AD5C1F" w:rsidP="00AD5C1F">
            <w:pPr>
              <w:tabs>
                <w:tab w:val="clear" w:pos="227"/>
              </w:tabs>
              <w:spacing w:line="240" w:lineRule="auto"/>
              <w:ind w:left="175" w:hanging="175"/>
              <w:rPr>
                <w:rFonts w:ascii="Browallia New" w:hAnsi="Browallia New" w:cs="Browallia New"/>
                <w:sz w:val="28"/>
                <w:szCs w:val="28"/>
                <w:cs/>
              </w:rPr>
            </w:pPr>
            <w:r w:rsidRPr="00B737D5">
              <w:rPr>
                <w:rFonts w:ascii="Browallia New" w:hAnsi="Browallia New" w:cs="Browallia New"/>
                <w:sz w:val="28"/>
                <w:szCs w:val="28"/>
                <w:cs/>
              </w:rPr>
              <w:t>บุคคลที่เกี่ยวข้อง</w:t>
            </w:r>
          </w:p>
        </w:tc>
        <w:tc>
          <w:tcPr>
            <w:tcW w:w="995" w:type="dxa"/>
            <w:tcBorders>
              <w:bottom w:val="single" w:sz="4" w:space="0" w:color="auto"/>
            </w:tcBorders>
            <w:shd w:val="clear" w:color="auto" w:fill="auto"/>
            <w:vAlign w:val="bottom"/>
          </w:tcPr>
          <w:p w14:paraId="0022A110" w14:textId="6B0DDEB0" w:rsidR="00AD5C1F" w:rsidRPr="00B737D5" w:rsidRDefault="00A93713" w:rsidP="003A38B2">
            <w:pPr>
              <w:tabs>
                <w:tab w:val="clear" w:pos="680"/>
                <w:tab w:val="left" w:pos="330"/>
                <w:tab w:val="decimal" w:pos="522"/>
              </w:tabs>
              <w:spacing w:line="240" w:lineRule="auto"/>
              <w:ind w:right="-27"/>
              <w:jc w:val="right"/>
              <w:rPr>
                <w:rFonts w:ascii="Browallia New" w:hAnsi="Browallia New" w:cs="Browallia New"/>
                <w:sz w:val="28"/>
                <w:szCs w:val="28"/>
              </w:rPr>
            </w:pPr>
            <w:r w:rsidRPr="00B737D5">
              <w:rPr>
                <w:rFonts w:ascii="Browallia New" w:hAnsi="Browallia New" w:cs="Browallia New"/>
                <w:sz w:val="28"/>
                <w:szCs w:val="28"/>
              </w:rPr>
              <w:t>63</w:t>
            </w:r>
          </w:p>
        </w:tc>
        <w:tc>
          <w:tcPr>
            <w:tcW w:w="283" w:type="dxa"/>
            <w:shd w:val="clear" w:color="auto" w:fill="auto"/>
          </w:tcPr>
          <w:p w14:paraId="4B899311" w14:textId="77777777" w:rsidR="00AD5C1F" w:rsidRPr="00B737D5" w:rsidRDefault="00AD5C1F" w:rsidP="003A38B2">
            <w:pPr>
              <w:tabs>
                <w:tab w:val="clear" w:pos="680"/>
                <w:tab w:val="left" w:pos="330"/>
                <w:tab w:val="decimal" w:pos="522"/>
              </w:tabs>
              <w:spacing w:line="240" w:lineRule="auto"/>
              <w:ind w:right="-27"/>
              <w:jc w:val="right"/>
              <w:rPr>
                <w:rFonts w:ascii="Browallia New" w:hAnsi="Browallia New" w:cs="Browallia New"/>
                <w:sz w:val="28"/>
                <w:szCs w:val="28"/>
              </w:rPr>
            </w:pPr>
          </w:p>
        </w:tc>
        <w:tc>
          <w:tcPr>
            <w:tcW w:w="993" w:type="dxa"/>
            <w:tcBorders>
              <w:bottom w:val="single" w:sz="4" w:space="0" w:color="auto"/>
            </w:tcBorders>
            <w:shd w:val="clear" w:color="auto" w:fill="auto"/>
            <w:vAlign w:val="bottom"/>
          </w:tcPr>
          <w:p w14:paraId="77DBCC1D" w14:textId="2E1333A6" w:rsidR="00AD5C1F" w:rsidRPr="00B737D5" w:rsidRDefault="00AD5C1F" w:rsidP="003A38B2">
            <w:pPr>
              <w:tabs>
                <w:tab w:val="clear" w:pos="680"/>
                <w:tab w:val="left" w:pos="330"/>
                <w:tab w:val="decimal" w:pos="522"/>
              </w:tabs>
              <w:spacing w:line="240" w:lineRule="auto"/>
              <w:ind w:right="-27"/>
              <w:jc w:val="right"/>
              <w:rPr>
                <w:rFonts w:ascii="Browallia New" w:hAnsi="Browallia New" w:cs="Browallia New"/>
                <w:sz w:val="28"/>
                <w:szCs w:val="28"/>
              </w:rPr>
            </w:pPr>
            <w:r w:rsidRPr="00B737D5">
              <w:rPr>
                <w:rFonts w:ascii="Browallia New" w:hAnsi="Browallia New" w:cs="Browallia New"/>
                <w:sz w:val="28"/>
                <w:szCs w:val="28"/>
                <w:lang w:val="en-GB"/>
              </w:rPr>
              <w:t>3</w:t>
            </w:r>
          </w:p>
        </w:tc>
        <w:tc>
          <w:tcPr>
            <w:tcW w:w="283" w:type="dxa"/>
            <w:shd w:val="clear" w:color="auto" w:fill="auto"/>
          </w:tcPr>
          <w:p w14:paraId="46327410" w14:textId="77777777" w:rsidR="00AD5C1F" w:rsidRPr="00B737D5" w:rsidRDefault="00AD5C1F"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992" w:type="dxa"/>
            <w:tcBorders>
              <w:bottom w:val="single" w:sz="4" w:space="0" w:color="auto"/>
            </w:tcBorders>
            <w:shd w:val="clear" w:color="auto" w:fill="auto"/>
            <w:vAlign w:val="bottom"/>
          </w:tcPr>
          <w:p w14:paraId="189B69A6" w14:textId="172DA2CE" w:rsidR="00AD5C1F" w:rsidRPr="00B737D5" w:rsidRDefault="59197F60" w:rsidP="003A38B2">
            <w:pPr>
              <w:tabs>
                <w:tab w:val="clear" w:pos="680"/>
                <w:tab w:val="left" w:pos="330"/>
                <w:tab w:val="decimal" w:pos="522"/>
              </w:tabs>
              <w:spacing w:line="240" w:lineRule="auto"/>
              <w:ind w:right="-27"/>
              <w:jc w:val="right"/>
              <w:rPr>
                <w:rFonts w:ascii="Browallia New" w:hAnsi="Browallia New" w:cs="Browallia New"/>
                <w:sz w:val="28"/>
                <w:szCs w:val="28"/>
                <w:cs/>
              </w:rPr>
            </w:pPr>
            <w:r w:rsidRPr="00B737D5">
              <w:rPr>
                <w:rFonts w:ascii="Browallia New" w:hAnsi="Browallia New" w:cs="Browallia New"/>
                <w:sz w:val="28"/>
                <w:szCs w:val="28"/>
              </w:rPr>
              <w:t>61</w:t>
            </w:r>
          </w:p>
        </w:tc>
        <w:tc>
          <w:tcPr>
            <w:tcW w:w="284" w:type="dxa"/>
            <w:shd w:val="clear" w:color="auto" w:fill="auto"/>
          </w:tcPr>
          <w:p w14:paraId="1D30C4FF" w14:textId="77777777" w:rsidR="00AD5C1F" w:rsidRPr="00B737D5" w:rsidRDefault="00AD5C1F" w:rsidP="003A38B2">
            <w:pPr>
              <w:tabs>
                <w:tab w:val="clear" w:pos="680"/>
                <w:tab w:val="left" w:pos="330"/>
                <w:tab w:val="decimal" w:pos="522"/>
              </w:tabs>
              <w:spacing w:line="240" w:lineRule="auto"/>
              <w:ind w:right="-27"/>
              <w:jc w:val="right"/>
              <w:rPr>
                <w:rFonts w:ascii="Browallia New" w:hAnsi="Browallia New" w:cs="Browallia New"/>
                <w:sz w:val="28"/>
                <w:szCs w:val="28"/>
              </w:rPr>
            </w:pPr>
          </w:p>
        </w:tc>
        <w:tc>
          <w:tcPr>
            <w:tcW w:w="1053" w:type="dxa"/>
            <w:tcBorders>
              <w:bottom w:val="single" w:sz="4" w:space="0" w:color="auto"/>
            </w:tcBorders>
            <w:shd w:val="clear" w:color="auto" w:fill="auto"/>
            <w:vAlign w:val="bottom"/>
          </w:tcPr>
          <w:p w14:paraId="73022D3F" w14:textId="70F64024" w:rsidR="00AD5C1F" w:rsidRPr="00B737D5" w:rsidRDefault="00AD5C1F" w:rsidP="00986FB9">
            <w:pPr>
              <w:tabs>
                <w:tab w:val="clear" w:pos="680"/>
                <w:tab w:val="left" w:pos="330"/>
              </w:tabs>
              <w:spacing w:line="240" w:lineRule="auto"/>
              <w:ind w:right="-27"/>
              <w:jc w:val="right"/>
              <w:rPr>
                <w:cs/>
                <w:lang w:val="en-GB"/>
              </w:rPr>
            </w:pPr>
            <w:r w:rsidRPr="00B737D5">
              <w:rPr>
                <w:lang w:val="en-GB"/>
              </w:rPr>
              <w:t xml:space="preserve">    -</w:t>
            </w:r>
          </w:p>
        </w:tc>
      </w:tr>
      <w:tr w:rsidR="00AD5C1F" w:rsidRPr="00B737D5" w14:paraId="72603AC0" w14:textId="77777777" w:rsidTr="00C473AF">
        <w:trPr>
          <w:cantSplit/>
        </w:trPr>
        <w:tc>
          <w:tcPr>
            <w:tcW w:w="4083" w:type="dxa"/>
            <w:shd w:val="clear" w:color="auto" w:fill="auto"/>
          </w:tcPr>
          <w:p w14:paraId="3EEC288F" w14:textId="77777777" w:rsidR="00AD5C1F" w:rsidRPr="00B737D5" w:rsidRDefault="00AD5C1F" w:rsidP="00AD5C1F">
            <w:pPr>
              <w:tabs>
                <w:tab w:val="clear" w:pos="227"/>
              </w:tabs>
              <w:spacing w:line="240" w:lineRule="auto"/>
              <w:ind w:left="237"/>
              <w:rPr>
                <w:rFonts w:ascii="Browallia New" w:hAnsi="Browallia New" w:cs="Browallia New"/>
                <w:sz w:val="28"/>
                <w:szCs w:val="28"/>
                <w:cs/>
              </w:rPr>
            </w:pPr>
            <w:r w:rsidRPr="00B737D5">
              <w:rPr>
                <w:rFonts w:ascii="Browallia New" w:hAnsi="Browallia New" w:cs="Browallia New"/>
                <w:sz w:val="28"/>
                <w:szCs w:val="28"/>
                <w:cs/>
              </w:rPr>
              <w:t>รวม</w:t>
            </w:r>
          </w:p>
        </w:tc>
        <w:tc>
          <w:tcPr>
            <w:tcW w:w="995" w:type="dxa"/>
            <w:tcBorders>
              <w:top w:val="single" w:sz="4" w:space="0" w:color="auto"/>
              <w:bottom w:val="single" w:sz="12" w:space="0" w:color="auto"/>
            </w:tcBorders>
            <w:shd w:val="clear" w:color="auto" w:fill="auto"/>
            <w:vAlign w:val="bottom"/>
          </w:tcPr>
          <w:p w14:paraId="04DCC321" w14:textId="3A52E851" w:rsidR="00AD5C1F" w:rsidRPr="00B737D5" w:rsidRDefault="00A93713" w:rsidP="003A38B2">
            <w:pPr>
              <w:tabs>
                <w:tab w:val="clear" w:pos="680"/>
                <w:tab w:val="left" w:pos="330"/>
                <w:tab w:val="decimal" w:pos="522"/>
              </w:tabs>
              <w:spacing w:line="240" w:lineRule="auto"/>
              <w:ind w:right="-27"/>
              <w:jc w:val="right"/>
              <w:rPr>
                <w:rFonts w:ascii="Browallia New" w:hAnsi="Browallia New" w:cs="Browallia New"/>
                <w:sz w:val="28"/>
                <w:szCs w:val="28"/>
              </w:rPr>
            </w:pPr>
            <w:r w:rsidRPr="00B737D5">
              <w:rPr>
                <w:rFonts w:ascii="Browallia New" w:hAnsi="Browallia New" w:cs="Browallia New"/>
                <w:sz w:val="28"/>
                <w:szCs w:val="28"/>
              </w:rPr>
              <w:t>63</w:t>
            </w:r>
          </w:p>
        </w:tc>
        <w:tc>
          <w:tcPr>
            <w:tcW w:w="283" w:type="dxa"/>
            <w:shd w:val="clear" w:color="auto" w:fill="auto"/>
            <w:vAlign w:val="bottom"/>
          </w:tcPr>
          <w:p w14:paraId="24367FEA" w14:textId="77777777" w:rsidR="00AD5C1F" w:rsidRPr="00B737D5" w:rsidRDefault="00AD5C1F" w:rsidP="003A38B2">
            <w:pPr>
              <w:tabs>
                <w:tab w:val="clear" w:pos="680"/>
                <w:tab w:val="left" w:pos="330"/>
                <w:tab w:val="decimal" w:pos="522"/>
              </w:tabs>
              <w:spacing w:line="240" w:lineRule="auto"/>
              <w:ind w:right="-27"/>
              <w:jc w:val="right"/>
              <w:rPr>
                <w:rFonts w:ascii="Browallia New" w:hAnsi="Browallia New" w:cs="Browallia New"/>
                <w:sz w:val="28"/>
                <w:szCs w:val="28"/>
              </w:rPr>
            </w:pPr>
          </w:p>
        </w:tc>
        <w:tc>
          <w:tcPr>
            <w:tcW w:w="993" w:type="dxa"/>
            <w:tcBorders>
              <w:top w:val="single" w:sz="4" w:space="0" w:color="auto"/>
              <w:bottom w:val="single" w:sz="12" w:space="0" w:color="auto"/>
            </w:tcBorders>
            <w:shd w:val="clear" w:color="auto" w:fill="auto"/>
            <w:vAlign w:val="bottom"/>
          </w:tcPr>
          <w:p w14:paraId="59D5ECF4" w14:textId="31B1318F" w:rsidR="00AD5C1F" w:rsidRPr="00B737D5" w:rsidRDefault="00AD5C1F" w:rsidP="003A38B2">
            <w:pPr>
              <w:tabs>
                <w:tab w:val="clear" w:pos="680"/>
                <w:tab w:val="left" w:pos="330"/>
                <w:tab w:val="decimal" w:pos="522"/>
              </w:tabs>
              <w:spacing w:line="240" w:lineRule="auto"/>
              <w:ind w:right="-27"/>
              <w:jc w:val="right"/>
              <w:rPr>
                <w:rFonts w:ascii="Browallia New" w:hAnsi="Browallia New" w:cs="Browallia New"/>
                <w:sz w:val="28"/>
                <w:szCs w:val="28"/>
              </w:rPr>
            </w:pPr>
            <w:r w:rsidRPr="00B737D5">
              <w:rPr>
                <w:rFonts w:ascii="Browallia New" w:hAnsi="Browallia New" w:cs="Browallia New"/>
                <w:sz w:val="28"/>
                <w:szCs w:val="28"/>
                <w:lang w:val="en-GB"/>
              </w:rPr>
              <w:t>3</w:t>
            </w:r>
          </w:p>
        </w:tc>
        <w:tc>
          <w:tcPr>
            <w:tcW w:w="283" w:type="dxa"/>
            <w:shd w:val="clear" w:color="auto" w:fill="auto"/>
            <w:vAlign w:val="bottom"/>
          </w:tcPr>
          <w:p w14:paraId="7EF02846" w14:textId="77777777" w:rsidR="00AD5C1F" w:rsidRPr="00B737D5" w:rsidRDefault="00AD5C1F" w:rsidP="003A38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992" w:type="dxa"/>
            <w:tcBorders>
              <w:top w:val="single" w:sz="4" w:space="0" w:color="auto"/>
              <w:bottom w:val="single" w:sz="12" w:space="0" w:color="auto"/>
            </w:tcBorders>
            <w:shd w:val="clear" w:color="auto" w:fill="auto"/>
          </w:tcPr>
          <w:p w14:paraId="5E460B40" w14:textId="0EAB9530" w:rsidR="00AD5C1F" w:rsidRPr="00B737D5" w:rsidRDefault="59197F60" w:rsidP="003A38B2">
            <w:pPr>
              <w:tabs>
                <w:tab w:val="clear" w:pos="680"/>
                <w:tab w:val="left" w:pos="330"/>
                <w:tab w:val="decimal" w:pos="522"/>
              </w:tabs>
              <w:spacing w:line="240" w:lineRule="auto"/>
              <w:ind w:right="-27"/>
              <w:jc w:val="right"/>
              <w:rPr>
                <w:rFonts w:ascii="Browallia New" w:hAnsi="Browallia New" w:cs="Browallia New"/>
                <w:sz w:val="28"/>
                <w:szCs w:val="28"/>
              </w:rPr>
            </w:pPr>
            <w:r w:rsidRPr="00B737D5">
              <w:rPr>
                <w:rFonts w:ascii="Browallia New" w:hAnsi="Browallia New" w:cs="Browallia New"/>
                <w:sz w:val="28"/>
                <w:szCs w:val="28"/>
              </w:rPr>
              <w:t>1,766</w:t>
            </w:r>
          </w:p>
        </w:tc>
        <w:tc>
          <w:tcPr>
            <w:tcW w:w="284" w:type="dxa"/>
            <w:shd w:val="clear" w:color="auto" w:fill="auto"/>
          </w:tcPr>
          <w:p w14:paraId="402A7FF9" w14:textId="77777777" w:rsidR="00AD5C1F" w:rsidRPr="00B737D5" w:rsidRDefault="00AD5C1F" w:rsidP="003A38B2">
            <w:pPr>
              <w:tabs>
                <w:tab w:val="clear" w:pos="680"/>
                <w:tab w:val="left" w:pos="330"/>
                <w:tab w:val="decimal" w:pos="522"/>
              </w:tabs>
              <w:spacing w:line="240" w:lineRule="auto"/>
              <w:ind w:right="-27"/>
              <w:jc w:val="right"/>
              <w:rPr>
                <w:rFonts w:ascii="Browallia New" w:hAnsi="Browallia New" w:cs="Browallia New"/>
                <w:sz w:val="28"/>
                <w:szCs w:val="28"/>
              </w:rPr>
            </w:pPr>
          </w:p>
        </w:tc>
        <w:tc>
          <w:tcPr>
            <w:tcW w:w="1053" w:type="dxa"/>
            <w:tcBorders>
              <w:top w:val="single" w:sz="4" w:space="0" w:color="auto"/>
              <w:bottom w:val="single" w:sz="12" w:space="0" w:color="auto"/>
            </w:tcBorders>
            <w:shd w:val="clear" w:color="auto" w:fill="auto"/>
            <w:vAlign w:val="bottom"/>
          </w:tcPr>
          <w:p w14:paraId="397C589C" w14:textId="33E1E553" w:rsidR="00AD5C1F" w:rsidRPr="00B737D5" w:rsidRDefault="00AD5C1F" w:rsidP="003A38B2">
            <w:pPr>
              <w:tabs>
                <w:tab w:val="clear" w:pos="680"/>
                <w:tab w:val="left" w:pos="330"/>
                <w:tab w:val="decimal" w:pos="522"/>
              </w:tabs>
              <w:spacing w:line="240" w:lineRule="auto"/>
              <w:ind w:right="-27"/>
              <w:jc w:val="right"/>
              <w:rPr>
                <w:rFonts w:ascii="Browallia New" w:hAnsi="Browallia New" w:cs="Browallia New"/>
                <w:sz w:val="28"/>
                <w:szCs w:val="28"/>
              </w:rPr>
            </w:pPr>
            <w:r w:rsidRPr="00B737D5">
              <w:rPr>
                <w:rFonts w:ascii="Browallia New" w:hAnsi="Browallia New" w:cs="Browallia New"/>
                <w:sz w:val="28"/>
                <w:szCs w:val="28"/>
              </w:rPr>
              <w:t>1,908</w:t>
            </w:r>
          </w:p>
        </w:tc>
      </w:tr>
      <w:tr w:rsidR="00AD5C1F" w:rsidRPr="00B737D5" w14:paraId="0A2183AF" w14:textId="77777777" w:rsidTr="00C473AF">
        <w:tblPrEx>
          <w:tblCellMar>
            <w:left w:w="46" w:type="dxa"/>
            <w:right w:w="46" w:type="dxa"/>
          </w:tblCellMar>
          <w:tblLook w:val="0000" w:firstRow="0" w:lastRow="0" w:firstColumn="0" w:lastColumn="0" w:noHBand="0" w:noVBand="0"/>
        </w:tblPrEx>
        <w:trPr>
          <w:cantSplit/>
          <w:trHeight w:hRule="exact" w:val="230"/>
        </w:trPr>
        <w:tc>
          <w:tcPr>
            <w:tcW w:w="4083" w:type="dxa"/>
            <w:shd w:val="clear" w:color="auto" w:fill="auto"/>
          </w:tcPr>
          <w:p w14:paraId="6A37D7D5" w14:textId="63024574" w:rsidR="00AD5C1F" w:rsidRPr="00B737D5" w:rsidRDefault="00AD5C1F" w:rsidP="00AD5C1F">
            <w:pPr>
              <w:tabs>
                <w:tab w:val="clear" w:pos="227"/>
              </w:tabs>
              <w:spacing w:line="240" w:lineRule="auto"/>
              <w:ind w:left="175" w:hanging="105"/>
              <w:rPr>
                <w:rFonts w:ascii="Browallia New" w:hAnsi="Browallia New" w:cs="Browallia New"/>
                <w:sz w:val="24"/>
                <w:szCs w:val="24"/>
                <w:cs/>
              </w:rPr>
            </w:pPr>
          </w:p>
        </w:tc>
        <w:tc>
          <w:tcPr>
            <w:tcW w:w="995" w:type="dxa"/>
            <w:shd w:val="clear" w:color="auto" w:fill="auto"/>
            <w:vAlign w:val="bottom"/>
          </w:tcPr>
          <w:p w14:paraId="7B5FEC21" w14:textId="7B1CA9F5" w:rsidR="00AD5C1F" w:rsidRPr="00B737D5" w:rsidRDefault="00AD5C1F" w:rsidP="00AD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4"/>
                <w:szCs w:val="24"/>
              </w:rPr>
            </w:pPr>
          </w:p>
        </w:tc>
        <w:tc>
          <w:tcPr>
            <w:tcW w:w="283" w:type="dxa"/>
            <w:shd w:val="clear" w:color="auto" w:fill="auto"/>
          </w:tcPr>
          <w:p w14:paraId="29F2A174" w14:textId="77777777" w:rsidR="00AD5C1F" w:rsidRPr="00B737D5" w:rsidRDefault="00AD5C1F" w:rsidP="00AD5C1F">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993" w:type="dxa"/>
            <w:shd w:val="clear" w:color="auto" w:fill="auto"/>
            <w:vAlign w:val="bottom"/>
          </w:tcPr>
          <w:p w14:paraId="5C28B588" w14:textId="3A6C0A48" w:rsidR="00AD5C1F" w:rsidRPr="00B737D5" w:rsidRDefault="00AD5C1F" w:rsidP="00AD5C1F">
            <w:pPr>
              <w:spacing w:line="240" w:lineRule="auto"/>
              <w:ind w:right="-10"/>
              <w:jc w:val="center"/>
              <w:rPr>
                <w:rFonts w:ascii="Browallia New" w:hAnsi="Browallia New" w:cs="Browallia New"/>
                <w:sz w:val="24"/>
                <w:szCs w:val="24"/>
                <w:lang w:val="en-GB"/>
              </w:rPr>
            </w:pPr>
          </w:p>
        </w:tc>
        <w:tc>
          <w:tcPr>
            <w:tcW w:w="283" w:type="dxa"/>
            <w:shd w:val="clear" w:color="auto" w:fill="auto"/>
          </w:tcPr>
          <w:p w14:paraId="20C90CCF" w14:textId="77777777" w:rsidR="00AD5C1F" w:rsidRPr="00B737D5" w:rsidRDefault="00AD5C1F" w:rsidP="00AD5C1F">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992" w:type="dxa"/>
            <w:shd w:val="clear" w:color="auto" w:fill="auto"/>
            <w:vAlign w:val="bottom"/>
          </w:tcPr>
          <w:p w14:paraId="5BFD11FA" w14:textId="67524635" w:rsidR="00AD5C1F" w:rsidRPr="00B737D5" w:rsidRDefault="00AD5C1F" w:rsidP="00AD5C1F">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284" w:type="dxa"/>
            <w:shd w:val="clear" w:color="auto" w:fill="auto"/>
          </w:tcPr>
          <w:p w14:paraId="16A7872E" w14:textId="77777777" w:rsidR="00AD5C1F" w:rsidRPr="00B737D5" w:rsidRDefault="00AD5C1F" w:rsidP="00AD5C1F">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c>
          <w:tcPr>
            <w:tcW w:w="1053" w:type="dxa"/>
            <w:shd w:val="clear" w:color="auto" w:fill="auto"/>
            <w:vAlign w:val="bottom"/>
          </w:tcPr>
          <w:p w14:paraId="33F99DA5" w14:textId="773EAC7C" w:rsidR="00AD5C1F" w:rsidRPr="00B737D5" w:rsidRDefault="00AD5C1F" w:rsidP="00AD5C1F">
            <w:pPr>
              <w:tabs>
                <w:tab w:val="clear" w:pos="227"/>
                <w:tab w:val="clear" w:pos="454"/>
                <w:tab w:val="clear" w:pos="680"/>
                <w:tab w:val="clear" w:pos="907"/>
              </w:tabs>
              <w:spacing w:line="240" w:lineRule="auto"/>
              <w:ind w:left="-45" w:right="23"/>
              <w:jc w:val="right"/>
              <w:rPr>
                <w:rFonts w:ascii="Browallia New" w:hAnsi="Browallia New" w:cs="Browallia New"/>
                <w:sz w:val="24"/>
                <w:szCs w:val="24"/>
              </w:rPr>
            </w:pPr>
          </w:p>
        </w:tc>
      </w:tr>
      <w:tr w:rsidR="00AD5C1F" w:rsidRPr="00B737D5" w14:paraId="49B940A2" w14:textId="77777777" w:rsidTr="00074773">
        <w:tblPrEx>
          <w:tblCellMar>
            <w:left w:w="46" w:type="dxa"/>
            <w:right w:w="46" w:type="dxa"/>
          </w:tblCellMar>
          <w:tblLook w:val="0000" w:firstRow="0" w:lastRow="0" w:firstColumn="0" w:lastColumn="0" w:noHBand="0" w:noVBand="0"/>
        </w:tblPrEx>
        <w:trPr>
          <w:cantSplit/>
        </w:trPr>
        <w:tc>
          <w:tcPr>
            <w:tcW w:w="5078" w:type="dxa"/>
            <w:gridSpan w:val="2"/>
            <w:shd w:val="clear" w:color="auto" w:fill="auto"/>
          </w:tcPr>
          <w:p w14:paraId="05EEB444" w14:textId="0A189FD5" w:rsidR="00AD5C1F" w:rsidRPr="00B737D5" w:rsidRDefault="00AD5C1F" w:rsidP="00AD5C1F">
            <w:pPr>
              <w:tabs>
                <w:tab w:val="clear" w:pos="227"/>
                <w:tab w:val="clear" w:pos="3742"/>
                <w:tab w:val="left" w:pos="250"/>
              </w:tabs>
              <w:spacing w:line="240" w:lineRule="auto"/>
              <w:ind w:left="250" w:right="-138" w:hanging="180"/>
              <w:rPr>
                <w:rFonts w:ascii="Browallia New" w:hAnsi="Browallia New" w:cs="Browallia New"/>
                <w:b/>
                <w:bCs/>
                <w:sz w:val="28"/>
                <w:szCs w:val="28"/>
              </w:rPr>
            </w:pPr>
            <w:r w:rsidRPr="00B737D5">
              <w:rPr>
                <w:rFonts w:ascii="Browallia New" w:hAnsi="Browallia New" w:cs="Browallia New"/>
                <w:b/>
                <w:bCs/>
                <w:sz w:val="28"/>
                <w:szCs w:val="28"/>
                <w:cs/>
              </w:rPr>
              <w:t>เงินให้กู้ยืมระยะสั้นแก่บริษัทย่อยและดอกเบี้ยค้างรับ</w:t>
            </w:r>
          </w:p>
        </w:tc>
        <w:tc>
          <w:tcPr>
            <w:tcW w:w="283" w:type="dxa"/>
            <w:shd w:val="clear" w:color="auto" w:fill="auto"/>
          </w:tcPr>
          <w:p w14:paraId="31864DF3" w14:textId="77777777" w:rsidR="00AD5C1F" w:rsidRPr="00B737D5" w:rsidRDefault="00AD5C1F" w:rsidP="00AD5C1F">
            <w:pPr>
              <w:tabs>
                <w:tab w:val="clear" w:pos="227"/>
                <w:tab w:val="clear" w:pos="454"/>
                <w:tab w:val="clear" w:pos="680"/>
                <w:tab w:val="clear" w:pos="907"/>
              </w:tabs>
              <w:spacing w:line="240" w:lineRule="auto"/>
              <w:ind w:left="250" w:right="-138" w:hanging="180"/>
              <w:jc w:val="right"/>
              <w:rPr>
                <w:rFonts w:ascii="Browallia New" w:hAnsi="Browallia New" w:cs="Browallia New"/>
                <w:b/>
                <w:bCs/>
                <w:sz w:val="28"/>
                <w:szCs w:val="28"/>
              </w:rPr>
            </w:pPr>
          </w:p>
        </w:tc>
        <w:tc>
          <w:tcPr>
            <w:tcW w:w="993" w:type="dxa"/>
            <w:shd w:val="clear" w:color="auto" w:fill="auto"/>
            <w:vAlign w:val="bottom"/>
          </w:tcPr>
          <w:p w14:paraId="0869346E" w14:textId="77777777" w:rsidR="00AD5C1F" w:rsidRPr="00B737D5" w:rsidRDefault="00AD5C1F" w:rsidP="00AD5C1F">
            <w:pPr>
              <w:spacing w:line="240" w:lineRule="auto"/>
              <w:ind w:left="250" w:right="-138" w:hanging="180"/>
              <w:jc w:val="center"/>
              <w:rPr>
                <w:rFonts w:ascii="Browallia New" w:hAnsi="Browallia New" w:cs="Browallia New"/>
                <w:b/>
                <w:bCs/>
                <w:sz w:val="28"/>
                <w:szCs w:val="28"/>
              </w:rPr>
            </w:pPr>
          </w:p>
        </w:tc>
        <w:tc>
          <w:tcPr>
            <w:tcW w:w="283" w:type="dxa"/>
            <w:shd w:val="clear" w:color="auto" w:fill="auto"/>
          </w:tcPr>
          <w:p w14:paraId="470D0892" w14:textId="77777777" w:rsidR="00AD5C1F" w:rsidRPr="00B737D5" w:rsidRDefault="00AD5C1F" w:rsidP="00AD5C1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2" w:type="dxa"/>
            <w:shd w:val="clear" w:color="auto" w:fill="auto"/>
            <w:vAlign w:val="bottom"/>
          </w:tcPr>
          <w:p w14:paraId="5A0EB41C" w14:textId="77777777" w:rsidR="00AD5C1F" w:rsidRPr="00B737D5" w:rsidRDefault="00AD5C1F" w:rsidP="00AD5C1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84" w:type="dxa"/>
            <w:shd w:val="clear" w:color="auto" w:fill="auto"/>
          </w:tcPr>
          <w:p w14:paraId="012085AB" w14:textId="77777777" w:rsidR="00AD5C1F" w:rsidRPr="00B737D5" w:rsidRDefault="00AD5C1F" w:rsidP="00AD5C1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3" w:type="dxa"/>
            <w:shd w:val="clear" w:color="auto" w:fill="auto"/>
            <w:vAlign w:val="bottom"/>
          </w:tcPr>
          <w:p w14:paraId="57B4AF63" w14:textId="77777777" w:rsidR="00AD5C1F" w:rsidRPr="00B737D5" w:rsidRDefault="00AD5C1F" w:rsidP="00AD5C1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AD5C1F" w:rsidRPr="00B737D5" w14:paraId="529D8B61" w14:textId="77777777" w:rsidTr="00C473AF">
        <w:tblPrEx>
          <w:tblCellMar>
            <w:left w:w="46" w:type="dxa"/>
            <w:right w:w="46" w:type="dxa"/>
          </w:tblCellMar>
          <w:tblLook w:val="0000" w:firstRow="0" w:lastRow="0" w:firstColumn="0" w:lastColumn="0" w:noHBand="0" w:noVBand="0"/>
        </w:tblPrEx>
        <w:trPr>
          <w:cantSplit/>
        </w:trPr>
        <w:tc>
          <w:tcPr>
            <w:tcW w:w="4083" w:type="dxa"/>
            <w:shd w:val="clear" w:color="auto" w:fill="auto"/>
          </w:tcPr>
          <w:p w14:paraId="559ABBC6" w14:textId="7D5AC8F0" w:rsidR="00AD5C1F" w:rsidRPr="00B737D5" w:rsidRDefault="00AD5C1F" w:rsidP="00AD5C1F">
            <w:pPr>
              <w:tabs>
                <w:tab w:val="clear" w:pos="227"/>
              </w:tabs>
              <w:spacing w:line="240" w:lineRule="auto"/>
              <w:ind w:left="175" w:hanging="105"/>
              <w:rPr>
                <w:rFonts w:ascii="Browallia New" w:hAnsi="Browallia New" w:cs="Browallia New"/>
                <w:sz w:val="28"/>
                <w:szCs w:val="28"/>
                <w:cs/>
              </w:rPr>
            </w:pPr>
            <w:r w:rsidRPr="00B737D5">
              <w:rPr>
                <w:rFonts w:ascii="Browallia New" w:hAnsi="Browallia New" w:cs="Browallia New"/>
                <w:sz w:val="28"/>
                <w:szCs w:val="28"/>
                <w:cs/>
              </w:rPr>
              <w:t>บริษัทย่อย</w:t>
            </w:r>
          </w:p>
        </w:tc>
        <w:tc>
          <w:tcPr>
            <w:tcW w:w="995" w:type="dxa"/>
            <w:shd w:val="clear" w:color="auto" w:fill="auto"/>
            <w:vAlign w:val="bottom"/>
          </w:tcPr>
          <w:p w14:paraId="2C2279B7" w14:textId="77777777" w:rsidR="00AD5C1F" w:rsidRPr="00B737D5" w:rsidRDefault="00AD5C1F" w:rsidP="00AD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83" w:type="dxa"/>
            <w:shd w:val="clear" w:color="auto" w:fill="auto"/>
          </w:tcPr>
          <w:p w14:paraId="41A432B4" w14:textId="77777777" w:rsidR="00AD5C1F" w:rsidRPr="00B737D5" w:rsidRDefault="00AD5C1F" w:rsidP="00AD5C1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3" w:type="dxa"/>
            <w:shd w:val="clear" w:color="auto" w:fill="auto"/>
            <w:vAlign w:val="bottom"/>
          </w:tcPr>
          <w:p w14:paraId="5339F955" w14:textId="77777777" w:rsidR="00AD5C1F" w:rsidRPr="00B737D5" w:rsidRDefault="00AD5C1F" w:rsidP="00AD5C1F">
            <w:pPr>
              <w:spacing w:line="240" w:lineRule="auto"/>
              <w:ind w:right="-10"/>
              <w:jc w:val="center"/>
              <w:rPr>
                <w:rFonts w:ascii="Browallia New" w:hAnsi="Browallia New" w:cs="Browallia New"/>
                <w:sz w:val="28"/>
                <w:szCs w:val="28"/>
                <w:lang w:val="en-GB"/>
              </w:rPr>
            </w:pPr>
          </w:p>
        </w:tc>
        <w:tc>
          <w:tcPr>
            <w:tcW w:w="283" w:type="dxa"/>
            <w:shd w:val="clear" w:color="auto" w:fill="auto"/>
          </w:tcPr>
          <w:p w14:paraId="721F18D4" w14:textId="77777777" w:rsidR="00AD5C1F" w:rsidRPr="00B737D5" w:rsidRDefault="00AD5C1F" w:rsidP="00AD5C1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2" w:type="dxa"/>
            <w:shd w:val="clear" w:color="auto" w:fill="auto"/>
            <w:vAlign w:val="bottom"/>
          </w:tcPr>
          <w:p w14:paraId="2E086CE3" w14:textId="77777777" w:rsidR="00AD5C1F" w:rsidRPr="00B737D5" w:rsidRDefault="00AD5C1F" w:rsidP="00AD5C1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84" w:type="dxa"/>
            <w:shd w:val="clear" w:color="auto" w:fill="auto"/>
          </w:tcPr>
          <w:p w14:paraId="1445FB49" w14:textId="77777777" w:rsidR="00AD5C1F" w:rsidRPr="00B737D5" w:rsidRDefault="00AD5C1F" w:rsidP="00AD5C1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3" w:type="dxa"/>
            <w:shd w:val="clear" w:color="auto" w:fill="auto"/>
            <w:vAlign w:val="bottom"/>
          </w:tcPr>
          <w:p w14:paraId="5BC5E98C" w14:textId="77777777" w:rsidR="00AD5C1F" w:rsidRPr="00B737D5" w:rsidRDefault="00AD5C1F" w:rsidP="00AD5C1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A23A7E" w:rsidRPr="00B737D5" w14:paraId="69F1E5BC" w14:textId="77777777" w:rsidTr="00522CB4">
        <w:tblPrEx>
          <w:tblCellMar>
            <w:left w:w="46" w:type="dxa"/>
            <w:right w:w="46" w:type="dxa"/>
          </w:tblCellMar>
          <w:tblLook w:val="0000" w:firstRow="0" w:lastRow="0" w:firstColumn="0" w:lastColumn="0" w:noHBand="0" w:noVBand="0"/>
        </w:tblPrEx>
        <w:trPr>
          <w:cantSplit/>
        </w:trPr>
        <w:tc>
          <w:tcPr>
            <w:tcW w:w="4083" w:type="dxa"/>
            <w:shd w:val="clear" w:color="auto" w:fill="auto"/>
          </w:tcPr>
          <w:p w14:paraId="71F5CCAB" w14:textId="77777777" w:rsidR="00A23A7E" w:rsidRPr="00B737D5" w:rsidRDefault="00A23A7E" w:rsidP="00A23A7E">
            <w:pPr>
              <w:tabs>
                <w:tab w:val="clear" w:pos="227"/>
              </w:tabs>
              <w:spacing w:line="240" w:lineRule="auto"/>
              <w:ind w:left="237"/>
              <w:rPr>
                <w:rFonts w:ascii="Browallia New" w:hAnsi="Browallia New" w:cs="Browallia New"/>
                <w:sz w:val="28"/>
                <w:szCs w:val="28"/>
                <w:cs/>
              </w:rPr>
            </w:pPr>
            <w:r w:rsidRPr="00B737D5">
              <w:rPr>
                <w:rFonts w:ascii="Browallia New" w:hAnsi="Browallia New" w:cs="Browallia New"/>
                <w:sz w:val="28"/>
                <w:szCs w:val="28"/>
                <w:cs/>
              </w:rPr>
              <w:t>เงินให้กู้ยืม</w:t>
            </w:r>
          </w:p>
        </w:tc>
        <w:tc>
          <w:tcPr>
            <w:tcW w:w="995" w:type="dxa"/>
            <w:shd w:val="clear" w:color="auto" w:fill="auto"/>
            <w:vAlign w:val="bottom"/>
          </w:tcPr>
          <w:p w14:paraId="7DB9BFB1" w14:textId="6E978F62" w:rsidR="00A23A7E" w:rsidRPr="00B737D5" w:rsidRDefault="001C252A" w:rsidP="00A23A7E">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B737D5">
              <w:rPr>
                <w:rFonts w:ascii="Browallia New" w:hAnsi="Browallia New" w:cs="Browallia New"/>
                <w:sz w:val="28"/>
                <w:szCs w:val="28"/>
                <w:lang w:val="en-GB"/>
              </w:rPr>
              <w:t>-</w:t>
            </w:r>
          </w:p>
        </w:tc>
        <w:tc>
          <w:tcPr>
            <w:tcW w:w="283" w:type="dxa"/>
            <w:shd w:val="clear" w:color="auto" w:fill="auto"/>
          </w:tcPr>
          <w:p w14:paraId="59FBE801" w14:textId="77777777" w:rsidR="00A23A7E" w:rsidRPr="00B737D5" w:rsidRDefault="00A23A7E" w:rsidP="00A23A7E">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993" w:type="dxa"/>
            <w:shd w:val="clear" w:color="auto" w:fill="auto"/>
            <w:vAlign w:val="bottom"/>
          </w:tcPr>
          <w:p w14:paraId="30004E33" w14:textId="4DFA8551" w:rsidR="00A23A7E" w:rsidRPr="00B737D5" w:rsidRDefault="00A23A7E" w:rsidP="00A23A7E">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p>
        </w:tc>
        <w:tc>
          <w:tcPr>
            <w:tcW w:w="283" w:type="dxa"/>
            <w:shd w:val="clear" w:color="auto" w:fill="auto"/>
          </w:tcPr>
          <w:p w14:paraId="16C4BA38" w14:textId="77777777" w:rsidR="00A23A7E" w:rsidRPr="00B737D5" w:rsidRDefault="00A23A7E" w:rsidP="00A23A7E">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992" w:type="dxa"/>
          </w:tcPr>
          <w:p w14:paraId="1428B8F5" w14:textId="4AEF7BD4" w:rsidR="00A23A7E" w:rsidRPr="00B737D5" w:rsidRDefault="00A23A7E" w:rsidP="00A23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B737D5">
              <w:rPr>
                <w:rFonts w:ascii="Browallia New" w:hAnsi="Browallia New" w:cs="Browallia New"/>
                <w:sz w:val="28"/>
                <w:szCs w:val="28"/>
                <w:lang w:val="en-GB"/>
              </w:rPr>
              <w:t>1,651,404</w:t>
            </w:r>
          </w:p>
        </w:tc>
        <w:tc>
          <w:tcPr>
            <w:tcW w:w="284" w:type="dxa"/>
            <w:shd w:val="clear" w:color="auto" w:fill="auto"/>
          </w:tcPr>
          <w:p w14:paraId="794C54D5" w14:textId="77777777" w:rsidR="00A23A7E" w:rsidRPr="00B737D5" w:rsidRDefault="00A23A7E" w:rsidP="00A23A7E">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053" w:type="dxa"/>
            <w:shd w:val="clear" w:color="auto" w:fill="auto"/>
          </w:tcPr>
          <w:p w14:paraId="005F7AAD" w14:textId="15C6216A" w:rsidR="00A23A7E" w:rsidRPr="00B737D5" w:rsidRDefault="00A23A7E" w:rsidP="00A23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1,614,364</w:t>
            </w:r>
          </w:p>
        </w:tc>
      </w:tr>
      <w:tr w:rsidR="00A23A7E" w:rsidRPr="00B737D5" w14:paraId="702B018A" w14:textId="77777777" w:rsidTr="00522CB4">
        <w:tblPrEx>
          <w:tblCellMar>
            <w:left w:w="46" w:type="dxa"/>
            <w:right w:w="46" w:type="dxa"/>
          </w:tblCellMar>
          <w:tblLook w:val="0000" w:firstRow="0" w:lastRow="0" w:firstColumn="0" w:lastColumn="0" w:noHBand="0" w:noVBand="0"/>
        </w:tblPrEx>
        <w:trPr>
          <w:cantSplit/>
        </w:trPr>
        <w:tc>
          <w:tcPr>
            <w:tcW w:w="4083" w:type="dxa"/>
            <w:shd w:val="clear" w:color="auto" w:fill="auto"/>
            <w:vAlign w:val="bottom"/>
          </w:tcPr>
          <w:p w14:paraId="0007418E" w14:textId="77777777" w:rsidR="00A23A7E" w:rsidRPr="00B737D5" w:rsidRDefault="00A23A7E" w:rsidP="00A23A7E">
            <w:pPr>
              <w:tabs>
                <w:tab w:val="clear" w:pos="227"/>
              </w:tabs>
              <w:spacing w:line="240" w:lineRule="auto"/>
              <w:ind w:left="237"/>
              <w:rPr>
                <w:rFonts w:ascii="Browallia New" w:hAnsi="Browallia New" w:cs="Browallia New"/>
                <w:sz w:val="28"/>
                <w:szCs w:val="28"/>
                <w:cs/>
              </w:rPr>
            </w:pPr>
            <w:r w:rsidRPr="00B737D5">
              <w:rPr>
                <w:rFonts w:ascii="Browallia New" w:hAnsi="Browallia New" w:cs="Browallia New"/>
                <w:sz w:val="28"/>
                <w:szCs w:val="28"/>
                <w:cs/>
              </w:rPr>
              <w:t>ดอกเบี้ยค้างรับ</w:t>
            </w:r>
          </w:p>
        </w:tc>
        <w:tc>
          <w:tcPr>
            <w:tcW w:w="995" w:type="dxa"/>
            <w:tcBorders>
              <w:bottom w:val="single" w:sz="4" w:space="0" w:color="auto"/>
            </w:tcBorders>
            <w:shd w:val="clear" w:color="auto" w:fill="auto"/>
            <w:vAlign w:val="bottom"/>
          </w:tcPr>
          <w:p w14:paraId="316AA7CC" w14:textId="4764A6B3" w:rsidR="00A23A7E" w:rsidRPr="00B737D5" w:rsidRDefault="001C252A" w:rsidP="00A23A7E">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B737D5">
              <w:rPr>
                <w:rFonts w:ascii="Browallia New" w:hAnsi="Browallia New" w:cs="Browallia New"/>
                <w:sz w:val="28"/>
                <w:szCs w:val="28"/>
                <w:lang w:val="en-GB"/>
              </w:rPr>
              <w:t>-</w:t>
            </w:r>
          </w:p>
        </w:tc>
        <w:tc>
          <w:tcPr>
            <w:tcW w:w="283" w:type="dxa"/>
            <w:shd w:val="clear" w:color="auto" w:fill="auto"/>
          </w:tcPr>
          <w:p w14:paraId="63B41453" w14:textId="77777777" w:rsidR="00A23A7E" w:rsidRPr="00B737D5" w:rsidRDefault="00A23A7E" w:rsidP="00A23A7E">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993" w:type="dxa"/>
            <w:tcBorders>
              <w:bottom w:val="single" w:sz="4" w:space="0" w:color="auto"/>
            </w:tcBorders>
            <w:shd w:val="clear" w:color="auto" w:fill="auto"/>
            <w:vAlign w:val="bottom"/>
          </w:tcPr>
          <w:p w14:paraId="0E7CAC1E" w14:textId="1ED94730" w:rsidR="00A23A7E" w:rsidRPr="00B737D5" w:rsidRDefault="00A23A7E" w:rsidP="00A23A7E">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p>
        </w:tc>
        <w:tc>
          <w:tcPr>
            <w:tcW w:w="283" w:type="dxa"/>
            <w:shd w:val="clear" w:color="auto" w:fill="auto"/>
          </w:tcPr>
          <w:p w14:paraId="5FE3A6F4" w14:textId="77777777" w:rsidR="00A23A7E" w:rsidRPr="00B737D5" w:rsidRDefault="00A23A7E" w:rsidP="00A23A7E">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992" w:type="dxa"/>
          </w:tcPr>
          <w:p w14:paraId="3B88D75A" w14:textId="606E4995" w:rsidR="00A23A7E" w:rsidRPr="00B737D5" w:rsidRDefault="00A23A7E" w:rsidP="00A23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B737D5">
              <w:rPr>
                <w:rFonts w:ascii="Browallia New" w:hAnsi="Browallia New" w:cs="Browallia New"/>
                <w:sz w:val="28"/>
                <w:szCs w:val="28"/>
                <w:lang w:val="en-GB"/>
              </w:rPr>
              <w:t>51,607</w:t>
            </w:r>
          </w:p>
        </w:tc>
        <w:tc>
          <w:tcPr>
            <w:tcW w:w="284" w:type="dxa"/>
            <w:shd w:val="clear" w:color="auto" w:fill="auto"/>
          </w:tcPr>
          <w:p w14:paraId="0BBA6314" w14:textId="77777777" w:rsidR="00A23A7E" w:rsidRPr="00B737D5" w:rsidRDefault="00A23A7E" w:rsidP="00A23A7E">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053" w:type="dxa"/>
            <w:tcBorders>
              <w:bottom w:val="single" w:sz="4" w:space="0" w:color="auto"/>
            </w:tcBorders>
            <w:shd w:val="clear" w:color="auto" w:fill="auto"/>
          </w:tcPr>
          <w:p w14:paraId="08779F68" w14:textId="6CFCAEDB" w:rsidR="00A23A7E" w:rsidRPr="00B737D5" w:rsidRDefault="00A23A7E" w:rsidP="00A23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49,065 </w:t>
            </w:r>
          </w:p>
        </w:tc>
      </w:tr>
      <w:tr w:rsidR="00A23A7E" w:rsidRPr="00B737D5" w14:paraId="72086D08" w14:textId="77777777" w:rsidTr="00522CB4">
        <w:tblPrEx>
          <w:tblCellMar>
            <w:left w:w="46" w:type="dxa"/>
            <w:right w:w="46" w:type="dxa"/>
          </w:tblCellMar>
          <w:tblLook w:val="0000" w:firstRow="0" w:lastRow="0" w:firstColumn="0" w:lastColumn="0" w:noHBand="0" w:noVBand="0"/>
        </w:tblPrEx>
        <w:trPr>
          <w:cantSplit/>
        </w:trPr>
        <w:tc>
          <w:tcPr>
            <w:tcW w:w="4083" w:type="dxa"/>
            <w:shd w:val="clear" w:color="auto" w:fill="auto"/>
          </w:tcPr>
          <w:p w14:paraId="4D617FA4" w14:textId="27C43DAE" w:rsidR="00A23A7E" w:rsidRPr="00B737D5" w:rsidRDefault="00A23A7E" w:rsidP="00A23A7E">
            <w:pPr>
              <w:tabs>
                <w:tab w:val="clear" w:pos="227"/>
                <w:tab w:val="clear" w:pos="454"/>
                <w:tab w:val="left" w:pos="430"/>
              </w:tabs>
              <w:spacing w:line="240" w:lineRule="auto"/>
              <w:ind w:left="250"/>
              <w:rPr>
                <w:rFonts w:ascii="Browallia New" w:hAnsi="Browallia New" w:cs="Browallia New"/>
                <w:sz w:val="28"/>
                <w:szCs w:val="28"/>
              </w:rPr>
            </w:pPr>
            <w:r w:rsidRPr="00B737D5">
              <w:rPr>
                <w:rFonts w:ascii="Browallia New" w:hAnsi="Browallia New" w:cs="Browallia New"/>
                <w:sz w:val="28"/>
                <w:szCs w:val="28"/>
                <w:cs/>
              </w:rPr>
              <w:t>รวม</w:t>
            </w:r>
          </w:p>
        </w:tc>
        <w:tc>
          <w:tcPr>
            <w:tcW w:w="995" w:type="dxa"/>
            <w:tcBorders>
              <w:top w:val="single" w:sz="4" w:space="0" w:color="auto"/>
              <w:bottom w:val="single" w:sz="12" w:space="0" w:color="auto"/>
            </w:tcBorders>
            <w:shd w:val="clear" w:color="auto" w:fill="auto"/>
            <w:vAlign w:val="bottom"/>
          </w:tcPr>
          <w:p w14:paraId="306A9956" w14:textId="7B5C03DB" w:rsidR="00A23A7E" w:rsidRPr="00B737D5" w:rsidRDefault="001C252A" w:rsidP="00A23A7E">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B737D5">
              <w:rPr>
                <w:rFonts w:ascii="Browallia New" w:hAnsi="Browallia New" w:cs="Browallia New"/>
                <w:sz w:val="28"/>
                <w:szCs w:val="28"/>
                <w:lang w:val="en-GB"/>
              </w:rPr>
              <w:t>-</w:t>
            </w:r>
          </w:p>
        </w:tc>
        <w:tc>
          <w:tcPr>
            <w:tcW w:w="283" w:type="dxa"/>
            <w:shd w:val="clear" w:color="auto" w:fill="auto"/>
          </w:tcPr>
          <w:p w14:paraId="04893B28" w14:textId="77777777" w:rsidR="00A23A7E" w:rsidRPr="00B737D5" w:rsidRDefault="00A23A7E" w:rsidP="00A23A7E">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993" w:type="dxa"/>
            <w:tcBorders>
              <w:top w:val="single" w:sz="4" w:space="0" w:color="auto"/>
              <w:bottom w:val="single" w:sz="12" w:space="0" w:color="auto"/>
            </w:tcBorders>
            <w:shd w:val="clear" w:color="auto" w:fill="auto"/>
            <w:vAlign w:val="bottom"/>
          </w:tcPr>
          <w:p w14:paraId="1FAF28E0" w14:textId="108CB4A3" w:rsidR="00A23A7E" w:rsidRPr="00B737D5" w:rsidRDefault="00A23A7E" w:rsidP="00A23A7E">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p>
        </w:tc>
        <w:tc>
          <w:tcPr>
            <w:tcW w:w="283" w:type="dxa"/>
            <w:shd w:val="clear" w:color="auto" w:fill="auto"/>
          </w:tcPr>
          <w:p w14:paraId="1DBFEDD2" w14:textId="77777777" w:rsidR="00A23A7E" w:rsidRPr="00B737D5" w:rsidRDefault="00A23A7E" w:rsidP="00A23A7E">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992" w:type="dxa"/>
            <w:tcBorders>
              <w:top w:val="single" w:sz="4" w:space="0" w:color="auto"/>
              <w:bottom w:val="single" w:sz="12" w:space="0" w:color="auto"/>
            </w:tcBorders>
          </w:tcPr>
          <w:p w14:paraId="67135FF6" w14:textId="0209C39B" w:rsidR="00A23A7E" w:rsidRPr="00B737D5" w:rsidRDefault="00A23A7E" w:rsidP="00A23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B737D5">
              <w:rPr>
                <w:rFonts w:ascii="Browallia New" w:hAnsi="Browallia New" w:cs="Browallia New"/>
                <w:sz w:val="28"/>
                <w:szCs w:val="28"/>
                <w:lang w:val="en-GB"/>
              </w:rPr>
              <w:t>1,703,011</w:t>
            </w:r>
          </w:p>
        </w:tc>
        <w:tc>
          <w:tcPr>
            <w:tcW w:w="284" w:type="dxa"/>
            <w:shd w:val="clear" w:color="auto" w:fill="auto"/>
          </w:tcPr>
          <w:p w14:paraId="6D5555ED" w14:textId="77777777" w:rsidR="00A23A7E" w:rsidRPr="00B737D5" w:rsidRDefault="00A23A7E" w:rsidP="00A23A7E">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053" w:type="dxa"/>
            <w:tcBorders>
              <w:top w:val="single" w:sz="4" w:space="0" w:color="auto"/>
              <w:bottom w:val="single" w:sz="12" w:space="0" w:color="auto"/>
            </w:tcBorders>
            <w:shd w:val="clear" w:color="auto" w:fill="auto"/>
          </w:tcPr>
          <w:p w14:paraId="7DCE6512" w14:textId="34CCEF1C" w:rsidR="00A23A7E" w:rsidRPr="00B737D5" w:rsidRDefault="00A23A7E" w:rsidP="00A23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1,663,429 </w:t>
            </w:r>
          </w:p>
        </w:tc>
      </w:tr>
      <w:tr w:rsidR="00E13583" w:rsidRPr="00B737D5" w14:paraId="776BD07D" w14:textId="77777777" w:rsidTr="002F3AE9">
        <w:tblPrEx>
          <w:tblCellMar>
            <w:left w:w="46" w:type="dxa"/>
            <w:right w:w="46" w:type="dxa"/>
          </w:tblCellMar>
          <w:tblLook w:val="0000" w:firstRow="0" w:lastRow="0" w:firstColumn="0" w:lastColumn="0" w:noHBand="0" w:noVBand="0"/>
        </w:tblPrEx>
        <w:trPr>
          <w:cantSplit/>
          <w:trHeight w:val="213"/>
        </w:trPr>
        <w:tc>
          <w:tcPr>
            <w:tcW w:w="4083" w:type="dxa"/>
            <w:shd w:val="clear" w:color="auto" w:fill="auto"/>
          </w:tcPr>
          <w:p w14:paraId="03709739" w14:textId="77777777" w:rsidR="00E13583" w:rsidRPr="00B737D5" w:rsidRDefault="00E13583" w:rsidP="00E13583">
            <w:pPr>
              <w:tabs>
                <w:tab w:val="clear" w:pos="227"/>
                <w:tab w:val="clear" w:pos="454"/>
                <w:tab w:val="left" w:pos="430"/>
              </w:tabs>
              <w:spacing w:line="240" w:lineRule="auto"/>
              <w:ind w:left="250"/>
              <w:rPr>
                <w:rFonts w:ascii="Browallia New" w:hAnsi="Browallia New" w:cs="Browallia New"/>
                <w:sz w:val="14"/>
                <w:szCs w:val="14"/>
                <w:cs/>
              </w:rPr>
            </w:pPr>
          </w:p>
        </w:tc>
        <w:tc>
          <w:tcPr>
            <w:tcW w:w="995" w:type="dxa"/>
            <w:tcBorders>
              <w:top w:val="single" w:sz="12" w:space="0" w:color="auto"/>
            </w:tcBorders>
            <w:shd w:val="clear" w:color="auto" w:fill="auto"/>
            <w:vAlign w:val="bottom"/>
          </w:tcPr>
          <w:p w14:paraId="11661417" w14:textId="77777777" w:rsidR="00E13583" w:rsidRPr="00B737D5" w:rsidRDefault="00E13583" w:rsidP="00E13583">
            <w:pPr>
              <w:spacing w:line="240" w:lineRule="auto"/>
              <w:ind w:right="-10"/>
              <w:jc w:val="center"/>
              <w:rPr>
                <w:rFonts w:ascii="Browallia New" w:hAnsi="Browallia New" w:cs="Browallia New"/>
                <w:sz w:val="14"/>
                <w:szCs w:val="14"/>
                <w:lang w:val="en-GB"/>
              </w:rPr>
            </w:pPr>
          </w:p>
        </w:tc>
        <w:tc>
          <w:tcPr>
            <w:tcW w:w="283" w:type="dxa"/>
            <w:shd w:val="clear" w:color="auto" w:fill="auto"/>
          </w:tcPr>
          <w:p w14:paraId="141D7A8B" w14:textId="77777777" w:rsidR="00E13583" w:rsidRPr="00B737D5" w:rsidRDefault="00E13583" w:rsidP="00E13583">
            <w:pPr>
              <w:spacing w:line="240" w:lineRule="auto"/>
              <w:ind w:left="252"/>
              <w:jc w:val="right"/>
              <w:rPr>
                <w:rFonts w:ascii="Browallia New" w:hAnsi="Browallia New" w:cs="Browallia New"/>
                <w:sz w:val="14"/>
                <w:szCs w:val="14"/>
              </w:rPr>
            </w:pPr>
          </w:p>
        </w:tc>
        <w:tc>
          <w:tcPr>
            <w:tcW w:w="993" w:type="dxa"/>
            <w:tcBorders>
              <w:top w:val="single" w:sz="12" w:space="0" w:color="auto"/>
            </w:tcBorders>
            <w:shd w:val="clear" w:color="auto" w:fill="auto"/>
            <w:vAlign w:val="bottom"/>
          </w:tcPr>
          <w:p w14:paraId="49F2E536" w14:textId="77777777" w:rsidR="00E13583" w:rsidRPr="00B737D5" w:rsidRDefault="00E13583" w:rsidP="00E13583">
            <w:pPr>
              <w:spacing w:line="240" w:lineRule="auto"/>
              <w:ind w:right="-10"/>
              <w:jc w:val="center"/>
              <w:rPr>
                <w:rFonts w:ascii="Browallia New" w:hAnsi="Browallia New" w:cs="Browallia New"/>
                <w:sz w:val="14"/>
                <w:szCs w:val="14"/>
                <w:lang w:val="en-GB"/>
              </w:rPr>
            </w:pPr>
          </w:p>
        </w:tc>
        <w:tc>
          <w:tcPr>
            <w:tcW w:w="283" w:type="dxa"/>
            <w:shd w:val="clear" w:color="auto" w:fill="auto"/>
          </w:tcPr>
          <w:p w14:paraId="065023BC" w14:textId="77777777" w:rsidR="00E13583" w:rsidRPr="00B737D5" w:rsidRDefault="00E13583" w:rsidP="00E13583">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992" w:type="dxa"/>
            <w:tcBorders>
              <w:top w:val="single" w:sz="12" w:space="0" w:color="auto"/>
            </w:tcBorders>
            <w:shd w:val="clear" w:color="auto" w:fill="auto"/>
            <w:vAlign w:val="bottom"/>
          </w:tcPr>
          <w:p w14:paraId="4B7791FA" w14:textId="77777777" w:rsidR="00E13583" w:rsidRPr="00B737D5" w:rsidRDefault="00E13583" w:rsidP="00E1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c>
          <w:tcPr>
            <w:tcW w:w="284" w:type="dxa"/>
            <w:shd w:val="clear" w:color="auto" w:fill="auto"/>
            <w:vAlign w:val="bottom"/>
          </w:tcPr>
          <w:p w14:paraId="452803E1" w14:textId="77777777" w:rsidR="00E13583" w:rsidRPr="00B737D5" w:rsidRDefault="00E13583" w:rsidP="00E13583">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53" w:type="dxa"/>
            <w:tcBorders>
              <w:top w:val="single" w:sz="12" w:space="0" w:color="auto"/>
            </w:tcBorders>
            <w:shd w:val="clear" w:color="auto" w:fill="auto"/>
            <w:vAlign w:val="bottom"/>
          </w:tcPr>
          <w:p w14:paraId="2B29A355" w14:textId="77777777" w:rsidR="00E13583" w:rsidRPr="00B737D5" w:rsidRDefault="00E13583" w:rsidP="00E1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r>
      <w:tr w:rsidR="00AC58E2" w:rsidRPr="00B737D5" w14:paraId="7F0BD865" w14:textId="77777777" w:rsidTr="002F3AE9">
        <w:tblPrEx>
          <w:tblCellMar>
            <w:left w:w="46" w:type="dxa"/>
            <w:right w:w="46" w:type="dxa"/>
          </w:tblCellMar>
          <w:tblLook w:val="0000" w:firstRow="0" w:lastRow="0" w:firstColumn="0" w:lastColumn="0" w:noHBand="0" w:noVBand="0"/>
        </w:tblPrEx>
        <w:trPr>
          <w:cantSplit/>
          <w:trHeight w:val="213"/>
        </w:trPr>
        <w:tc>
          <w:tcPr>
            <w:tcW w:w="4083" w:type="dxa"/>
            <w:shd w:val="clear" w:color="auto" w:fill="auto"/>
          </w:tcPr>
          <w:p w14:paraId="50E48926" w14:textId="77777777" w:rsidR="00AC58E2" w:rsidRPr="00B737D5" w:rsidRDefault="00AC58E2" w:rsidP="00E13583">
            <w:pPr>
              <w:tabs>
                <w:tab w:val="clear" w:pos="227"/>
                <w:tab w:val="clear" w:pos="454"/>
                <w:tab w:val="left" w:pos="430"/>
              </w:tabs>
              <w:spacing w:line="240" w:lineRule="auto"/>
              <w:ind w:left="250"/>
              <w:rPr>
                <w:rFonts w:ascii="Browallia New" w:hAnsi="Browallia New" w:cs="Browallia New"/>
                <w:sz w:val="14"/>
                <w:szCs w:val="14"/>
                <w:cs/>
              </w:rPr>
            </w:pPr>
          </w:p>
        </w:tc>
        <w:tc>
          <w:tcPr>
            <w:tcW w:w="995" w:type="dxa"/>
            <w:shd w:val="clear" w:color="auto" w:fill="auto"/>
            <w:vAlign w:val="bottom"/>
          </w:tcPr>
          <w:p w14:paraId="6A6E4674" w14:textId="77777777" w:rsidR="00AC58E2" w:rsidRPr="00B737D5" w:rsidRDefault="00AC58E2" w:rsidP="00E13583">
            <w:pPr>
              <w:spacing w:line="240" w:lineRule="auto"/>
              <w:ind w:right="-10"/>
              <w:jc w:val="center"/>
              <w:rPr>
                <w:rFonts w:ascii="Browallia New" w:hAnsi="Browallia New" w:cs="Browallia New"/>
                <w:sz w:val="14"/>
                <w:szCs w:val="14"/>
                <w:lang w:val="en-GB"/>
              </w:rPr>
            </w:pPr>
          </w:p>
        </w:tc>
        <w:tc>
          <w:tcPr>
            <w:tcW w:w="283" w:type="dxa"/>
            <w:shd w:val="clear" w:color="auto" w:fill="auto"/>
          </w:tcPr>
          <w:p w14:paraId="2391AD34" w14:textId="77777777" w:rsidR="00AC58E2" w:rsidRPr="00B737D5" w:rsidRDefault="00AC58E2" w:rsidP="00E13583">
            <w:pPr>
              <w:spacing w:line="240" w:lineRule="auto"/>
              <w:ind w:left="252"/>
              <w:jc w:val="right"/>
              <w:rPr>
                <w:rFonts w:ascii="Browallia New" w:hAnsi="Browallia New" w:cs="Browallia New"/>
                <w:sz w:val="14"/>
                <w:szCs w:val="14"/>
              </w:rPr>
            </w:pPr>
          </w:p>
        </w:tc>
        <w:tc>
          <w:tcPr>
            <w:tcW w:w="993" w:type="dxa"/>
            <w:shd w:val="clear" w:color="auto" w:fill="auto"/>
            <w:vAlign w:val="bottom"/>
          </w:tcPr>
          <w:p w14:paraId="26AE6E4C" w14:textId="77777777" w:rsidR="00AC58E2" w:rsidRPr="00B737D5" w:rsidRDefault="00AC58E2" w:rsidP="00E13583">
            <w:pPr>
              <w:spacing w:line="240" w:lineRule="auto"/>
              <w:ind w:right="-10"/>
              <w:jc w:val="center"/>
              <w:rPr>
                <w:rFonts w:ascii="Browallia New" w:hAnsi="Browallia New" w:cs="Browallia New"/>
                <w:sz w:val="14"/>
                <w:szCs w:val="14"/>
                <w:lang w:val="en-GB"/>
              </w:rPr>
            </w:pPr>
          </w:p>
        </w:tc>
        <w:tc>
          <w:tcPr>
            <w:tcW w:w="283" w:type="dxa"/>
            <w:shd w:val="clear" w:color="auto" w:fill="auto"/>
          </w:tcPr>
          <w:p w14:paraId="0CCA1B40" w14:textId="77777777" w:rsidR="00AC58E2" w:rsidRPr="00B737D5" w:rsidRDefault="00AC58E2" w:rsidP="00E13583">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992" w:type="dxa"/>
            <w:shd w:val="clear" w:color="auto" w:fill="auto"/>
            <w:vAlign w:val="bottom"/>
          </w:tcPr>
          <w:p w14:paraId="40841E39" w14:textId="77777777" w:rsidR="00AC58E2" w:rsidRPr="00B737D5" w:rsidRDefault="00AC58E2" w:rsidP="00E1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c>
          <w:tcPr>
            <w:tcW w:w="284" w:type="dxa"/>
            <w:shd w:val="clear" w:color="auto" w:fill="auto"/>
            <w:vAlign w:val="bottom"/>
          </w:tcPr>
          <w:p w14:paraId="27883E7C" w14:textId="77777777" w:rsidR="00AC58E2" w:rsidRPr="00B737D5" w:rsidRDefault="00AC58E2" w:rsidP="00E13583">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53" w:type="dxa"/>
            <w:shd w:val="clear" w:color="auto" w:fill="auto"/>
            <w:vAlign w:val="bottom"/>
          </w:tcPr>
          <w:p w14:paraId="30D1E35B" w14:textId="77777777" w:rsidR="00AC58E2" w:rsidRPr="00B737D5" w:rsidRDefault="00AC58E2" w:rsidP="00E1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r>
      <w:tr w:rsidR="00FE2310" w:rsidRPr="00B737D5" w14:paraId="4AD52520" w14:textId="77777777" w:rsidTr="002F3AE9">
        <w:tblPrEx>
          <w:tblCellMar>
            <w:left w:w="46" w:type="dxa"/>
            <w:right w:w="46" w:type="dxa"/>
          </w:tblCellMar>
          <w:tblLook w:val="0000" w:firstRow="0" w:lastRow="0" w:firstColumn="0" w:lastColumn="0" w:noHBand="0" w:noVBand="0"/>
        </w:tblPrEx>
        <w:trPr>
          <w:cantSplit/>
          <w:trHeight w:val="213"/>
        </w:trPr>
        <w:tc>
          <w:tcPr>
            <w:tcW w:w="4083" w:type="dxa"/>
            <w:shd w:val="clear" w:color="auto" w:fill="auto"/>
          </w:tcPr>
          <w:p w14:paraId="649688F7" w14:textId="77777777" w:rsidR="00FE2310" w:rsidRPr="00B737D5" w:rsidRDefault="00FE2310" w:rsidP="00E13583">
            <w:pPr>
              <w:tabs>
                <w:tab w:val="clear" w:pos="227"/>
                <w:tab w:val="clear" w:pos="454"/>
                <w:tab w:val="left" w:pos="430"/>
              </w:tabs>
              <w:spacing w:line="240" w:lineRule="auto"/>
              <w:ind w:left="250"/>
              <w:rPr>
                <w:rFonts w:ascii="Browallia New" w:hAnsi="Browallia New" w:cs="Browallia New"/>
                <w:sz w:val="14"/>
                <w:szCs w:val="14"/>
                <w:cs/>
              </w:rPr>
            </w:pPr>
          </w:p>
        </w:tc>
        <w:tc>
          <w:tcPr>
            <w:tcW w:w="995" w:type="dxa"/>
            <w:shd w:val="clear" w:color="auto" w:fill="auto"/>
            <w:vAlign w:val="bottom"/>
          </w:tcPr>
          <w:p w14:paraId="7E1151C8" w14:textId="77777777" w:rsidR="00FE2310" w:rsidRPr="00B737D5" w:rsidRDefault="00FE2310" w:rsidP="00E13583">
            <w:pPr>
              <w:spacing w:line="240" w:lineRule="auto"/>
              <w:ind w:right="-10"/>
              <w:jc w:val="center"/>
              <w:rPr>
                <w:rFonts w:ascii="Browallia New" w:hAnsi="Browallia New" w:cs="Browallia New"/>
                <w:sz w:val="14"/>
                <w:szCs w:val="14"/>
                <w:lang w:val="en-GB"/>
              </w:rPr>
            </w:pPr>
          </w:p>
        </w:tc>
        <w:tc>
          <w:tcPr>
            <w:tcW w:w="283" w:type="dxa"/>
            <w:shd w:val="clear" w:color="auto" w:fill="auto"/>
          </w:tcPr>
          <w:p w14:paraId="797B4EA1" w14:textId="77777777" w:rsidR="00FE2310" w:rsidRPr="00B737D5" w:rsidRDefault="00FE2310" w:rsidP="00E13583">
            <w:pPr>
              <w:spacing w:line="240" w:lineRule="auto"/>
              <w:ind w:left="252"/>
              <w:jc w:val="right"/>
              <w:rPr>
                <w:rFonts w:ascii="Browallia New" w:hAnsi="Browallia New" w:cs="Browallia New"/>
                <w:sz w:val="14"/>
                <w:szCs w:val="14"/>
              </w:rPr>
            </w:pPr>
          </w:p>
        </w:tc>
        <w:tc>
          <w:tcPr>
            <w:tcW w:w="993" w:type="dxa"/>
            <w:shd w:val="clear" w:color="auto" w:fill="auto"/>
            <w:vAlign w:val="bottom"/>
          </w:tcPr>
          <w:p w14:paraId="0A8462C3" w14:textId="77777777" w:rsidR="00FE2310" w:rsidRPr="00B737D5" w:rsidRDefault="00FE2310" w:rsidP="00E13583">
            <w:pPr>
              <w:spacing w:line="240" w:lineRule="auto"/>
              <w:ind w:right="-10"/>
              <w:jc w:val="center"/>
              <w:rPr>
                <w:rFonts w:ascii="Browallia New" w:hAnsi="Browallia New" w:cs="Browallia New"/>
                <w:sz w:val="14"/>
                <w:szCs w:val="14"/>
                <w:lang w:val="en-GB"/>
              </w:rPr>
            </w:pPr>
          </w:p>
        </w:tc>
        <w:tc>
          <w:tcPr>
            <w:tcW w:w="283" w:type="dxa"/>
            <w:shd w:val="clear" w:color="auto" w:fill="auto"/>
          </w:tcPr>
          <w:p w14:paraId="13CD9874" w14:textId="77777777" w:rsidR="00FE2310" w:rsidRPr="00B737D5" w:rsidRDefault="00FE2310" w:rsidP="00E13583">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992" w:type="dxa"/>
            <w:shd w:val="clear" w:color="auto" w:fill="auto"/>
            <w:vAlign w:val="bottom"/>
          </w:tcPr>
          <w:p w14:paraId="515E43CD" w14:textId="77777777" w:rsidR="00FE2310" w:rsidRPr="00B737D5" w:rsidRDefault="00FE2310" w:rsidP="00E1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c>
          <w:tcPr>
            <w:tcW w:w="284" w:type="dxa"/>
            <w:shd w:val="clear" w:color="auto" w:fill="auto"/>
            <w:vAlign w:val="bottom"/>
          </w:tcPr>
          <w:p w14:paraId="285BE904" w14:textId="77777777" w:rsidR="00FE2310" w:rsidRPr="00B737D5" w:rsidRDefault="00FE2310" w:rsidP="00E13583">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53" w:type="dxa"/>
            <w:shd w:val="clear" w:color="auto" w:fill="auto"/>
            <w:vAlign w:val="bottom"/>
          </w:tcPr>
          <w:p w14:paraId="6906F440" w14:textId="77777777" w:rsidR="00FE2310" w:rsidRPr="00B737D5" w:rsidRDefault="00FE2310" w:rsidP="00E1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r>
      <w:tr w:rsidR="00E13583" w:rsidRPr="00B737D5" w14:paraId="25F03E79" w14:textId="77777777" w:rsidTr="00074773">
        <w:tblPrEx>
          <w:tblCellMar>
            <w:left w:w="46" w:type="dxa"/>
            <w:right w:w="46" w:type="dxa"/>
          </w:tblCellMar>
          <w:tblLook w:val="0000" w:firstRow="0" w:lastRow="0" w:firstColumn="0" w:lastColumn="0" w:noHBand="0" w:noVBand="0"/>
        </w:tblPrEx>
        <w:trPr>
          <w:cantSplit/>
        </w:trPr>
        <w:tc>
          <w:tcPr>
            <w:tcW w:w="6354" w:type="dxa"/>
            <w:gridSpan w:val="4"/>
            <w:shd w:val="clear" w:color="auto" w:fill="auto"/>
          </w:tcPr>
          <w:p w14:paraId="7417B9A6" w14:textId="2DCD5C1B" w:rsidR="00E13583" w:rsidRPr="00B737D5" w:rsidRDefault="00E13583" w:rsidP="00E13583">
            <w:pPr>
              <w:tabs>
                <w:tab w:val="clear" w:pos="3742"/>
              </w:tabs>
              <w:spacing w:line="240" w:lineRule="auto"/>
              <w:ind w:left="250" w:right="-138" w:hanging="180"/>
              <w:rPr>
                <w:rFonts w:ascii="Browallia New" w:hAnsi="Browallia New" w:cs="Browallia New"/>
                <w:sz w:val="28"/>
                <w:szCs w:val="28"/>
              </w:rPr>
            </w:pPr>
            <w:r w:rsidRPr="00B737D5">
              <w:rPr>
                <w:rFonts w:ascii="Browallia New" w:hAnsi="Browallia New" w:cs="Browallia New"/>
                <w:b/>
                <w:bCs/>
                <w:sz w:val="28"/>
                <w:szCs w:val="28"/>
                <w:cs/>
              </w:rPr>
              <w:lastRenderedPageBreak/>
              <w:t>เจ้าหนี้การค้าและค่าใช้จ่ายค้างจ่าย - บุคคลและบริษัทที่เกี่ยวข้อง</w:t>
            </w:r>
            <w:r w:rsidRPr="00B737D5">
              <w:rPr>
                <w:rFonts w:ascii="Browallia New" w:hAnsi="Browallia New" w:cs="Browallia New"/>
                <w:sz w:val="28"/>
                <w:szCs w:val="28"/>
                <w:cs/>
              </w:rPr>
              <w:t xml:space="preserve"> </w:t>
            </w:r>
          </w:p>
        </w:tc>
        <w:tc>
          <w:tcPr>
            <w:tcW w:w="283" w:type="dxa"/>
            <w:shd w:val="clear" w:color="auto" w:fill="auto"/>
            <w:vAlign w:val="bottom"/>
          </w:tcPr>
          <w:p w14:paraId="4D3A09D1" w14:textId="77777777" w:rsidR="00E13583" w:rsidRPr="00B737D5" w:rsidRDefault="00E13583" w:rsidP="00E1358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2" w:type="dxa"/>
            <w:shd w:val="clear" w:color="auto" w:fill="auto"/>
            <w:vAlign w:val="bottom"/>
          </w:tcPr>
          <w:p w14:paraId="46978226" w14:textId="77777777" w:rsidR="00E13583" w:rsidRPr="00B737D5" w:rsidRDefault="00E13583" w:rsidP="00E1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84" w:type="dxa"/>
            <w:shd w:val="clear" w:color="auto" w:fill="auto"/>
            <w:vAlign w:val="bottom"/>
          </w:tcPr>
          <w:p w14:paraId="3D68C2DF" w14:textId="77777777" w:rsidR="00E13583" w:rsidRPr="00B737D5" w:rsidRDefault="00E13583" w:rsidP="00E1358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3" w:type="dxa"/>
            <w:shd w:val="clear" w:color="auto" w:fill="auto"/>
            <w:vAlign w:val="bottom"/>
          </w:tcPr>
          <w:p w14:paraId="7708C165" w14:textId="77777777" w:rsidR="00E13583" w:rsidRPr="00B737D5" w:rsidRDefault="00E13583" w:rsidP="00E13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3A38B2" w:rsidRPr="00B737D5" w14:paraId="27AB6CBD" w14:textId="77777777" w:rsidTr="00C473AF">
        <w:tblPrEx>
          <w:tblCellMar>
            <w:left w:w="46" w:type="dxa"/>
            <w:right w:w="46" w:type="dxa"/>
          </w:tblCellMar>
          <w:tblLook w:val="0000" w:firstRow="0" w:lastRow="0" w:firstColumn="0" w:lastColumn="0" w:noHBand="0" w:noVBand="0"/>
        </w:tblPrEx>
        <w:trPr>
          <w:cantSplit/>
        </w:trPr>
        <w:tc>
          <w:tcPr>
            <w:tcW w:w="4083" w:type="dxa"/>
            <w:shd w:val="clear" w:color="auto" w:fill="auto"/>
          </w:tcPr>
          <w:p w14:paraId="0C996853" w14:textId="77777777" w:rsidR="003A38B2" w:rsidRPr="00B737D5" w:rsidRDefault="003A38B2" w:rsidP="003A38B2">
            <w:pPr>
              <w:tabs>
                <w:tab w:val="clear" w:pos="227"/>
                <w:tab w:val="left" w:pos="0"/>
              </w:tabs>
              <w:spacing w:line="240" w:lineRule="auto"/>
              <w:ind w:left="237" w:hanging="177"/>
              <w:rPr>
                <w:rFonts w:ascii="Browallia New" w:hAnsi="Browallia New" w:cs="Browallia New"/>
                <w:sz w:val="28"/>
                <w:szCs w:val="28"/>
                <w:lang w:val="en-GB"/>
              </w:rPr>
            </w:pPr>
            <w:r w:rsidRPr="00B737D5">
              <w:rPr>
                <w:rFonts w:ascii="Browallia New" w:hAnsi="Browallia New" w:cs="Browallia New"/>
                <w:sz w:val="28"/>
                <w:szCs w:val="28"/>
                <w:cs/>
              </w:rPr>
              <w:t>บริษัทย่อย</w:t>
            </w:r>
          </w:p>
        </w:tc>
        <w:tc>
          <w:tcPr>
            <w:tcW w:w="995" w:type="dxa"/>
            <w:shd w:val="clear" w:color="auto" w:fill="auto"/>
            <w:vAlign w:val="bottom"/>
          </w:tcPr>
          <w:p w14:paraId="7443ECC0" w14:textId="493A8C39" w:rsidR="003A38B2" w:rsidRPr="00B737D5" w:rsidRDefault="00B1057A" w:rsidP="003A38B2">
            <w:pPr>
              <w:tabs>
                <w:tab w:val="clear" w:pos="907"/>
              </w:tabs>
              <w:spacing w:line="240" w:lineRule="auto"/>
              <w:ind w:right="33"/>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p>
        </w:tc>
        <w:tc>
          <w:tcPr>
            <w:tcW w:w="283" w:type="dxa"/>
            <w:shd w:val="clear" w:color="auto" w:fill="auto"/>
          </w:tcPr>
          <w:p w14:paraId="6CDE6F38" w14:textId="77777777" w:rsidR="003A38B2" w:rsidRPr="00B737D5" w:rsidRDefault="003A38B2" w:rsidP="003A38B2">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993" w:type="dxa"/>
            <w:shd w:val="clear" w:color="auto" w:fill="auto"/>
            <w:vAlign w:val="bottom"/>
          </w:tcPr>
          <w:p w14:paraId="2C5D9FB8" w14:textId="2C704DA1" w:rsidR="003A38B2" w:rsidRPr="00B737D5" w:rsidRDefault="003A38B2" w:rsidP="003A38B2">
            <w:pPr>
              <w:tabs>
                <w:tab w:val="clear" w:pos="907"/>
              </w:tabs>
              <w:spacing w:line="240" w:lineRule="auto"/>
              <w:ind w:right="33"/>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p>
        </w:tc>
        <w:tc>
          <w:tcPr>
            <w:tcW w:w="283" w:type="dxa"/>
            <w:shd w:val="clear" w:color="auto" w:fill="auto"/>
          </w:tcPr>
          <w:p w14:paraId="1EC530BC" w14:textId="77777777" w:rsidR="003A38B2" w:rsidRPr="00B737D5" w:rsidRDefault="003A38B2"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992" w:type="dxa"/>
            <w:shd w:val="clear" w:color="auto" w:fill="auto"/>
          </w:tcPr>
          <w:p w14:paraId="0DEB5C70" w14:textId="38D9CE87" w:rsidR="003A38B2" w:rsidRPr="00B737D5" w:rsidRDefault="59197F60"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B737D5">
              <w:rPr>
                <w:rFonts w:ascii="Browallia New" w:hAnsi="Browallia New" w:cs="Browallia New"/>
                <w:sz w:val="28"/>
                <w:szCs w:val="28"/>
                <w:lang w:val="en-GB"/>
              </w:rPr>
              <w:t>14</w:t>
            </w:r>
            <w:r w:rsidR="00A93E68" w:rsidRPr="00B737D5">
              <w:rPr>
                <w:rFonts w:ascii="Browallia New" w:hAnsi="Browallia New" w:cs="Browallia New"/>
                <w:sz w:val="28"/>
                <w:szCs w:val="28"/>
                <w:lang w:val="en-GB"/>
              </w:rPr>
              <w:t>7</w:t>
            </w:r>
          </w:p>
        </w:tc>
        <w:tc>
          <w:tcPr>
            <w:tcW w:w="284" w:type="dxa"/>
            <w:shd w:val="clear" w:color="auto" w:fill="auto"/>
          </w:tcPr>
          <w:p w14:paraId="1945FAC0" w14:textId="77777777" w:rsidR="003A38B2" w:rsidRPr="00B737D5" w:rsidRDefault="003A38B2"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053" w:type="dxa"/>
            <w:shd w:val="clear" w:color="auto" w:fill="auto"/>
          </w:tcPr>
          <w:p w14:paraId="2CB144DC" w14:textId="1FC07B4E" w:rsidR="003A38B2" w:rsidRPr="00B737D5" w:rsidRDefault="003A38B2"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B737D5">
              <w:rPr>
                <w:rFonts w:ascii="Browallia New" w:hAnsi="Browallia New" w:cs="Browallia New"/>
                <w:sz w:val="28"/>
                <w:szCs w:val="28"/>
              </w:rPr>
              <w:t>232</w:t>
            </w:r>
          </w:p>
        </w:tc>
      </w:tr>
      <w:tr w:rsidR="003A38B2" w:rsidRPr="00B737D5" w14:paraId="5E29651C" w14:textId="77777777" w:rsidTr="00C473AF">
        <w:tblPrEx>
          <w:tblCellMar>
            <w:left w:w="46" w:type="dxa"/>
            <w:right w:w="46" w:type="dxa"/>
          </w:tblCellMar>
          <w:tblLook w:val="0000" w:firstRow="0" w:lastRow="0" w:firstColumn="0" w:lastColumn="0" w:noHBand="0" w:noVBand="0"/>
        </w:tblPrEx>
        <w:trPr>
          <w:cantSplit/>
        </w:trPr>
        <w:tc>
          <w:tcPr>
            <w:tcW w:w="4083" w:type="dxa"/>
            <w:shd w:val="clear" w:color="auto" w:fill="auto"/>
          </w:tcPr>
          <w:p w14:paraId="33F81060" w14:textId="7FFC6EA7" w:rsidR="003A38B2" w:rsidRPr="00B737D5" w:rsidRDefault="003A38B2" w:rsidP="003A38B2">
            <w:pPr>
              <w:tabs>
                <w:tab w:val="clear" w:pos="227"/>
                <w:tab w:val="left" w:pos="0"/>
              </w:tabs>
              <w:spacing w:line="240" w:lineRule="auto"/>
              <w:ind w:left="237" w:hanging="177"/>
              <w:rPr>
                <w:rFonts w:ascii="Browallia New" w:hAnsi="Browallia New" w:cs="Browallia New"/>
                <w:sz w:val="28"/>
                <w:szCs w:val="28"/>
                <w:cs/>
              </w:rPr>
            </w:pPr>
            <w:r w:rsidRPr="00B737D5">
              <w:rPr>
                <w:rFonts w:ascii="Browallia New" w:hAnsi="Browallia New" w:cs="Browallia New"/>
                <w:sz w:val="28"/>
                <w:szCs w:val="28"/>
                <w:cs/>
              </w:rPr>
              <w:t>บริษัทย่อยทางอ้อม</w:t>
            </w:r>
          </w:p>
        </w:tc>
        <w:tc>
          <w:tcPr>
            <w:tcW w:w="995" w:type="dxa"/>
            <w:shd w:val="clear" w:color="auto" w:fill="auto"/>
            <w:vAlign w:val="bottom"/>
          </w:tcPr>
          <w:p w14:paraId="4E990D03" w14:textId="6622518E" w:rsidR="003A38B2" w:rsidRPr="00B737D5" w:rsidRDefault="00B1057A" w:rsidP="003A38B2">
            <w:pPr>
              <w:tabs>
                <w:tab w:val="clear" w:pos="907"/>
              </w:tabs>
              <w:spacing w:line="240" w:lineRule="auto"/>
              <w:ind w:right="33"/>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p>
        </w:tc>
        <w:tc>
          <w:tcPr>
            <w:tcW w:w="283" w:type="dxa"/>
            <w:shd w:val="clear" w:color="auto" w:fill="auto"/>
          </w:tcPr>
          <w:p w14:paraId="609519A2" w14:textId="77777777" w:rsidR="003A38B2" w:rsidRPr="00B737D5" w:rsidRDefault="003A38B2" w:rsidP="003A38B2">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993" w:type="dxa"/>
            <w:shd w:val="clear" w:color="auto" w:fill="auto"/>
            <w:vAlign w:val="bottom"/>
          </w:tcPr>
          <w:p w14:paraId="53054B1F" w14:textId="6B5EE8E9" w:rsidR="003A38B2" w:rsidRPr="00B737D5" w:rsidRDefault="003A38B2" w:rsidP="003A38B2">
            <w:pPr>
              <w:tabs>
                <w:tab w:val="clear" w:pos="907"/>
              </w:tabs>
              <w:spacing w:line="240" w:lineRule="auto"/>
              <w:ind w:right="33"/>
              <w:jc w:val="right"/>
              <w:rPr>
                <w:rFonts w:ascii="Browallia New" w:hAnsi="Browallia New" w:cs="Browallia New"/>
                <w:sz w:val="28"/>
                <w:szCs w:val="28"/>
                <w:lang w:val="en-GB"/>
              </w:rPr>
            </w:pPr>
            <w:r w:rsidRPr="00B737D5">
              <w:rPr>
                <w:rFonts w:ascii="Browallia New" w:hAnsi="Browallia New" w:cs="Browallia New"/>
                <w:sz w:val="28"/>
                <w:szCs w:val="28"/>
                <w:lang w:val="en-GB"/>
              </w:rPr>
              <w:t xml:space="preserve">    -</w:t>
            </w:r>
          </w:p>
        </w:tc>
        <w:tc>
          <w:tcPr>
            <w:tcW w:w="283" w:type="dxa"/>
            <w:shd w:val="clear" w:color="auto" w:fill="auto"/>
          </w:tcPr>
          <w:p w14:paraId="0D1FB3FD" w14:textId="77777777" w:rsidR="003A38B2" w:rsidRPr="00B737D5" w:rsidRDefault="003A38B2"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992" w:type="dxa"/>
            <w:shd w:val="clear" w:color="auto" w:fill="auto"/>
          </w:tcPr>
          <w:p w14:paraId="1448AE94" w14:textId="3ED0E6E5" w:rsidR="003A38B2" w:rsidRPr="00B737D5" w:rsidRDefault="59197F60"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B737D5">
              <w:rPr>
                <w:rFonts w:ascii="Browallia New" w:hAnsi="Browallia New" w:cs="Browallia New"/>
                <w:sz w:val="28"/>
                <w:szCs w:val="28"/>
                <w:lang w:val="en-GB"/>
              </w:rPr>
              <w:t>116</w:t>
            </w:r>
          </w:p>
        </w:tc>
        <w:tc>
          <w:tcPr>
            <w:tcW w:w="284" w:type="dxa"/>
            <w:shd w:val="clear" w:color="auto" w:fill="auto"/>
          </w:tcPr>
          <w:p w14:paraId="435E2A0C" w14:textId="77777777" w:rsidR="003A38B2" w:rsidRPr="00B737D5" w:rsidRDefault="003A38B2"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053" w:type="dxa"/>
            <w:shd w:val="clear" w:color="auto" w:fill="auto"/>
          </w:tcPr>
          <w:p w14:paraId="0E7FF6BD" w14:textId="36472E50" w:rsidR="003A38B2" w:rsidRPr="00B737D5" w:rsidRDefault="003A38B2"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B737D5">
              <w:rPr>
                <w:rFonts w:ascii="Browallia New" w:hAnsi="Browallia New" w:cs="Browallia New"/>
                <w:sz w:val="28"/>
                <w:szCs w:val="28"/>
              </w:rPr>
              <w:t>117</w:t>
            </w:r>
          </w:p>
        </w:tc>
      </w:tr>
      <w:tr w:rsidR="003A38B2" w:rsidRPr="00B737D5" w14:paraId="6BFE0AD1" w14:textId="77777777" w:rsidTr="00C473AF">
        <w:tblPrEx>
          <w:tblCellMar>
            <w:left w:w="46" w:type="dxa"/>
            <w:right w:w="46" w:type="dxa"/>
          </w:tblCellMar>
          <w:tblLook w:val="0000" w:firstRow="0" w:lastRow="0" w:firstColumn="0" w:lastColumn="0" w:noHBand="0" w:noVBand="0"/>
        </w:tblPrEx>
        <w:trPr>
          <w:cantSplit/>
        </w:trPr>
        <w:tc>
          <w:tcPr>
            <w:tcW w:w="4083" w:type="dxa"/>
            <w:shd w:val="clear" w:color="auto" w:fill="auto"/>
          </w:tcPr>
          <w:p w14:paraId="643EAC8D" w14:textId="77777777" w:rsidR="003A38B2" w:rsidRPr="00B737D5" w:rsidRDefault="003A38B2" w:rsidP="003A38B2">
            <w:pPr>
              <w:tabs>
                <w:tab w:val="clear" w:pos="227"/>
                <w:tab w:val="left" w:pos="0"/>
              </w:tabs>
              <w:spacing w:line="240" w:lineRule="auto"/>
              <w:ind w:left="237" w:hanging="177"/>
              <w:rPr>
                <w:rFonts w:ascii="Browallia New" w:hAnsi="Browallia New" w:cs="Browallia New"/>
                <w:sz w:val="28"/>
                <w:szCs w:val="28"/>
                <w:cs/>
              </w:rPr>
            </w:pPr>
            <w:r w:rsidRPr="00B737D5">
              <w:rPr>
                <w:rFonts w:ascii="Browallia New" w:hAnsi="Browallia New" w:cs="Browallia New"/>
                <w:sz w:val="28"/>
                <w:szCs w:val="28"/>
                <w:cs/>
              </w:rPr>
              <w:t>บุคคลที่เกี่ยวข้อง</w:t>
            </w:r>
          </w:p>
        </w:tc>
        <w:tc>
          <w:tcPr>
            <w:tcW w:w="995" w:type="dxa"/>
            <w:tcBorders>
              <w:bottom w:val="single" w:sz="4" w:space="0" w:color="auto"/>
            </w:tcBorders>
            <w:shd w:val="clear" w:color="auto" w:fill="auto"/>
            <w:vAlign w:val="bottom"/>
          </w:tcPr>
          <w:p w14:paraId="536E8419" w14:textId="2C938F6B" w:rsidR="003A38B2" w:rsidRPr="00B737D5" w:rsidRDefault="00A93E68"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B737D5">
              <w:rPr>
                <w:rFonts w:ascii="Browallia New" w:hAnsi="Browallia New" w:cs="Browallia New"/>
                <w:sz w:val="28"/>
                <w:szCs w:val="28"/>
              </w:rPr>
              <w:t>50</w:t>
            </w:r>
            <w:r w:rsidR="00AB0501" w:rsidRPr="00B737D5">
              <w:rPr>
                <w:rFonts w:ascii="Browallia New" w:hAnsi="Browallia New" w:cs="Browallia New"/>
                <w:sz w:val="28"/>
                <w:szCs w:val="28"/>
              </w:rPr>
              <w:t>,113</w:t>
            </w:r>
          </w:p>
        </w:tc>
        <w:tc>
          <w:tcPr>
            <w:tcW w:w="283" w:type="dxa"/>
            <w:shd w:val="clear" w:color="auto" w:fill="auto"/>
          </w:tcPr>
          <w:p w14:paraId="51CE9BFB" w14:textId="77777777" w:rsidR="003A38B2" w:rsidRPr="00B737D5" w:rsidRDefault="003A38B2"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993" w:type="dxa"/>
            <w:tcBorders>
              <w:bottom w:val="single" w:sz="4" w:space="0" w:color="auto"/>
            </w:tcBorders>
            <w:shd w:val="clear" w:color="auto" w:fill="auto"/>
            <w:vAlign w:val="bottom"/>
          </w:tcPr>
          <w:p w14:paraId="7E42D169" w14:textId="331A212A" w:rsidR="003A38B2" w:rsidRPr="00B737D5" w:rsidRDefault="003A38B2"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B737D5">
              <w:rPr>
                <w:rFonts w:ascii="Browallia New" w:hAnsi="Browallia New" w:cs="Browallia New"/>
                <w:sz w:val="28"/>
                <w:szCs w:val="28"/>
              </w:rPr>
              <w:t>1,097</w:t>
            </w:r>
          </w:p>
        </w:tc>
        <w:tc>
          <w:tcPr>
            <w:tcW w:w="283" w:type="dxa"/>
            <w:shd w:val="clear" w:color="auto" w:fill="auto"/>
          </w:tcPr>
          <w:p w14:paraId="64689231" w14:textId="77777777" w:rsidR="003A38B2" w:rsidRPr="00B737D5" w:rsidRDefault="003A38B2"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992" w:type="dxa"/>
            <w:tcBorders>
              <w:bottom w:val="single" w:sz="4" w:space="0" w:color="auto"/>
            </w:tcBorders>
            <w:shd w:val="clear" w:color="auto" w:fill="auto"/>
          </w:tcPr>
          <w:p w14:paraId="1ABD551E" w14:textId="0F086CBB" w:rsidR="003A38B2" w:rsidRPr="00B737D5" w:rsidRDefault="59197F60"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B737D5">
              <w:rPr>
                <w:rFonts w:ascii="Browallia New" w:hAnsi="Browallia New" w:cs="Browallia New"/>
                <w:sz w:val="28"/>
                <w:szCs w:val="28"/>
                <w:lang w:val="en-GB"/>
              </w:rPr>
              <w:t>190</w:t>
            </w:r>
          </w:p>
        </w:tc>
        <w:tc>
          <w:tcPr>
            <w:tcW w:w="284" w:type="dxa"/>
            <w:shd w:val="clear" w:color="auto" w:fill="auto"/>
          </w:tcPr>
          <w:p w14:paraId="6C772847" w14:textId="77777777" w:rsidR="003A38B2" w:rsidRPr="00B737D5" w:rsidRDefault="003A38B2"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053" w:type="dxa"/>
            <w:tcBorders>
              <w:bottom w:val="single" w:sz="4" w:space="0" w:color="auto"/>
            </w:tcBorders>
            <w:shd w:val="clear" w:color="auto" w:fill="auto"/>
          </w:tcPr>
          <w:p w14:paraId="32511777" w14:textId="63C877C5" w:rsidR="003A38B2" w:rsidRPr="00B737D5" w:rsidRDefault="003A38B2"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B737D5">
              <w:rPr>
                <w:rFonts w:ascii="Browallia New" w:hAnsi="Browallia New" w:cs="Browallia New"/>
                <w:sz w:val="28"/>
                <w:szCs w:val="28"/>
              </w:rPr>
              <w:t>295</w:t>
            </w:r>
          </w:p>
        </w:tc>
      </w:tr>
      <w:tr w:rsidR="003A38B2" w:rsidRPr="00B737D5" w14:paraId="0590E134" w14:textId="77777777" w:rsidTr="00C473AF">
        <w:tblPrEx>
          <w:tblCellMar>
            <w:left w:w="46" w:type="dxa"/>
            <w:right w:w="46" w:type="dxa"/>
          </w:tblCellMar>
          <w:tblLook w:val="0000" w:firstRow="0" w:lastRow="0" w:firstColumn="0" w:lastColumn="0" w:noHBand="0" w:noVBand="0"/>
        </w:tblPrEx>
        <w:trPr>
          <w:cantSplit/>
          <w:trHeight w:val="70"/>
        </w:trPr>
        <w:tc>
          <w:tcPr>
            <w:tcW w:w="4083" w:type="dxa"/>
            <w:shd w:val="clear" w:color="auto" w:fill="auto"/>
          </w:tcPr>
          <w:p w14:paraId="44AFA780" w14:textId="483522EE" w:rsidR="003A38B2" w:rsidRPr="00B737D5" w:rsidRDefault="003A38B2" w:rsidP="003A38B2">
            <w:pPr>
              <w:tabs>
                <w:tab w:val="clear" w:pos="227"/>
              </w:tabs>
              <w:spacing w:line="240" w:lineRule="auto"/>
              <w:ind w:left="237"/>
              <w:rPr>
                <w:rFonts w:ascii="Browallia New" w:hAnsi="Browallia New" w:cs="Browallia New"/>
                <w:sz w:val="28"/>
                <w:szCs w:val="28"/>
              </w:rPr>
            </w:pPr>
            <w:r w:rsidRPr="00B737D5">
              <w:rPr>
                <w:rFonts w:ascii="Browallia New" w:hAnsi="Browallia New" w:cs="Browallia New"/>
                <w:sz w:val="28"/>
                <w:szCs w:val="28"/>
                <w:cs/>
              </w:rPr>
              <w:t>รวม</w:t>
            </w:r>
          </w:p>
        </w:tc>
        <w:tc>
          <w:tcPr>
            <w:tcW w:w="995" w:type="dxa"/>
            <w:tcBorders>
              <w:top w:val="single" w:sz="4" w:space="0" w:color="auto"/>
              <w:bottom w:val="single" w:sz="12" w:space="0" w:color="auto"/>
            </w:tcBorders>
            <w:shd w:val="clear" w:color="auto" w:fill="auto"/>
            <w:vAlign w:val="bottom"/>
          </w:tcPr>
          <w:p w14:paraId="21B9A2DB" w14:textId="5C47871A" w:rsidR="003A38B2" w:rsidRPr="00B737D5" w:rsidRDefault="00A93E68"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B737D5">
              <w:rPr>
                <w:rFonts w:ascii="Browallia New" w:hAnsi="Browallia New" w:cs="Browallia New"/>
                <w:sz w:val="28"/>
                <w:szCs w:val="28"/>
              </w:rPr>
              <w:t>50</w:t>
            </w:r>
            <w:r w:rsidR="00AB0501" w:rsidRPr="00B737D5">
              <w:rPr>
                <w:rFonts w:ascii="Browallia New" w:hAnsi="Browallia New" w:cs="Browallia New"/>
                <w:sz w:val="28"/>
                <w:szCs w:val="28"/>
              </w:rPr>
              <w:t>,113</w:t>
            </w:r>
          </w:p>
        </w:tc>
        <w:tc>
          <w:tcPr>
            <w:tcW w:w="283" w:type="dxa"/>
            <w:shd w:val="clear" w:color="auto" w:fill="auto"/>
            <w:vAlign w:val="bottom"/>
          </w:tcPr>
          <w:p w14:paraId="69A97EBA" w14:textId="77777777" w:rsidR="003A38B2" w:rsidRPr="00B737D5" w:rsidRDefault="003A38B2" w:rsidP="003A38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993" w:type="dxa"/>
            <w:tcBorders>
              <w:top w:val="single" w:sz="4" w:space="0" w:color="auto"/>
              <w:bottom w:val="single" w:sz="12" w:space="0" w:color="auto"/>
            </w:tcBorders>
            <w:shd w:val="clear" w:color="auto" w:fill="auto"/>
            <w:vAlign w:val="bottom"/>
          </w:tcPr>
          <w:p w14:paraId="266F973D" w14:textId="0C771F1A" w:rsidR="003A38B2" w:rsidRPr="00B737D5" w:rsidRDefault="003A38B2"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B737D5">
              <w:rPr>
                <w:rFonts w:ascii="Browallia New" w:hAnsi="Browallia New" w:cs="Browallia New"/>
                <w:sz w:val="28"/>
                <w:szCs w:val="28"/>
              </w:rPr>
              <w:t>1,097</w:t>
            </w:r>
          </w:p>
        </w:tc>
        <w:tc>
          <w:tcPr>
            <w:tcW w:w="283" w:type="dxa"/>
            <w:shd w:val="clear" w:color="auto" w:fill="auto"/>
            <w:vAlign w:val="bottom"/>
          </w:tcPr>
          <w:p w14:paraId="2209C7B1" w14:textId="77777777" w:rsidR="003A38B2" w:rsidRPr="00B737D5" w:rsidRDefault="003A38B2" w:rsidP="003A38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992" w:type="dxa"/>
            <w:tcBorders>
              <w:top w:val="single" w:sz="4" w:space="0" w:color="auto"/>
              <w:bottom w:val="single" w:sz="12" w:space="0" w:color="auto"/>
            </w:tcBorders>
            <w:shd w:val="clear" w:color="auto" w:fill="auto"/>
          </w:tcPr>
          <w:p w14:paraId="6C3EA48B" w14:textId="63AA41CB" w:rsidR="003A38B2" w:rsidRPr="00B737D5" w:rsidRDefault="59197F60" w:rsidP="5919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lang w:val="en-GB"/>
              </w:rPr>
            </w:pPr>
            <w:r w:rsidRPr="00B737D5">
              <w:rPr>
                <w:rFonts w:ascii="Browallia New" w:hAnsi="Browallia New" w:cs="Browallia New"/>
                <w:sz w:val="28"/>
                <w:szCs w:val="28"/>
                <w:lang w:val="en-GB"/>
              </w:rPr>
              <w:t>453</w:t>
            </w:r>
          </w:p>
        </w:tc>
        <w:tc>
          <w:tcPr>
            <w:tcW w:w="284" w:type="dxa"/>
            <w:shd w:val="clear" w:color="auto" w:fill="auto"/>
            <w:vAlign w:val="bottom"/>
          </w:tcPr>
          <w:p w14:paraId="3A3B6122" w14:textId="77777777" w:rsidR="003A38B2" w:rsidRPr="00B737D5" w:rsidRDefault="003A38B2" w:rsidP="003A38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053" w:type="dxa"/>
            <w:tcBorders>
              <w:top w:val="single" w:sz="4" w:space="0" w:color="auto"/>
              <w:bottom w:val="single" w:sz="12" w:space="0" w:color="auto"/>
            </w:tcBorders>
            <w:shd w:val="clear" w:color="auto" w:fill="auto"/>
            <w:vAlign w:val="bottom"/>
          </w:tcPr>
          <w:p w14:paraId="130A19EA" w14:textId="1CA7B010" w:rsidR="003A38B2" w:rsidRPr="00B737D5" w:rsidRDefault="003A38B2" w:rsidP="003A38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r w:rsidRPr="00B737D5">
              <w:rPr>
                <w:rFonts w:ascii="Browallia New" w:hAnsi="Browallia New" w:cs="Browallia New"/>
                <w:sz w:val="28"/>
                <w:szCs w:val="28"/>
              </w:rPr>
              <w:t>644</w:t>
            </w:r>
          </w:p>
        </w:tc>
      </w:tr>
      <w:tr w:rsidR="00495399" w:rsidRPr="00B737D5" w14:paraId="21717F77" w14:textId="77777777" w:rsidTr="00495399">
        <w:tblPrEx>
          <w:tblCellMar>
            <w:left w:w="46" w:type="dxa"/>
            <w:right w:w="46" w:type="dxa"/>
          </w:tblCellMar>
          <w:tblLook w:val="0000" w:firstRow="0" w:lastRow="0" w:firstColumn="0" w:lastColumn="0" w:noHBand="0" w:noVBand="0"/>
        </w:tblPrEx>
        <w:trPr>
          <w:cantSplit/>
          <w:trHeight w:val="70"/>
        </w:trPr>
        <w:tc>
          <w:tcPr>
            <w:tcW w:w="4083" w:type="dxa"/>
            <w:shd w:val="clear" w:color="auto" w:fill="auto"/>
          </w:tcPr>
          <w:p w14:paraId="57CFBF47" w14:textId="77777777" w:rsidR="00495399" w:rsidRPr="00B737D5" w:rsidRDefault="00495399" w:rsidP="003A38B2">
            <w:pPr>
              <w:tabs>
                <w:tab w:val="clear" w:pos="227"/>
              </w:tabs>
              <w:spacing w:line="240" w:lineRule="auto"/>
              <w:ind w:left="237"/>
              <w:rPr>
                <w:rFonts w:ascii="Browallia New" w:hAnsi="Browallia New" w:cs="Browallia New"/>
                <w:sz w:val="20"/>
                <w:szCs w:val="20"/>
                <w:cs/>
              </w:rPr>
            </w:pPr>
          </w:p>
        </w:tc>
        <w:tc>
          <w:tcPr>
            <w:tcW w:w="995" w:type="dxa"/>
            <w:tcBorders>
              <w:top w:val="single" w:sz="4" w:space="0" w:color="auto"/>
            </w:tcBorders>
            <w:shd w:val="clear" w:color="auto" w:fill="auto"/>
            <w:vAlign w:val="bottom"/>
          </w:tcPr>
          <w:p w14:paraId="57E9DCF6" w14:textId="77777777" w:rsidR="00495399" w:rsidRPr="00B737D5" w:rsidRDefault="00495399"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83" w:type="dxa"/>
            <w:shd w:val="clear" w:color="auto" w:fill="auto"/>
            <w:vAlign w:val="bottom"/>
          </w:tcPr>
          <w:p w14:paraId="41CE9EDC" w14:textId="77777777" w:rsidR="00495399" w:rsidRPr="00B737D5" w:rsidRDefault="00495399" w:rsidP="003A38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993" w:type="dxa"/>
            <w:tcBorders>
              <w:top w:val="single" w:sz="4" w:space="0" w:color="auto"/>
            </w:tcBorders>
            <w:shd w:val="clear" w:color="auto" w:fill="auto"/>
            <w:vAlign w:val="bottom"/>
          </w:tcPr>
          <w:p w14:paraId="2EB1416E" w14:textId="77777777" w:rsidR="00495399" w:rsidRPr="00B737D5" w:rsidRDefault="00495399" w:rsidP="003A3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83" w:type="dxa"/>
            <w:shd w:val="clear" w:color="auto" w:fill="auto"/>
            <w:vAlign w:val="bottom"/>
          </w:tcPr>
          <w:p w14:paraId="6127D4D4" w14:textId="77777777" w:rsidR="00495399" w:rsidRPr="00B737D5" w:rsidRDefault="00495399" w:rsidP="003A38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992" w:type="dxa"/>
            <w:tcBorders>
              <w:top w:val="single" w:sz="4" w:space="0" w:color="auto"/>
            </w:tcBorders>
            <w:shd w:val="clear" w:color="auto" w:fill="auto"/>
          </w:tcPr>
          <w:p w14:paraId="501CA7E0" w14:textId="77777777" w:rsidR="00495399" w:rsidRPr="00B737D5" w:rsidRDefault="00495399" w:rsidP="5919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lang w:val="en-GB"/>
              </w:rPr>
            </w:pPr>
          </w:p>
        </w:tc>
        <w:tc>
          <w:tcPr>
            <w:tcW w:w="284" w:type="dxa"/>
            <w:shd w:val="clear" w:color="auto" w:fill="auto"/>
            <w:vAlign w:val="bottom"/>
          </w:tcPr>
          <w:p w14:paraId="76611490" w14:textId="77777777" w:rsidR="00495399" w:rsidRPr="00B737D5" w:rsidRDefault="00495399" w:rsidP="003A38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053" w:type="dxa"/>
            <w:tcBorders>
              <w:top w:val="single" w:sz="4" w:space="0" w:color="auto"/>
            </w:tcBorders>
            <w:shd w:val="clear" w:color="auto" w:fill="auto"/>
            <w:vAlign w:val="bottom"/>
          </w:tcPr>
          <w:p w14:paraId="055ED080" w14:textId="77777777" w:rsidR="00495399" w:rsidRPr="00B737D5" w:rsidRDefault="00495399" w:rsidP="003A38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rPr>
            </w:pPr>
          </w:p>
        </w:tc>
      </w:tr>
      <w:tr w:rsidR="003A38B2" w:rsidRPr="00B737D5" w14:paraId="2CB92BCE" w14:textId="77777777" w:rsidTr="00074773">
        <w:tblPrEx>
          <w:tblCellMar>
            <w:left w:w="46" w:type="dxa"/>
            <w:right w:w="46" w:type="dxa"/>
          </w:tblCellMar>
          <w:tblLook w:val="0000" w:firstRow="0" w:lastRow="0" w:firstColumn="0" w:lastColumn="0" w:noHBand="0" w:noVBand="0"/>
        </w:tblPrEx>
        <w:trPr>
          <w:cantSplit/>
        </w:trPr>
        <w:tc>
          <w:tcPr>
            <w:tcW w:w="6354" w:type="dxa"/>
            <w:gridSpan w:val="4"/>
            <w:shd w:val="clear" w:color="auto" w:fill="auto"/>
          </w:tcPr>
          <w:p w14:paraId="6CC6C560" w14:textId="36304695" w:rsidR="003A38B2" w:rsidRPr="00B737D5" w:rsidRDefault="003A38B2" w:rsidP="003A38B2">
            <w:pPr>
              <w:tabs>
                <w:tab w:val="clear" w:pos="3742"/>
              </w:tabs>
              <w:spacing w:line="240" w:lineRule="auto"/>
              <w:ind w:left="250" w:right="-138" w:hanging="180"/>
              <w:rPr>
                <w:rFonts w:ascii="Browallia New" w:hAnsi="Browallia New" w:cs="Browallia New"/>
                <w:b/>
                <w:bCs/>
                <w:sz w:val="28"/>
                <w:szCs w:val="28"/>
                <w:cs/>
              </w:rPr>
            </w:pPr>
            <w:r w:rsidRPr="00B737D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83" w:type="dxa"/>
            <w:shd w:val="clear" w:color="auto" w:fill="auto"/>
          </w:tcPr>
          <w:p w14:paraId="208EECE3" w14:textId="77777777" w:rsidR="003A38B2" w:rsidRPr="00B737D5" w:rsidRDefault="003A38B2" w:rsidP="003A38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2" w:type="dxa"/>
            <w:shd w:val="clear" w:color="auto" w:fill="auto"/>
          </w:tcPr>
          <w:p w14:paraId="2622816E" w14:textId="77777777" w:rsidR="003A38B2" w:rsidRPr="00B737D5" w:rsidRDefault="003A38B2" w:rsidP="003A38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84" w:type="dxa"/>
            <w:shd w:val="clear" w:color="auto" w:fill="auto"/>
          </w:tcPr>
          <w:p w14:paraId="14CC1EF2" w14:textId="77777777" w:rsidR="003A38B2" w:rsidRPr="00B737D5" w:rsidRDefault="003A38B2" w:rsidP="003A38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3" w:type="dxa"/>
            <w:shd w:val="clear" w:color="auto" w:fill="auto"/>
          </w:tcPr>
          <w:p w14:paraId="75CBF66A" w14:textId="77777777" w:rsidR="003A38B2" w:rsidRPr="00B737D5" w:rsidRDefault="003A38B2" w:rsidP="003A38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3A38B2" w:rsidRPr="00B737D5" w14:paraId="0D61BAF9" w14:textId="77777777" w:rsidTr="00C473AF">
        <w:tblPrEx>
          <w:tblCellMar>
            <w:left w:w="46" w:type="dxa"/>
            <w:right w:w="46" w:type="dxa"/>
          </w:tblCellMar>
          <w:tblLook w:val="0000" w:firstRow="0" w:lastRow="0" w:firstColumn="0" w:lastColumn="0" w:noHBand="0" w:noVBand="0"/>
        </w:tblPrEx>
        <w:trPr>
          <w:cantSplit/>
        </w:trPr>
        <w:tc>
          <w:tcPr>
            <w:tcW w:w="4083" w:type="dxa"/>
            <w:shd w:val="clear" w:color="auto" w:fill="auto"/>
          </w:tcPr>
          <w:p w14:paraId="6B89CC8E" w14:textId="77777777" w:rsidR="003A38B2" w:rsidRPr="00B737D5" w:rsidRDefault="003A38B2" w:rsidP="003A38B2">
            <w:pPr>
              <w:tabs>
                <w:tab w:val="clear" w:pos="227"/>
              </w:tabs>
              <w:spacing w:line="240" w:lineRule="auto"/>
              <w:ind w:left="237" w:hanging="177"/>
              <w:rPr>
                <w:rFonts w:ascii="Browallia New" w:hAnsi="Browallia New" w:cs="Browallia New"/>
                <w:sz w:val="28"/>
                <w:szCs w:val="28"/>
                <w:cs/>
              </w:rPr>
            </w:pPr>
            <w:r w:rsidRPr="00B737D5">
              <w:rPr>
                <w:rFonts w:ascii="Browallia New" w:hAnsi="Browallia New" w:cs="Browallia New"/>
                <w:sz w:val="28"/>
                <w:szCs w:val="28"/>
                <w:cs/>
              </w:rPr>
              <w:t>บริษัทย่อย</w:t>
            </w:r>
          </w:p>
        </w:tc>
        <w:tc>
          <w:tcPr>
            <w:tcW w:w="995" w:type="dxa"/>
            <w:shd w:val="clear" w:color="auto" w:fill="auto"/>
            <w:vAlign w:val="bottom"/>
          </w:tcPr>
          <w:p w14:paraId="20794D63" w14:textId="77777777" w:rsidR="003A38B2" w:rsidRPr="00B737D5" w:rsidRDefault="003A38B2" w:rsidP="003A38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83" w:type="dxa"/>
            <w:shd w:val="clear" w:color="auto" w:fill="auto"/>
          </w:tcPr>
          <w:p w14:paraId="689A94B9" w14:textId="77777777" w:rsidR="003A38B2" w:rsidRPr="00B737D5" w:rsidRDefault="003A38B2" w:rsidP="003A38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3" w:type="dxa"/>
            <w:shd w:val="clear" w:color="auto" w:fill="auto"/>
            <w:vAlign w:val="bottom"/>
          </w:tcPr>
          <w:p w14:paraId="0D485B2C" w14:textId="77777777" w:rsidR="003A38B2" w:rsidRPr="00B737D5" w:rsidRDefault="003A38B2" w:rsidP="003A38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83" w:type="dxa"/>
            <w:shd w:val="clear" w:color="auto" w:fill="auto"/>
          </w:tcPr>
          <w:p w14:paraId="2BDE51EB" w14:textId="77777777" w:rsidR="003A38B2" w:rsidRPr="00B737D5" w:rsidRDefault="003A38B2" w:rsidP="003A38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2" w:type="dxa"/>
            <w:shd w:val="clear" w:color="auto" w:fill="auto"/>
            <w:vAlign w:val="bottom"/>
          </w:tcPr>
          <w:p w14:paraId="0AF98149" w14:textId="0132F3CA" w:rsidR="003A38B2" w:rsidRPr="00B737D5" w:rsidRDefault="003A38B2" w:rsidP="003A38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84" w:type="dxa"/>
            <w:shd w:val="clear" w:color="auto" w:fill="auto"/>
          </w:tcPr>
          <w:p w14:paraId="20E189FD" w14:textId="77777777" w:rsidR="003A38B2" w:rsidRPr="00B737D5" w:rsidRDefault="003A38B2" w:rsidP="003A38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3" w:type="dxa"/>
            <w:shd w:val="clear" w:color="auto" w:fill="auto"/>
            <w:vAlign w:val="bottom"/>
          </w:tcPr>
          <w:p w14:paraId="077778CB" w14:textId="77777777" w:rsidR="003A38B2" w:rsidRPr="00B737D5" w:rsidRDefault="003A38B2" w:rsidP="003A38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000BD8" w:rsidRPr="00B737D5" w14:paraId="5290EF42" w14:textId="77777777" w:rsidTr="00C473AF">
        <w:tblPrEx>
          <w:tblCellMar>
            <w:left w:w="46" w:type="dxa"/>
            <w:right w:w="46" w:type="dxa"/>
          </w:tblCellMar>
          <w:tblLook w:val="0000" w:firstRow="0" w:lastRow="0" w:firstColumn="0" w:lastColumn="0" w:noHBand="0" w:noVBand="0"/>
        </w:tblPrEx>
        <w:trPr>
          <w:cantSplit/>
        </w:trPr>
        <w:tc>
          <w:tcPr>
            <w:tcW w:w="4083" w:type="dxa"/>
            <w:shd w:val="clear" w:color="auto" w:fill="auto"/>
          </w:tcPr>
          <w:p w14:paraId="16919B86" w14:textId="77777777" w:rsidR="00000BD8" w:rsidRPr="00B737D5" w:rsidRDefault="00000BD8" w:rsidP="00000BD8">
            <w:pPr>
              <w:tabs>
                <w:tab w:val="clear" w:pos="227"/>
              </w:tabs>
              <w:spacing w:line="240" w:lineRule="auto"/>
              <w:ind w:left="237"/>
              <w:rPr>
                <w:rFonts w:ascii="Browallia New" w:hAnsi="Browallia New" w:cs="Browallia New"/>
                <w:sz w:val="28"/>
                <w:szCs w:val="28"/>
                <w:cs/>
              </w:rPr>
            </w:pPr>
            <w:r w:rsidRPr="00B737D5">
              <w:rPr>
                <w:rFonts w:ascii="Browallia New" w:hAnsi="Browallia New" w:cs="Browallia New"/>
                <w:sz w:val="28"/>
                <w:szCs w:val="28"/>
                <w:cs/>
              </w:rPr>
              <w:t>เงินกู้ยืม</w:t>
            </w:r>
          </w:p>
        </w:tc>
        <w:tc>
          <w:tcPr>
            <w:tcW w:w="995" w:type="dxa"/>
            <w:shd w:val="clear" w:color="auto" w:fill="auto"/>
            <w:vAlign w:val="bottom"/>
          </w:tcPr>
          <w:p w14:paraId="6B08211E" w14:textId="3E7A0E2A" w:rsidR="00000BD8" w:rsidRPr="00B737D5" w:rsidRDefault="00730629" w:rsidP="00163CE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w:t>
            </w:r>
          </w:p>
        </w:tc>
        <w:tc>
          <w:tcPr>
            <w:tcW w:w="283" w:type="dxa"/>
            <w:shd w:val="clear" w:color="auto" w:fill="auto"/>
          </w:tcPr>
          <w:p w14:paraId="31EB7A01" w14:textId="77777777" w:rsidR="00000BD8" w:rsidRPr="00B737D5" w:rsidRDefault="00000BD8" w:rsidP="00000BD8">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3" w:type="dxa"/>
            <w:shd w:val="clear" w:color="auto" w:fill="auto"/>
            <w:vAlign w:val="bottom"/>
          </w:tcPr>
          <w:p w14:paraId="31B446D0" w14:textId="64FA98E8" w:rsidR="00000BD8" w:rsidRPr="00B737D5" w:rsidRDefault="00000BD8"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w:t>
            </w:r>
          </w:p>
        </w:tc>
        <w:tc>
          <w:tcPr>
            <w:tcW w:w="283" w:type="dxa"/>
            <w:shd w:val="clear" w:color="auto" w:fill="auto"/>
          </w:tcPr>
          <w:p w14:paraId="6C0D7A38" w14:textId="77777777" w:rsidR="00000BD8" w:rsidRPr="00B737D5" w:rsidRDefault="00000BD8" w:rsidP="0000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2" w:type="dxa"/>
          </w:tcPr>
          <w:p w14:paraId="5C169C52" w14:textId="5734E232" w:rsidR="00000BD8" w:rsidRPr="00B737D5" w:rsidRDefault="00000BD8" w:rsidP="0000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B737D5">
              <w:rPr>
                <w:rFonts w:ascii="Browallia New" w:hAnsi="Browallia New" w:cs="Browallia New"/>
                <w:sz w:val="28"/>
                <w:szCs w:val="28"/>
                <w:lang w:val="en-GB"/>
              </w:rPr>
              <w:t>728,280</w:t>
            </w:r>
          </w:p>
        </w:tc>
        <w:tc>
          <w:tcPr>
            <w:tcW w:w="284" w:type="dxa"/>
            <w:shd w:val="clear" w:color="auto" w:fill="auto"/>
          </w:tcPr>
          <w:p w14:paraId="6A77D7DE" w14:textId="77777777" w:rsidR="00000BD8" w:rsidRPr="00B737D5" w:rsidRDefault="00000BD8" w:rsidP="0000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3" w:type="dxa"/>
            <w:shd w:val="clear" w:color="auto" w:fill="auto"/>
            <w:vAlign w:val="bottom"/>
          </w:tcPr>
          <w:p w14:paraId="12A156F0" w14:textId="4392DA10" w:rsidR="00000BD8" w:rsidRPr="00B737D5" w:rsidRDefault="00000BD8" w:rsidP="0000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B737D5">
              <w:rPr>
                <w:rFonts w:ascii="Browallia New" w:hAnsi="Browallia New" w:cs="Browallia New"/>
                <w:sz w:val="28"/>
                <w:szCs w:val="28"/>
                <w:lang w:val="en-GB"/>
              </w:rPr>
              <w:t>723,780</w:t>
            </w:r>
          </w:p>
        </w:tc>
      </w:tr>
      <w:tr w:rsidR="00000BD8" w:rsidRPr="00B737D5" w14:paraId="3BF9C9ED" w14:textId="77777777" w:rsidTr="00C473AF">
        <w:tblPrEx>
          <w:tblCellMar>
            <w:left w:w="46" w:type="dxa"/>
            <w:right w:w="46" w:type="dxa"/>
          </w:tblCellMar>
          <w:tblLook w:val="0000" w:firstRow="0" w:lastRow="0" w:firstColumn="0" w:lastColumn="0" w:noHBand="0" w:noVBand="0"/>
        </w:tblPrEx>
        <w:trPr>
          <w:cantSplit/>
        </w:trPr>
        <w:tc>
          <w:tcPr>
            <w:tcW w:w="4083" w:type="dxa"/>
            <w:shd w:val="clear" w:color="auto" w:fill="auto"/>
            <w:vAlign w:val="bottom"/>
          </w:tcPr>
          <w:p w14:paraId="1D37880D" w14:textId="77777777" w:rsidR="00000BD8" w:rsidRPr="00B737D5" w:rsidRDefault="00000BD8" w:rsidP="00000BD8">
            <w:pPr>
              <w:tabs>
                <w:tab w:val="clear" w:pos="227"/>
              </w:tabs>
              <w:spacing w:line="240" w:lineRule="auto"/>
              <w:ind w:left="237"/>
              <w:rPr>
                <w:rFonts w:ascii="Browallia New" w:hAnsi="Browallia New" w:cs="Browallia New"/>
                <w:sz w:val="28"/>
                <w:szCs w:val="28"/>
                <w:cs/>
              </w:rPr>
            </w:pPr>
            <w:r w:rsidRPr="00B737D5">
              <w:rPr>
                <w:rFonts w:ascii="Browallia New" w:hAnsi="Browallia New" w:cs="Browallia New"/>
                <w:sz w:val="28"/>
                <w:szCs w:val="28"/>
                <w:cs/>
              </w:rPr>
              <w:t>ดอกเบี้ยค้างจ่าย</w:t>
            </w:r>
          </w:p>
        </w:tc>
        <w:tc>
          <w:tcPr>
            <w:tcW w:w="995" w:type="dxa"/>
            <w:shd w:val="clear" w:color="auto" w:fill="auto"/>
            <w:vAlign w:val="bottom"/>
          </w:tcPr>
          <w:p w14:paraId="766B22BA" w14:textId="6B7E3AA5" w:rsidR="00000BD8" w:rsidRPr="00B737D5" w:rsidRDefault="00730629" w:rsidP="00163CE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w:t>
            </w:r>
          </w:p>
        </w:tc>
        <w:tc>
          <w:tcPr>
            <w:tcW w:w="283" w:type="dxa"/>
            <w:shd w:val="clear" w:color="auto" w:fill="auto"/>
          </w:tcPr>
          <w:p w14:paraId="072028C5" w14:textId="77777777" w:rsidR="00000BD8" w:rsidRPr="00B737D5" w:rsidRDefault="00000BD8" w:rsidP="00000BD8">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3" w:type="dxa"/>
            <w:shd w:val="clear" w:color="auto" w:fill="auto"/>
            <w:vAlign w:val="bottom"/>
          </w:tcPr>
          <w:p w14:paraId="77C8AFF5" w14:textId="7CC8F18A" w:rsidR="00000BD8" w:rsidRPr="00B737D5" w:rsidRDefault="00000BD8"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w:t>
            </w:r>
          </w:p>
        </w:tc>
        <w:tc>
          <w:tcPr>
            <w:tcW w:w="283" w:type="dxa"/>
            <w:shd w:val="clear" w:color="auto" w:fill="auto"/>
          </w:tcPr>
          <w:p w14:paraId="69133227" w14:textId="77777777" w:rsidR="00000BD8" w:rsidRPr="00B737D5" w:rsidRDefault="00000BD8" w:rsidP="0000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2" w:type="dxa"/>
          </w:tcPr>
          <w:p w14:paraId="2077EE97" w14:textId="22D68650" w:rsidR="00000BD8" w:rsidRPr="00B737D5" w:rsidRDefault="00000BD8" w:rsidP="0000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B737D5">
              <w:rPr>
                <w:rFonts w:ascii="Browallia New" w:hAnsi="Browallia New" w:cs="Browallia New"/>
                <w:sz w:val="28"/>
                <w:szCs w:val="28"/>
                <w:lang w:val="en-GB"/>
              </w:rPr>
              <w:t>8,841</w:t>
            </w:r>
          </w:p>
        </w:tc>
        <w:tc>
          <w:tcPr>
            <w:tcW w:w="284" w:type="dxa"/>
            <w:shd w:val="clear" w:color="auto" w:fill="auto"/>
          </w:tcPr>
          <w:p w14:paraId="3408EA54" w14:textId="77777777" w:rsidR="00000BD8" w:rsidRPr="00B737D5" w:rsidRDefault="00000BD8" w:rsidP="0000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3" w:type="dxa"/>
            <w:shd w:val="clear" w:color="auto" w:fill="auto"/>
            <w:vAlign w:val="bottom"/>
          </w:tcPr>
          <w:p w14:paraId="55125954" w14:textId="73C476AB" w:rsidR="00000BD8" w:rsidRPr="00B737D5" w:rsidRDefault="00000BD8" w:rsidP="0000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B737D5">
              <w:rPr>
                <w:rFonts w:ascii="Browallia New" w:hAnsi="Browallia New" w:cs="Browallia New"/>
                <w:sz w:val="28"/>
                <w:szCs w:val="28"/>
              </w:rPr>
              <w:t>8,915</w:t>
            </w:r>
          </w:p>
        </w:tc>
      </w:tr>
      <w:tr w:rsidR="00000BD8" w:rsidRPr="00B737D5" w14:paraId="29A8AA95" w14:textId="77777777" w:rsidTr="00C473AF">
        <w:tblPrEx>
          <w:tblCellMar>
            <w:left w:w="46" w:type="dxa"/>
            <w:right w:w="46" w:type="dxa"/>
          </w:tblCellMar>
          <w:tblLook w:val="0000" w:firstRow="0" w:lastRow="0" w:firstColumn="0" w:lastColumn="0" w:noHBand="0" w:noVBand="0"/>
        </w:tblPrEx>
        <w:trPr>
          <w:cantSplit/>
          <w:trHeight w:hRule="exact" w:val="216"/>
        </w:trPr>
        <w:tc>
          <w:tcPr>
            <w:tcW w:w="4083" w:type="dxa"/>
            <w:shd w:val="clear" w:color="auto" w:fill="auto"/>
          </w:tcPr>
          <w:p w14:paraId="4425C45C" w14:textId="77777777" w:rsidR="00000BD8" w:rsidRPr="00B737D5" w:rsidRDefault="00000BD8" w:rsidP="00000BD8">
            <w:pPr>
              <w:tabs>
                <w:tab w:val="clear" w:pos="227"/>
              </w:tabs>
              <w:spacing w:line="240" w:lineRule="auto"/>
              <w:ind w:left="237" w:hanging="177"/>
              <w:rPr>
                <w:rFonts w:ascii="Browallia New" w:hAnsi="Browallia New" w:cs="Browallia New"/>
                <w:sz w:val="20"/>
                <w:szCs w:val="20"/>
                <w:cs/>
              </w:rPr>
            </w:pPr>
          </w:p>
        </w:tc>
        <w:tc>
          <w:tcPr>
            <w:tcW w:w="995" w:type="dxa"/>
            <w:shd w:val="clear" w:color="auto" w:fill="auto"/>
          </w:tcPr>
          <w:p w14:paraId="77EAD63F" w14:textId="77777777" w:rsidR="00000BD8" w:rsidRPr="00B737D5" w:rsidRDefault="00000BD8" w:rsidP="00000BD8">
            <w:pPr>
              <w:spacing w:line="240" w:lineRule="auto"/>
              <w:ind w:right="-10"/>
              <w:jc w:val="center"/>
              <w:rPr>
                <w:rFonts w:ascii="Browallia New" w:hAnsi="Browallia New" w:cs="Browallia New"/>
                <w:sz w:val="20"/>
                <w:szCs w:val="20"/>
                <w:lang w:val="en-GB"/>
              </w:rPr>
            </w:pPr>
          </w:p>
        </w:tc>
        <w:tc>
          <w:tcPr>
            <w:tcW w:w="283" w:type="dxa"/>
            <w:shd w:val="clear" w:color="auto" w:fill="auto"/>
          </w:tcPr>
          <w:p w14:paraId="072A28B9" w14:textId="77777777" w:rsidR="00000BD8" w:rsidRPr="00B737D5" w:rsidRDefault="00000BD8"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993" w:type="dxa"/>
            <w:shd w:val="clear" w:color="auto" w:fill="auto"/>
          </w:tcPr>
          <w:p w14:paraId="7769022B" w14:textId="77777777" w:rsidR="00000BD8" w:rsidRPr="00B737D5" w:rsidRDefault="00000BD8"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283" w:type="dxa"/>
            <w:shd w:val="clear" w:color="auto" w:fill="auto"/>
          </w:tcPr>
          <w:p w14:paraId="128517F8" w14:textId="77777777" w:rsidR="00000BD8" w:rsidRPr="00B737D5" w:rsidRDefault="00000BD8"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992" w:type="dxa"/>
          </w:tcPr>
          <w:p w14:paraId="16F551C0" w14:textId="488E0818" w:rsidR="00000BD8" w:rsidRPr="00B737D5" w:rsidRDefault="00000BD8" w:rsidP="0000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84" w:type="dxa"/>
            <w:shd w:val="clear" w:color="auto" w:fill="auto"/>
          </w:tcPr>
          <w:p w14:paraId="5C4DDF42" w14:textId="77777777" w:rsidR="00000BD8" w:rsidRPr="00B737D5" w:rsidRDefault="00000BD8"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053" w:type="dxa"/>
            <w:shd w:val="clear" w:color="auto" w:fill="auto"/>
          </w:tcPr>
          <w:p w14:paraId="327ABCC5" w14:textId="77777777" w:rsidR="00000BD8" w:rsidRPr="00B737D5" w:rsidRDefault="00000BD8"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r>
      <w:tr w:rsidR="00000BD8" w:rsidRPr="00B737D5" w14:paraId="4803B4CC" w14:textId="77777777" w:rsidTr="00C473AF">
        <w:tblPrEx>
          <w:tblCellMar>
            <w:left w:w="46" w:type="dxa"/>
            <w:right w:w="46" w:type="dxa"/>
          </w:tblCellMar>
          <w:tblLook w:val="0000" w:firstRow="0" w:lastRow="0" w:firstColumn="0" w:lastColumn="0" w:noHBand="0" w:noVBand="0"/>
        </w:tblPrEx>
        <w:trPr>
          <w:cantSplit/>
        </w:trPr>
        <w:tc>
          <w:tcPr>
            <w:tcW w:w="4083" w:type="dxa"/>
            <w:shd w:val="clear" w:color="auto" w:fill="auto"/>
          </w:tcPr>
          <w:p w14:paraId="4B3C67BB" w14:textId="00EB2B41" w:rsidR="00000BD8" w:rsidRPr="00B737D5" w:rsidRDefault="00000BD8" w:rsidP="00000BD8">
            <w:pPr>
              <w:tabs>
                <w:tab w:val="clear" w:pos="227"/>
              </w:tabs>
              <w:spacing w:line="240" w:lineRule="auto"/>
              <w:ind w:left="237" w:hanging="177"/>
              <w:rPr>
                <w:rFonts w:ascii="Browallia New" w:hAnsi="Browallia New" w:cs="Browallia New"/>
                <w:sz w:val="28"/>
                <w:szCs w:val="28"/>
                <w:cs/>
              </w:rPr>
            </w:pPr>
            <w:r w:rsidRPr="00B737D5">
              <w:rPr>
                <w:rFonts w:ascii="Browallia New" w:hAnsi="Browallia New" w:cs="Browallia New"/>
                <w:sz w:val="28"/>
                <w:szCs w:val="28"/>
                <w:cs/>
              </w:rPr>
              <w:t>บุคคลและบริษัทที่เกี่ยวข้อง</w:t>
            </w:r>
          </w:p>
        </w:tc>
        <w:tc>
          <w:tcPr>
            <w:tcW w:w="995" w:type="dxa"/>
            <w:shd w:val="clear" w:color="auto" w:fill="auto"/>
          </w:tcPr>
          <w:p w14:paraId="676441EE" w14:textId="77777777" w:rsidR="00000BD8" w:rsidRPr="00B737D5" w:rsidRDefault="00000BD8" w:rsidP="00000BD8">
            <w:pPr>
              <w:spacing w:line="240" w:lineRule="auto"/>
              <w:ind w:right="-10"/>
              <w:jc w:val="center"/>
              <w:rPr>
                <w:rFonts w:ascii="Browallia New" w:hAnsi="Browallia New" w:cs="Browallia New"/>
                <w:sz w:val="28"/>
                <w:szCs w:val="28"/>
                <w:lang w:val="en-GB"/>
              </w:rPr>
            </w:pPr>
          </w:p>
        </w:tc>
        <w:tc>
          <w:tcPr>
            <w:tcW w:w="283" w:type="dxa"/>
            <w:shd w:val="clear" w:color="auto" w:fill="auto"/>
          </w:tcPr>
          <w:p w14:paraId="0C422EDE" w14:textId="77777777" w:rsidR="00000BD8" w:rsidRPr="00B737D5" w:rsidRDefault="00000BD8"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3" w:type="dxa"/>
            <w:shd w:val="clear" w:color="auto" w:fill="auto"/>
          </w:tcPr>
          <w:p w14:paraId="620CA13C" w14:textId="77777777" w:rsidR="00000BD8" w:rsidRPr="00B737D5" w:rsidRDefault="00000BD8"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83" w:type="dxa"/>
            <w:shd w:val="clear" w:color="auto" w:fill="auto"/>
          </w:tcPr>
          <w:p w14:paraId="1992698B" w14:textId="77777777" w:rsidR="00000BD8" w:rsidRPr="00B737D5" w:rsidRDefault="00000BD8"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2" w:type="dxa"/>
          </w:tcPr>
          <w:p w14:paraId="20E7BECF" w14:textId="0BD956E4" w:rsidR="00000BD8" w:rsidRPr="00B737D5" w:rsidRDefault="00000BD8" w:rsidP="0000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84" w:type="dxa"/>
            <w:shd w:val="clear" w:color="auto" w:fill="auto"/>
          </w:tcPr>
          <w:p w14:paraId="758FBF59" w14:textId="77777777" w:rsidR="00000BD8" w:rsidRPr="00B737D5" w:rsidRDefault="00000BD8"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3" w:type="dxa"/>
            <w:shd w:val="clear" w:color="auto" w:fill="auto"/>
          </w:tcPr>
          <w:p w14:paraId="26ACA35C" w14:textId="77777777" w:rsidR="00000BD8" w:rsidRPr="00B737D5" w:rsidRDefault="00000BD8"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000BD8" w:rsidRPr="00B737D5" w14:paraId="166D51B0" w14:textId="77777777" w:rsidTr="00C473AF">
        <w:tblPrEx>
          <w:tblCellMar>
            <w:left w:w="46" w:type="dxa"/>
            <w:right w:w="46" w:type="dxa"/>
          </w:tblCellMar>
          <w:tblLook w:val="0000" w:firstRow="0" w:lastRow="0" w:firstColumn="0" w:lastColumn="0" w:noHBand="0" w:noVBand="0"/>
        </w:tblPrEx>
        <w:trPr>
          <w:cantSplit/>
        </w:trPr>
        <w:tc>
          <w:tcPr>
            <w:tcW w:w="4083" w:type="dxa"/>
            <w:shd w:val="clear" w:color="auto" w:fill="auto"/>
          </w:tcPr>
          <w:p w14:paraId="513BCEAD" w14:textId="77777777" w:rsidR="00000BD8" w:rsidRPr="00B737D5" w:rsidRDefault="00000BD8" w:rsidP="00000BD8">
            <w:pPr>
              <w:tabs>
                <w:tab w:val="clear" w:pos="227"/>
              </w:tabs>
              <w:spacing w:line="240" w:lineRule="auto"/>
              <w:ind w:left="237"/>
              <w:rPr>
                <w:rFonts w:ascii="Browallia New" w:hAnsi="Browallia New" w:cs="Browallia New"/>
                <w:sz w:val="28"/>
                <w:szCs w:val="28"/>
                <w:cs/>
              </w:rPr>
            </w:pPr>
            <w:r w:rsidRPr="00B737D5">
              <w:rPr>
                <w:rFonts w:ascii="Browallia New" w:hAnsi="Browallia New" w:cs="Browallia New"/>
                <w:sz w:val="28"/>
                <w:szCs w:val="28"/>
                <w:cs/>
              </w:rPr>
              <w:t>เงินกู้ยืม</w:t>
            </w:r>
          </w:p>
        </w:tc>
        <w:tc>
          <w:tcPr>
            <w:tcW w:w="995" w:type="dxa"/>
            <w:shd w:val="clear" w:color="auto" w:fill="auto"/>
          </w:tcPr>
          <w:p w14:paraId="7E749125" w14:textId="3BB62B67" w:rsidR="00000BD8" w:rsidRPr="00B737D5" w:rsidRDefault="00857573" w:rsidP="008575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r w:rsidRPr="00B737D5">
              <w:rPr>
                <w:rFonts w:ascii="Browallia New" w:hAnsi="Browallia New" w:cs="Browallia New"/>
                <w:sz w:val="28"/>
                <w:szCs w:val="28"/>
                <w:lang w:val="en-GB"/>
              </w:rPr>
              <w:t>1,075,700</w:t>
            </w:r>
          </w:p>
        </w:tc>
        <w:tc>
          <w:tcPr>
            <w:tcW w:w="283" w:type="dxa"/>
            <w:shd w:val="clear" w:color="auto" w:fill="auto"/>
          </w:tcPr>
          <w:p w14:paraId="58F13186" w14:textId="77777777" w:rsidR="00000BD8" w:rsidRPr="00B737D5" w:rsidRDefault="00000BD8" w:rsidP="00000B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993" w:type="dxa"/>
            <w:shd w:val="clear" w:color="auto" w:fill="auto"/>
          </w:tcPr>
          <w:p w14:paraId="3805CFE6" w14:textId="303E1FB5" w:rsidR="00000BD8" w:rsidRPr="00B737D5" w:rsidRDefault="00D34E2D"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rPr>
              <w:t>505,830</w:t>
            </w:r>
          </w:p>
        </w:tc>
        <w:tc>
          <w:tcPr>
            <w:tcW w:w="283" w:type="dxa"/>
            <w:shd w:val="clear" w:color="auto" w:fill="auto"/>
          </w:tcPr>
          <w:p w14:paraId="52058BD0" w14:textId="77777777" w:rsidR="00000BD8" w:rsidRPr="00B737D5" w:rsidRDefault="00000BD8" w:rsidP="00000B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2" w:type="dxa"/>
          </w:tcPr>
          <w:p w14:paraId="39D17B90" w14:textId="7CFD682D" w:rsidR="00000BD8" w:rsidRPr="00B737D5" w:rsidRDefault="59197F60" w:rsidP="0000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B737D5">
              <w:rPr>
                <w:rFonts w:ascii="Browallia New" w:hAnsi="Browallia New" w:cs="Browallia New"/>
                <w:sz w:val="28"/>
                <w:szCs w:val="28"/>
                <w:lang w:val="en-GB"/>
              </w:rPr>
              <w:t>687,700</w:t>
            </w:r>
          </w:p>
        </w:tc>
        <w:tc>
          <w:tcPr>
            <w:tcW w:w="284" w:type="dxa"/>
            <w:shd w:val="clear" w:color="auto" w:fill="auto"/>
          </w:tcPr>
          <w:p w14:paraId="347E045A" w14:textId="77777777" w:rsidR="00000BD8" w:rsidRPr="00B737D5" w:rsidRDefault="00000BD8" w:rsidP="00000B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3" w:type="dxa"/>
            <w:shd w:val="clear" w:color="auto" w:fill="auto"/>
            <w:vAlign w:val="bottom"/>
          </w:tcPr>
          <w:p w14:paraId="6179BDA5" w14:textId="1628B427" w:rsidR="00000BD8" w:rsidRPr="00B737D5" w:rsidRDefault="00B26A7F"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lang w:val="en-GB"/>
              </w:rPr>
              <w:t>132,300</w:t>
            </w:r>
          </w:p>
        </w:tc>
      </w:tr>
      <w:tr w:rsidR="00000BD8" w:rsidRPr="00B737D5" w14:paraId="4CAF9AF9" w14:textId="77777777" w:rsidTr="00522CB4">
        <w:tblPrEx>
          <w:tblCellMar>
            <w:left w:w="46" w:type="dxa"/>
            <w:right w:w="46" w:type="dxa"/>
          </w:tblCellMar>
          <w:tblLook w:val="0000" w:firstRow="0" w:lastRow="0" w:firstColumn="0" w:lastColumn="0" w:noHBand="0" w:noVBand="0"/>
        </w:tblPrEx>
        <w:trPr>
          <w:cantSplit/>
        </w:trPr>
        <w:tc>
          <w:tcPr>
            <w:tcW w:w="4083" w:type="dxa"/>
            <w:shd w:val="clear" w:color="auto" w:fill="auto"/>
            <w:vAlign w:val="bottom"/>
          </w:tcPr>
          <w:p w14:paraId="7AE3923E" w14:textId="77777777" w:rsidR="00000BD8" w:rsidRPr="00B737D5" w:rsidRDefault="00000BD8" w:rsidP="00000BD8">
            <w:pPr>
              <w:tabs>
                <w:tab w:val="clear" w:pos="227"/>
              </w:tabs>
              <w:spacing w:line="240" w:lineRule="auto"/>
              <w:ind w:left="237"/>
              <w:rPr>
                <w:rFonts w:ascii="Browallia New" w:hAnsi="Browallia New" w:cs="Browallia New"/>
                <w:sz w:val="28"/>
                <w:szCs w:val="28"/>
                <w:cs/>
              </w:rPr>
            </w:pPr>
            <w:r w:rsidRPr="00B737D5">
              <w:rPr>
                <w:rFonts w:ascii="Browallia New" w:hAnsi="Browallia New" w:cs="Browallia New"/>
                <w:sz w:val="28"/>
                <w:szCs w:val="28"/>
                <w:cs/>
              </w:rPr>
              <w:t>ดอกเบี้ยค้างจ่าย</w:t>
            </w:r>
          </w:p>
        </w:tc>
        <w:tc>
          <w:tcPr>
            <w:tcW w:w="995" w:type="dxa"/>
            <w:shd w:val="clear" w:color="auto" w:fill="auto"/>
          </w:tcPr>
          <w:p w14:paraId="076E5567" w14:textId="616FECEC" w:rsidR="00000BD8" w:rsidRPr="00B737D5" w:rsidRDefault="009F3F4C"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5,938</w:t>
            </w:r>
          </w:p>
        </w:tc>
        <w:tc>
          <w:tcPr>
            <w:tcW w:w="283" w:type="dxa"/>
            <w:shd w:val="clear" w:color="auto" w:fill="auto"/>
          </w:tcPr>
          <w:p w14:paraId="2ECF1414" w14:textId="77777777" w:rsidR="00000BD8" w:rsidRPr="00B737D5" w:rsidRDefault="00000BD8" w:rsidP="00000B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993" w:type="dxa"/>
            <w:shd w:val="clear" w:color="auto" w:fill="auto"/>
          </w:tcPr>
          <w:p w14:paraId="59421DED" w14:textId="73C522CB" w:rsidR="00000BD8" w:rsidRPr="00B737D5" w:rsidRDefault="00000BD8"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rPr>
              <w:t>3,</w:t>
            </w:r>
            <w:r w:rsidR="00D34E2D" w:rsidRPr="00B737D5">
              <w:rPr>
                <w:rFonts w:ascii="Browallia New" w:hAnsi="Browallia New" w:cs="Browallia New"/>
                <w:sz w:val="28"/>
                <w:szCs w:val="28"/>
              </w:rPr>
              <w:t>042</w:t>
            </w:r>
          </w:p>
        </w:tc>
        <w:tc>
          <w:tcPr>
            <w:tcW w:w="283" w:type="dxa"/>
            <w:shd w:val="clear" w:color="auto" w:fill="auto"/>
          </w:tcPr>
          <w:p w14:paraId="5883050F" w14:textId="77777777" w:rsidR="00000BD8" w:rsidRPr="00B737D5" w:rsidRDefault="00000BD8" w:rsidP="00000B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2" w:type="dxa"/>
            <w:tcBorders>
              <w:bottom w:val="single" w:sz="4" w:space="0" w:color="auto"/>
            </w:tcBorders>
          </w:tcPr>
          <w:p w14:paraId="3565E2DF" w14:textId="252EC268" w:rsidR="00000BD8" w:rsidRPr="00B737D5" w:rsidRDefault="00000BD8" w:rsidP="0000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B737D5">
              <w:rPr>
                <w:rFonts w:ascii="Browallia New" w:hAnsi="Browallia New" w:cs="Browallia New"/>
                <w:sz w:val="28"/>
                <w:szCs w:val="28"/>
                <w:lang w:val="en-GB"/>
              </w:rPr>
              <w:t>3,419</w:t>
            </w:r>
          </w:p>
        </w:tc>
        <w:tc>
          <w:tcPr>
            <w:tcW w:w="284" w:type="dxa"/>
            <w:shd w:val="clear" w:color="auto" w:fill="auto"/>
          </w:tcPr>
          <w:p w14:paraId="20BD575C" w14:textId="77777777" w:rsidR="00000BD8" w:rsidRPr="00B737D5" w:rsidRDefault="00000BD8" w:rsidP="00000B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3" w:type="dxa"/>
            <w:shd w:val="clear" w:color="auto" w:fill="auto"/>
            <w:vAlign w:val="bottom"/>
          </w:tcPr>
          <w:p w14:paraId="1ACD2FCD" w14:textId="6F240CB5" w:rsidR="00000BD8" w:rsidRPr="00B737D5" w:rsidRDefault="00B26A7F"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lang w:val="en-GB"/>
              </w:rPr>
              <w:t>534</w:t>
            </w:r>
          </w:p>
        </w:tc>
      </w:tr>
      <w:tr w:rsidR="00000BD8" w:rsidRPr="00B737D5" w14:paraId="493E752C" w14:textId="77777777" w:rsidTr="00522CB4">
        <w:tblPrEx>
          <w:tblCellMar>
            <w:left w:w="46" w:type="dxa"/>
            <w:right w:w="46" w:type="dxa"/>
          </w:tblCellMar>
          <w:tblLook w:val="0000" w:firstRow="0" w:lastRow="0" w:firstColumn="0" w:lastColumn="0" w:noHBand="0" w:noVBand="0"/>
        </w:tblPrEx>
        <w:tc>
          <w:tcPr>
            <w:tcW w:w="4083" w:type="dxa"/>
            <w:shd w:val="clear" w:color="auto" w:fill="auto"/>
          </w:tcPr>
          <w:p w14:paraId="6426935B" w14:textId="77777777" w:rsidR="00000BD8" w:rsidRPr="00B737D5" w:rsidRDefault="00000BD8" w:rsidP="00000BD8">
            <w:pPr>
              <w:tabs>
                <w:tab w:val="clear" w:pos="227"/>
              </w:tabs>
              <w:spacing w:line="240" w:lineRule="auto"/>
              <w:ind w:left="237" w:hanging="177"/>
              <w:rPr>
                <w:rFonts w:ascii="Browallia New" w:hAnsi="Browallia New" w:cs="Browallia New"/>
                <w:sz w:val="28"/>
                <w:szCs w:val="28"/>
              </w:rPr>
            </w:pPr>
            <w:r w:rsidRPr="00B737D5">
              <w:rPr>
                <w:rFonts w:ascii="Browallia New" w:hAnsi="Browallia New" w:cs="Browallia New"/>
                <w:sz w:val="28"/>
                <w:szCs w:val="28"/>
                <w:cs/>
              </w:rPr>
              <w:t>รวม</w:t>
            </w:r>
          </w:p>
        </w:tc>
        <w:tc>
          <w:tcPr>
            <w:tcW w:w="995" w:type="dxa"/>
            <w:tcBorders>
              <w:top w:val="single" w:sz="4" w:space="0" w:color="auto"/>
              <w:bottom w:val="single" w:sz="12" w:space="0" w:color="auto"/>
            </w:tcBorders>
            <w:shd w:val="clear" w:color="auto" w:fill="auto"/>
          </w:tcPr>
          <w:p w14:paraId="36EFEEEA" w14:textId="33368D43" w:rsidR="00000BD8" w:rsidRPr="00B737D5" w:rsidRDefault="009F3F4C"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1,081,638</w:t>
            </w:r>
          </w:p>
        </w:tc>
        <w:tc>
          <w:tcPr>
            <w:tcW w:w="283" w:type="dxa"/>
            <w:shd w:val="clear" w:color="auto" w:fill="auto"/>
          </w:tcPr>
          <w:p w14:paraId="2DAD4D38" w14:textId="77777777" w:rsidR="00000BD8" w:rsidRPr="00B737D5" w:rsidRDefault="00000BD8" w:rsidP="00000B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993" w:type="dxa"/>
            <w:tcBorders>
              <w:top w:val="single" w:sz="4" w:space="0" w:color="auto"/>
              <w:bottom w:val="single" w:sz="12" w:space="0" w:color="auto"/>
            </w:tcBorders>
            <w:shd w:val="clear" w:color="auto" w:fill="auto"/>
          </w:tcPr>
          <w:p w14:paraId="6C781863" w14:textId="47422179" w:rsidR="00000BD8" w:rsidRPr="00B737D5" w:rsidRDefault="00D34E2D"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rPr>
              <w:t>508,872</w:t>
            </w:r>
          </w:p>
        </w:tc>
        <w:tc>
          <w:tcPr>
            <w:tcW w:w="283" w:type="dxa"/>
            <w:shd w:val="clear" w:color="auto" w:fill="auto"/>
          </w:tcPr>
          <w:p w14:paraId="564C6CE6" w14:textId="77777777" w:rsidR="00000BD8" w:rsidRPr="00B737D5" w:rsidRDefault="00000BD8" w:rsidP="00000B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2" w:type="dxa"/>
            <w:tcBorders>
              <w:top w:val="single" w:sz="4" w:space="0" w:color="auto"/>
              <w:bottom w:val="single" w:sz="12" w:space="0" w:color="auto"/>
            </w:tcBorders>
          </w:tcPr>
          <w:p w14:paraId="4CFA92CA" w14:textId="5DD8DB5A" w:rsidR="00000BD8" w:rsidRPr="00B737D5" w:rsidRDefault="00000BD8" w:rsidP="0000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B737D5">
              <w:rPr>
                <w:rFonts w:ascii="Browallia New" w:hAnsi="Browallia New" w:cs="Browallia New"/>
                <w:sz w:val="28"/>
                <w:szCs w:val="28"/>
                <w:lang w:val="en-GB"/>
              </w:rPr>
              <w:t>1,428,240</w:t>
            </w:r>
          </w:p>
        </w:tc>
        <w:tc>
          <w:tcPr>
            <w:tcW w:w="284" w:type="dxa"/>
            <w:shd w:val="clear" w:color="auto" w:fill="auto"/>
          </w:tcPr>
          <w:p w14:paraId="43DE240D" w14:textId="77777777" w:rsidR="00000BD8" w:rsidRPr="00B737D5" w:rsidRDefault="00000BD8" w:rsidP="00000B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3" w:type="dxa"/>
            <w:tcBorders>
              <w:top w:val="single" w:sz="4" w:space="0" w:color="auto"/>
              <w:bottom w:val="single" w:sz="12" w:space="0" w:color="auto"/>
            </w:tcBorders>
            <w:shd w:val="clear" w:color="auto" w:fill="auto"/>
            <w:vAlign w:val="bottom"/>
          </w:tcPr>
          <w:p w14:paraId="3C19EA4E" w14:textId="3FCAABB9" w:rsidR="00000BD8" w:rsidRPr="00B737D5" w:rsidRDefault="00B26A7F" w:rsidP="00000BD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865,529</w:t>
            </w:r>
          </w:p>
        </w:tc>
      </w:tr>
      <w:tr w:rsidR="004846B2" w:rsidRPr="00B737D5" w14:paraId="6D0B4FDD" w14:textId="77777777" w:rsidTr="00C473AF">
        <w:tblPrEx>
          <w:tblCellMar>
            <w:left w:w="46" w:type="dxa"/>
            <w:right w:w="46" w:type="dxa"/>
          </w:tblCellMar>
          <w:tblLook w:val="0000" w:firstRow="0" w:lastRow="0" w:firstColumn="0" w:lastColumn="0" w:noHBand="0" w:noVBand="0"/>
        </w:tblPrEx>
        <w:trPr>
          <w:trHeight w:val="168"/>
        </w:trPr>
        <w:tc>
          <w:tcPr>
            <w:tcW w:w="4083" w:type="dxa"/>
            <w:shd w:val="clear" w:color="auto" w:fill="auto"/>
          </w:tcPr>
          <w:p w14:paraId="0572EE57" w14:textId="77777777" w:rsidR="004846B2" w:rsidRPr="00B737D5" w:rsidRDefault="004846B2" w:rsidP="004846B2">
            <w:pPr>
              <w:tabs>
                <w:tab w:val="clear" w:pos="227"/>
              </w:tabs>
              <w:spacing w:line="240" w:lineRule="auto"/>
              <w:ind w:left="237" w:hanging="177"/>
              <w:rPr>
                <w:rFonts w:ascii="Browallia New" w:hAnsi="Browallia New" w:cs="Browallia New"/>
                <w:sz w:val="12"/>
                <w:szCs w:val="12"/>
                <w:cs/>
              </w:rPr>
            </w:pPr>
          </w:p>
        </w:tc>
        <w:tc>
          <w:tcPr>
            <w:tcW w:w="995" w:type="dxa"/>
            <w:tcBorders>
              <w:top w:val="single" w:sz="12" w:space="0" w:color="auto"/>
            </w:tcBorders>
            <w:shd w:val="clear" w:color="auto" w:fill="auto"/>
          </w:tcPr>
          <w:p w14:paraId="252E340F" w14:textId="77777777" w:rsidR="004846B2" w:rsidRPr="00B737D5" w:rsidDel="00917A5F" w:rsidRDefault="004846B2" w:rsidP="004846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83" w:type="dxa"/>
            <w:shd w:val="clear" w:color="auto" w:fill="auto"/>
          </w:tcPr>
          <w:p w14:paraId="788FDC9E" w14:textId="77777777" w:rsidR="004846B2" w:rsidRPr="00B737D5" w:rsidRDefault="004846B2" w:rsidP="004846B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993" w:type="dxa"/>
            <w:tcBorders>
              <w:top w:val="single" w:sz="12" w:space="0" w:color="auto"/>
            </w:tcBorders>
            <w:shd w:val="clear" w:color="auto" w:fill="auto"/>
            <w:vAlign w:val="bottom"/>
          </w:tcPr>
          <w:p w14:paraId="420F89F1" w14:textId="77777777" w:rsidR="004846B2" w:rsidRPr="00B737D5" w:rsidRDefault="004846B2" w:rsidP="004846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83" w:type="dxa"/>
            <w:shd w:val="clear" w:color="auto" w:fill="auto"/>
          </w:tcPr>
          <w:p w14:paraId="692BB5CB" w14:textId="77777777" w:rsidR="004846B2" w:rsidRPr="00B737D5" w:rsidRDefault="004846B2" w:rsidP="004846B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992" w:type="dxa"/>
            <w:tcBorders>
              <w:top w:val="single" w:sz="12" w:space="0" w:color="auto"/>
            </w:tcBorders>
            <w:shd w:val="clear" w:color="auto" w:fill="auto"/>
            <w:vAlign w:val="bottom"/>
          </w:tcPr>
          <w:p w14:paraId="4CEA2561" w14:textId="77777777" w:rsidR="004846B2" w:rsidRPr="00B737D5" w:rsidDel="00C179EE" w:rsidRDefault="004846B2" w:rsidP="004846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84" w:type="dxa"/>
            <w:shd w:val="clear" w:color="auto" w:fill="auto"/>
          </w:tcPr>
          <w:p w14:paraId="4DA8E503" w14:textId="77777777" w:rsidR="004846B2" w:rsidRPr="00B737D5" w:rsidRDefault="004846B2" w:rsidP="004846B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53" w:type="dxa"/>
            <w:tcBorders>
              <w:top w:val="single" w:sz="12" w:space="0" w:color="auto"/>
            </w:tcBorders>
            <w:shd w:val="clear" w:color="auto" w:fill="auto"/>
            <w:vAlign w:val="bottom"/>
          </w:tcPr>
          <w:p w14:paraId="636677B5" w14:textId="77777777" w:rsidR="004846B2" w:rsidRPr="00B737D5" w:rsidRDefault="004846B2" w:rsidP="004846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r>
      <w:tr w:rsidR="004846B2" w:rsidRPr="00B737D5" w14:paraId="19CCEA51" w14:textId="77777777" w:rsidTr="00C473AF">
        <w:tblPrEx>
          <w:tblCellMar>
            <w:left w:w="46" w:type="dxa"/>
            <w:right w:w="46" w:type="dxa"/>
          </w:tblCellMar>
          <w:tblLook w:val="0000" w:firstRow="0" w:lastRow="0" w:firstColumn="0" w:lastColumn="0" w:noHBand="0" w:noVBand="0"/>
        </w:tblPrEx>
        <w:trPr>
          <w:trHeight w:val="324"/>
        </w:trPr>
        <w:tc>
          <w:tcPr>
            <w:tcW w:w="4083" w:type="dxa"/>
            <w:shd w:val="clear" w:color="auto" w:fill="auto"/>
          </w:tcPr>
          <w:p w14:paraId="64FC0E71" w14:textId="7B4320CD" w:rsidR="004846B2" w:rsidRPr="00B737D5" w:rsidRDefault="004846B2" w:rsidP="004846B2">
            <w:pPr>
              <w:tabs>
                <w:tab w:val="clear" w:pos="227"/>
              </w:tabs>
              <w:spacing w:line="240" w:lineRule="auto"/>
              <w:ind w:left="237" w:hanging="177"/>
              <w:rPr>
                <w:rFonts w:ascii="Browallia New" w:hAnsi="Browallia New" w:cs="Browallia New"/>
                <w:b/>
                <w:bCs/>
                <w:sz w:val="28"/>
                <w:szCs w:val="28"/>
                <w:cs/>
              </w:rPr>
            </w:pPr>
            <w:r w:rsidRPr="00B737D5">
              <w:rPr>
                <w:rFonts w:ascii="Browallia New" w:hAnsi="Browallia New" w:cs="Browallia New"/>
                <w:b/>
                <w:bCs/>
                <w:sz w:val="28"/>
                <w:szCs w:val="28"/>
                <w:cs/>
              </w:rPr>
              <w:t>ค่าตอบแทนผู้บริหารสำคัญ</w:t>
            </w:r>
          </w:p>
        </w:tc>
        <w:tc>
          <w:tcPr>
            <w:tcW w:w="995" w:type="dxa"/>
            <w:shd w:val="clear" w:color="auto" w:fill="auto"/>
          </w:tcPr>
          <w:p w14:paraId="34C2DFDD" w14:textId="77777777" w:rsidR="004846B2" w:rsidRPr="00B737D5" w:rsidDel="00917A5F" w:rsidRDefault="004846B2" w:rsidP="004846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83" w:type="dxa"/>
            <w:shd w:val="clear" w:color="auto" w:fill="auto"/>
          </w:tcPr>
          <w:p w14:paraId="331300D2" w14:textId="77777777" w:rsidR="004846B2" w:rsidRPr="00B737D5" w:rsidRDefault="004846B2" w:rsidP="004846B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3" w:type="dxa"/>
            <w:shd w:val="clear" w:color="auto" w:fill="auto"/>
            <w:vAlign w:val="bottom"/>
          </w:tcPr>
          <w:p w14:paraId="7B134277" w14:textId="77777777" w:rsidR="004846B2" w:rsidRPr="00B737D5" w:rsidRDefault="004846B2" w:rsidP="004846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83" w:type="dxa"/>
            <w:shd w:val="clear" w:color="auto" w:fill="auto"/>
          </w:tcPr>
          <w:p w14:paraId="2CE9C8B1" w14:textId="77777777" w:rsidR="004846B2" w:rsidRPr="00B737D5" w:rsidRDefault="004846B2" w:rsidP="004846B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2" w:type="dxa"/>
            <w:shd w:val="clear" w:color="auto" w:fill="auto"/>
            <w:vAlign w:val="bottom"/>
          </w:tcPr>
          <w:p w14:paraId="1FC4F2B6" w14:textId="77777777" w:rsidR="004846B2" w:rsidRPr="00B737D5" w:rsidDel="00C179EE" w:rsidRDefault="004846B2" w:rsidP="004846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84" w:type="dxa"/>
            <w:shd w:val="clear" w:color="auto" w:fill="auto"/>
          </w:tcPr>
          <w:p w14:paraId="61A003BC" w14:textId="77777777" w:rsidR="004846B2" w:rsidRPr="00B737D5" w:rsidRDefault="004846B2" w:rsidP="004846B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3" w:type="dxa"/>
            <w:shd w:val="clear" w:color="auto" w:fill="auto"/>
            <w:vAlign w:val="bottom"/>
          </w:tcPr>
          <w:p w14:paraId="52BC3869" w14:textId="77777777" w:rsidR="004846B2" w:rsidRPr="00B737D5" w:rsidRDefault="004846B2" w:rsidP="004846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r w:rsidR="004846B2" w:rsidRPr="00B737D5" w14:paraId="02C1ADDE" w14:textId="77777777" w:rsidTr="00C473AF">
        <w:tblPrEx>
          <w:tblCellMar>
            <w:left w:w="46" w:type="dxa"/>
            <w:right w:w="46" w:type="dxa"/>
          </w:tblCellMar>
          <w:tblLook w:val="0000" w:firstRow="0" w:lastRow="0" w:firstColumn="0" w:lastColumn="0" w:noHBand="0" w:noVBand="0"/>
        </w:tblPrEx>
        <w:tc>
          <w:tcPr>
            <w:tcW w:w="4083" w:type="dxa"/>
            <w:shd w:val="clear" w:color="auto" w:fill="auto"/>
          </w:tcPr>
          <w:p w14:paraId="618A617B" w14:textId="77777777" w:rsidR="004846B2" w:rsidRPr="00B737D5" w:rsidRDefault="004846B2" w:rsidP="004846B2">
            <w:pPr>
              <w:tabs>
                <w:tab w:val="clear" w:pos="227"/>
              </w:tabs>
              <w:spacing w:line="240" w:lineRule="auto"/>
              <w:ind w:left="237" w:right="-226" w:hanging="177"/>
              <w:rPr>
                <w:rFonts w:ascii="Browallia New" w:hAnsi="Browallia New" w:cs="Browallia New"/>
                <w:sz w:val="27"/>
                <w:szCs w:val="27"/>
                <w:cs/>
              </w:rPr>
            </w:pPr>
            <w:r w:rsidRPr="00B737D5">
              <w:rPr>
                <w:rFonts w:ascii="Browallia New" w:hAnsi="Browallia New" w:cs="Browallia New" w:hint="cs"/>
                <w:sz w:val="27"/>
                <w:szCs w:val="27"/>
                <w:cs/>
              </w:rPr>
              <w:t>หนี้สินตามภาระผูกพัน</w:t>
            </w:r>
            <w:r w:rsidRPr="00B737D5">
              <w:rPr>
                <w:rFonts w:ascii="Browallia New" w:hAnsi="Browallia New" w:cs="Browallia New"/>
                <w:sz w:val="27"/>
                <w:szCs w:val="27"/>
                <w:cs/>
              </w:rPr>
              <w:t>ผลประโยชน์หลังออกจากงาน</w:t>
            </w:r>
          </w:p>
        </w:tc>
        <w:tc>
          <w:tcPr>
            <w:tcW w:w="995" w:type="dxa"/>
            <w:tcBorders>
              <w:bottom w:val="single" w:sz="12" w:space="0" w:color="auto"/>
            </w:tcBorders>
            <w:shd w:val="clear" w:color="auto" w:fill="auto"/>
            <w:vAlign w:val="bottom"/>
          </w:tcPr>
          <w:p w14:paraId="14CA8CDE" w14:textId="5C731FD6" w:rsidR="004846B2" w:rsidRPr="00B737D5" w:rsidDel="00917A5F" w:rsidRDefault="00442E4B" w:rsidP="004846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16,</w:t>
            </w:r>
            <w:r w:rsidR="006C3406" w:rsidRPr="00B737D5">
              <w:rPr>
                <w:rFonts w:ascii="Browallia New" w:hAnsi="Browallia New" w:cs="Browallia New"/>
                <w:sz w:val="28"/>
                <w:szCs w:val="28"/>
              </w:rPr>
              <w:t>638</w:t>
            </w:r>
          </w:p>
        </w:tc>
        <w:tc>
          <w:tcPr>
            <w:tcW w:w="283" w:type="dxa"/>
            <w:shd w:val="clear" w:color="auto" w:fill="auto"/>
            <w:vAlign w:val="bottom"/>
          </w:tcPr>
          <w:p w14:paraId="398AEAAE" w14:textId="77777777" w:rsidR="004846B2" w:rsidRPr="00B737D5" w:rsidRDefault="004846B2" w:rsidP="004846B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3" w:type="dxa"/>
            <w:tcBorders>
              <w:bottom w:val="single" w:sz="12" w:space="0" w:color="auto"/>
            </w:tcBorders>
            <w:shd w:val="clear" w:color="auto" w:fill="auto"/>
            <w:vAlign w:val="bottom"/>
          </w:tcPr>
          <w:p w14:paraId="2159DA5F" w14:textId="41F02687" w:rsidR="004846B2" w:rsidRPr="00B737D5" w:rsidRDefault="00635D4A" w:rsidP="004846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9,517</w:t>
            </w:r>
          </w:p>
        </w:tc>
        <w:tc>
          <w:tcPr>
            <w:tcW w:w="283" w:type="dxa"/>
            <w:shd w:val="clear" w:color="auto" w:fill="auto"/>
            <w:vAlign w:val="bottom"/>
          </w:tcPr>
          <w:p w14:paraId="0F1B3B17" w14:textId="77777777" w:rsidR="004846B2" w:rsidRPr="00B737D5" w:rsidRDefault="004846B2" w:rsidP="004846B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2" w:type="dxa"/>
            <w:tcBorders>
              <w:bottom w:val="single" w:sz="12" w:space="0" w:color="auto"/>
            </w:tcBorders>
            <w:shd w:val="clear" w:color="auto" w:fill="auto"/>
            <w:vAlign w:val="bottom"/>
          </w:tcPr>
          <w:p w14:paraId="22B6AD43" w14:textId="2D1EC098" w:rsidR="004846B2" w:rsidRPr="00B737D5" w:rsidDel="00C179EE" w:rsidRDefault="006C3406" w:rsidP="004846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10,</w:t>
            </w:r>
            <w:r w:rsidR="00A65115" w:rsidRPr="00B737D5">
              <w:rPr>
                <w:rFonts w:ascii="Browallia New" w:hAnsi="Browallia New" w:cs="Browallia New"/>
                <w:sz w:val="28"/>
                <w:szCs w:val="28"/>
              </w:rPr>
              <w:t>619</w:t>
            </w:r>
          </w:p>
        </w:tc>
        <w:tc>
          <w:tcPr>
            <w:tcW w:w="284" w:type="dxa"/>
            <w:shd w:val="clear" w:color="auto" w:fill="auto"/>
            <w:vAlign w:val="bottom"/>
          </w:tcPr>
          <w:p w14:paraId="552196E4" w14:textId="77777777" w:rsidR="004846B2" w:rsidRPr="00B737D5" w:rsidRDefault="004846B2" w:rsidP="004846B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3" w:type="dxa"/>
            <w:tcBorders>
              <w:bottom w:val="single" w:sz="12" w:space="0" w:color="auto"/>
            </w:tcBorders>
            <w:shd w:val="clear" w:color="auto" w:fill="auto"/>
            <w:vAlign w:val="bottom"/>
          </w:tcPr>
          <w:p w14:paraId="04A68179" w14:textId="48C9CC8B" w:rsidR="004846B2" w:rsidRPr="00B737D5" w:rsidRDefault="008F5D57" w:rsidP="004846B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rPr>
              <w:t>3,602</w:t>
            </w:r>
          </w:p>
        </w:tc>
      </w:tr>
    </w:tbl>
    <w:p w14:paraId="021C8E29" w14:textId="60572B44" w:rsidR="0035069E" w:rsidRPr="00B737D5" w:rsidRDefault="0035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p w14:paraId="4915C4E5" w14:textId="4200AF28" w:rsidR="00894747" w:rsidRPr="00B737D5" w:rsidRDefault="00894747"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รายการเคลื่อนไหวของเงินให้กู้ยืมระยะสั้นแก่บริษัท</w:t>
      </w:r>
      <w:r w:rsidR="00A909EB" w:rsidRPr="00B737D5">
        <w:rPr>
          <w:rFonts w:ascii="Browallia New" w:hAnsi="Browallia New" w:cs="Browallia New"/>
          <w:sz w:val="28"/>
          <w:szCs w:val="28"/>
          <w:cs/>
        </w:rPr>
        <w:t>ย่อย</w:t>
      </w:r>
      <w:r w:rsidRPr="00B737D5">
        <w:rPr>
          <w:rFonts w:ascii="Browallia New" w:hAnsi="Browallia New" w:cs="Browallia New"/>
          <w:sz w:val="28"/>
          <w:szCs w:val="28"/>
          <w:cs/>
        </w:rPr>
        <w:t>และดอกเบี้ยค้าง</w:t>
      </w:r>
      <w:r w:rsidRPr="00B737D5">
        <w:rPr>
          <w:rFonts w:ascii="Browallia New" w:hAnsi="Browallia New" w:cs="Browallia New"/>
          <w:sz w:val="28"/>
          <w:szCs w:val="28"/>
          <w:cs/>
          <w:lang w:val="en-GB"/>
        </w:rPr>
        <w:t>รับ</w:t>
      </w:r>
      <w:r w:rsidR="001348E7" w:rsidRPr="00B737D5">
        <w:rPr>
          <w:rFonts w:ascii="Browallia New" w:hAnsi="Browallia New" w:cs="Browallia New" w:hint="cs"/>
          <w:sz w:val="28"/>
          <w:szCs w:val="28"/>
          <w:cs/>
          <w:lang w:val="en-GB"/>
        </w:rPr>
        <w:t>ใน</w:t>
      </w:r>
      <w:r w:rsidRPr="00B737D5">
        <w:rPr>
          <w:rFonts w:ascii="Browallia New" w:hAnsi="Browallia New" w:cs="Browallia New"/>
          <w:sz w:val="28"/>
          <w:szCs w:val="28"/>
          <w:cs/>
        </w:rPr>
        <w:t>ระหว่างงว</w:t>
      </w:r>
      <w:r w:rsidR="0050637B" w:rsidRPr="00B737D5">
        <w:rPr>
          <w:rFonts w:ascii="Browallia New" w:hAnsi="Browallia New" w:cs="Browallia New" w:hint="cs"/>
          <w:sz w:val="28"/>
          <w:szCs w:val="28"/>
          <w:cs/>
        </w:rPr>
        <w:t>ด</w:t>
      </w:r>
      <w:r w:rsidR="008F5D57" w:rsidRPr="00B737D5">
        <w:rPr>
          <w:rFonts w:ascii="Browallia New" w:hAnsi="Browallia New" w:cs="Browallia New" w:hint="cs"/>
          <w:sz w:val="28"/>
          <w:szCs w:val="28"/>
          <w:cs/>
        </w:rPr>
        <w:t>สาม</w:t>
      </w:r>
      <w:r w:rsidRPr="00B737D5">
        <w:rPr>
          <w:rFonts w:ascii="Browallia New" w:hAnsi="Browallia New" w:cs="Browallia New"/>
          <w:sz w:val="28"/>
          <w:szCs w:val="28"/>
          <w:cs/>
        </w:rPr>
        <w:t>เดือนสิ้นสุดวันที่</w:t>
      </w:r>
      <w:r w:rsidR="00591EDC" w:rsidRPr="00B737D5">
        <w:rPr>
          <w:rFonts w:ascii="Browallia New" w:hAnsi="Browallia New" w:cs="Browallia New" w:hint="cs"/>
          <w:sz w:val="28"/>
          <w:szCs w:val="28"/>
          <w:cs/>
        </w:rPr>
        <w:t xml:space="preserve">              </w:t>
      </w:r>
      <w:r w:rsidR="00F94898" w:rsidRPr="00B737D5">
        <w:rPr>
          <w:rFonts w:ascii="Browallia New" w:hAnsi="Browallia New" w:cs="Browallia New" w:hint="cs"/>
          <w:sz w:val="28"/>
          <w:szCs w:val="28"/>
          <w:cs/>
        </w:rPr>
        <w:t xml:space="preserve"> </w:t>
      </w:r>
      <w:r w:rsidR="008F5D57" w:rsidRPr="00B737D5">
        <w:rPr>
          <w:rFonts w:ascii="Browallia New" w:hAnsi="Browallia New" w:cs="Browallia New"/>
          <w:sz w:val="28"/>
          <w:szCs w:val="28"/>
        </w:rPr>
        <w:t>31</w:t>
      </w:r>
      <w:r w:rsidR="008F5D57" w:rsidRPr="00B737D5">
        <w:rPr>
          <w:rFonts w:ascii="Browallia New" w:hAnsi="Browallia New" w:cs="Browallia New" w:hint="cs"/>
          <w:sz w:val="28"/>
          <w:szCs w:val="28"/>
          <w:cs/>
        </w:rPr>
        <w:t xml:space="preserve"> มีนาคม </w:t>
      </w:r>
      <w:r w:rsidR="008F5D57" w:rsidRPr="00B737D5">
        <w:rPr>
          <w:rFonts w:ascii="Browallia New" w:hAnsi="Browallia New" w:cs="Browallia New"/>
          <w:sz w:val="28"/>
          <w:szCs w:val="28"/>
        </w:rPr>
        <w:t>2565</w:t>
      </w:r>
      <w:r w:rsidR="0050637B" w:rsidRPr="00B737D5">
        <w:rPr>
          <w:rFonts w:ascii="Browallia New" w:hAnsi="Browallia New" w:cs="Browallia New" w:hint="cs"/>
          <w:sz w:val="28"/>
          <w:szCs w:val="28"/>
          <w:cs/>
        </w:rPr>
        <w:t xml:space="preserve"> </w:t>
      </w:r>
      <w:r w:rsidRPr="00B737D5">
        <w:rPr>
          <w:rFonts w:ascii="Browallia New" w:hAnsi="Browallia New" w:cs="Browallia New"/>
          <w:sz w:val="28"/>
          <w:szCs w:val="28"/>
          <w:cs/>
        </w:rPr>
        <w:t>มีดังนี้</w:t>
      </w:r>
    </w:p>
    <w:p w14:paraId="2EFD9CD9" w14:textId="3EBD77DB" w:rsidR="00681B1D" w:rsidRPr="00B737D5"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527BF261" w14:textId="77777777" w:rsidR="00A653C0" w:rsidRPr="00B737D5" w:rsidRDefault="00A653C0" w:rsidP="001B4041">
      <w:pPr>
        <w:spacing w:line="240" w:lineRule="auto"/>
        <w:ind w:left="426"/>
        <w:jc w:val="thaiDistribute"/>
        <w:rPr>
          <w:rFonts w:ascii="Browallia New" w:hAnsi="Browallia New" w:cs="Browallia New"/>
          <w:sz w:val="6"/>
          <w:szCs w:val="6"/>
          <w:cs/>
        </w:rPr>
      </w:pPr>
    </w:p>
    <w:tbl>
      <w:tblPr>
        <w:tblW w:w="8994"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68"/>
        <w:gridCol w:w="6"/>
      </w:tblGrid>
      <w:tr w:rsidR="00CC61E4" w:rsidRPr="00B737D5" w14:paraId="40EA79B4" w14:textId="77777777" w:rsidTr="00C15708">
        <w:trPr>
          <w:cantSplit/>
        </w:trPr>
        <w:tc>
          <w:tcPr>
            <w:tcW w:w="3677" w:type="dxa"/>
          </w:tcPr>
          <w:p w14:paraId="780E53E5" w14:textId="77777777" w:rsidR="00CC61E4" w:rsidRPr="00B737D5" w:rsidRDefault="00CC61E4" w:rsidP="00587142">
            <w:pPr>
              <w:spacing w:line="240" w:lineRule="auto"/>
              <w:ind w:right="851"/>
              <w:jc w:val="both"/>
              <w:rPr>
                <w:rFonts w:ascii="Browallia New" w:hAnsi="Browallia New" w:cs="Browallia New"/>
                <w:sz w:val="28"/>
                <w:szCs w:val="28"/>
              </w:rPr>
            </w:pPr>
          </w:p>
        </w:tc>
        <w:tc>
          <w:tcPr>
            <w:tcW w:w="5317" w:type="dxa"/>
            <w:gridSpan w:val="8"/>
          </w:tcPr>
          <w:p w14:paraId="58B55E2B" w14:textId="77777777" w:rsidR="00CC61E4" w:rsidRPr="00B737D5" w:rsidRDefault="00CC61E4" w:rsidP="00587142">
            <w:pPr>
              <w:tabs>
                <w:tab w:val="clear" w:pos="4678"/>
              </w:tabs>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CC61E4" w:rsidRPr="00B737D5" w14:paraId="3A721949" w14:textId="77777777" w:rsidTr="00C15708">
        <w:trPr>
          <w:cantSplit/>
        </w:trPr>
        <w:tc>
          <w:tcPr>
            <w:tcW w:w="3677" w:type="dxa"/>
          </w:tcPr>
          <w:p w14:paraId="7E4BBF4F" w14:textId="77777777" w:rsidR="00CC61E4" w:rsidRPr="00B737D5" w:rsidRDefault="00CC61E4" w:rsidP="00587142">
            <w:pPr>
              <w:spacing w:line="240" w:lineRule="auto"/>
              <w:ind w:right="851"/>
              <w:jc w:val="both"/>
              <w:rPr>
                <w:rFonts w:ascii="Browallia New" w:hAnsi="Browallia New" w:cs="Browallia New"/>
                <w:sz w:val="28"/>
                <w:szCs w:val="28"/>
              </w:rPr>
            </w:pPr>
          </w:p>
        </w:tc>
        <w:tc>
          <w:tcPr>
            <w:tcW w:w="5317" w:type="dxa"/>
            <w:gridSpan w:val="8"/>
            <w:tcBorders>
              <w:bottom w:val="single" w:sz="4" w:space="0" w:color="auto"/>
            </w:tcBorders>
          </w:tcPr>
          <w:p w14:paraId="3AF7407F" w14:textId="77777777" w:rsidR="00CC61E4" w:rsidRPr="00B737D5" w:rsidRDefault="00CC61E4" w:rsidP="00587142">
            <w:pPr>
              <w:spacing w:line="240" w:lineRule="auto"/>
              <w:ind w:right="-45"/>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5042BA" w:rsidRPr="00B737D5" w14:paraId="5E435501" w14:textId="77777777" w:rsidTr="00C15708">
        <w:trPr>
          <w:gridAfter w:val="1"/>
          <w:wAfter w:w="6" w:type="dxa"/>
          <w:cantSplit/>
        </w:trPr>
        <w:tc>
          <w:tcPr>
            <w:tcW w:w="3677" w:type="dxa"/>
          </w:tcPr>
          <w:p w14:paraId="4640D47E" w14:textId="77777777" w:rsidR="005042BA" w:rsidRPr="00B737D5" w:rsidRDefault="005042BA" w:rsidP="005042BA">
            <w:pPr>
              <w:spacing w:line="240" w:lineRule="auto"/>
              <w:ind w:right="851"/>
              <w:jc w:val="both"/>
              <w:rPr>
                <w:rFonts w:ascii="Browallia New" w:hAnsi="Browallia New" w:cs="Browallia New"/>
                <w:sz w:val="28"/>
                <w:szCs w:val="28"/>
                <w:cs/>
              </w:rPr>
            </w:pPr>
          </w:p>
        </w:tc>
        <w:tc>
          <w:tcPr>
            <w:tcW w:w="1216" w:type="dxa"/>
            <w:tcBorders>
              <w:bottom w:val="single" w:sz="4" w:space="0" w:color="auto"/>
            </w:tcBorders>
          </w:tcPr>
          <w:p w14:paraId="4024D0D9" w14:textId="7C842F56" w:rsidR="005042BA" w:rsidRPr="00B737D5" w:rsidRDefault="003B3B06" w:rsidP="005042BA">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hint="cs"/>
                <w:sz w:val="28"/>
                <w:szCs w:val="28"/>
              </w:rPr>
              <w:t>1</w:t>
            </w:r>
            <w:r w:rsidR="0050637B" w:rsidRPr="00B737D5">
              <w:rPr>
                <w:rFonts w:ascii="Browallia New" w:hAnsi="Browallia New" w:cs="Browallia New" w:hint="cs"/>
                <w:sz w:val="28"/>
                <w:szCs w:val="28"/>
                <w:cs/>
              </w:rPr>
              <w:t xml:space="preserve"> มกราคม </w:t>
            </w:r>
            <w:r w:rsidRPr="00B737D5">
              <w:rPr>
                <w:rFonts w:ascii="Browallia New" w:hAnsi="Browallia New" w:cs="Browallia New" w:hint="cs"/>
                <w:sz w:val="28"/>
                <w:szCs w:val="28"/>
              </w:rPr>
              <w:t>256</w:t>
            </w:r>
            <w:r w:rsidR="00B06ABB" w:rsidRPr="00B737D5">
              <w:rPr>
                <w:rFonts w:ascii="Browallia New" w:hAnsi="Browallia New" w:cs="Browallia New"/>
                <w:sz w:val="28"/>
                <w:szCs w:val="28"/>
              </w:rPr>
              <w:t>5</w:t>
            </w:r>
          </w:p>
        </w:tc>
        <w:tc>
          <w:tcPr>
            <w:tcW w:w="142" w:type="dxa"/>
          </w:tcPr>
          <w:p w14:paraId="5F6CDDF6" w14:textId="77777777" w:rsidR="005042BA" w:rsidRPr="00B737D5" w:rsidRDefault="005042BA" w:rsidP="005042BA">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6CCB05EF" w14:textId="77777777" w:rsidR="005042BA" w:rsidRPr="00B737D5"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B737D5" w:rsidRDefault="005042BA" w:rsidP="005042BA">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เพิ่ม</w:t>
            </w:r>
            <w:r w:rsidRPr="00B737D5">
              <w:rPr>
                <w:rStyle w:val="PageNumber"/>
                <w:rFonts w:ascii="Browallia New" w:hAnsi="Browallia New" w:cs="Browallia New"/>
                <w:sz w:val="28"/>
                <w:szCs w:val="28"/>
                <w:cs/>
              </w:rPr>
              <w:t>ขึ้น</w:t>
            </w:r>
          </w:p>
        </w:tc>
        <w:tc>
          <w:tcPr>
            <w:tcW w:w="210" w:type="dxa"/>
          </w:tcPr>
          <w:p w14:paraId="0D8EB04E" w14:textId="77777777" w:rsidR="005042BA" w:rsidRPr="00B737D5" w:rsidRDefault="005042BA" w:rsidP="005042BA">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1BC03D54" w14:textId="77777777" w:rsidR="005042BA" w:rsidRPr="00B737D5"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B737D5" w:rsidRDefault="005042BA" w:rsidP="005042BA">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ลดลง</w:t>
            </w:r>
          </w:p>
        </w:tc>
        <w:tc>
          <w:tcPr>
            <w:tcW w:w="182" w:type="dxa"/>
          </w:tcPr>
          <w:p w14:paraId="61B48193" w14:textId="77777777" w:rsidR="005042BA" w:rsidRPr="00B737D5" w:rsidRDefault="005042BA" w:rsidP="005042BA">
            <w:pPr>
              <w:tabs>
                <w:tab w:val="clear" w:pos="907"/>
              </w:tabs>
              <w:spacing w:line="240" w:lineRule="auto"/>
              <w:ind w:left="-46" w:right="-45"/>
              <w:jc w:val="both"/>
              <w:rPr>
                <w:rFonts w:ascii="Browallia New" w:hAnsi="Browallia New" w:cs="Browallia New"/>
                <w:sz w:val="28"/>
                <w:szCs w:val="28"/>
              </w:rPr>
            </w:pPr>
          </w:p>
        </w:tc>
        <w:tc>
          <w:tcPr>
            <w:tcW w:w="1168" w:type="dxa"/>
            <w:tcBorders>
              <w:bottom w:val="single" w:sz="4" w:space="0" w:color="auto"/>
            </w:tcBorders>
          </w:tcPr>
          <w:p w14:paraId="64DBC5E2" w14:textId="5D576EC3" w:rsidR="005042BA" w:rsidRPr="00B737D5" w:rsidRDefault="00B06ABB" w:rsidP="005042BA">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r>
      <w:tr w:rsidR="00CC61E4" w:rsidRPr="00B737D5" w14:paraId="13D4A3A0" w14:textId="77777777" w:rsidTr="00BA2BCE">
        <w:trPr>
          <w:gridAfter w:val="1"/>
          <w:wAfter w:w="6" w:type="dxa"/>
          <w:cantSplit/>
          <w:trHeight w:hRule="exact" w:val="216"/>
        </w:trPr>
        <w:tc>
          <w:tcPr>
            <w:tcW w:w="3677" w:type="dxa"/>
            <w:vAlign w:val="center"/>
          </w:tcPr>
          <w:p w14:paraId="5820E266" w14:textId="3E26ACA7" w:rsidR="00CC61E4" w:rsidRPr="00B737D5"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16" w:type="dxa"/>
          </w:tcPr>
          <w:p w14:paraId="009A577F" w14:textId="77777777" w:rsidR="00CC61E4" w:rsidRPr="00B737D5" w:rsidRDefault="00CC61E4" w:rsidP="00587142">
            <w:pPr>
              <w:spacing w:line="240" w:lineRule="auto"/>
              <w:ind w:right="96"/>
              <w:jc w:val="center"/>
              <w:rPr>
                <w:rFonts w:ascii="Browallia New" w:hAnsi="Browallia New" w:cs="Browallia New"/>
                <w:sz w:val="20"/>
                <w:szCs w:val="20"/>
              </w:rPr>
            </w:pPr>
          </w:p>
        </w:tc>
        <w:tc>
          <w:tcPr>
            <w:tcW w:w="142" w:type="dxa"/>
          </w:tcPr>
          <w:p w14:paraId="3C1B60F4" w14:textId="77777777" w:rsidR="00CC61E4" w:rsidRPr="00B737D5" w:rsidRDefault="00CC61E4" w:rsidP="00587142">
            <w:pPr>
              <w:spacing w:line="240" w:lineRule="auto"/>
              <w:ind w:right="851"/>
              <w:jc w:val="right"/>
              <w:rPr>
                <w:rFonts w:ascii="Browallia New" w:hAnsi="Browallia New" w:cs="Browallia New"/>
                <w:sz w:val="20"/>
                <w:szCs w:val="20"/>
              </w:rPr>
            </w:pPr>
          </w:p>
        </w:tc>
        <w:tc>
          <w:tcPr>
            <w:tcW w:w="1181" w:type="dxa"/>
            <w:vAlign w:val="center"/>
          </w:tcPr>
          <w:p w14:paraId="016344DE" w14:textId="77777777" w:rsidR="00CC61E4" w:rsidRPr="00B737D5"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B737D5" w:rsidRDefault="00CC61E4" w:rsidP="00587142">
            <w:pPr>
              <w:spacing w:line="240" w:lineRule="auto"/>
              <w:ind w:right="851"/>
              <w:jc w:val="center"/>
              <w:rPr>
                <w:rFonts w:ascii="Browallia New" w:hAnsi="Browallia New" w:cs="Browallia New"/>
                <w:sz w:val="20"/>
                <w:szCs w:val="20"/>
              </w:rPr>
            </w:pPr>
          </w:p>
        </w:tc>
        <w:tc>
          <w:tcPr>
            <w:tcW w:w="1212" w:type="dxa"/>
            <w:vAlign w:val="center"/>
          </w:tcPr>
          <w:p w14:paraId="66A29CDC" w14:textId="77777777" w:rsidR="00CC61E4" w:rsidRPr="00B737D5"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B737D5" w:rsidRDefault="00CC61E4" w:rsidP="00587142">
            <w:pPr>
              <w:spacing w:line="240" w:lineRule="auto"/>
              <w:ind w:right="851"/>
              <w:jc w:val="right"/>
              <w:rPr>
                <w:rFonts w:ascii="Browallia New" w:hAnsi="Browallia New" w:cs="Browallia New"/>
                <w:sz w:val="20"/>
                <w:szCs w:val="20"/>
              </w:rPr>
            </w:pPr>
          </w:p>
        </w:tc>
        <w:tc>
          <w:tcPr>
            <w:tcW w:w="1168" w:type="dxa"/>
            <w:vAlign w:val="center"/>
          </w:tcPr>
          <w:p w14:paraId="53703CAD" w14:textId="77777777" w:rsidR="00CC61E4" w:rsidRPr="00B737D5" w:rsidRDefault="00CC61E4" w:rsidP="00587142">
            <w:pPr>
              <w:spacing w:line="240" w:lineRule="auto"/>
              <w:ind w:right="96"/>
              <w:jc w:val="center"/>
              <w:rPr>
                <w:rFonts w:ascii="Browallia New" w:hAnsi="Browallia New" w:cs="Browallia New"/>
                <w:sz w:val="20"/>
                <w:szCs w:val="20"/>
              </w:rPr>
            </w:pPr>
          </w:p>
        </w:tc>
      </w:tr>
      <w:tr w:rsidR="00C01E4F" w:rsidRPr="00B737D5" w14:paraId="724F7CDA" w14:textId="77777777" w:rsidTr="00C15708">
        <w:trPr>
          <w:gridAfter w:val="1"/>
          <w:wAfter w:w="6" w:type="dxa"/>
          <w:cantSplit/>
        </w:trPr>
        <w:tc>
          <w:tcPr>
            <w:tcW w:w="4893" w:type="dxa"/>
            <w:gridSpan w:val="2"/>
            <w:vAlign w:val="center"/>
          </w:tcPr>
          <w:p w14:paraId="3EE67F27" w14:textId="49453FC1" w:rsidR="00C01E4F" w:rsidRPr="00B737D5" w:rsidRDefault="00A7311D">
            <w:pPr>
              <w:tabs>
                <w:tab w:val="clear" w:pos="3742"/>
              </w:tabs>
              <w:spacing w:line="240" w:lineRule="auto"/>
              <w:ind w:left="250" w:right="175" w:hanging="180"/>
              <w:rPr>
                <w:rFonts w:ascii="Browallia New" w:hAnsi="Browallia New" w:cs="Browallia New"/>
                <w:sz w:val="28"/>
                <w:szCs w:val="28"/>
              </w:rPr>
            </w:pPr>
            <w:r w:rsidRPr="00B737D5">
              <w:rPr>
                <w:rFonts w:ascii="Browallia New" w:hAnsi="Browallia New" w:cs="Browallia New"/>
                <w:b/>
                <w:bCs/>
                <w:sz w:val="28"/>
                <w:szCs w:val="28"/>
                <w:cs/>
              </w:rPr>
              <w:t>เงินให้กู้ยืมระยะสั้น</w:t>
            </w:r>
            <w:r w:rsidR="00A77F28" w:rsidRPr="00B737D5">
              <w:rPr>
                <w:rFonts w:ascii="Browallia New" w:hAnsi="Browallia New" w:cs="Browallia New"/>
                <w:b/>
                <w:bCs/>
                <w:sz w:val="28"/>
                <w:szCs w:val="28"/>
                <w:cs/>
              </w:rPr>
              <w:t>แก่บริษัทย่อย</w:t>
            </w:r>
            <w:r w:rsidRPr="00B737D5">
              <w:rPr>
                <w:rFonts w:ascii="Browallia New" w:hAnsi="Browallia New" w:cs="Browallia New"/>
                <w:b/>
                <w:bCs/>
                <w:sz w:val="28"/>
                <w:szCs w:val="28"/>
                <w:cs/>
              </w:rPr>
              <w:t>และดอกเบี้ยค้างรับ</w:t>
            </w:r>
          </w:p>
        </w:tc>
        <w:tc>
          <w:tcPr>
            <w:tcW w:w="142" w:type="dxa"/>
          </w:tcPr>
          <w:p w14:paraId="2BA8D89B" w14:textId="77777777" w:rsidR="00C01E4F" w:rsidRPr="00B737D5" w:rsidRDefault="00C01E4F" w:rsidP="003D1F85">
            <w:pPr>
              <w:spacing w:line="240" w:lineRule="auto"/>
              <w:ind w:right="851"/>
              <w:jc w:val="right"/>
              <w:rPr>
                <w:rFonts w:ascii="Browallia New" w:hAnsi="Browallia New" w:cs="Browallia New"/>
                <w:sz w:val="28"/>
                <w:szCs w:val="28"/>
              </w:rPr>
            </w:pPr>
          </w:p>
        </w:tc>
        <w:tc>
          <w:tcPr>
            <w:tcW w:w="1181" w:type="dxa"/>
            <w:vAlign w:val="center"/>
          </w:tcPr>
          <w:p w14:paraId="078A7932" w14:textId="77777777" w:rsidR="00C01E4F" w:rsidRPr="00B737D5" w:rsidRDefault="00C01E4F" w:rsidP="003D1F85">
            <w:pPr>
              <w:spacing w:line="240" w:lineRule="auto"/>
              <w:ind w:right="96"/>
              <w:jc w:val="right"/>
              <w:rPr>
                <w:rFonts w:ascii="Browallia New" w:hAnsi="Browallia New" w:cs="Browallia New"/>
                <w:sz w:val="28"/>
                <w:szCs w:val="28"/>
              </w:rPr>
            </w:pPr>
          </w:p>
        </w:tc>
        <w:tc>
          <w:tcPr>
            <w:tcW w:w="210" w:type="dxa"/>
          </w:tcPr>
          <w:p w14:paraId="66582032" w14:textId="77777777" w:rsidR="00C01E4F" w:rsidRPr="00B737D5" w:rsidRDefault="00C01E4F" w:rsidP="003D1F85">
            <w:pPr>
              <w:spacing w:line="240" w:lineRule="auto"/>
              <w:ind w:right="851"/>
              <w:jc w:val="center"/>
              <w:rPr>
                <w:rFonts w:ascii="Browallia New" w:hAnsi="Browallia New" w:cs="Browallia New"/>
                <w:sz w:val="28"/>
                <w:szCs w:val="28"/>
              </w:rPr>
            </w:pPr>
          </w:p>
        </w:tc>
        <w:tc>
          <w:tcPr>
            <w:tcW w:w="1212" w:type="dxa"/>
            <w:vAlign w:val="center"/>
          </w:tcPr>
          <w:p w14:paraId="5DD7FE5F" w14:textId="77777777" w:rsidR="00C01E4F" w:rsidRPr="00B737D5" w:rsidRDefault="00C01E4F" w:rsidP="003D1F85">
            <w:pPr>
              <w:spacing w:line="240" w:lineRule="auto"/>
              <w:ind w:right="74"/>
              <w:jc w:val="right"/>
              <w:rPr>
                <w:rFonts w:ascii="Browallia New" w:hAnsi="Browallia New" w:cs="Browallia New"/>
                <w:sz w:val="28"/>
                <w:szCs w:val="28"/>
              </w:rPr>
            </w:pPr>
          </w:p>
        </w:tc>
        <w:tc>
          <w:tcPr>
            <w:tcW w:w="182" w:type="dxa"/>
          </w:tcPr>
          <w:p w14:paraId="4246650B" w14:textId="77777777" w:rsidR="00C01E4F" w:rsidRPr="00B737D5" w:rsidRDefault="00C01E4F" w:rsidP="003D1F85">
            <w:pPr>
              <w:spacing w:line="240" w:lineRule="auto"/>
              <w:ind w:right="851"/>
              <w:jc w:val="right"/>
              <w:rPr>
                <w:rFonts w:ascii="Browallia New" w:hAnsi="Browallia New" w:cs="Browallia New"/>
                <w:sz w:val="28"/>
                <w:szCs w:val="28"/>
              </w:rPr>
            </w:pPr>
          </w:p>
        </w:tc>
        <w:tc>
          <w:tcPr>
            <w:tcW w:w="1168" w:type="dxa"/>
            <w:vAlign w:val="center"/>
          </w:tcPr>
          <w:p w14:paraId="219F2B5E" w14:textId="77777777" w:rsidR="00C01E4F" w:rsidRPr="00B737D5" w:rsidRDefault="00C01E4F" w:rsidP="003D1F85">
            <w:pPr>
              <w:spacing w:line="240" w:lineRule="auto"/>
              <w:ind w:right="96"/>
              <w:jc w:val="center"/>
              <w:rPr>
                <w:rFonts w:ascii="Browallia New" w:hAnsi="Browallia New" w:cs="Browallia New"/>
                <w:sz w:val="28"/>
                <w:szCs w:val="28"/>
              </w:rPr>
            </w:pPr>
          </w:p>
        </w:tc>
      </w:tr>
      <w:tr w:rsidR="003D1F85" w:rsidRPr="00B737D5" w14:paraId="3DA2B7CC" w14:textId="77777777" w:rsidTr="00C15708">
        <w:trPr>
          <w:gridAfter w:val="1"/>
          <w:wAfter w:w="6" w:type="dxa"/>
          <w:cantSplit/>
        </w:trPr>
        <w:tc>
          <w:tcPr>
            <w:tcW w:w="3677" w:type="dxa"/>
          </w:tcPr>
          <w:p w14:paraId="5F95DE61" w14:textId="2974F587" w:rsidR="003D1F85" w:rsidRPr="00B737D5"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B737D5">
              <w:rPr>
                <w:rFonts w:ascii="Browallia New" w:hAnsi="Browallia New" w:cs="Browallia New"/>
                <w:sz w:val="28"/>
                <w:szCs w:val="28"/>
                <w:cs/>
              </w:rPr>
              <w:t>บริษัทย่อย</w:t>
            </w:r>
          </w:p>
        </w:tc>
        <w:tc>
          <w:tcPr>
            <w:tcW w:w="1216" w:type="dxa"/>
            <w:vAlign w:val="bottom"/>
          </w:tcPr>
          <w:p w14:paraId="1381245B"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42" w:type="dxa"/>
            <w:vAlign w:val="bottom"/>
          </w:tcPr>
          <w:p w14:paraId="5C5C66DD"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5FE301C7"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7085FE56"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68" w:type="dxa"/>
            <w:vAlign w:val="bottom"/>
          </w:tcPr>
          <w:p w14:paraId="13B26393"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43076E" w:rsidRPr="00B737D5" w14:paraId="049E2FCC" w14:textId="77777777" w:rsidTr="00DF479B">
        <w:trPr>
          <w:gridAfter w:val="1"/>
          <w:wAfter w:w="6" w:type="dxa"/>
          <w:cantSplit/>
        </w:trPr>
        <w:tc>
          <w:tcPr>
            <w:tcW w:w="3677" w:type="dxa"/>
            <w:vAlign w:val="bottom"/>
          </w:tcPr>
          <w:p w14:paraId="5917693F" w14:textId="77777777" w:rsidR="0043076E" w:rsidRPr="00B737D5" w:rsidRDefault="0043076E" w:rsidP="0043076E">
            <w:pPr>
              <w:tabs>
                <w:tab w:val="clear" w:pos="227"/>
              </w:tabs>
              <w:spacing w:line="240" w:lineRule="auto"/>
              <w:ind w:left="237"/>
              <w:rPr>
                <w:rFonts w:ascii="Browallia New" w:hAnsi="Browallia New" w:cs="Browallia New"/>
                <w:sz w:val="28"/>
                <w:szCs w:val="28"/>
              </w:rPr>
            </w:pPr>
            <w:r w:rsidRPr="00B737D5">
              <w:rPr>
                <w:rFonts w:ascii="Browallia New" w:hAnsi="Browallia New" w:cs="Browallia New"/>
                <w:sz w:val="28"/>
                <w:szCs w:val="28"/>
                <w:cs/>
              </w:rPr>
              <w:t>เงินให้กู้ยืม</w:t>
            </w:r>
          </w:p>
        </w:tc>
        <w:tc>
          <w:tcPr>
            <w:tcW w:w="1216" w:type="dxa"/>
          </w:tcPr>
          <w:p w14:paraId="722D82E8" w14:textId="34E881BE" w:rsidR="0043076E" w:rsidRPr="00B737D5" w:rsidRDefault="0043076E" w:rsidP="0043076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lang w:val="en-GB"/>
              </w:rPr>
              <w:t>1,614,364</w:t>
            </w:r>
          </w:p>
        </w:tc>
        <w:tc>
          <w:tcPr>
            <w:tcW w:w="142" w:type="dxa"/>
            <w:vAlign w:val="bottom"/>
          </w:tcPr>
          <w:p w14:paraId="5703E322" w14:textId="77777777" w:rsidR="0043076E" w:rsidRPr="00B737D5" w:rsidRDefault="0043076E" w:rsidP="0043076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4B2D7C12" w14:textId="7203B27F" w:rsidR="0043076E" w:rsidRPr="00B737D5" w:rsidRDefault="0043076E" w:rsidP="0043076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B737D5">
              <w:rPr>
                <w:rFonts w:ascii="Browallia New" w:hAnsi="Browallia New" w:cs="Browallia New"/>
                <w:sz w:val="28"/>
                <w:szCs w:val="28"/>
                <w:lang w:val="en-GB"/>
              </w:rPr>
              <w:t>97,340</w:t>
            </w:r>
          </w:p>
        </w:tc>
        <w:tc>
          <w:tcPr>
            <w:tcW w:w="210" w:type="dxa"/>
            <w:tcBorders>
              <w:left w:val="nil"/>
              <w:right w:val="nil"/>
            </w:tcBorders>
          </w:tcPr>
          <w:p w14:paraId="2AFDADE2" w14:textId="77777777" w:rsidR="0043076E" w:rsidRPr="00B737D5" w:rsidRDefault="0043076E" w:rsidP="00430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12" w:type="dxa"/>
            <w:tcBorders>
              <w:left w:val="nil"/>
              <w:right w:val="nil"/>
            </w:tcBorders>
          </w:tcPr>
          <w:p w14:paraId="61048DCB" w14:textId="12E3AAB3" w:rsidR="0043076E" w:rsidRPr="00B737D5" w:rsidRDefault="0043076E" w:rsidP="0043076E">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B737D5">
              <w:rPr>
                <w:rFonts w:ascii="Browallia New" w:hAnsi="Browallia New" w:cs="Browallia New"/>
                <w:sz w:val="28"/>
                <w:szCs w:val="28"/>
                <w:lang w:val="en-GB"/>
              </w:rPr>
              <w:t>(60,300)</w:t>
            </w:r>
          </w:p>
        </w:tc>
        <w:tc>
          <w:tcPr>
            <w:tcW w:w="182" w:type="dxa"/>
            <w:tcBorders>
              <w:left w:val="nil"/>
              <w:right w:val="nil"/>
            </w:tcBorders>
          </w:tcPr>
          <w:p w14:paraId="06C084A8" w14:textId="77777777" w:rsidR="0043076E" w:rsidRPr="00B737D5" w:rsidRDefault="0043076E" w:rsidP="00430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168" w:type="dxa"/>
            <w:tcBorders>
              <w:left w:val="nil"/>
              <w:right w:val="nil"/>
            </w:tcBorders>
          </w:tcPr>
          <w:p w14:paraId="22ADE7B1" w14:textId="43185E15" w:rsidR="0043076E" w:rsidRPr="00B737D5" w:rsidRDefault="0043076E" w:rsidP="0043076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B737D5">
              <w:rPr>
                <w:rFonts w:ascii="Browallia New" w:hAnsi="Browallia New" w:cs="Browallia New"/>
                <w:sz w:val="28"/>
                <w:szCs w:val="28"/>
                <w:lang w:val="en-GB"/>
              </w:rPr>
              <w:t>1,651,404</w:t>
            </w:r>
          </w:p>
        </w:tc>
      </w:tr>
      <w:tr w:rsidR="0043076E" w:rsidRPr="00B737D5" w14:paraId="59B9C9B8" w14:textId="77777777" w:rsidTr="00DF479B">
        <w:trPr>
          <w:gridAfter w:val="1"/>
          <w:wAfter w:w="6" w:type="dxa"/>
          <w:cantSplit/>
        </w:trPr>
        <w:tc>
          <w:tcPr>
            <w:tcW w:w="3677" w:type="dxa"/>
            <w:vAlign w:val="bottom"/>
          </w:tcPr>
          <w:p w14:paraId="439C44F4" w14:textId="77777777" w:rsidR="0043076E" w:rsidRPr="00B737D5" w:rsidRDefault="0043076E" w:rsidP="0043076E">
            <w:pPr>
              <w:tabs>
                <w:tab w:val="clear" w:pos="227"/>
              </w:tabs>
              <w:spacing w:line="240" w:lineRule="auto"/>
              <w:ind w:left="237"/>
              <w:rPr>
                <w:rFonts w:ascii="Browallia New" w:hAnsi="Browallia New" w:cs="Browallia New"/>
                <w:sz w:val="28"/>
                <w:szCs w:val="28"/>
              </w:rPr>
            </w:pPr>
            <w:r w:rsidRPr="00B737D5">
              <w:rPr>
                <w:rFonts w:ascii="Browallia New" w:hAnsi="Browallia New" w:cs="Browallia New"/>
                <w:sz w:val="28"/>
                <w:szCs w:val="28"/>
                <w:cs/>
              </w:rPr>
              <w:t>ดอกเบี้ยค้างรับ</w:t>
            </w:r>
          </w:p>
        </w:tc>
        <w:tc>
          <w:tcPr>
            <w:tcW w:w="1216" w:type="dxa"/>
          </w:tcPr>
          <w:p w14:paraId="5D0E260C" w14:textId="56C61F3A" w:rsidR="0043076E" w:rsidRPr="00B737D5" w:rsidRDefault="0043076E" w:rsidP="0043076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lang w:val="en-GB"/>
              </w:rPr>
              <w:t>49,065</w:t>
            </w:r>
          </w:p>
        </w:tc>
        <w:tc>
          <w:tcPr>
            <w:tcW w:w="142" w:type="dxa"/>
            <w:vAlign w:val="bottom"/>
          </w:tcPr>
          <w:p w14:paraId="02D6794C" w14:textId="77777777" w:rsidR="0043076E" w:rsidRPr="00B737D5" w:rsidRDefault="0043076E" w:rsidP="0043076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78F81167" w14:textId="18DE294B" w:rsidR="0043076E" w:rsidRPr="00B737D5" w:rsidRDefault="0043076E" w:rsidP="0043076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B737D5">
              <w:rPr>
                <w:rFonts w:ascii="Browallia New" w:hAnsi="Browallia New" w:cs="Browallia New"/>
                <w:sz w:val="28"/>
                <w:szCs w:val="28"/>
                <w:lang w:val="en-GB"/>
              </w:rPr>
              <w:t>27,625</w:t>
            </w:r>
          </w:p>
        </w:tc>
        <w:tc>
          <w:tcPr>
            <w:tcW w:w="210" w:type="dxa"/>
            <w:tcBorders>
              <w:left w:val="nil"/>
              <w:right w:val="nil"/>
            </w:tcBorders>
          </w:tcPr>
          <w:p w14:paraId="5FC0907C" w14:textId="77777777" w:rsidR="0043076E" w:rsidRPr="00B737D5" w:rsidRDefault="0043076E" w:rsidP="00430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12" w:type="dxa"/>
            <w:tcBorders>
              <w:left w:val="nil"/>
              <w:right w:val="nil"/>
            </w:tcBorders>
          </w:tcPr>
          <w:p w14:paraId="7973BD62" w14:textId="1DE2D7AC" w:rsidR="0043076E" w:rsidRPr="00B737D5" w:rsidRDefault="0043076E" w:rsidP="0043076E">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B737D5">
              <w:rPr>
                <w:rFonts w:ascii="Browallia New" w:hAnsi="Browallia New" w:cs="Browallia New"/>
                <w:sz w:val="28"/>
                <w:szCs w:val="28"/>
                <w:lang w:val="en-GB"/>
              </w:rPr>
              <w:t>(25,083)</w:t>
            </w:r>
          </w:p>
        </w:tc>
        <w:tc>
          <w:tcPr>
            <w:tcW w:w="182" w:type="dxa"/>
            <w:tcBorders>
              <w:left w:val="nil"/>
              <w:right w:val="nil"/>
            </w:tcBorders>
          </w:tcPr>
          <w:p w14:paraId="68355EB9" w14:textId="77777777" w:rsidR="0043076E" w:rsidRPr="00B737D5" w:rsidRDefault="0043076E" w:rsidP="00430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168" w:type="dxa"/>
            <w:tcBorders>
              <w:left w:val="nil"/>
              <w:right w:val="nil"/>
            </w:tcBorders>
          </w:tcPr>
          <w:p w14:paraId="627FBE70" w14:textId="2278A885" w:rsidR="0043076E" w:rsidRPr="00B737D5" w:rsidRDefault="0043076E" w:rsidP="0043076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B737D5">
              <w:rPr>
                <w:rFonts w:ascii="Browallia New" w:hAnsi="Browallia New" w:cs="Browallia New"/>
                <w:sz w:val="28"/>
                <w:szCs w:val="28"/>
                <w:lang w:val="en-GB"/>
              </w:rPr>
              <w:t>51,607</w:t>
            </w:r>
          </w:p>
        </w:tc>
      </w:tr>
      <w:tr w:rsidR="0043076E" w:rsidRPr="00B737D5" w14:paraId="4ACAE01F" w14:textId="77777777" w:rsidTr="00DF479B">
        <w:trPr>
          <w:gridAfter w:val="1"/>
          <w:wAfter w:w="6" w:type="dxa"/>
          <w:cantSplit/>
        </w:trPr>
        <w:tc>
          <w:tcPr>
            <w:tcW w:w="3677" w:type="dxa"/>
          </w:tcPr>
          <w:p w14:paraId="7FF2576F" w14:textId="77777777" w:rsidR="0043076E" w:rsidRPr="00B737D5" w:rsidRDefault="0043076E" w:rsidP="0043076E">
            <w:pPr>
              <w:tabs>
                <w:tab w:val="clear" w:pos="227"/>
              </w:tabs>
              <w:spacing w:line="240" w:lineRule="auto"/>
              <w:ind w:left="237" w:firstLine="13"/>
              <w:rPr>
                <w:rFonts w:ascii="Browallia New" w:hAnsi="Browallia New" w:cs="Browallia New"/>
                <w:sz w:val="28"/>
                <w:szCs w:val="28"/>
              </w:rPr>
            </w:pPr>
            <w:r w:rsidRPr="00B737D5">
              <w:rPr>
                <w:rFonts w:ascii="Browallia New" w:hAnsi="Browallia New" w:cs="Browallia New"/>
                <w:sz w:val="28"/>
                <w:szCs w:val="28"/>
                <w:cs/>
              </w:rPr>
              <w:t>รวม</w:t>
            </w:r>
          </w:p>
        </w:tc>
        <w:tc>
          <w:tcPr>
            <w:tcW w:w="1216" w:type="dxa"/>
            <w:tcBorders>
              <w:top w:val="single" w:sz="4" w:space="0" w:color="auto"/>
              <w:bottom w:val="single" w:sz="12" w:space="0" w:color="auto"/>
            </w:tcBorders>
          </w:tcPr>
          <w:p w14:paraId="0F1141E0" w14:textId="09A8DFAC" w:rsidR="0043076E" w:rsidRPr="00B737D5" w:rsidRDefault="0043076E" w:rsidP="0043076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lang w:val="en-GB"/>
              </w:rPr>
              <w:t>1,663,429</w:t>
            </w:r>
          </w:p>
        </w:tc>
        <w:tc>
          <w:tcPr>
            <w:tcW w:w="142" w:type="dxa"/>
            <w:vAlign w:val="bottom"/>
          </w:tcPr>
          <w:p w14:paraId="2418EE4A" w14:textId="77777777" w:rsidR="0043076E" w:rsidRPr="00B737D5" w:rsidRDefault="0043076E" w:rsidP="0043076E">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left w:val="nil"/>
              <w:bottom w:val="single" w:sz="12" w:space="0" w:color="auto"/>
              <w:right w:val="nil"/>
            </w:tcBorders>
          </w:tcPr>
          <w:p w14:paraId="6B7A6466" w14:textId="09E5B14A" w:rsidR="0043076E" w:rsidRPr="00B737D5" w:rsidRDefault="0043076E" w:rsidP="0043076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B737D5">
              <w:rPr>
                <w:rFonts w:ascii="Browallia New" w:hAnsi="Browallia New" w:cs="Browallia New"/>
                <w:sz w:val="28"/>
                <w:szCs w:val="28"/>
                <w:lang w:val="en-GB"/>
              </w:rPr>
              <w:t>124,965</w:t>
            </w:r>
          </w:p>
        </w:tc>
        <w:tc>
          <w:tcPr>
            <w:tcW w:w="210" w:type="dxa"/>
            <w:tcBorders>
              <w:left w:val="nil"/>
              <w:right w:val="nil"/>
            </w:tcBorders>
          </w:tcPr>
          <w:p w14:paraId="516A7CE3" w14:textId="77777777" w:rsidR="0043076E" w:rsidRPr="00B737D5" w:rsidRDefault="0043076E" w:rsidP="00430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12" w:type="dxa"/>
            <w:tcBorders>
              <w:top w:val="single" w:sz="4" w:space="0" w:color="auto"/>
              <w:left w:val="nil"/>
              <w:bottom w:val="single" w:sz="12" w:space="0" w:color="auto"/>
              <w:right w:val="nil"/>
            </w:tcBorders>
          </w:tcPr>
          <w:p w14:paraId="7D45F697" w14:textId="4BCF157C" w:rsidR="0043076E" w:rsidRPr="00B737D5" w:rsidRDefault="0043076E" w:rsidP="0043076E">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B737D5">
              <w:rPr>
                <w:rFonts w:ascii="Browallia New" w:hAnsi="Browallia New" w:cs="Browallia New"/>
                <w:sz w:val="28"/>
                <w:szCs w:val="28"/>
                <w:lang w:val="en-GB"/>
              </w:rPr>
              <w:t>(85,383)</w:t>
            </w:r>
          </w:p>
        </w:tc>
        <w:tc>
          <w:tcPr>
            <w:tcW w:w="182" w:type="dxa"/>
            <w:tcBorders>
              <w:left w:val="nil"/>
              <w:right w:val="nil"/>
            </w:tcBorders>
          </w:tcPr>
          <w:p w14:paraId="0011EECD" w14:textId="77777777" w:rsidR="0043076E" w:rsidRPr="00B737D5" w:rsidRDefault="0043076E" w:rsidP="00430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168" w:type="dxa"/>
            <w:tcBorders>
              <w:top w:val="single" w:sz="4" w:space="0" w:color="auto"/>
              <w:left w:val="nil"/>
              <w:bottom w:val="single" w:sz="12" w:space="0" w:color="auto"/>
              <w:right w:val="nil"/>
            </w:tcBorders>
          </w:tcPr>
          <w:p w14:paraId="4B02F056" w14:textId="62781953" w:rsidR="0043076E" w:rsidRPr="00B737D5" w:rsidRDefault="0043076E" w:rsidP="0043076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B737D5">
              <w:rPr>
                <w:rFonts w:ascii="Browallia New" w:hAnsi="Browallia New" w:cs="Browallia New"/>
                <w:sz w:val="28"/>
                <w:szCs w:val="28"/>
                <w:lang w:val="en-GB"/>
              </w:rPr>
              <w:t>1,703,011</w:t>
            </w:r>
          </w:p>
        </w:tc>
      </w:tr>
    </w:tbl>
    <w:p w14:paraId="7A0298E5" w14:textId="77777777" w:rsidR="002F728D" w:rsidRPr="00B737D5" w:rsidRDefault="002F728D"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1EBF0303" w14:textId="77777777" w:rsidR="002F728D" w:rsidRPr="00B737D5" w:rsidRDefault="002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B737D5">
        <w:rPr>
          <w:rFonts w:ascii="Browallia New" w:hAnsi="Browallia New" w:cs="Browallia New"/>
          <w:sz w:val="28"/>
          <w:szCs w:val="28"/>
          <w:cs/>
        </w:rPr>
        <w:br w:type="page"/>
      </w:r>
    </w:p>
    <w:p w14:paraId="41C69A21" w14:textId="50B083D9" w:rsidR="009E3D5C" w:rsidRPr="00B737D5" w:rsidRDefault="009E3D5C"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lastRenderedPageBreak/>
        <w:t>รายการเคลื่อนไหวของเงินกู้ยืมระยะสั้นจากบุคคลและบริษัทเกี่ยวข้องและดอกเบี้ยค้างจ่าย</w:t>
      </w:r>
      <w:r w:rsidR="00563321" w:rsidRPr="00B737D5">
        <w:rPr>
          <w:rFonts w:ascii="Browallia New" w:hAnsi="Browallia New" w:cs="Browallia New" w:hint="cs"/>
          <w:sz w:val="28"/>
          <w:szCs w:val="28"/>
          <w:cs/>
        </w:rPr>
        <w:t>ใน</w:t>
      </w:r>
      <w:r w:rsidRPr="00B737D5">
        <w:rPr>
          <w:rFonts w:ascii="Browallia New" w:hAnsi="Browallia New" w:cs="Browallia New"/>
          <w:sz w:val="28"/>
          <w:szCs w:val="28"/>
          <w:cs/>
        </w:rPr>
        <w:t>ระหว่างงวด</w:t>
      </w:r>
      <w:r w:rsidR="00AF5CFE" w:rsidRPr="00B737D5">
        <w:rPr>
          <w:rFonts w:ascii="Browallia New" w:hAnsi="Browallia New" w:cs="Browallia New" w:hint="cs"/>
          <w:sz w:val="28"/>
          <w:szCs w:val="28"/>
          <w:cs/>
        </w:rPr>
        <w:t>สาม</w:t>
      </w:r>
      <w:r w:rsidRPr="00B737D5">
        <w:rPr>
          <w:rFonts w:ascii="Browallia New" w:hAnsi="Browallia New" w:cs="Browallia New"/>
          <w:sz w:val="28"/>
          <w:szCs w:val="28"/>
          <w:cs/>
        </w:rPr>
        <w:t>เดือนสิ้นสุดวันที่</w:t>
      </w:r>
      <w:r w:rsidRPr="00B737D5">
        <w:rPr>
          <w:rFonts w:ascii="Browallia New" w:hAnsi="Browallia New" w:cs="Browallia New"/>
          <w:sz w:val="28"/>
          <w:szCs w:val="28"/>
        </w:rPr>
        <w:t xml:space="preserve"> </w:t>
      </w:r>
      <w:r w:rsidR="00AF5CFE" w:rsidRPr="00B737D5">
        <w:rPr>
          <w:rFonts w:ascii="Browallia New" w:hAnsi="Browallia New" w:cs="Browallia New"/>
          <w:sz w:val="28"/>
          <w:szCs w:val="28"/>
        </w:rPr>
        <w:t>31</w:t>
      </w:r>
      <w:r w:rsidR="00AF5CFE" w:rsidRPr="00B737D5">
        <w:rPr>
          <w:rFonts w:ascii="Browallia New" w:hAnsi="Browallia New" w:cs="Browallia New" w:hint="cs"/>
          <w:sz w:val="28"/>
          <w:szCs w:val="28"/>
          <w:cs/>
        </w:rPr>
        <w:t xml:space="preserve"> มีนาคม </w:t>
      </w:r>
      <w:r w:rsidR="00AF5CFE" w:rsidRPr="00B737D5">
        <w:rPr>
          <w:rFonts w:ascii="Browallia New" w:hAnsi="Browallia New" w:cs="Browallia New"/>
          <w:sz w:val="28"/>
          <w:szCs w:val="28"/>
        </w:rPr>
        <w:t>2565</w:t>
      </w:r>
      <w:r w:rsidR="005A0693"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มีดังนี้</w:t>
      </w:r>
    </w:p>
    <w:p w14:paraId="5812C9E9" w14:textId="77777777" w:rsidR="006971B8" w:rsidRPr="00B737D5" w:rsidRDefault="006971B8" w:rsidP="001B4041">
      <w:pPr>
        <w:spacing w:line="240" w:lineRule="auto"/>
        <w:ind w:left="426"/>
        <w:jc w:val="thaiDistribute"/>
        <w:rPr>
          <w:rFonts w:ascii="Browallia New" w:hAnsi="Browallia New" w:cs="Browallia New"/>
          <w:sz w:val="24"/>
          <w:szCs w:val="24"/>
          <w:lang w:val="en-GB"/>
        </w:rPr>
      </w:pPr>
    </w:p>
    <w:tbl>
      <w:tblPr>
        <w:tblW w:w="9063" w:type="dxa"/>
        <w:tblInd w:w="369" w:type="dxa"/>
        <w:tblLayout w:type="fixed"/>
        <w:tblCellMar>
          <w:left w:w="46" w:type="dxa"/>
          <w:right w:w="46" w:type="dxa"/>
        </w:tblCellMar>
        <w:tblLook w:val="04A0" w:firstRow="1" w:lastRow="0" w:firstColumn="1" w:lastColumn="0" w:noHBand="0" w:noVBand="1"/>
      </w:tblPr>
      <w:tblGrid>
        <w:gridCol w:w="3735"/>
        <w:gridCol w:w="1215"/>
        <w:gridCol w:w="180"/>
        <w:gridCol w:w="1152"/>
        <w:gridCol w:w="180"/>
        <w:gridCol w:w="1171"/>
        <w:gridCol w:w="180"/>
        <w:gridCol w:w="1250"/>
      </w:tblGrid>
      <w:tr w:rsidR="006701DA" w:rsidRPr="00B737D5" w14:paraId="4A67DB8B" w14:textId="77777777" w:rsidTr="00493671">
        <w:trPr>
          <w:tblHeader/>
        </w:trPr>
        <w:tc>
          <w:tcPr>
            <w:tcW w:w="3735" w:type="dxa"/>
          </w:tcPr>
          <w:p w14:paraId="63D8C3CA" w14:textId="77777777" w:rsidR="006701DA" w:rsidRPr="00B737D5" w:rsidRDefault="006701DA" w:rsidP="001B4041">
            <w:pPr>
              <w:spacing w:line="240" w:lineRule="auto"/>
              <w:ind w:right="851"/>
              <w:jc w:val="both"/>
              <w:rPr>
                <w:rFonts w:ascii="Browallia New" w:hAnsi="Browallia New" w:cs="Browallia New"/>
                <w:sz w:val="28"/>
                <w:szCs w:val="28"/>
              </w:rPr>
            </w:pPr>
            <w:r w:rsidRPr="00B737D5">
              <w:rPr>
                <w:rFonts w:ascii="Browallia New" w:hAnsi="Browallia New" w:cs="Browallia New"/>
                <w:sz w:val="28"/>
                <w:szCs w:val="28"/>
                <w:cs/>
              </w:rPr>
              <w:br w:type="page"/>
            </w:r>
          </w:p>
        </w:tc>
        <w:tc>
          <w:tcPr>
            <w:tcW w:w="5328" w:type="dxa"/>
            <w:gridSpan w:val="7"/>
            <w:hideMark/>
          </w:tcPr>
          <w:p w14:paraId="0DDBF58D" w14:textId="77777777" w:rsidR="006701DA" w:rsidRPr="00B737D5" w:rsidRDefault="006701DA" w:rsidP="001B4041">
            <w:pPr>
              <w:tabs>
                <w:tab w:val="clear" w:pos="4678"/>
              </w:tabs>
              <w:spacing w:line="240" w:lineRule="auto"/>
              <w:jc w:val="right"/>
              <w:rPr>
                <w:rFonts w:ascii="Browallia New" w:hAnsi="Browallia New" w:cs="Browallia New"/>
                <w:sz w:val="28"/>
                <w:szCs w:val="28"/>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6701DA" w:rsidRPr="00B737D5" w14:paraId="70F1AFE9" w14:textId="77777777" w:rsidTr="00493671">
        <w:trPr>
          <w:tblHeader/>
        </w:trPr>
        <w:tc>
          <w:tcPr>
            <w:tcW w:w="3735" w:type="dxa"/>
          </w:tcPr>
          <w:p w14:paraId="0D5E3B9D" w14:textId="77777777" w:rsidR="006701DA" w:rsidRPr="00B737D5" w:rsidRDefault="006701DA" w:rsidP="001B4041">
            <w:pPr>
              <w:spacing w:line="240" w:lineRule="auto"/>
              <w:ind w:right="851"/>
              <w:jc w:val="both"/>
              <w:rPr>
                <w:rFonts w:ascii="Browallia New" w:hAnsi="Browallia New" w:cs="Browallia New"/>
                <w:sz w:val="28"/>
                <w:szCs w:val="28"/>
              </w:rPr>
            </w:pPr>
          </w:p>
        </w:tc>
        <w:tc>
          <w:tcPr>
            <w:tcW w:w="5328" w:type="dxa"/>
            <w:gridSpan w:val="7"/>
            <w:tcBorders>
              <w:top w:val="nil"/>
              <w:left w:val="nil"/>
              <w:bottom w:val="single" w:sz="4" w:space="0" w:color="auto"/>
              <w:right w:val="nil"/>
            </w:tcBorders>
            <w:hideMark/>
          </w:tcPr>
          <w:p w14:paraId="7321C0E3" w14:textId="77777777" w:rsidR="006701DA" w:rsidRPr="00B737D5" w:rsidRDefault="006701DA" w:rsidP="001B4041">
            <w:pPr>
              <w:spacing w:line="240" w:lineRule="auto"/>
              <w:ind w:right="-45"/>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r>
      <w:tr w:rsidR="00A91B22" w:rsidRPr="00B737D5" w14:paraId="69215947" w14:textId="77777777" w:rsidTr="00493671">
        <w:trPr>
          <w:tblHeader/>
        </w:trPr>
        <w:tc>
          <w:tcPr>
            <w:tcW w:w="3735" w:type="dxa"/>
          </w:tcPr>
          <w:p w14:paraId="02F669C5" w14:textId="77777777" w:rsidR="00A91B22" w:rsidRPr="00B737D5" w:rsidRDefault="00A91B22" w:rsidP="00A91B22">
            <w:pPr>
              <w:spacing w:line="240" w:lineRule="auto"/>
              <w:ind w:right="851"/>
              <w:jc w:val="both"/>
              <w:rPr>
                <w:rFonts w:ascii="Browallia New" w:hAnsi="Browallia New" w:cs="Browallia New"/>
                <w:sz w:val="28"/>
                <w:szCs w:val="28"/>
              </w:rPr>
            </w:pPr>
          </w:p>
        </w:tc>
        <w:tc>
          <w:tcPr>
            <w:tcW w:w="1215" w:type="dxa"/>
            <w:tcBorders>
              <w:top w:val="nil"/>
              <w:left w:val="nil"/>
              <w:bottom w:val="single" w:sz="4" w:space="0" w:color="auto"/>
              <w:right w:val="nil"/>
            </w:tcBorders>
          </w:tcPr>
          <w:p w14:paraId="4244623D" w14:textId="7C18CBA5" w:rsidR="00A91B22" w:rsidRPr="00B737D5" w:rsidRDefault="003B3B06"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hint="cs"/>
                <w:sz w:val="28"/>
                <w:szCs w:val="28"/>
              </w:rPr>
              <w:t>1</w:t>
            </w:r>
            <w:r w:rsidR="00A91B22" w:rsidRPr="00B737D5">
              <w:rPr>
                <w:rFonts w:ascii="Browallia New" w:hAnsi="Browallia New" w:cs="Browallia New" w:hint="cs"/>
                <w:sz w:val="28"/>
                <w:szCs w:val="28"/>
                <w:cs/>
              </w:rPr>
              <w:t xml:space="preserve"> มกราคม </w:t>
            </w:r>
            <w:r w:rsidRPr="00B737D5">
              <w:rPr>
                <w:rFonts w:ascii="Browallia New" w:hAnsi="Browallia New" w:cs="Browallia New" w:hint="cs"/>
                <w:sz w:val="28"/>
                <w:szCs w:val="28"/>
              </w:rPr>
              <w:t>256</w:t>
            </w:r>
            <w:r w:rsidR="00AF5CFE" w:rsidRPr="00B737D5">
              <w:rPr>
                <w:rFonts w:ascii="Browallia New" w:hAnsi="Browallia New" w:cs="Browallia New" w:hint="cs"/>
                <w:sz w:val="28"/>
                <w:szCs w:val="28"/>
                <w:cs/>
              </w:rPr>
              <w:t>5</w:t>
            </w:r>
          </w:p>
        </w:tc>
        <w:tc>
          <w:tcPr>
            <w:tcW w:w="180" w:type="dxa"/>
          </w:tcPr>
          <w:p w14:paraId="5479966D" w14:textId="77777777" w:rsidR="00A91B22" w:rsidRPr="00B737D5" w:rsidRDefault="00A91B22" w:rsidP="00A91B22">
            <w:pPr>
              <w:tabs>
                <w:tab w:val="clear" w:pos="907"/>
              </w:tabs>
              <w:spacing w:line="240" w:lineRule="auto"/>
              <w:ind w:left="-46" w:right="-45"/>
              <w:jc w:val="both"/>
              <w:rPr>
                <w:rFonts w:ascii="Browallia New" w:hAnsi="Browallia New" w:cs="Browallia New"/>
                <w:sz w:val="28"/>
                <w:szCs w:val="28"/>
              </w:rPr>
            </w:pPr>
          </w:p>
        </w:tc>
        <w:tc>
          <w:tcPr>
            <w:tcW w:w="1152" w:type="dxa"/>
            <w:tcBorders>
              <w:top w:val="nil"/>
              <w:left w:val="nil"/>
              <w:bottom w:val="single" w:sz="4" w:space="0" w:color="auto"/>
              <w:right w:val="nil"/>
            </w:tcBorders>
          </w:tcPr>
          <w:p w14:paraId="0C307D27"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578CC364" w14:textId="3B3DFC96"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sz w:val="28"/>
                <w:szCs w:val="28"/>
                <w:cs/>
              </w:rPr>
              <w:t>เพิ่ม</w:t>
            </w:r>
            <w:r w:rsidRPr="00B737D5">
              <w:rPr>
                <w:rStyle w:val="PageNumber"/>
                <w:rFonts w:ascii="Browallia New" w:hAnsi="Browallia New" w:cs="Browallia New"/>
                <w:sz w:val="28"/>
                <w:szCs w:val="28"/>
                <w:cs/>
              </w:rPr>
              <w:t>ขึ้น</w:t>
            </w:r>
          </w:p>
        </w:tc>
        <w:tc>
          <w:tcPr>
            <w:tcW w:w="180" w:type="dxa"/>
          </w:tcPr>
          <w:p w14:paraId="4E30AD77" w14:textId="77777777" w:rsidR="00A91B22" w:rsidRPr="00B737D5" w:rsidRDefault="00A91B22" w:rsidP="00A91B22">
            <w:pPr>
              <w:tabs>
                <w:tab w:val="clear" w:pos="907"/>
              </w:tabs>
              <w:spacing w:line="240" w:lineRule="auto"/>
              <w:ind w:left="-46" w:right="-45"/>
              <w:jc w:val="both"/>
              <w:rPr>
                <w:rFonts w:ascii="Browallia New" w:hAnsi="Browallia New" w:cs="Browallia New"/>
                <w:sz w:val="28"/>
                <w:szCs w:val="28"/>
              </w:rPr>
            </w:pPr>
          </w:p>
        </w:tc>
        <w:tc>
          <w:tcPr>
            <w:tcW w:w="1171" w:type="dxa"/>
            <w:tcBorders>
              <w:top w:val="nil"/>
              <w:left w:val="nil"/>
              <w:bottom w:val="single" w:sz="4" w:space="0" w:color="auto"/>
              <w:right w:val="nil"/>
            </w:tcBorders>
          </w:tcPr>
          <w:p w14:paraId="005A4BD7"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3C7B9BC7" w14:textId="231C2051"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sz w:val="28"/>
                <w:szCs w:val="28"/>
                <w:cs/>
              </w:rPr>
              <w:t>ลดลง</w:t>
            </w:r>
          </w:p>
        </w:tc>
        <w:tc>
          <w:tcPr>
            <w:tcW w:w="180" w:type="dxa"/>
          </w:tcPr>
          <w:p w14:paraId="6D13EA32" w14:textId="77777777" w:rsidR="00A91B22" w:rsidRPr="00B737D5" w:rsidRDefault="00A91B22" w:rsidP="00A91B22">
            <w:pPr>
              <w:tabs>
                <w:tab w:val="clear" w:pos="907"/>
              </w:tabs>
              <w:spacing w:line="240" w:lineRule="auto"/>
              <w:ind w:left="-46" w:right="-45"/>
              <w:jc w:val="both"/>
              <w:rPr>
                <w:rFonts w:ascii="Browallia New" w:hAnsi="Browallia New" w:cs="Browallia New"/>
                <w:sz w:val="28"/>
                <w:szCs w:val="28"/>
              </w:rPr>
            </w:pPr>
          </w:p>
        </w:tc>
        <w:tc>
          <w:tcPr>
            <w:tcW w:w="1250" w:type="dxa"/>
          </w:tcPr>
          <w:p w14:paraId="300C7641" w14:textId="385F8F10" w:rsidR="00A91B22" w:rsidRPr="00B737D5" w:rsidRDefault="00AF5CFE" w:rsidP="00A91B22">
            <w:pPr>
              <w:tabs>
                <w:tab w:val="clear" w:pos="907"/>
              </w:tabs>
              <w:spacing w:line="240" w:lineRule="auto"/>
              <w:ind w:left="-46" w:right="-45"/>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r>
      <w:tr w:rsidR="006701DA" w:rsidRPr="00B737D5" w14:paraId="2387D20C" w14:textId="77777777" w:rsidTr="00BA2BCE">
        <w:trPr>
          <w:trHeight w:hRule="exact" w:val="216"/>
        </w:trPr>
        <w:tc>
          <w:tcPr>
            <w:tcW w:w="3735" w:type="dxa"/>
            <w:vAlign w:val="bottom"/>
          </w:tcPr>
          <w:p w14:paraId="3F6AE570" w14:textId="3016C745" w:rsidR="006701DA" w:rsidRPr="00B737D5" w:rsidRDefault="006701DA" w:rsidP="001B4041">
            <w:pPr>
              <w:spacing w:line="240" w:lineRule="auto"/>
              <w:ind w:right="-44"/>
              <w:rPr>
                <w:rFonts w:ascii="Browallia New" w:hAnsi="Browallia New" w:cs="Browallia New"/>
                <w:sz w:val="20"/>
                <w:szCs w:val="20"/>
              </w:rPr>
            </w:pPr>
          </w:p>
        </w:tc>
        <w:tc>
          <w:tcPr>
            <w:tcW w:w="1215" w:type="dxa"/>
            <w:vAlign w:val="center"/>
          </w:tcPr>
          <w:p w14:paraId="02F0E211" w14:textId="77777777" w:rsidR="006701DA" w:rsidRPr="00B737D5"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B737D5" w:rsidRDefault="006701DA" w:rsidP="001B4041">
            <w:pPr>
              <w:spacing w:line="240" w:lineRule="auto"/>
              <w:ind w:right="851"/>
              <w:jc w:val="right"/>
              <w:rPr>
                <w:rFonts w:ascii="Browallia New" w:hAnsi="Browallia New" w:cs="Browallia New"/>
                <w:sz w:val="20"/>
                <w:szCs w:val="20"/>
              </w:rPr>
            </w:pPr>
          </w:p>
        </w:tc>
        <w:tc>
          <w:tcPr>
            <w:tcW w:w="1152" w:type="dxa"/>
            <w:vAlign w:val="center"/>
          </w:tcPr>
          <w:p w14:paraId="772A8BA8" w14:textId="77777777" w:rsidR="006701DA" w:rsidRPr="00B737D5" w:rsidRDefault="006701DA" w:rsidP="001B4041">
            <w:pPr>
              <w:spacing w:line="240" w:lineRule="auto"/>
              <w:ind w:right="96"/>
              <w:jc w:val="right"/>
              <w:rPr>
                <w:rFonts w:ascii="Browallia New" w:hAnsi="Browallia New" w:cs="Browallia New"/>
                <w:sz w:val="20"/>
                <w:szCs w:val="20"/>
              </w:rPr>
            </w:pPr>
          </w:p>
        </w:tc>
        <w:tc>
          <w:tcPr>
            <w:tcW w:w="180" w:type="dxa"/>
          </w:tcPr>
          <w:p w14:paraId="363CB394" w14:textId="77777777" w:rsidR="006701DA" w:rsidRPr="00B737D5" w:rsidRDefault="006701DA" w:rsidP="001B4041">
            <w:pPr>
              <w:spacing w:line="240" w:lineRule="auto"/>
              <w:ind w:right="851"/>
              <w:jc w:val="right"/>
              <w:rPr>
                <w:rFonts w:ascii="Browallia New" w:hAnsi="Browallia New" w:cs="Browallia New"/>
                <w:sz w:val="20"/>
                <w:szCs w:val="20"/>
              </w:rPr>
            </w:pPr>
          </w:p>
        </w:tc>
        <w:tc>
          <w:tcPr>
            <w:tcW w:w="1171" w:type="dxa"/>
            <w:vAlign w:val="center"/>
          </w:tcPr>
          <w:p w14:paraId="51C1FEDE" w14:textId="77777777" w:rsidR="006701DA" w:rsidRPr="00B737D5"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B737D5" w:rsidRDefault="006701DA" w:rsidP="001B4041">
            <w:pPr>
              <w:spacing w:line="240" w:lineRule="auto"/>
              <w:ind w:right="851"/>
              <w:jc w:val="right"/>
              <w:rPr>
                <w:rFonts w:ascii="Browallia New" w:hAnsi="Browallia New" w:cs="Browallia New"/>
                <w:sz w:val="20"/>
                <w:szCs w:val="20"/>
              </w:rPr>
            </w:pPr>
          </w:p>
        </w:tc>
        <w:tc>
          <w:tcPr>
            <w:tcW w:w="1250" w:type="dxa"/>
            <w:tcBorders>
              <w:top w:val="single" w:sz="4" w:space="0" w:color="auto"/>
              <w:left w:val="nil"/>
              <w:right w:val="nil"/>
            </w:tcBorders>
            <w:vAlign w:val="center"/>
          </w:tcPr>
          <w:p w14:paraId="42DC9689" w14:textId="77777777" w:rsidR="006701DA" w:rsidRPr="00B737D5" w:rsidRDefault="006701DA" w:rsidP="001B4041">
            <w:pPr>
              <w:spacing w:line="240" w:lineRule="auto"/>
              <w:ind w:right="74"/>
              <w:jc w:val="right"/>
              <w:rPr>
                <w:rFonts w:ascii="Browallia New" w:hAnsi="Browallia New" w:cs="Browallia New"/>
                <w:sz w:val="20"/>
                <w:szCs w:val="20"/>
              </w:rPr>
            </w:pPr>
          </w:p>
        </w:tc>
      </w:tr>
      <w:tr w:rsidR="00401619" w:rsidRPr="00B737D5" w14:paraId="57876A66" w14:textId="77777777" w:rsidTr="00493671">
        <w:tc>
          <w:tcPr>
            <w:tcW w:w="6282" w:type="dxa"/>
            <w:gridSpan w:val="4"/>
            <w:vAlign w:val="center"/>
          </w:tcPr>
          <w:p w14:paraId="5DD4D953" w14:textId="56286B83" w:rsidR="00401619" w:rsidRPr="00B737D5" w:rsidRDefault="00401619">
            <w:pPr>
              <w:tabs>
                <w:tab w:val="clear" w:pos="3742"/>
              </w:tabs>
              <w:spacing w:line="240" w:lineRule="auto"/>
              <w:ind w:left="250" w:right="175" w:hanging="180"/>
              <w:rPr>
                <w:rFonts w:ascii="Browallia New" w:hAnsi="Browallia New" w:cs="Browallia New"/>
                <w:sz w:val="28"/>
                <w:szCs w:val="28"/>
              </w:rPr>
            </w:pPr>
            <w:r w:rsidRPr="00B737D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49A2353F" w14:textId="77777777" w:rsidR="00401619" w:rsidRPr="00B737D5" w:rsidRDefault="00401619" w:rsidP="006729DE">
            <w:pPr>
              <w:spacing w:line="240" w:lineRule="auto"/>
              <w:ind w:right="851"/>
              <w:jc w:val="right"/>
              <w:rPr>
                <w:rFonts w:ascii="Browallia New" w:hAnsi="Browallia New" w:cs="Browallia New"/>
                <w:sz w:val="28"/>
                <w:szCs w:val="28"/>
              </w:rPr>
            </w:pPr>
          </w:p>
        </w:tc>
        <w:tc>
          <w:tcPr>
            <w:tcW w:w="1171" w:type="dxa"/>
            <w:vAlign w:val="center"/>
          </w:tcPr>
          <w:p w14:paraId="6EE18188" w14:textId="77777777" w:rsidR="00401619" w:rsidRPr="00B737D5"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B737D5" w:rsidRDefault="00401619" w:rsidP="006729DE">
            <w:pPr>
              <w:spacing w:line="240" w:lineRule="auto"/>
              <w:ind w:right="851"/>
              <w:jc w:val="right"/>
              <w:rPr>
                <w:rFonts w:ascii="Browallia New" w:hAnsi="Browallia New" w:cs="Browallia New"/>
                <w:sz w:val="28"/>
                <w:szCs w:val="28"/>
              </w:rPr>
            </w:pPr>
          </w:p>
        </w:tc>
        <w:tc>
          <w:tcPr>
            <w:tcW w:w="1250" w:type="dxa"/>
            <w:tcBorders>
              <w:left w:val="nil"/>
              <w:bottom w:val="nil"/>
              <w:right w:val="nil"/>
            </w:tcBorders>
            <w:vAlign w:val="center"/>
          </w:tcPr>
          <w:p w14:paraId="357152EF" w14:textId="77777777" w:rsidR="00401619" w:rsidRPr="00B737D5" w:rsidRDefault="00401619" w:rsidP="006729DE">
            <w:pPr>
              <w:spacing w:line="240" w:lineRule="auto"/>
              <w:ind w:right="74"/>
              <w:jc w:val="right"/>
              <w:rPr>
                <w:rFonts w:ascii="Browallia New" w:hAnsi="Browallia New" w:cs="Browallia New"/>
                <w:sz w:val="28"/>
                <w:szCs w:val="28"/>
              </w:rPr>
            </w:pPr>
          </w:p>
        </w:tc>
      </w:tr>
      <w:tr w:rsidR="006729DE" w:rsidRPr="00B737D5" w14:paraId="2724460A" w14:textId="77777777" w:rsidTr="00493671">
        <w:tc>
          <w:tcPr>
            <w:tcW w:w="3735" w:type="dxa"/>
            <w:vAlign w:val="bottom"/>
            <w:hideMark/>
          </w:tcPr>
          <w:p w14:paraId="2C91ECC1" w14:textId="5A54AC2A" w:rsidR="006729DE" w:rsidRPr="00B737D5" w:rsidRDefault="006729DE" w:rsidP="006729DE">
            <w:pPr>
              <w:spacing w:line="240" w:lineRule="auto"/>
              <w:ind w:left="70"/>
              <w:rPr>
                <w:rFonts w:ascii="Browallia New" w:hAnsi="Browallia New" w:cs="Browallia New"/>
                <w:sz w:val="28"/>
                <w:szCs w:val="28"/>
              </w:rPr>
            </w:pPr>
            <w:bookmarkStart w:id="1" w:name="_Hlk482144152"/>
            <w:r w:rsidRPr="00B737D5">
              <w:rPr>
                <w:rFonts w:ascii="Browallia New" w:hAnsi="Browallia New" w:cs="Browallia New"/>
                <w:sz w:val="28"/>
                <w:szCs w:val="28"/>
                <w:cs/>
              </w:rPr>
              <w:t>บุคคล</w:t>
            </w:r>
            <w:r w:rsidR="007F1CEB" w:rsidRPr="00B737D5">
              <w:rPr>
                <w:rFonts w:ascii="Browallia New" w:hAnsi="Browallia New" w:cs="Browallia New" w:hint="cs"/>
                <w:sz w:val="28"/>
                <w:szCs w:val="28"/>
                <w:cs/>
              </w:rPr>
              <w:t>และบริษัท</w:t>
            </w:r>
            <w:r w:rsidRPr="00B737D5">
              <w:rPr>
                <w:rFonts w:ascii="Browallia New" w:hAnsi="Browallia New" w:cs="Browallia New"/>
                <w:sz w:val="28"/>
                <w:szCs w:val="28"/>
                <w:cs/>
              </w:rPr>
              <w:t>ที่เกี่ยวข้อง</w:t>
            </w:r>
          </w:p>
        </w:tc>
        <w:tc>
          <w:tcPr>
            <w:tcW w:w="1215" w:type="dxa"/>
            <w:vAlign w:val="center"/>
          </w:tcPr>
          <w:p w14:paraId="75346C25" w14:textId="77777777" w:rsidR="006729DE" w:rsidRPr="00B737D5"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B737D5" w:rsidRDefault="006729DE" w:rsidP="006729DE">
            <w:pPr>
              <w:spacing w:line="240" w:lineRule="auto"/>
              <w:ind w:right="851"/>
              <w:jc w:val="right"/>
              <w:rPr>
                <w:rFonts w:ascii="Browallia New" w:hAnsi="Browallia New" w:cs="Browallia New"/>
                <w:sz w:val="28"/>
                <w:szCs w:val="28"/>
              </w:rPr>
            </w:pPr>
          </w:p>
        </w:tc>
        <w:tc>
          <w:tcPr>
            <w:tcW w:w="1152" w:type="dxa"/>
            <w:vAlign w:val="center"/>
          </w:tcPr>
          <w:p w14:paraId="7F015B57" w14:textId="7EF3A190" w:rsidR="006729DE" w:rsidRPr="00B737D5" w:rsidRDefault="006729DE" w:rsidP="006729DE">
            <w:pPr>
              <w:spacing w:line="240" w:lineRule="auto"/>
              <w:ind w:right="96"/>
              <w:jc w:val="right"/>
              <w:rPr>
                <w:rFonts w:ascii="Browallia New" w:hAnsi="Browallia New" w:cs="Browallia New"/>
                <w:sz w:val="28"/>
                <w:szCs w:val="28"/>
              </w:rPr>
            </w:pPr>
          </w:p>
        </w:tc>
        <w:tc>
          <w:tcPr>
            <w:tcW w:w="180" w:type="dxa"/>
          </w:tcPr>
          <w:p w14:paraId="721A1A4E" w14:textId="77777777" w:rsidR="006729DE" w:rsidRPr="00B737D5" w:rsidRDefault="006729DE" w:rsidP="006729DE">
            <w:pPr>
              <w:spacing w:line="240" w:lineRule="auto"/>
              <w:ind w:right="851"/>
              <w:jc w:val="right"/>
              <w:rPr>
                <w:rFonts w:ascii="Browallia New" w:hAnsi="Browallia New" w:cs="Browallia New"/>
                <w:sz w:val="28"/>
                <w:szCs w:val="28"/>
              </w:rPr>
            </w:pPr>
          </w:p>
        </w:tc>
        <w:tc>
          <w:tcPr>
            <w:tcW w:w="1171" w:type="dxa"/>
            <w:vAlign w:val="center"/>
          </w:tcPr>
          <w:p w14:paraId="6E700C5B" w14:textId="77777777" w:rsidR="006729DE" w:rsidRPr="00B737D5"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B737D5" w:rsidRDefault="006729DE" w:rsidP="006729DE">
            <w:pPr>
              <w:spacing w:line="240" w:lineRule="auto"/>
              <w:ind w:right="851"/>
              <w:jc w:val="right"/>
              <w:rPr>
                <w:rFonts w:ascii="Browallia New" w:hAnsi="Browallia New" w:cs="Browallia New"/>
                <w:sz w:val="28"/>
                <w:szCs w:val="28"/>
              </w:rPr>
            </w:pPr>
          </w:p>
        </w:tc>
        <w:tc>
          <w:tcPr>
            <w:tcW w:w="1250" w:type="dxa"/>
            <w:vAlign w:val="center"/>
          </w:tcPr>
          <w:p w14:paraId="4AEDFD89" w14:textId="77777777" w:rsidR="006729DE" w:rsidRPr="00B737D5" w:rsidRDefault="006729DE" w:rsidP="006729DE">
            <w:pPr>
              <w:spacing w:line="240" w:lineRule="auto"/>
              <w:ind w:right="74"/>
              <w:jc w:val="right"/>
              <w:rPr>
                <w:rFonts w:ascii="Browallia New" w:hAnsi="Browallia New" w:cs="Browallia New"/>
                <w:sz w:val="28"/>
                <w:szCs w:val="28"/>
              </w:rPr>
            </w:pPr>
          </w:p>
        </w:tc>
      </w:tr>
      <w:tr w:rsidR="0006458D" w:rsidRPr="00B737D5" w14:paraId="3EB95896" w14:textId="77777777" w:rsidTr="00B87F31">
        <w:tc>
          <w:tcPr>
            <w:tcW w:w="3735" w:type="dxa"/>
            <w:vAlign w:val="bottom"/>
            <w:hideMark/>
          </w:tcPr>
          <w:p w14:paraId="359FBC3C" w14:textId="77777777" w:rsidR="0006458D" w:rsidRPr="00B737D5" w:rsidRDefault="0006458D" w:rsidP="0006458D">
            <w:pPr>
              <w:tabs>
                <w:tab w:val="clear" w:pos="227"/>
              </w:tabs>
              <w:spacing w:line="240" w:lineRule="auto"/>
              <w:ind w:left="237"/>
              <w:rPr>
                <w:rFonts w:ascii="Browallia New" w:hAnsi="Browallia New" w:cs="Browallia New"/>
                <w:sz w:val="28"/>
                <w:szCs w:val="28"/>
                <w:lang w:val="en-GB"/>
              </w:rPr>
            </w:pPr>
            <w:r w:rsidRPr="00B737D5">
              <w:rPr>
                <w:rFonts w:ascii="Browallia New" w:hAnsi="Browallia New" w:cs="Browallia New"/>
                <w:sz w:val="28"/>
                <w:szCs w:val="28"/>
                <w:cs/>
              </w:rPr>
              <w:t>เงินกู้ยืม</w:t>
            </w:r>
          </w:p>
        </w:tc>
        <w:tc>
          <w:tcPr>
            <w:tcW w:w="1215" w:type="dxa"/>
            <w:shd w:val="clear" w:color="auto" w:fill="auto"/>
          </w:tcPr>
          <w:p w14:paraId="4C051207" w14:textId="4EBBC4D2" w:rsidR="0006458D" w:rsidRPr="00B737D5" w:rsidRDefault="00E21957"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505,830</w:t>
            </w:r>
          </w:p>
        </w:tc>
        <w:tc>
          <w:tcPr>
            <w:tcW w:w="180" w:type="dxa"/>
            <w:shd w:val="clear" w:color="auto" w:fill="auto"/>
          </w:tcPr>
          <w:p w14:paraId="79917446" w14:textId="2C523F36" w:rsidR="0006458D" w:rsidRPr="00B737D5" w:rsidRDefault="0006458D" w:rsidP="0006458D">
            <w:pPr>
              <w:spacing w:line="240" w:lineRule="auto"/>
              <w:ind w:right="851"/>
              <w:jc w:val="right"/>
              <w:rPr>
                <w:rFonts w:ascii="Browallia New" w:hAnsi="Browallia New" w:cs="Browallia New"/>
                <w:sz w:val="28"/>
                <w:szCs w:val="28"/>
              </w:rPr>
            </w:pPr>
          </w:p>
        </w:tc>
        <w:tc>
          <w:tcPr>
            <w:tcW w:w="1152" w:type="dxa"/>
            <w:shd w:val="clear" w:color="auto" w:fill="auto"/>
          </w:tcPr>
          <w:p w14:paraId="5C26AA8C" w14:textId="147A969E" w:rsidR="0006458D" w:rsidRPr="00B737D5" w:rsidRDefault="00E21957"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743,800</w:t>
            </w:r>
          </w:p>
        </w:tc>
        <w:tc>
          <w:tcPr>
            <w:tcW w:w="180" w:type="dxa"/>
            <w:shd w:val="clear" w:color="auto" w:fill="auto"/>
          </w:tcPr>
          <w:p w14:paraId="5269A648" w14:textId="6B7ECE12" w:rsidR="0006458D" w:rsidRPr="00B737D5" w:rsidRDefault="0006458D"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shd w:val="clear" w:color="auto" w:fill="auto"/>
          </w:tcPr>
          <w:p w14:paraId="3A1D07CD" w14:textId="3DF0D535" w:rsidR="0006458D" w:rsidRPr="00B737D5" w:rsidRDefault="00E21957"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(173,930)</w:t>
            </w:r>
          </w:p>
        </w:tc>
        <w:tc>
          <w:tcPr>
            <w:tcW w:w="180" w:type="dxa"/>
            <w:shd w:val="clear" w:color="auto" w:fill="auto"/>
          </w:tcPr>
          <w:p w14:paraId="06C10FAE" w14:textId="6B88B489" w:rsidR="0006458D" w:rsidRPr="00B737D5" w:rsidRDefault="0006458D"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shd w:val="clear" w:color="auto" w:fill="auto"/>
          </w:tcPr>
          <w:p w14:paraId="37832F46" w14:textId="5B3039BB" w:rsidR="0006458D" w:rsidRPr="00B737D5" w:rsidRDefault="00E21957"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1,075,700</w:t>
            </w:r>
          </w:p>
        </w:tc>
      </w:tr>
      <w:tr w:rsidR="0006458D" w:rsidRPr="00B737D5" w14:paraId="78D6B02B" w14:textId="77777777" w:rsidTr="00B87F31">
        <w:tc>
          <w:tcPr>
            <w:tcW w:w="3735" w:type="dxa"/>
            <w:vAlign w:val="bottom"/>
            <w:hideMark/>
          </w:tcPr>
          <w:p w14:paraId="67884942" w14:textId="77777777" w:rsidR="0006458D" w:rsidRPr="00B737D5" w:rsidRDefault="0006458D" w:rsidP="0006458D">
            <w:pPr>
              <w:tabs>
                <w:tab w:val="clear" w:pos="227"/>
              </w:tabs>
              <w:spacing w:line="240" w:lineRule="auto"/>
              <w:ind w:left="237"/>
              <w:rPr>
                <w:rFonts w:ascii="Browallia New" w:hAnsi="Browallia New" w:cs="Browallia New"/>
                <w:sz w:val="28"/>
                <w:szCs w:val="28"/>
              </w:rPr>
            </w:pPr>
            <w:r w:rsidRPr="00B737D5">
              <w:rPr>
                <w:rFonts w:ascii="Browallia New" w:hAnsi="Browallia New" w:cs="Browallia New"/>
                <w:sz w:val="28"/>
                <w:szCs w:val="28"/>
                <w:cs/>
              </w:rPr>
              <w:t>ดอกเบี้ยค้างจ่าย</w:t>
            </w:r>
          </w:p>
        </w:tc>
        <w:tc>
          <w:tcPr>
            <w:tcW w:w="1215" w:type="dxa"/>
            <w:tcBorders>
              <w:top w:val="nil"/>
              <w:left w:val="nil"/>
              <w:bottom w:val="single" w:sz="4" w:space="0" w:color="auto"/>
              <w:right w:val="nil"/>
            </w:tcBorders>
            <w:shd w:val="clear" w:color="auto" w:fill="auto"/>
          </w:tcPr>
          <w:p w14:paraId="726F4FDA" w14:textId="432C2BD2" w:rsidR="0006458D" w:rsidRPr="00B737D5" w:rsidRDefault="0006458D"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3,</w:t>
            </w:r>
            <w:r w:rsidR="00E21957" w:rsidRPr="00B737D5">
              <w:rPr>
                <w:rFonts w:ascii="Browallia New" w:hAnsi="Browallia New" w:cs="Browallia New"/>
                <w:sz w:val="28"/>
                <w:szCs w:val="28"/>
              </w:rPr>
              <w:t>042</w:t>
            </w:r>
          </w:p>
        </w:tc>
        <w:tc>
          <w:tcPr>
            <w:tcW w:w="180" w:type="dxa"/>
            <w:shd w:val="clear" w:color="auto" w:fill="auto"/>
          </w:tcPr>
          <w:p w14:paraId="33574719" w14:textId="6A4FC684" w:rsidR="0006458D" w:rsidRPr="00B737D5" w:rsidRDefault="0006458D" w:rsidP="0006458D">
            <w:pPr>
              <w:spacing w:line="240" w:lineRule="auto"/>
              <w:ind w:right="851"/>
              <w:jc w:val="right"/>
              <w:rPr>
                <w:rFonts w:ascii="Browallia New" w:hAnsi="Browallia New" w:cs="Browallia New"/>
                <w:sz w:val="28"/>
                <w:szCs w:val="28"/>
              </w:rPr>
            </w:pPr>
          </w:p>
        </w:tc>
        <w:tc>
          <w:tcPr>
            <w:tcW w:w="1152" w:type="dxa"/>
            <w:tcBorders>
              <w:top w:val="nil"/>
              <w:left w:val="nil"/>
              <w:bottom w:val="single" w:sz="4" w:space="0" w:color="auto"/>
              <w:right w:val="nil"/>
            </w:tcBorders>
            <w:shd w:val="clear" w:color="auto" w:fill="auto"/>
          </w:tcPr>
          <w:p w14:paraId="364F48F3" w14:textId="1099DCFA" w:rsidR="0006458D" w:rsidRPr="00B737D5" w:rsidRDefault="00E21957"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13,408</w:t>
            </w:r>
          </w:p>
        </w:tc>
        <w:tc>
          <w:tcPr>
            <w:tcW w:w="180" w:type="dxa"/>
            <w:shd w:val="clear" w:color="auto" w:fill="auto"/>
          </w:tcPr>
          <w:p w14:paraId="1AAE54F7" w14:textId="7AB4842B" w:rsidR="0006458D" w:rsidRPr="00B737D5" w:rsidRDefault="0006458D"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nil"/>
              <w:left w:val="nil"/>
              <w:bottom w:val="single" w:sz="4" w:space="0" w:color="auto"/>
              <w:right w:val="nil"/>
            </w:tcBorders>
            <w:shd w:val="clear" w:color="auto" w:fill="auto"/>
          </w:tcPr>
          <w:p w14:paraId="2CFE5489" w14:textId="79BF1372" w:rsidR="0006458D" w:rsidRPr="00B737D5" w:rsidRDefault="00E21957"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(10,512)</w:t>
            </w:r>
          </w:p>
        </w:tc>
        <w:tc>
          <w:tcPr>
            <w:tcW w:w="180" w:type="dxa"/>
            <w:shd w:val="clear" w:color="auto" w:fill="auto"/>
          </w:tcPr>
          <w:p w14:paraId="33FDC637" w14:textId="7682EEAB" w:rsidR="0006458D" w:rsidRPr="00B737D5" w:rsidRDefault="0006458D"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nil"/>
              <w:left w:val="nil"/>
              <w:bottom w:val="single" w:sz="4" w:space="0" w:color="auto"/>
              <w:right w:val="nil"/>
            </w:tcBorders>
            <w:shd w:val="clear" w:color="auto" w:fill="auto"/>
          </w:tcPr>
          <w:p w14:paraId="29A9F988" w14:textId="3259F832" w:rsidR="0006458D" w:rsidRPr="00B737D5" w:rsidRDefault="00E21957"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5,938</w:t>
            </w:r>
          </w:p>
        </w:tc>
      </w:tr>
      <w:tr w:rsidR="0006458D" w:rsidRPr="00B737D5" w14:paraId="0AA2F252" w14:textId="77777777" w:rsidTr="00B87F31">
        <w:tc>
          <w:tcPr>
            <w:tcW w:w="3735" w:type="dxa"/>
            <w:hideMark/>
          </w:tcPr>
          <w:p w14:paraId="5F3152B0" w14:textId="77777777" w:rsidR="0006458D" w:rsidRPr="00B737D5" w:rsidRDefault="0006458D" w:rsidP="0006458D">
            <w:pPr>
              <w:tabs>
                <w:tab w:val="clear" w:pos="227"/>
              </w:tabs>
              <w:spacing w:line="240" w:lineRule="auto"/>
              <w:ind w:left="237" w:firstLine="13"/>
              <w:rPr>
                <w:rFonts w:ascii="Browallia New" w:hAnsi="Browallia New" w:cs="Browallia New"/>
                <w:sz w:val="28"/>
                <w:szCs w:val="28"/>
              </w:rPr>
            </w:pPr>
            <w:r w:rsidRPr="00B737D5">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shd w:val="clear" w:color="auto" w:fill="auto"/>
          </w:tcPr>
          <w:p w14:paraId="023E0787" w14:textId="73A42360" w:rsidR="0006458D" w:rsidRPr="00B737D5" w:rsidRDefault="00E21957"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508,872</w:t>
            </w:r>
          </w:p>
        </w:tc>
        <w:tc>
          <w:tcPr>
            <w:tcW w:w="180" w:type="dxa"/>
            <w:shd w:val="clear" w:color="auto" w:fill="auto"/>
          </w:tcPr>
          <w:p w14:paraId="20B37480" w14:textId="117FB63C" w:rsidR="0006458D" w:rsidRPr="00B737D5" w:rsidRDefault="0006458D" w:rsidP="0006458D">
            <w:pPr>
              <w:spacing w:line="240" w:lineRule="auto"/>
              <w:ind w:right="851"/>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shd w:val="clear" w:color="auto" w:fill="auto"/>
          </w:tcPr>
          <w:p w14:paraId="1F891DA8" w14:textId="7AEE1EB8" w:rsidR="0006458D" w:rsidRPr="00B737D5" w:rsidRDefault="00E21957"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757,208</w:t>
            </w:r>
          </w:p>
        </w:tc>
        <w:tc>
          <w:tcPr>
            <w:tcW w:w="180" w:type="dxa"/>
            <w:shd w:val="clear" w:color="auto" w:fill="auto"/>
          </w:tcPr>
          <w:p w14:paraId="6A4387A0" w14:textId="7A3F5ABB" w:rsidR="0006458D" w:rsidRPr="00B737D5" w:rsidRDefault="0006458D"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single" w:sz="4" w:space="0" w:color="auto"/>
              <w:left w:val="nil"/>
              <w:bottom w:val="single" w:sz="12" w:space="0" w:color="auto"/>
              <w:right w:val="nil"/>
            </w:tcBorders>
            <w:shd w:val="clear" w:color="auto" w:fill="auto"/>
          </w:tcPr>
          <w:p w14:paraId="3BB6FDE9" w14:textId="1C1D7AFF" w:rsidR="0006458D" w:rsidRPr="00B737D5" w:rsidRDefault="00E21957"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(184,442)</w:t>
            </w:r>
          </w:p>
        </w:tc>
        <w:tc>
          <w:tcPr>
            <w:tcW w:w="180" w:type="dxa"/>
            <w:shd w:val="clear" w:color="auto" w:fill="auto"/>
          </w:tcPr>
          <w:p w14:paraId="7637A5FD" w14:textId="180AFC8D" w:rsidR="0006458D" w:rsidRPr="00B737D5" w:rsidRDefault="0006458D"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single" w:sz="4" w:space="0" w:color="auto"/>
              <w:left w:val="nil"/>
              <w:bottom w:val="single" w:sz="12" w:space="0" w:color="auto"/>
              <w:right w:val="nil"/>
            </w:tcBorders>
            <w:shd w:val="clear" w:color="auto" w:fill="auto"/>
          </w:tcPr>
          <w:p w14:paraId="4FE7CCA7" w14:textId="6A741452" w:rsidR="0006458D" w:rsidRPr="00B737D5" w:rsidRDefault="00E21957" w:rsidP="0006458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1,081,638</w:t>
            </w:r>
          </w:p>
        </w:tc>
      </w:tr>
      <w:bookmarkEnd w:id="1"/>
    </w:tbl>
    <w:p w14:paraId="1F2E1B0A" w14:textId="77777777" w:rsidR="00B82210" w:rsidRPr="00B737D5" w:rsidRDefault="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072" w:type="dxa"/>
        <w:tblInd w:w="360" w:type="dxa"/>
        <w:tblLayout w:type="fixed"/>
        <w:tblCellMar>
          <w:left w:w="46" w:type="dxa"/>
          <w:right w:w="46" w:type="dxa"/>
        </w:tblCellMar>
        <w:tblLook w:val="0000" w:firstRow="0" w:lastRow="0" w:firstColumn="0" w:lastColumn="0" w:noHBand="0" w:noVBand="0"/>
      </w:tblPr>
      <w:tblGrid>
        <w:gridCol w:w="3751"/>
        <w:gridCol w:w="1190"/>
        <w:gridCol w:w="180"/>
        <w:gridCol w:w="1152"/>
        <w:gridCol w:w="180"/>
        <w:gridCol w:w="1177"/>
        <w:gridCol w:w="180"/>
        <w:gridCol w:w="1262"/>
      </w:tblGrid>
      <w:tr w:rsidR="0068660D" w:rsidRPr="00B737D5" w14:paraId="39712DAE" w14:textId="77777777" w:rsidTr="00493671">
        <w:trPr>
          <w:tblHeader/>
        </w:trPr>
        <w:tc>
          <w:tcPr>
            <w:tcW w:w="3751" w:type="dxa"/>
          </w:tcPr>
          <w:p w14:paraId="5DCE87D0" w14:textId="77777777" w:rsidR="0068660D" w:rsidRPr="00B737D5" w:rsidRDefault="0068660D" w:rsidP="001B4041">
            <w:pPr>
              <w:tabs>
                <w:tab w:val="clear" w:pos="227"/>
              </w:tabs>
              <w:spacing w:line="240" w:lineRule="auto"/>
              <w:ind w:left="237" w:hanging="177"/>
              <w:rPr>
                <w:rFonts w:ascii="Browallia New" w:hAnsi="Browallia New" w:cs="Browallia New"/>
                <w:sz w:val="28"/>
                <w:szCs w:val="28"/>
                <w:u w:val="single"/>
                <w:cs/>
              </w:rPr>
            </w:pPr>
            <w:r w:rsidRPr="00B737D5">
              <w:rPr>
                <w:rFonts w:ascii="Browallia New" w:hAnsi="Browallia New" w:cs="Browallia New"/>
                <w:sz w:val="28"/>
                <w:szCs w:val="28"/>
                <w:u w:val="single"/>
              </w:rPr>
              <w:br w:type="page"/>
            </w:r>
          </w:p>
        </w:tc>
        <w:tc>
          <w:tcPr>
            <w:tcW w:w="1190" w:type="dxa"/>
            <w:vAlign w:val="bottom"/>
          </w:tcPr>
          <w:p w14:paraId="573D1E90"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13B7A615"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619" w:type="dxa"/>
            <w:gridSpan w:val="3"/>
            <w:vAlign w:val="bottom"/>
          </w:tcPr>
          <w:p w14:paraId="37E72487"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B737D5">
              <w:rPr>
                <w:rFonts w:ascii="Browallia New" w:hAnsi="Browallia New" w:cs="Browallia New"/>
                <w:sz w:val="28"/>
                <w:szCs w:val="28"/>
              </w:rPr>
              <w:t>(</w:t>
            </w:r>
            <w:r w:rsidRPr="00B737D5">
              <w:rPr>
                <w:rFonts w:ascii="Browallia New" w:hAnsi="Browallia New" w:cs="Browallia New"/>
                <w:sz w:val="28"/>
                <w:szCs w:val="28"/>
                <w:cs/>
              </w:rPr>
              <w:t>หน่วย : พันบาท)</w:t>
            </w:r>
          </w:p>
        </w:tc>
      </w:tr>
      <w:tr w:rsidR="009F11B4" w:rsidRPr="00B737D5" w14:paraId="7AADA4FD" w14:textId="77777777" w:rsidTr="00493671">
        <w:trPr>
          <w:tblHeader/>
        </w:trPr>
        <w:tc>
          <w:tcPr>
            <w:tcW w:w="3751" w:type="dxa"/>
          </w:tcPr>
          <w:p w14:paraId="45F22F7F" w14:textId="77777777" w:rsidR="009F11B4" w:rsidRPr="00B737D5"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321" w:type="dxa"/>
            <w:gridSpan w:val="7"/>
            <w:tcBorders>
              <w:bottom w:val="single" w:sz="4" w:space="0" w:color="auto"/>
            </w:tcBorders>
          </w:tcPr>
          <w:p w14:paraId="7714F952" w14:textId="77777777" w:rsidR="009F11B4" w:rsidRPr="00B737D5" w:rsidRDefault="009F11B4" w:rsidP="001B4041">
            <w:pPr>
              <w:tabs>
                <w:tab w:val="left" w:pos="5059"/>
              </w:tabs>
              <w:spacing w:line="240" w:lineRule="auto"/>
              <w:ind w:right="851"/>
              <w:jc w:val="center"/>
              <w:rPr>
                <w:rFonts w:ascii="Browallia New" w:hAnsi="Browallia New" w:cs="Browallia New"/>
                <w:sz w:val="28"/>
                <w:szCs w:val="28"/>
                <w:cs/>
              </w:rPr>
            </w:pPr>
            <w:r w:rsidRPr="00B737D5">
              <w:rPr>
                <w:rFonts w:ascii="Browallia New" w:hAnsi="Browallia New" w:cs="Browallia New"/>
                <w:sz w:val="28"/>
                <w:szCs w:val="28"/>
                <w:cs/>
              </w:rPr>
              <w:t xml:space="preserve">                 งบการเงินเฉพาะของบริษัท</w:t>
            </w:r>
          </w:p>
        </w:tc>
      </w:tr>
      <w:tr w:rsidR="00A91B22" w:rsidRPr="00B737D5" w14:paraId="6AFBAACF" w14:textId="77777777" w:rsidTr="00493671">
        <w:trPr>
          <w:tblHeader/>
        </w:trPr>
        <w:tc>
          <w:tcPr>
            <w:tcW w:w="3751" w:type="dxa"/>
          </w:tcPr>
          <w:p w14:paraId="729F74D2" w14:textId="77777777" w:rsidR="00A91B22" w:rsidRPr="00B737D5" w:rsidRDefault="00A91B22" w:rsidP="00A91B22">
            <w:pPr>
              <w:spacing w:line="240" w:lineRule="auto"/>
              <w:ind w:left="2203" w:right="851"/>
              <w:jc w:val="both"/>
              <w:rPr>
                <w:rFonts w:ascii="Browallia New" w:hAnsi="Browallia New" w:cs="Browallia New"/>
                <w:sz w:val="28"/>
                <w:szCs w:val="28"/>
              </w:rPr>
            </w:pPr>
          </w:p>
        </w:tc>
        <w:tc>
          <w:tcPr>
            <w:tcW w:w="1190" w:type="dxa"/>
            <w:tcBorders>
              <w:top w:val="nil"/>
              <w:left w:val="nil"/>
              <w:bottom w:val="single" w:sz="4" w:space="0" w:color="auto"/>
              <w:right w:val="nil"/>
            </w:tcBorders>
          </w:tcPr>
          <w:p w14:paraId="6A518051" w14:textId="447F03F1" w:rsidR="00A91B22" w:rsidRPr="00B737D5" w:rsidRDefault="003B3B06"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hint="cs"/>
                <w:sz w:val="28"/>
                <w:szCs w:val="28"/>
              </w:rPr>
              <w:t>1</w:t>
            </w:r>
            <w:r w:rsidR="00A91B22" w:rsidRPr="00B737D5">
              <w:rPr>
                <w:rFonts w:ascii="Browallia New" w:hAnsi="Browallia New" w:cs="Browallia New" w:hint="cs"/>
                <w:sz w:val="28"/>
                <w:szCs w:val="28"/>
                <w:cs/>
              </w:rPr>
              <w:t xml:space="preserve"> มกราคม </w:t>
            </w:r>
            <w:r w:rsidRPr="00B737D5">
              <w:rPr>
                <w:rFonts w:ascii="Browallia New" w:hAnsi="Browallia New" w:cs="Browallia New" w:hint="cs"/>
                <w:sz w:val="28"/>
                <w:szCs w:val="28"/>
              </w:rPr>
              <w:t>256</w:t>
            </w:r>
            <w:r w:rsidR="00AF5CFE" w:rsidRPr="00B737D5">
              <w:rPr>
                <w:rFonts w:ascii="Browallia New" w:hAnsi="Browallia New" w:cs="Browallia New"/>
                <w:sz w:val="28"/>
                <w:szCs w:val="28"/>
              </w:rPr>
              <w:t>5</w:t>
            </w:r>
          </w:p>
        </w:tc>
        <w:tc>
          <w:tcPr>
            <w:tcW w:w="180" w:type="dxa"/>
          </w:tcPr>
          <w:p w14:paraId="53B49025"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tc>
        <w:tc>
          <w:tcPr>
            <w:tcW w:w="1152" w:type="dxa"/>
            <w:tcBorders>
              <w:top w:val="nil"/>
              <w:left w:val="nil"/>
              <w:bottom w:val="single" w:sz="4" w:space="0" w:color="auto"/>
              <w:right w:val="nil"/>
            </w:tcBorders>
          </w:tcPr>
          <w:p w14:paraId="5C14421B"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510ACAC9" w14:textId="1038F228" w:rsidR="00A91B22" w:rsidRPr="00B737D5" w:rsidRDefault="00A91B22" w:rsidP="00A91B22">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เพิ่ม</w:t>
            </w:r>
            <w:r w:rsidRPr="00B737D5">
              <w:rPr>
                <w:rStyle w:val="PageNumber"/>
                <w:rFonts w:ascii="Browallia New" w:hAnsi="Browallia New" w:cs="Browallia New"/>
                <w:sz w:val="28"/>
                <w:szCs w:val="28"/>
                <w:cs/>
              </w:rPr>
              <w:t>ขึ้น</w:t>
            </w:r>
          </w:p>
        </w:tc>
        <w:tc>
          <w:tcPr>
            <w:tcW w:w="180" w:type="dxa"/>
          </w:tcPr>
          <w:p w14:paraId="261257B7"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tc>
        <w:tc>
          <w:tcPr>
            <w:tcW w:w="1177" w:type="dxa"/>
            <w:tcBorders>
              <w:top w:val="nil"/>
              <w:left w:val="nil"/>
              <w:bottom w:val="single" w:sz="4" w:space="0" w:color="auto"/>
              <w:right w:val="nil"/>
            </w:tcBorders>
          </w:tcPr>
          <w:p w14:paraId="1063DF35"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28BBC107" w14:textId="6276ABED" w:rsidR="00A91B22" w:rsidRPr="00B737D5" w:rsidRDefault="00A91B22" w:rsidP="00A91B22">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ลดลง</w:t>
            </w:r>
          </w:p>
        </w:tc>
        <w:tc>
          <w:tcPr>
            <w:tcW w:w="180" w:type="dxa"/>
          </w:tcPr>
          <w:p w14:paraId="45E8F033"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tc>
        <w:tc>
          <w:tcPr>
            <w:tcW w:w="1262" w:type="dxa"/>
          </w:tcPr>
          <w:p w14:paraId="1453B962" w14:textId="30D562AC" w:rsidR="00A91B22" w:rsidRPr="00B737D5" w:rsidRDefault="00AF5CFE" w:rsidP="00A91B22">
            <w:pPr>
              <w:tabs>
                <w:tab w:val="clear" w:pos="907"/>
              </w:tabs>
              <w:spacing w:line="240" w:lineRule="auto"/>
              <w:ind w:left="-46" w:right="-45"/>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r>
      <w:tr w:rsidR="009F11B4" w:rsidRPr="00B737D5" w14:paraId="6465FCA9" w14:textId="77777777" w:rsidTr="00493671">
        <w:trPr>
          <w:cantSplit/>
          <w:trHeight w:hRule="exact" w:val="216"/>
        </w:trPr>
        <w:tc>
          <w:tcPr>
            <w:tcW w:w="3751" w:type="dxa"/>
          </w:tcPr>
          <w:p w14:paraId="53D4A89B" w14:textId="5F9772D6" w:rsidR="009F11B4" w:rsidRPr="00B737D5" w:rsidRDefault="009F11B4" w:rsidP="001B4041">
            <w:pPr>
              <w:tabs>
                <w:tab w:val="clear" w:pos="227"/>
              </w:tabs>
              <w:spacing w:line="240" w:lineRule="auto"/>
              <w:ind w:left="237" w:hanging="177"/>
              <w:rPr>
                <w:rFonts w:ascii="Browallia New" w:hAnsi="Browallia New" w:cs="Browallia New"/>
                <w:b/>
                <w:bCs/>
                <w:cs/>
              </w:rPr>
            </w:pPr>
          </w:p>
        </w:tc>
        <w:tc>
          <w:tcPr>
            <w:tcW w:w="1190" w:type="dxa"/>
          </w:tcPr>
          <w:p w14:paraId="2055213F" w14:textId="77777777" w:rsidR="009F11B4" w:rsidRPr="00B737D5" w:rsidRDefault="009F11B4" w:rsidP="001B4041">
            <w:pPr>
              <w:spacing w:line="240" w:lineRule="auto"/>
              <w:ind w:right="96"/>
              <w:jc w:val="center"/>
              <w:rPr>
                <w:rFonts w:ascii="Browallia New" w:hAnsi="Browallia New" w:cs="Browallia New"/>
              </w:rPr>
            </w:pPr>
          </w:p>
        </w:tc>
        <w:tc>
          <w:tcPr>
            <w:tcW w:w="180" w:type="dxa"/>
          </w:tcPr>
          <w:p w14:paraId="7CE926AE" w14:textId="77777777" w:rsidR="009F11B4" w:rsidRPr="00B737D5" w:rsidRDefault="009F11B4" w:rsidP="001B4041">
            <w:pPr>
              <w:spacing w:line="240" w:lineRule="auto"/>
              <w:ind w:right="851"/>
              <w:jc w:val="right"/>
              <w:rPr>
                <w:rFonts w:ascii="Browallia New" w:hAnsi="Browallia New" w:cs="Browallia New"/>
              </w:rPr>
            </w:pPr>
          </w:p>
        </w:tc>
        <w:tc>
          <w:tcPr>
            <w:tcW w:w="1152" w:type="dxa"/>
            <w:vAlign w:val="center"/>
          </w:tcPr>
          <w:p w14:paraId="177DD547" w14:textId="77777777" w:rsidR="009F11B4" w:rsidRPr="00B737D5" w:rsidRDefault="009F11B4" w:rsidP="001B4041">
            <w:pPr>
              <w:spacing w:line="240" w:lineRule="auto"/>
              <w:ind w:right="96"/>
              <w:jc w:val="right"/>
              <w:rPr>
                <w:rFonts w:ascii="Browallia New" w:hAnsi="Browallia New" w:cs="Browallia New"/>
              </w:rPr>
            </w:pPr>
          </w:p>
        </w:tc>
        <w:tc>
          <w:tcPr>
            <w:tcW w:w="180" w:type="dxa"/>
          </w:tcPr>
          <w:p w14:paraId="516BC634" w14:textId="77777777" w:rsidR="009F11B4" w:rsidRPr="00B737D5" w:rsidRDefault="009F11B4" w:rsidP="001B4041">
            <w:pPr>
              <w:spacing w:line="240" w:lineRule="auto"/>
              <w:ind w:right="851"/>
              <w:jc w:val="center"/>
              <w:rPr>
                <w:rFonts w:ascii="Browallia New" w:hAnsi="Browallia New" w:cs="Browallia New"/>
              </w:rPr>
            </w:pPr>
          </w:p>
        </w:tc>
        <w:tc>
          <w:tcPr>
            <w:tcW w:w="1177" w:type="dxa"/>
            <w:vAlign w:val="center"/>
          </w:tcPr>
          <w:p w14:paraId="2E9FA8AF" w14:textId="77777777" w:rsidR="009F11B4" w:rsidRPr="00B737D5" w:rsidRDefault="009F11B4" w:rsidP="001B4041">
            <w:pPr>
              <w:spacing w:line="240" w:lineRule="auto"/>
              <w:ind w:right="74"/>
              <w:jc w:val="right"/>
              <w:rPr>
                <w:rFonts w:ascii="Browallia New" w:hAnsi="Browallia New" w:cs="Browallia New"/>
              </w:rPr>
            </w:pPr>
          </w:p>
        </w:tc>
        <w:tc>
          <w:tcPr>
            <w:tcW w:w="180" w:type="dxa"/>
          </w:tcPr>
          <w:p w14:paraId="3E171BB7" w14:textId="77777777" w:rsidR="009F11B4" w:rsidRPr="00B737D5" w:rsidRDefault="009F11B4" w:rsidP="001B4041">
            <w:pPr>
              <w:spacing w:line="240" w:lineRule="auto"/>
              <w:ind w:right="851"/>
              <w:jc w:val="center"/>
              <w:rPr>
                <w:rFonts w:ascii="Browallia New" w:hAnsi="Browallia New" w:cs="Browallia New"/>
              </w:rPr>
            </w:pPr>
          </w:p>
        </w:tc>
        <w:tc>
          <w:tcPr>
            <w:tcW w:w="1262" w:type="dxa"/>
            <w:tcBorders>
              <w:top w:val="single" w:sz="4" w:space="0" w:color="auto"/>
            </w:tcBorders>
            <w:vAlign w:val="center"/>
          </w:tcPr>
          <w:p w14:paraId="178F02AA" w14:textId="77777777" w:rsidR="009F11B4" w:rsidRPr="00B737D5" w:rsidRDefault="009F11B4" w:rsidP="001B4041">
            <w:pPr>
              <w:spacing w:line="240" w:lineRule="auto"/>
              <w:ind w:right="74"/>
              <w:jc w:val="right"/>
              <w:rPr>
                <w:rFonts w:ascii="Browallia New" w:hAnsi="Browallia New" w:cs="Browallia New"/>
              </w:rPr>
            </w:pPr>
          </w:p>
        </w:tc>
      </w:tr>
      <w:tr w:rsidR="007F2B9A" w:rsidRPr="00B737D5" w14:paraId="5D15A63F" w14:textId="77777777" w:rsidTr="00493671">
        <w:trPr>
          <w:cantSplit/>
        </w:trPr>
        <w:tc>
          <w:tcPr>
            <w:tcW w:w="6273" w:type="dxa"/>
            <w:gridSpan w:val="4"/>
            <w:vAlign w:val="center"/>
          </w:tcPr>
          <w:p w14:paraId="166FEF52" w14:textId="2E884963" w:rsidR="007F2B9A" w:rsidRPr="00B737D5" w:rsidRDefault="007F2B9A">
            <w:pPr>
              <w:tabs>
                <w:tab w:val="clear" w:pos="3742"/>
              </w:tabs>
              <w:spacing w:line="240" w:lineRule="auto"/>
              <w:ind w:left="250" w:right="175" w:hanging="180"/>
              <w:rPr>
                <w:rFonts w:ascii="Browallia New" w:hAnsi="Browallia New" w:cs="Browallia New"/>
                <w:sz w:val="28"/>
                <w:szCs w:val="28"/>
              </w:rPr>
            </w:pPr>
            <w:r w:rsidRPr="00B737D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B737D5" w:rsidRDefault="007F2B9A" w:rsidP="007F2B9A">
            <w:pPr>
              <w:spacing w:line="240" w:lineRule="auto"/>
              <w:ind w:right="851"/>
              <w:jc w:val="center"/>
              <w:rPr>
                <w:rFonts w:ascii="Browallia New" w:hAnsi="Browallia New" w:cs="Browallia New"/>
                <w:sz w:val="28"/>
                <w:szCs w:val="28"/>
              </w:rPr>
            </w:pPr>
          </w:p>
        </w:tc>
        <w:tc>
          <w:tcPr>
            <w:tcW w:w="1177" w:type="dxa"/>
            <w:vAlign w:val="center"/>
          </w:tcPr>
          <w:p w14:paraId="3BB26B01" w14:textId="77777777" w:rsidR="007F2B9A" w:rsidRPr="00B737D5"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B737D5" w:rsidRDefault="007F2B9A" w:rsidP="007F2B9A">
            <w:pPr>
              <w:spacing w:line="240" w:lineRule="auto"/>
              <w:ind w:right="851"/>
              <w:jc w:val="center"/>
              <w:rPr>
                <w:rFonts w:ascii="Browallia New" w:hAnsi="Browallia New" w:cs="Browallia New"/>
                <w:sz w:val="28"/>
                <w:szCs w:val="28"/>
              </w:rPr>
            </w:pPr>
          </w:p>
        </w:tc>
        <w:tc>
          <w:tcPr>
            <w:tcW w:w="1262" w:type="dxa"/>
            <w:vAlign w:val="center"/>
          </w:tcPr>
          <w:p w14:paraId="491C487C" w14:textId="77777777" w:rsidR="007F2B9A" w:rsidRPr="00B737D5" w:rsidRDefault="007F2B9A" w:rsidP="007F2B9A">
            <w:pPr>
              <w:spacing w:line="240" w:lineRule="auto"/>
              <w:ind w:right="74"/>
              <w:jc w:val="right"/>
              <w:rPr>
                <w:rFonts w:ascii="Browallia New" w:hAnsi="Browallia New" w:cs="Browallia New"/>
                <w:sz w:val="28"/>
                <w:szCs w:val="28"/>
              </w:rPr>
            </w:pPr>
          </w:p>
        </w:tc>
      </w:tr>
      <w:tr w:rsidR="007F2B9A" w:rsidRPr="00B737D5" w14:paraId="03EF2450" w14:textId="77777777" w:rsidTr="00493671">
        <w:trPr>
          <w:cantSplit/>
        </w:trPr>
        <w:tc>
          <w:tcPr>
            <w:tcW w:w="3751" w:type="dxa"/>
          </w:tcPr>
          <w:p w14:paraId="379AD57B" w14:textId="77777777" w:rsidR="007F2B9A" w:rsidRPr="00B737D5" w:rsidRDefault="007F2B9A" w:rsidP="007F2B9A">
            <w:pPr>
              <w:tabs>
                <w:tab w:val="clear" w:pos="227"/>
              </w:tabs>
              <w:spacing w:line="240" w:lineRule="auto"/>
              <w:ind w:left="237" w:hanging="177"/>
              <w:rPr>
                <w:rFonts w:ascii="Browallia New" w:hAnsi="Browallia New" w:cs="Browallia New"/>
                <w:sz w:val="28"/>
                <w:szCs w:val="28"/>
                <w:cs/>
              </w:rPr>
            </w:pPr>
            <w:r w:rsidRPr="00B737D5">
              <w:rPr>
                <w:rFonts w:ascii="Browallia New" w:hAnsi="Browallia New" w:cs="Browallia New"/>
                <w:sz w:val="28"/>
                <w:szCs w:val="28"/>
                <w:cs/>
              </w:rPr>
              <w:t>บริษัทย่อย</w:t>
            </w:r>
          </w:p>
        </w:tc>
        <w:tc>
          <w:tcPr>
            <w:tcW w:w="1190" w:type="dxa"/>
            <w:vAlign w:val="bottom"/>
          </w:tcPr>
          <w:p w14:paraId="49FCB3B6"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24BFD638"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77" w:type="dxa"/>
            <w:vAlign w:val="bottom"/>
          </w:tcPr>
          <w:p w14:paraId="3904E927"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62" w:type="dxa"/>
            <w:vAlign w:val="bottom"/>
          </w:tcPr>
          <w:p w14:paraId="702CDB8A" w14:textId="77777777" w:rsidR="007F2B9A" w:rsidRPr="00B737D5"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0B6C3A" w:rsidRPr="00B737D5" w14:paraId="2CC67C9F" w14:textId="77777777" w:rsidTr="00DF479B">
        <w:trPr>
          <w:cantSplit/>
        </w:trPr>
        <w:tc>
          <w:tcPr>
            <w:tcW w:w="3751" w:type="dxa"/>
          </w:tcPr>
          <w:p w14:paraId="309ED94E" w14:textId="77777777" w:rsidR="000B6C3A" w:rsidRPr="00B737D5" w:rsidRDefault="000B6C3A" w:rsidP="000B6C3A">
            <w:pPr>
              <w:tabs>
                <w:tab w:val="clear" w:pos="227"/>
              </w:tabs>
              <w:spacing w:line="240" w:lineRule="auto"/>
              <w:ind w:left="237"/>
              <w:rPr>
                <w:rFonts w:ascii="Browallia New" w:hAnsi="Browallia New" w:cs="Browallia New"/>
                <w:sz w:val="28"/>
                <w:szCs w:val="28"/>
                <w:lang w:val="en-GB"/>
              </w:rPr>
            </w:pPr>
            <w:r w:rsidRPr="00B737D5">
              <w:rPr>
                <w:rFonts w:ascii="Browallia New" w:hAnsi="Browallia New" w:cs="Browallia New"/>
                <w:sz w:val="28"/>
                <w:szCs w:val="28"/>
                <w:cs/>
              </w:rPr>
              <w:t>เงินกู้ยืม</w:t>
            </w:r>
          </w:p>
        </w:tc>
        <w:tc>
          <w:tcPr>
            <w:tcW w:w="1190" w:type="dxa"/>
            <w:vAlign w:val="bottom"/>
          </w:tcPr>
          <w:p w14:paraId="590362EC" w14:textId="0AFE0F65"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723,780</w:t>
            </w:r>
          </w:p>
        </w:tc>
        <w:tc>
          <w:tcPr>
            <w:tcW w:w="180" w:type="dxa"/>
          </w:tcPr>
          <w:p w14:paraId="71F6CC8D" w14:textId="77777777"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24122EBE" w14:textId="68C54519"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207,000</w:t>
            </w:r>
          </w:p>
        </w:tc>
        <w:tc>
          <w:tcPr>
            <w:tcW w:w="180" w:type="dxa"/>
            <w:tcBorders>
              <w:left w:val="nil"/>
              <w:right w:val="nil"/>
            </w:tcBorders>
          </w:tcPr>
          <w:p w14:paraId="6897E9B1" w14:textId="77777777" w:rsidR="000B6C3A" w:rsidRPr="00B737D5" w:rsidRDefault="000B6C3A" w:rsidP="000B6C3A">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26ED0DC2" w14:textId="72F8C8F0"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B737D5">
              <w:rPr>
                <w:rFonts w:ascii="Browallia New" w:hAnsi="Browallia New" w:cs="Browallia New"/>
                <w:sz w:val="28"/>
                <w:szCs w:val="28"/>
              </w:rPr>
              <w:t>(202,500)</w:t>
            </w:r>
          </w:p>
        </w:tc>
        <w:tc>
          <w:tcPr>
            <w:tcW w:w="180" w:type="dxa"/>
            <w:tcBorders>
              <w:left w:val="nil"/>
              <w:right w:val="nil"/>
            </w:tcBorders>
          </w:tcPr>
          <w:p w14:paraId="6F3598E0" w14:textId="77777777" w:rsidR="000B6C3A" w:rsidRPr="00B737D5" w:rsidRDefault="000B6C3A" w:rsidP="000B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tcPr>
          <w:p w14:paraId="7636BB90" w14:textId="4D419EDD"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728,280</w:t>
            </w:r>
          </w:p>
        </w:tc>
      </w:tr>
      <w:tr w:rsidR="000B6C3A" w:rsidRPr="00B737D5" w14:paraId="4FA0CE7C" w14:textId="77777777" w:rsidTr="00DF479B">
        <w:trPr>
          <w:cantSplit/>
        </w:trPr>
        <w:tc>
          <w:tcPr>
            <w:tcW w:w="3751" w:type="dxa"/>
            <w:vAlign w:val="bottom"/>
          </w:tcPr>
          <w:p w14:paraId="55A7BC99" w14:textId="77777777" w:rsidR="000B6C3A" w:rsidRPr="00B737D5" w:rsidRDefault="000B6C3A" w:rsidP="000B6C3A">
            <w:pPr>
              <w:tabs>
                <w:tab w:val="clear" w:pos="227"/>
              </w:tabs>
              <w:spacing w:line="240" w:lineRule="auto"/>
              <w:ind w:left="237"/>
              <w:rPr>
                <w:rFonts w:ascii="Browallia New" w:hAnsi="Browallia New" w:cs="Browallia New"/>
                <w:sz w:val="28"/>
                <w:szCs w:val="28"/>
                <w:cs/>
              </w:rPr>
            </w:pPr>
            <w:r w:rsidRPr="00B737D5">
              <w:rPr>
                <w:rFonts w:ascii="Browallia New" w:hAnsi="Browallia New" w:cs="Browallia New"/>
                <w:sz w:val="28"/>
                <w:szCs w:val="28"/>
                <w:cs/>
              </w:rPr>
              <w:t>ดอกเบี้ยค้างจ่าย</w:t>
            </w:r>
          </w:p>
        </w:tc>
        <w:tc>
          <w:tcPr>
            <w:tcW w:w="1190" w:type="dxa"/>
            <w:vAlign w:val="bottom"/>
          </w:tcPr>
          <w:p w14:paraId="1EFB1572" w14:textId="4FA14C63"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8,915</w:t>
            </w:r>
          </w:p>
        </w:tc>
        <w:tc>
          <w:tcPr>
            <w:tcW w:w="180" w:type="dxa"/>
          </w:tcPr>
          <w:p w14:paraId="2172846B" w14:textId="77777777"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414EB3B8" w14:textId="697871E7"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13,624</w:t>
            </w:r>
          </w:p>
        </w:tc>
        <w:tc>
          <w:tcPr>
            <w:tcW w:w="180" w:type="dxa"/>
            <w:tcBorders>
              <w:left w:val="nil"/>
              <w:right w:val="nil"/>
            </w:tcBorders>
          </w:tcPr>
          <w:p w14:paraId="03517230" w14:textId="77777777" w:rsidR="000B6C3A" w:rsidRPr="00B737D5" w:rsidRDefault="000B6C3A" w:rsidP="000B6C3A">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669654D5" w14:textId="4CB6A128"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B737D5">
              <w:rPr>
                <w:rFonts w:ascii="Browallia New" w:hAnsi="Browallia New" w:cs="Browallia New"/>
                <w:sz w:val="28"/>
                <w:szCs w:val="28"/>
              </w:rPr>
              <w:t>(13,698)</w:t>
            </w:r>
          </w:p>
        </w:tc>
        <w:tc>
          <w:tcPr>
            <w:tcW w:w="180" w:type="dxa"/>
            <w:tcBorders>
              <w:left w:val="nil"/>
              <w:right w:val="nil"/>
            </w:tcBorders>
          </w:tcPr>
          <w:p w14:paraId="30414E77" w14:textId="77777777" w:rsidR="000B6C3A" w:rsidRPr="00B737D5" w:rsidRDefault="000B6C3A" w:rsidP="000B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tcPr>
          <w:p w14:paraId="546C08F7" w14:textId="15514723"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8,841</w:t>
            </w:r>
          </w:p>
        </w:tc>
      </w:tr>
      <w:tr w:rsidR="000B6C3A" w:rsidRPr="00B737D5" w14:paraId="7F8C8F71" w14:textId="77777777" w:rsidTr="00DF479B">
        <w:trPr>
          <w:cantSplit/>
          <w:trHeight w:hRule="exact" w:val="251"/>
        </w:trPr>
        <w:tc>
          <w:tcPr>
            <w:tcW w:w="3751" w:type="dxa"/>
            <w:vAlign w:val="bottom"/>
          </w:tcPr>
          <w:p w14:paraId="34B755E6" w14:textId="77777777" w:rsidR="000B6C3A" w:rsidRPr="00B737D5" w:rsidRDefault="000B6C3A" w:rsidP="000B6C3A">
            <w:pPr>
              <w:spacing w:line="240" w:lineRule="auto"/>
              <w:ind w:left="250" w:right="851" w:hanging="148"/>
              <w:jc w:val="both"/>
              <w:rPr>
                <w:rFonts w:ascii="Browallia New" w:hAnsi="Browallia New" w:cs="Browallia New"/>
                <w:cs/>
              </w:rPr>
            </w:pPr>
          </w:p>
        </w:tc>
        <w:tc>
          <w:tcPr>
            <w:tcW w:w="1190" w:type="dxa"/>
            <w:vAlign w:val="bottom"/>
          </w:tcPr>
          <w:p w14:paraId="7867395C" w14:textId="184361CC"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0B6C3A" w:rsidRPr="00B737D5" w:rsidRDefault="000B6C3A" w:rsidP="000B6C3A">
            <w:pPr>
              <w:spacing w:line="240" w:lineRule="auto"/>
              <w:ind w:left="-45" w:right="23"/>
              <w:jc w:val="right"/>
              <w:rPr>
                <w:rFonts w:ascii="Browallia New" w:hAnsi="Browallia New" w:cs="Browallia New"/>
              </w:rPr>
            </w:pPr>
          </w:p>
        </w:tc>
        <w:tc>
          <w:tcPr>
            <w:tcW w:w="1152" w:type="dxa"/>
            <w:tcBorders>
              <w:left w:val="nil"/>
              <w:right w:val="nil"/>
            </w:tcBorders>
          </w:tcPr>
          <w:p w14:paraId="30FF2715" w14:textId="6E47567F"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478B224D" w14:textId="77777777"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3FAFBD5D" w14:textId="3CDFBC4B"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54006702" w14:textId="77777777"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2E7CA9D8" w14:textId="759A55F0"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0B6C3A" w:rsidRPr="00B737D5" w14:paraId="091C7A93" w14:textId="77777777" w:rsidTr="00DF479B">
        <w:trPr>
          <w:cantSplit/>
        </w:trPr>
        <w:tc>
          <w:tcPr>
            <w:tcW w:w="3751" w:type="dxa"/>
            <w:vAlign w:val="bottom"/>
          </w:tcPr>
          <w:p w14:paraId="1180A7D3" w14:textId="26B71452" w:rsidR="000B6C3A" w:rsidRPr="00B737D5" w:rsidRDefault="000B6C3A" w:rsidP="000B6C3A">
            <w:pPr>
              <w:spacing w:line="240" w:lineRule="auto"/>
              <w:ind w:left="250" w:right="851" w:hanging="148"/>
              <w:jc w:val="both"/>
              <w:rPr>
                <w:rFonts w:ascii="Browallia New" w:hAnsi="Browallia New" w:cs="Browallia New"/>
                <w:sz w:val="28"/>
                <w:szCs w:val="28"/>
              </w:rPr>
            </w:pPr>
            <w:r w:rsidRPr="00B737D5">
              <w:rPr>
                <w:rFonts w:ascii="Browallia New" w:hAnsi="Browallia New" w:cs="Browallia New"/>
                <w:sz w:val="28"/>
                <w:szCs w:val="28"/>
                <w:cs/>
              </w:rPr>
              <w:t>บุคคลและบริษัทที่เกี่ยวข้อง</w:t>
            </w:r>
          </w:p>
        </w:tc>
        <w:tc>
          <w:tcPr>
            <w:tcW w:w="1190" w:type="dxa"/>
            <w:vAlign w:val="bottom"/>
          </w:tcPr>
          <w:p w14:paraId="0FB2F1F8" w14:textId="78757E76"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5EF95FEE" w14:textId="77777777" w:rsidR="000B6C3A" w:rsidRPr="00B737D5" w:rsidRDefault="000B6C3A" w:rsidP="000B6C3A">
            <w:pPr>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1FE20714" w14:textId="4C0E78B5"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3D364708" w14:textId="77777777"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664FE3A8" w14:textId="1D3D19AB"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80" w:type="dxa"/>
            <w:tcBorders>
              <w:left w:val="nil"/>
              <w:right w:val="nil"/>
            </w:tcBorders>
            <w:vAlign w:val="bottom"/>
          </w:tcPr>
          <w:p w14:paraId="21DD977F" w14:textId="77777777"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4D09B974" w14:textId="41CE2A64"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0B6C3A" w:rsidRPr="00B737D5" w14:paraId="72A4243B" w14:textId="77777777" w:rsidTr="00DF479B">
        <w:trPr>
          <w:cantSplit/>
        </w:trPr>
        <w:tc>
          <w:tcPr>
            <w:tcW w:w="3751" w:type="dxa"/>
          </w:tcPr>
          <w:p w14:paraId="24970E4E" w14:textId="271E8745" w:rsidR="000B6C3A" w:rsidRPr="00B737D5" w:rsidRDefault="000B6C3A" w:rsidP="000B6C3A">
            <w:pPr>
              <w:spacing w:line="240" w:lineRule="auto"/>
              <w:ind w:left="250" w:right="851"/>
              <w:jc w:val="both"/>
              <w:rPr>
                <w:rFonts w:ascii="Browallia New" w:hAnsi="Browallia New" w:cs="Browallia New"/>
                <w:sz w:val="28"/>
                <w:szCs w:val="28"/>
              </w:rPr>
            </w:pPr>
            <w:r w:rsidRPr="00B737D5">
              <w:rPr>
                <w:rFonts w:ascii="Browallia New" w:hAnsi="Browallia New" w:cs="Browallia New"/>
                <w:sz w:val="28"/>
                <w:szCs w:val="28"/>
                <w:cs/>
              </w:rPr>
              <w:t>เงินกู้ยืม</w:t>
            </w:r>
          </w:p>
        </w:tc>
        <w:tc>
          <w:tcPr>
            <w:tcW w:w="1190" w:type="dxa"/>
            <w:shd w:val="clear" w:color="auto" w:fill="auto"/>
            <w:vAlign w:val="bottom"/>
          </w:tcPr>
          <w:p w14:paraId="520C82F4" w14:textId="33717363"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lang w:val="en-GB"/>
              </w:rPr>
              <w:t>132,300</w:t>
            </w:r>
          </w:p>
        </w:tc>
        <w:tc>
          <w:tcPr>
            <w:tcW w:w="180" w:type="dxa"/>
            <w:shd w:val="clear" w:color="auto" w:fill="auto"/>
            <w:vAlign w:val="bottom"/>
          </w:tcPr>
          <w:p w14:paraId="4508A275" w14:textId="77777777" w:rsidR="000B6C3A" w:rsidRPr="00B737D5" w:rsidRDefault="000B6C3A" w:rsidP="000B6C3A">
            <w:pPr>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774D37D8" w14:textId="12483F91" w:rsidR="000B6C3A" w:rsidRPr="00B737D5" w:rsidRDefault="073B24AE"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688</w:t>
            </w:r>
            <w:r w:rsidR="000B6C3A" w:rsidRPr="00B737D5">
              <w:rPr>
                <w:rFonts w:ascii="Browallia New" w:hAnsi="Browallia New" w:cs="Browallia New"/>
                <w:sz w:val="28"/>
                <w:szCs w:val="28"/>
              </w:rPr>
              <w:t>,300</w:t>
            </w:r>
          </w:p>
        </w:tc>
        <w:tc>
          <w:tcPr>
            <w:tcW w:w="180" w:type="dxa"/>
            <w:tcBorders>
              <w:left w:val="nil"/>
              <w:right w:val="nil"/>
            </w:tcBorders>
          </w:tcPr>
          <w:p w14:paraId="68645566" w14:textId="77777777"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6C2D14AD" w14:textId="13227E11"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(132,900)</w:t>
            </w:r>
          </w:p>
        </w:tc>
        <w:tc>
          <w:tcPr>
            <w:tcW w:w="180" w:type="dxa"/>
            <w:tcBorders>
              <w:left w:val="nil"/>
              <w:right w:val="nil"/>
            </w:tcBorders>
          </w:tcPr>
          <w:p w14:paraId="187F1CE6" w14:textId="77777777"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5F845455" w14:textId="257D0588"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687,700</w:t>
            </w:r>
          </w:p>
        </w:tc>
      </w:tr>
      <w:tr w:rsidR="000B6C3A" w:rsidRPr="00B737D5" w14:paraId="551EBDD2" w14:textId="77777777" w:rsidTr="00DF479B">
        <w:trPr>
          <w:cantSplit/>
        </w:trPr>
        <w:tc>
          <w:tcPr>
            <w:tcW w:w="3751" w:type="dxa"/>
            <w:vAlign w:val="bottom"/>
          </w:tcPr>
          <w:p w14:paraId="1E0EE618" w14:textId="57F58349" w:rsidR="000B6C3A" w:rsidRPr="00B737D5" w:rsidRDefault="000B6C3A" w:rsidP="000B6C3A">
            <w:pPr>
              <w:spacing w:line="240" w:lineRule="auto"/>
              <w:ind w:left="250" w:right="851"/>
              <w:jc w:val="both"/>
              <w:rPr>
                <w:rFonts w:ascii="Browallia New" w:hAnsi="Browallia New" w:cs="Browallia New"/>
                <w:sz w:val="28"/>
                <w:szCs w:val="28"/>
              </w:rPr>
            </w:pPr>
            <w:r w:rsidRPr="00B737D5">
              <w:rPr>
                <w:rFonts w:ascii="Browallia New" w:hAnsi="Browallia New" w:cs="Browallia New"/>
                <w:sz w:val="28"/>
                <w:szCs w:val="28"/>
                <w:cs/>
              </w:rPr>
              <w:t>ดอกเบี้ยค้างจ่าย</w:t>
            </w:r>
          </w:p>
        </w:tc>
        <w:tc>
          <w:tcPr>
            <w:tcW w:w="1190" w:type="dxa"/>
            <w:shd w:val="clear" w:color="auto" w:fill="auto"/>
            <w:vAlign w:val="bottom"/>
          </w:tcPr>
          <w:p w14:paraId="3C9DE788" w14:textId="0AEFF648" w:rsidR="000B6C3A" w:rsidRPr="00B737D5" w:rsidRDefault="073B24AE"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B737D5">
              <w:rPr>
                <w:rFonts w:ascii="Browallia New" w:hAnsi="Browallia New" w:cs="Browallia New"/>
                <w:sz w:val="28"/>
                <w:szCs w:val="28"/>
                <w:lang w:val="en-GB"/>
              </w:rPr>
              <w:t>534</w:t>
            </w:r>
          </w:p>
        </w:tc>
        <w:tc>
          <w:tcPr>
            <w:tcW w:w="180" w:type="dxa"/>
            <w:shd w:val="clear" w:color="auto" w:fill="auto"/>
            <w:vAlign w:val="bottom"/>
          </w:tcPr>
          <w:p w14:paraId="10C82AD2" w14:textId="77777777" w:rsidR="000B6C3A" w:rsidRPr="00B737D5" w:rsidRDefault="000B6C3A" w:rsidP="000B6C3A">
            <w:pPr>
              <w:spacing w:line="240" w:lineRule="auto"/>
              <w:ind w:left="-45" w:right="23"/>
              <w:jc w:val="right"/>
              <w:rPr>
                <w:rFonts w:ascii="Browallia New" w:hAnsi="Browallia New" w:cs="Browallia New"/>
                <w:sz w:val="28"/>
                <w:szCs w:val="28"/>
              </w:rPr>
            </w:pPr>
          </w:p>
        </w:tc>
        <w:tc>
          <w:tcPr>
            <w:tcW w:w="1152" w:type="dxa"/>
            <w:tcBorders>
              <w:left w:val="nil"/>
              <w:right w:val="nil"/>
            </w:tcBorders>
            <w:shd w:val="clear" w:color="auto" w:fill="auto"/>
          </w:tcPr>
          <w:p w14:paraId="6A1F68AB" w14:textId="1AD095CD"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6,078</w:t>
            </w:r>
          </w:p>
        </w:tc>
        <w:tc>
          <w:tcPr>
            <w:tcW w:w="180" w:type="dxa"/>
            <w:tcBorders>
              <w:left w:val="nil"/>
              <w:right w:val="nil"/>
            </w:tcBorders>
            <w:shd w:val="clear" w:color="auto" w:fill="auto"/>
          </w:tcPr>
          <w:p w14:paraId="51FF52AB" w14:textId="77777777"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shd w:val="clear" w:color="auto" w:fill="auto"/>
          </w:tcPr>
          <w:p w14:paraId="4B134F33" w14:textId="74B77410"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(3,193)</w:t>
            </w:r>
          </w:p>
        </w:tc>
        <w:tc>
          <w:tcPr>
            <w:tcW w:w="180" w:type="dxa"/>
            <w:tcBorders>
              <w:left w:val="nil"/>
              <w:right w:val="nil"/>
            </w:tcBorders>
            <w:shd w:val="clear" w:color="auto" w:fill="auto"/>
          </w:tcPr>
          <w:p w14:paraId="3ED232A4" w14:textId="77777777"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20ED92A0" w14:textId="34EAA541"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B737D5">
              <w:rPr>
                <w:rFonts w:ascii="Browallia New" w:hAnsi="Browallia New" w:cs="Browallia New"/>
                <w:sz w:val="28"/>
                <w:szCs w:val="28"/>
              </w:rPr>
              <w:t>3,419</w:t>
            </w:r>
          </w:p>
        </w:tc>
      </w:tr>
      <w:tr w:rsidR="000B6C3A" w:rsidRPr="00B737D5" w14:paraId="7C859633" w14:textId="77777777" w:rsidTr="00807020">
        <w:trPr>
          <w:cantSplit/>
        </w:trPr>
        <w:tc>
          <w:tcPr>
            <w:tcW w:w="3751" w:type="dxa"/>
          </w:tcPr>
          <w:p w14:paraId="1764F5E3" w14:textId="0D9CA567" w:rsidR="000B6C3A" w:rsidRPr="00B737D5" w:rsidRDefault="000B6C3A" w:rsidP="000B6C3A">
            <w:pPr>
              <w:spacing w:line="240" w:lineRule="auto"/>
              <w:ind w:right="851" w:firstLine="102"/>
              <w:jc w:val="both"/>
              <w:rPr>
                <w:rFonts w:ascii="Browallia New" w:hAnsi="Browallia New" w:cs="Browallia New"/>
                <w:sz w:val="28"/>
                <w:szCs w:val="28"/>
              </w:rPr>
            </w:pPr>
            <w:r w:rsidRPr="00B737D5">
              <w:rPr>
                <w:rFonts w:ascii="Browallia New" w:hAnsi="Browallia New" w:cs="Browallia New"/>
                <w:sz w:val="28"/>
                <w:szCs w:val="28"/>
                <w:cs/>
              </w:rPr>
              <w:t>รวม</w:t>
            </w:r>
          </w:p>
        </w:tc>
        <w:tc>
          <w:tcPr>
            <w:tcW w:w="1190" w:type="dxa"/>
            <w:tcBorders>
              <w:top w:val="single" w:sz="4" w:space="0" w:color="auto"/>
              <w:bottom w:val="single" w:sz="12" w:space="0" w:color="auto"/>
            </w:tcBorders>
            <w:shd w:val="clear" w:color="auto" w:fill="auto"/>
            <w:vAlign w:val="bottom"/>
          </w:tcPr>
          <w:p w14:paraId="1739BBB7" w14:textId="7D6A2F33"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865,529</w:t>
            </w:r>
          </w:p>
        </w:tc>
        <w:tc>
          <w:tcPr>
            <w:tcW w:w="180" w:type="dxa"/>
            <w:shd w:val="clear" w:color="auto" w:fill="auto"/>
            <w:vAlign w:val="bottom"/>
          </w:tcPr>
          <w:p w14:paraId="1CE32271" w14:textId="77777777" w:rsidR="000B6C3A" w:rsidRPr="00B737D5" w:rsidRDefault="000B6C3A" w:rsidP="000B6C3A">
            <w:pPr>
              <w:spacing w:line="240" w:lineRule="auto"/>
              <w:ind w:left="-45" w:right="23"/>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tcPr>
          <w:p w14:paraId="50ACFD0D" w14:textId="5B001306"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915,002</w:t>
            </w:r>
          </w:p>
        </w:tc>
        <w:tc>
          <w:tcPr>
            <w:tcW w:w="180" w:type="dxa"/>
            <w:tcBorders>
              <w:left w:val="nil"/>
              <w:right w:val="nil"/>
            </w:tcBorders>
          </w:tcPr>
          <w:p w14:paraId="1774B7D0" w14:textId="77777777"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top w:val="single" w:sz="4" w:space="0" w:color="auto"/>
              <w:left w:val="nil"/>
              <w:bottom w:val="single" w:sz="12" w:space="0" w:color="auto"/>
              <w:right w:val="nil"/>
            </w:tcBorders>
          </w:tcPr>
          <w:p w14:paraId="73BC631A" w14:textId="47E7A7AA"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(352,291)</w:t>
            </w:r>
          </w:p>
        </w:tc>
        <w:tc>
          <w:tcPr>
            <w:tcW w:w="180" w:type="dxa"/>
            <w:tcBorders>
              <w:left w:val="nil"/>
              <w:right w:val="nil"/>
            </w:tcBorders>
          </w:tcPr>
          <w:p w14:paraId="1D32D3A9" w14:textId="77777777" w:rsidR="000B6C3A" w:rsidRPr="00B737D5" w:rsidRDefault="000B6C3A" w:rsidP="000B6C3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Borders>
              <w:top w:val="single" w:sz="4" w:space="0" w:color="auto"/>
              <w:bottom w:val="single" w:sz="12" w:space="0" w:color="auto"/>
            </w:tcBorders>
          </w:tcPr>
          <w:p w14:paraId="41EEAD92" w14:textId="1FB1EA09" w:rsidR="000B6C3A" w:rsidRPr="00B737D5" w:rsidRDefault="000B6C3A" w:rsidP="000B6C3A">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B737D5">
              <w:rPr>
                <w:rFonts w:ascii="Browallia New" w:hAnsi="Browallia New" w:cs="Browallia New"/>
                <w:sz w:val="28"/>
                <w:szCs w:val="28"/>
              </w:rPr>
              <w:t>1,428,240</w:t>
            </w:r>
          </w:p>
        </w:tc>
      </w:tr>
    </w:tbl>
    <w:p w14:paraId="1B5A0431" w14:textId="77777777" w:rsidR="00987207" w:rsidRPr="00B737D5" w:rsidRDefault="00987207" w:rsidP="0098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lang w:val="en-GB"/>
        </w:rPr>
      </w:pPr>
    </w:p>
    <w:p w14:paraId="04374DD5" w14:textId="2E6CB49F" w:rsidR="00F32A11" w:rsidRPr="00B737D5" w:rsidRDefault="00F32A11" w:rsidP="0098720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ลูกหนี้ตามสัญญาเช่าซื้อ</w:t>
      </w:r>
      <w:r w:rsidRPr="00B737D5">
        <w:rPr>
          <w:rFonts w:ascii="Browallia New" w:hAnsi="Browallia New" w:cs="Browallia New"/>
          <w:b/>
          <w:bCs/>
          <w:sz w:val="28"/>
          <w:szCs w:val="28"/>
          <w:lang w:val="en-GB"/>
        </w:rPr>
        <w:t xml:space="preserve"> - </w:t>
      </w:r>
      <w:r w:rsidRPr="00B737D5">
        <w:rPr>
          <w:rFonts w:ascii="Browallia New" w:hAnsi="Browallia New" w:cs="Browallia New" w:hint="cs"/>
          <w:b/>
          <w:bCs/>
          <w:sz w:val="28"/>
          <w:szCs w:val="28"/>
          <w:cs/>
          <w:lang w:val="en-GB"/>
        </w:rPr>
        <w:t>สุทธิ</w:t>
      </w:r>
    </w:p>
    <w:p w14:paraId="58B1929C"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tbl>
      <w:tblPr>
        <w:tblW w:w="9549" w:type="dxa"/>
        <w:tblInd w:w="360" w:type="dxa"/>
        <w:tblLayout w:type="fixed"/>
        <w:tblLook w:val="0000" w:firstRow="0" w:lastRow="0" w:firstColumn="0" w:lastColumn="0" w:noHBand="0" w:noVBand="0"/>
      </w:tblPr>
      <w:tblGrid>
        <w:gridCol w:w="2610"/>
        <w:gridCol w:w="870"/>
        <w:gridCol w:w="831"/>
        <w:gridCol w:w="841"/>
        <w:gridCol w:w="850"/>
        <w:gridCol w:w="793"/>
        <w:gridCol w:w="828"/>
        <w:gridCol w:w="954"/>
        <w:gridCol w:w="972"/>
      </w:tblGrid>
      <w:tr w:rsidR="00F32A11" w:rsidRPr="00B737D5" w14:paraId="56EB5CAF" w14:textId="77777777" w:rsidTr="007932B2">
        <w:trPr>
          <w:tblHeader/>
        </w:trPr>
        <w:tc>
          <w:tcPr>
            <w:tcW w:w="2610" w:type="dxa"/>
          </w:tcPr>
          <w:p w14:paraId="2F524749"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tcPr>
          <w:p w14:paraId="0285827B" w14:textId="77777777" w:rsidR="00F32A11" w:rsidRPr="00B737D5" w:rsidRDefault="00F32A11" w:rsidP="007932B2">
            <w:pPr>
              <w:spacing w:line="240" w:lineRule="auto"/>
              <w:ind w:right="-45"/>
              <w:jc w:val="right"/>
              <w:rPr>
                <w:rFonts w:ascii="Browallia New" w:hAnsi="Browallia New" w:cs="Browallia New"/>
                <w:sz w:val="22"/>
                <w:szCs w:val="22"/>
                <w:cs/>
              </w:rPr>
            </w:pPr>
            <w:r w:rsidRPr="00B737D5">
              <w:rPr>
                <w:rFonts w:ascii="Browallia New" w:hAnsi="Browallia New" w:cs="Browallia New"/>
                <w:sz w:val="22"/>
                <w:szCs w:val="22"/>
                <w:cs/>
              </w:rPr>
              <w:t xml:space="preserve">(หน่วย </w:t>
            </w: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rPr>
              <w:t>พันบาท)</w:t>
            </w:r>
          </w:p>
        </w:tc>
      </w:tr>
      <w:tr w:rsidR="00F32A11" w:rsidRPr="00B737D5" w14:paraId="6519BA1E" w14:textId="77777777" w:rsidTr="007932B2">
        <w:trPr>
          <w:tblHeader/>
        </w:trPr>
        <w:tc>
          <w:tcPr>
            <w:tcW w:w="2610" w:type="dxa"/>
          </w:tcPr>
          <w:p w14:paraId="1E4F81AA"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vAlign w:val="bottom"/>
          </w:tcPr>
          <w:p w14:paraId="6B2E2A4D" w14:textId="77777777" w:rsidR="00F32A11" w:rsidRPr="00B737D5" w:rsidRDefault="00F32A11" w:rsidP="007932B2">
            <w:pPr>
              <w:pBdr>
                <w:bottom w:val="single" w:sz="4" w:space="1" w:color="auto"/>
              </w:pBdr>
              <w:tabs>
                <w:tab w:val="clear" w:pos="680"/>
                <w:tab w:val="clear" w:pos="907"/>
              </w:tabs>
              <w:spacing w:line="240" w:lineRule="auto"/>
              <w:ind w:left="-9"/>
              <w:jc w:val="center"/>
              <w:rPr>
                <w:rFonts w:ascii="Browallia New" w:hAnsi="Browallia New" w:cs="Browallia New"/>
                <w:sz w:val="22"/>
                <w:szCs w:val="22"/>
                <w:cs/>
              </w:rPr>
            </w:pPr>
            <w:r w:rsidRPr="00B737D5">
              <w:rPr>
                <w:rFonts w:ascii="Browallia New" w:hAnsi="Browallia New" w:cs="Browallia New"/>
                <w:sz w:val="22"/>
                <w:szCs w:val="22"/>
                <w:cs/>
              </w:rPr>
              <w:t>งบการเงินรวม</w:t>
            </w:r>
          </w:p>
        </w:tc>
      </w:tr>
      <w:tr w:rsidR="00F32A11" w:rsidRPr="00B737D5" w14:paraId="3A2847D2" w14:textId="77777777" w:rsidTr="007932B2">
        <w:trPr>
          <w:tblHeader/>
        </w:trPr>
        <w:tc>
          <w:tcPr>
            <w:tcW w:w="2610" w:type="dxa"/>
          </w:tcPr>
          <w:p w14:paraId="2705EB57" w14:textId="77777777" w:rsidR="00F32A11" w:rsidRPr="00B737D5"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2922254D" w14:textId="77777777" w:rsidR="00F32A11" w:rsidRPr="00B737D5" w:rsidRDefault="00F32A11" w:rsidP="007932B2">
            <w:pP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w:t>
            </w:r>
          </w:p>
          <w:p w14:paraId="1DFDB365"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ภายในหนึ่งปี</w:t>
            </w:r>
          </w:p>
        </w:tc>
        <w:tc>
          <w:tcPr>
            <w:tcW w:w="1691" w:type="dxa"/>
            <w:gridSpan w:val="2"/>
            <w:vAlign w:val="bottom"/>
          </w:tcPr>
          <w:p w14:paraId="28D7FAEA" w14:textId="77777777" w:rsidR="00F32A11" w:rsidRPr="00B737D5" w:rsidRDefault="00F32A11" w:rsidP="007932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w:t>
            </w:r>
          </w:p>
          <w:p w14:paraId="00C1B8F4" w14:textId="77777777" w:rsidR="00F32A11" w:rsidRPr="00B737D5" w:rsidRDefault="00F32A11" w:rsidP="007932B2">
            <w:pP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เกินกว่าหนึ่งปี</w:t>
            </w:r>
          </w:p>
          <w:p w14:paraId="22E1293B"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B737D5">
              <w:rPr>
                <w:rFonts w:ascii="Browallia New" w:hAnsi="Browallia New" w:cs="Browallia New"/>
                <w:sz w:val="22"/>
                <w:szCs w:val="22"/>
                <w:cs/>
              </w:rPr>
              <w:t>แต่ไม่เกินห้าปี</w:t>
            </w:r>
          </w:p>
        </w:tc>
        <w:tc>
          <w:tcPr>
            <w:tcW w:w="1621" w:type="dxa"/>
            <w:gridSpan w:val="2"/>
            <w:vAlign w:val="bottom"/>
          </w:tcPr>
          <w:p w14:paraId="32F785F1"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ส่วนที่ถึงกำหนดชำระเกินกว่าห้าปี</w:t>
            </w:r>
          </w:p>
        </w:tc>
        <w:tc>
          <w:tcPr>
            <w:tcW w:w="1926" w:type="dxa"/>
            <w:gridSpan w:val="2"/>
            <w:vAlign w:val="bottom"/>
          </w:tcPr>
          <w:p w14:paraId="5CDA34CB"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F32A11" w:rsidRPr="00B737D5" w14:paraId="532BEBE2" w14:textId="77777777" w:rsidTr="007932B2">
        <w:trPr>
          <w:tblHeader/>
        </w:trPr>
        <w:tc>
          <w:tcPr>
            <w:tcW w:w="2610" w:type="dxa"/>
          </w:tcPr>
          <w:p w14:paraId="36580D05"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6AF84876"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hint="cs"/>
                <w:sz w:val="22"/>
                <w:szCs w:val="22"/>
                <w:cs/>
              </w:rPr>
              <w:t xml:space="preserve"> มี.ค.</w:t>
            </w:r>
            <w:r w:rsidRPr="00B737D5">
              <w:rPr>
                <w:rFonts w:ascii="Browallia New" w:hAnsi="Browallia New" w:cs="Browallia New"/>
                <w:sz w:val="22"/>
                <w:szCs w:val="22"/>
              </w:rPr>
              <w:br/>
              <w:t>2565</w:t>
            </w:r>
          </w:p>
        </w:tc>
        <w:tc>
          <w:tcPr>
            <w:tcW w:w="831" w:type="dxa"/>
            <w:vAlign w:val="bottom"/>
          </w:tcPr>
          <w:p w14:paraId="5200DA4A"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841" w:type="dxa"/>
            <w:vAlign w:val="bottom"/>
          </w:tcPr>
          <w:p w14:paraId="05C339CE"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hint="cs"/>
                <w:sz w:val="22"/>
                <w:szCs w:val="22"/>
                <w:cs/>
              </w:rPr>
              <w:t xml:space="preserve"> มี.ค.</w:t>
            </w:r>
            <w:r w:rsidRPr="00B737D5">
              <w:rPr>
                <w:rFonts w:ascii="Browallia New" w:hAnsi="Browallia New" w:cs="Browallia New"/>
                <w:sz w:val="22"/>
                <w:szCs w:val="22"/>
              </w:rPr>
              <w:br/>
              <w:t>2565</w:t>
            </w:r>
          </w:p>
        </w:tc>
        <w:tc>
          <w:tcPr>
            <w:tcW w:w="850" w:type="dxa"/>
            <w:vAlign w:val="bottom"/>
          </w:tcPr>
          <w:p w14:paraId="2D8D3D0C"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793" w:type="dxa"/>
            <w:vAlign w:val="bottom"/>
          </w:tcPr>
          <w:p w14:paraId="1E6BCB74"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hint="cs"/>
                <w:sz w:val="22"/>
                <w:szCs w:val="22"/>
                <w:cs/>
              </w:rPr>
              <w:t xml:space="preserve"> มี.ค.</w:t>
            </w:r>
            <w:r w:rsidRPr="00B737D5">
              <w:rPr>
                <w:rFonts w:ascii="Browallia New" w:hAnsi="Browallia New" w:cs="Browallia New"/>
                <w:sz w:val="22"/>
                <w:szCs w:val="22"/>
              </w:rPr>
              <w:br/>
              <w:t>2565</w:t>
            </w:r>
          </w:p>
        </w:tc>
        <w:tc>
          <w:tcPr>
            <w:tcW w:w="828" w:type="dxa"/>
            <w:vAlign w:val="bottom"/>
          </w:tcPr>
          <w:p w14:paraId="2868EFAB"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54" w:type="dxa"/>
            <w:vAlign w:val="bottom"/>
          </w:tcPr>
          <w:p w14:paraId="5CBF3462"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hint="cs"/>
                <w:sz w:val="22"/>
                <w:szCs w:val="22"/>
                <w:cs/>
              </w:rPr>
              <w:t xml:space="preserve"> มี.ค.</w:t>
            </w:r>
            <w:r w:rsidRPr="00B737D5">
              <w:rPr>
                <w:rFonts w:ascii="Browallia New" w:hAnsi="Browallia New" w:cs="Browallia New"/>
                <w:sz w:val="22"/>
                <w:szCs w:val="22"/>
              </w:rPr>
              <w:br/>
              <w:t>2565</w:t>
            </w:r>
          </w:p>
        </w:tc>
        <w:tc>
          <w:tcPr>
            <w:tcW w:w="972" w:type="dxa"/>
            <w:vAlign w:val="bottom"/>
          </w:tcPr>
          <w:p w14:paraId="2E497576"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r>
      <w:tr w:rsidR="00F32A11" w:rsidRPr="00B737D5" w14:paraId="7EFBC38B" w14:textId="77777777" w:rsidTr="007932B2">
        <w:trPr>
          <w:trHeight w:val="243"/>
        </w:trPr>
        <w:tc>
          <w:tcPr>
            <w:tcW w:w="2610" w:type="dxa"/>
          </w:tcPr>
          <w:p w14:paraId="570529E5" w14:textId="77777777" w:rsidR="00F32A11" w:rsidRPr="00B737D5" w:rsidRDefault="00F32A11" w:rsidP="007932B2">
            <w:pPr>
              <w:spacing w:line="240" w:lineRule="auto"/>
              <w:ind w:right="-108"/>
              <w:jc w:val="both"/>
              <w:rPr>
                <w:rFonts w:ascii="Browallia New" w:hAnsi="Browallia New" w:cs="Browallia New"/>
                <w:b/>
                <w:bCs/>
                <w:sz w:val="16"/>
                <w:szCs w:val="16"/>
                <w:cs/>
              </w:rPr>
            </w:pPr>
          </w:p>
        </w:tc>
        <w:tc>
          <w:tcPr>
            <w:tcW w:w="870" w:type="dxa"/>
          </w:tcPr>
          <w:p w14:paraId="7C252C80" w14:textId="77777777" w:rsidR="00F32A11" w:rsidRPr="00B737D5" w:rsidRDefault="00F32A11" w:rsidP="007932B2">
            <w:pPr>
              <w:pStyle w:val="InsideAddress"/>
              <w:tabs>
                <w:tab w:val="decimal" w:pos="834"/>
              </w:tabs>
              <w:ind w:left="-114"/>
              <w:rPr>
                <w:rFonts w:ascii="Browallia New" w:hAnsi="Browallia New" w:cs="Browallia New"/>
                <w:sz w:val="16"/>
                <w:szCs w:val="16"/>
              </w:rPr>
            </w:pPr>
          </w:p>
        </w:tc>
        <w:tc>
          <w:tcPr>
            <w:tcW w:w="831" w:type="dxa"/>
          </w:tcPr>
          <w:p w14:paraId="3929236F" w14:textId="77777777" w:rsidR="00F32A11" w:rsidRPr="00B737D5" w:rsidRDefault="00F32A11" w:rsidP="007932B2">
            <w:pPr>
              <w:pStyle w:val="InsideAddress"/>
              <w:tabs>
                <w:tab w:val="decimal" w:pos="834"/>
              </w:tabs>
              <w:ind w:left="-114"/>
              <w:rPr>
                <w:rFonts w:ascii="Browallia New" w:hAnsi="Browallia New" w:cs="Browallia New"/>
                <w:sz w:val="16"/>
                <w:szCs w:val="16"/>
              </w:rPr>
            </w:pPr>
          </w:p>
        </w:tc>
        <w:tc>
          <w:tcPr>
            <w:tcW w:w="841" w:type="dxa"/>
          </w:tcPr>
          <w:p w14:paraId="7A4139C1" w14:textId="77777777" w:rsidR="00F32A11" w:rsidRPr="00B737D5" w:rsidRDefault="00F32A11" w:rsidP="007932B2">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3351988D" w14:textId="77777777" w:rsidR="00F32A11" w:rsidRPr="00B737D5" w:rsidRDefault="00F32A11" w:rsidP="007932B2">
            <w:pPr>
              <w:tabs>
                <w:tab w:val="clear" w:pos="680"/>
                <w:tab w:val="clear" w:pos="907"/>
              </w:tabs>
              <w:spacing w:line="240" w:lineRule="auto"/>
              <w:ind w:left="-114"/>
              <w:jc w:val="both"/>
              <w:rPr>
                <w:rFonts w:ascii="Browallia New" w:hAnsi="Browallia New" w:cs="Browallia New"/>
                <w:sz w:val="16"/>
                <w:szCs w:val="16"/>
                <w:u w:val="single"/>
              </w:rPr>
            </w:pPr>
          </w:p>
        </w:tc>
        <w:tc>
          <w:tcPr>
            <w:tcW w:w="793" w:type="dxa"/>
          </w:tcPr>
          <w:p w14:paraId="5C562161" w14:textId="77777777" w:rsidR="00F32A11" w:rsidRPr="00B737D5" w:rsidRDefault="00F32A11" w:rsidP="007932B2">
            <w:pPr>
              <w:tabs>
                <w:tab w:val="clear" w:pos="680"/>
                <w:tab w:val="clear" w:pos="907"/>
              </w:tabs>
              <w:spacing w:line="240" w:lineRule="auto"/>
              <w:ind w:left="-114"/>
              <w:rPr>
                <w:rFonts w:ascii="Browallia New" w:hAnsi="Browallia New" w:cs="Browallia New"/>
                <w:sz w:val="16"/>
                <w:szCs w:val="16"/>
              </w:rPr>
            </w:pPr>
          </w:p>
        </w:tc>
        <w:tc>
          <w:tcPr>
            <w:tcW w:w="828" w:type="dxa"/>
          </w:tcPr>
          <w:p w14:paraId="6F4B5D01" w14:textId="77777777" w:rsidR="00F32A11" w:rsidRPr="00B737D5" w:rsidRDefault="00F32A11" w:rsidP="007932B2">
            <w:pPr>
              <w:tabs>
                <w:tab w:val="clear" w:pos="680"/>
                <w:tab w:val="clear" w:pos="907"/>
              </w:tabs>
              <w:spacing w:line="240" w:lineRule="auto"/>
              <w:ind w:left="-114"/>
              <w:rPr>
                <w:rFonts w:ascii="Browallia New" w:hAnsi="Browallia New" w:cs="Browallia New"/>
                <w:sz w:val="16"/>
                <w:szCs w:val="16"/>
              </w:rPr>
            </w:pPr>
          </w:p>
        </w:tc>
        <w:tc>
          <w:tcPr>
            <w:tcW w:w="954" w:type="dxa"/>
          </w:tcPr>
          <w:p w14:paraId="393BD63E" w14:textId="77777777" w:rsidR="00F32A11" w:rsidRPr="00B737D5" w:rsidRDefault="00F32A11" w:rsidP="007932B2">
            <w:pPr>
              <w:pStyle w:val="InsideAddress"/>
              <w:tabs>
                <w:tab w:val="decimal" w:pos="792"/>
              </w:tabs>
              <w:ind w:left="-114"/>
              <w:rPr>
                <w:rFonts w:ascii="Browallia New" w:hAnsi="Browallia New" w:cs="Browallia New"/>
                <w:sz w:val="16"/>
                <w:szCs w:val="16"/>
              </w:rPr>
            </w:pPr>
          </w:p>
        </w:tc>
        <w:tc>
          <w:tcPr>
            <w:tcW w:w="972" w:type="dxa"/>
          </w:tcPr>
          <w:p w14:paraId="4796CB22" w14:textId="77777777" w:rsidR="00F32A11" w:rsidRPr="00B737D5" w:rsidRDefault="00F32A11" w:rsidP="007932B2">
            <w:pPr>
              <w:pStyle w:val="InsideAddress"/>
              <w:ind w:left="-114"/>
              <w:rPr>
                <w:rFonts w:ascii="Browallia New" w:hAnsi="Browallia New" w:cs="Browallia New"/>
                <w:sz w:val="16"/>
                <w:szCs w:val="16"/>
              </w:rPr>
            </w:pPr>
          </w:p>
        </w:tc>
      </w:tr>
      <w:tr w:rsidR="00F32A11" w:rsidRPr="00B737D5" w14:paraId="6A591BE7" w14:textId="77777777" w:rsidTr="007932B2">
        <w:tc>
          <w:tcPr>
            <w:tcW w:w="2610" w:type="dxa"/>
            <w:vAlign w:val="bottom"/>
          </w:tcPr>
          <w:p w14:paraId="1B89B6CA"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B737D5">
              <w:rPr>
                <w:rFonts w:ascii="Browallia New" w:hAnsi="Browallia New" w:cs="Browallia New"/>
                <w:sz w:val="22"/>
                <w:szCs w:val="22"/>
                <w:cs/>
              </w:rPr>
              <w:t>ลูกหนี้ตามสัญญาเช่าซื้อ</w:t>
            </w:r>
          </w:p>
        </w:tc>
        <w:tc>
          <w:tcPr>
            <w:tcW w:w="870" w:type="dxa"/>
            <w:shd w:val="clear" w:color="auto" w:fill="auto"/>
          </w:tcPr>
          <w:p w14:paraId="0D3630A3" w14:textId="77777777" w:rsidR="00F32A11" w:rsidRPr="00B737D5" w:rsidRDefault="00F32A11" w:rsidP="007932B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hint="cs"/>
                <w:sz w:val="22"/>
                <w:szCs w:val="22"/>
                <w:cs/>
              </w:rPr>
              <w:t>2</w:t>
            </w:r>
            <w:r w:rsidRPr="00B737D5">
              <w:rPr>
                <w:rFonts w:ascii="Browallia New" w:hAnsi="Browallia New" w:cs="DokChampa"/>
                <w:sz w:val="22"/>
                <w:szCs w:val="22"/>
                <w:lang w:bidi="lo-LA"/>
              </w:rPr>
              <w:t>,093,875</w:t>
            </w:r>
          </w:p>
        </w:tc>
        <w:tc>
          <w:tcPr>
            <w:tcW w:w="831" w:type="dxa"/>
            <w:shd w:val="clear" w:color="auto" w:fill="auto"/>
          </w:tcPr>
          <w:p w14:paraId="72F49B1A" w14:textId="77777777" w:rsidR="00F32A11" w:rsidRPr="00B737D5" w:rsidRDefault="00F32A11" w:rsidP="007932B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2,092,890</w:t>
            </w:r>
          </w:p>
        </w:tc>
        <w:tc>
          <w:tcPr>
            <w:tcW w:w="841" w:type="dxa"/>
            <w:shd w:val="clear" w:color="auto" w:fill="auto"/>
          </w:tcPr>
          <w:p w14:paraId="2CEF35FF" w14:textId="77777777" w:rsidR="00F32A11" w:rsidRPr="00B737D5" w:rsidRDefault="00F32A11" w:rsidP="007932B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hint="cs"/>
                <w:sz w:val="22"/>
                <w:szCs w:val="22"/>
                <w:cs/>
              </w:rPr>
              <w:t>2</w:t>
            </w:r>
            <w:r w:rsidRPr="00B737D5">
              <w:rPr>
                <w:rFonts w:ascii="Browallia New" w:hAnsi="Browallia New" w:cs="DokChampa"/>
                <w:sz w:val="22"/>
                <w:szCs w:val="22"/>
                <w:lang w:bidi="lo-LA"/>
              </w:rPr>
              <w:t>,104,068</w:t>
            </w:r>
          </w:p>
        </w:tc>
        <w:tc>
          <w:tcPr>
            <w:tcW w:w="850" w:type="dxa"/>
            <w:shd w:val="clear" w:color="auto" w:fill="auto"/>
          </w:tcPr>
          <w:p w14:paraId="6FF753B9" w14:textId="77777777" w:rsidR="00F32A11" w:rsidRPr="00B737D5" w:rsidRDefault="00F32A11" w:rsidP="007932B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2,062,060</w:t>
            </w:r>
          </w:p>
        </w:tc>
        <w:tc>
          <w:tcPr>
            <w:tcW w:w="793" w:type="dxa"/>
            <w:shd w:val="clear" w:color="auto" w:fill="auto"/>
          </w:tcPr>
          <w:p w14:paraId="7E53C31C" w14:textId="77777777" w:rsidR="00F32A11" w:rsidRPr="00B737D5" w:rsidRDefault="00F32A11" w:rsidP="007932B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224,807</w:t>
            </w:r>
          </w:p>
        </w:tc>
        <w:tc>
          <w:tcPr>
            <w:tcW w:w="828" w:type="dxa"/>
            <w:shd w:val="clear" w:color="auto" w:fill="auto"/>
            <w:vAlign w:val="bottom"/>
          </w:tcPr>
          <w:p w14:paraId="6E710061" w14:textId="77777777" w:rsidR="00F32A11" w:rsidRPr="00B737D5" w:rsidRDefault="00F32A11" w:rsidP="007932B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212,756</w:t>
            </w:r>
          </w:p>
        </w:tc>
        <w:tc>
          <w:tcPr>
            <w:tcW w:w="954" w:type="dxa"/>
            <w:shd w:val="clear" w:color="auto" w:fill="auto"/>
          </w:tcPr>
          <w:p w14:paraId="00288925" w14:textId="77777777" w:rsidR="00F32A11" w:rsidRPr="00B737D5" w:rsidRDefault="00F32A11" w:rsidP="007932B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hint="cs"/>
                <w:sz w:val="22"/>
                <w:szCs w:val="22"/>
                <w:cs/>
              </w:rPr>
              <w:t>4</w:t>
            </w:r>
            <w:r w:rsidRPr="00B737D5">
              <w:rPr>
                <w:rFonts w:ascii="Browallia New" w:hAnsi="Browallia New" w:cs="DokChampa"/>
                <w:sz w:val="22"/>
                <w:szCs w:val="22"/>
                <w:lang w:bidi="lo-LA"/>
              </w:rPr>
              <w:t>,</w:t>
            </w:r>
            <w:r w:rsidRPr="00B737D5">
              <w:rPr>
                <w:rFonts w:ascii="Browallia New" w:hAnsi="Browallia New" w:cs="Browallia New" w:hint="cs"/>
                <w:sz w:val="22"/>
                <w:szCs w:val="22"/>
                <w:cs/>
              </w:rPr>
              <w:t>422</w:t>
            </w:r>
            <w:r w:rsidRPr="00B737D5">
              <w:rPr>
                <w:rFonts w:ascii="Browallia New" w:hAnsi="Browallia New" w:cs="DokChampa"/>
                <w:sz w:val="22"/>
                <w:szCs w:val="22"/>
                <w:lang w:bidi="lo-LA"/>
              </w:rPr>
              <w:t>,7</w:t>
            </w:r>
            <w:r w:rsidRPr="00B737D5">
              <w:rPr>
                <w:rFonts w:ascii="Browallia New" w:hAnsi="Browallia New" w:cs="Browallia New" w:hint="cs"/>
                <w:sz w:val="22"/>
                <w:szCs w:val="22"/>
                <w:cs/>
              </w:rPr>
              <w:t>50</w:t>
            </w:r>
          </w:p>
        </w:tc>
        <w:tc>
          <w:tcPr>
            <w:tcW w:w="972" w:type="dxa"/>
            <w:vAlign w:val="bottom"/>
          </w:tcPr>
          <w:p w14:paraId="2E220651" w14:textId="77777777" w:rsidR="00F32A11" w:rsidRPr="00B737D5" w:rsidRDefault="00F32A11" w:rsidP="007932B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4,367,706</w:t>
            </w:r>
          </w:p>
        </w:tc>
      </w:tr>
      <w:tr w:rsidR="00F32A11" w:rsidRPr="00B737D5" w14:paraId="36764E37" w14:textId="77777777" w:rsidTr="007932B2">
        <w:tc>
          <w:tcPr>
            <w:tcW w:w="2610" w:type="dxa"/>
            <w:vAlign w:val="bottom"/>
          </w:tcPr>
          <w:p w14:paraId="77906A45"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B737D5">
              <w:rPr>
                <w:rFonts w:ascii="Browallia New" w:hAnsi="Browallia New" w:cs="Browallia New"/>
                <w:sz w:val="22"/>
                <w:szCs w:val="22"/>
                <w:u w:val="single"/>
                <w:cs/>
              </w:rPr>
              <w:t>หัก</w:t>
            </w:r>
            <w:r w:rsidRPr="00B737D5">
              <w:rPr>
                <w:rFonts w:ascii="Browallia New" w:hAnsi="Browallia New" w:cs="Browallia New"/>
                <w:sz w:val="22"/>
                <w:szCs w:val="22"/>
                <w:cs/>
              </w:rPr>
              <w:t xml:space="preserve"> ดอกผลเช่าซื้อที่ยังไม่ถือเป็นรายได้</w:t>
            </w:r>
          </w:p>
        </w:tc>
        <w:tc>
          <w:tcPr>
            <w:tcW w:w="870" w:type="dxa"/>
            <w:shd w:val="clear" w:color="auto" w:fill="auto"/>
          </w:tcPr>
          <w:p w14:paraId="7A49D4D8" w14:textId="77777777"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737D5">
              <w:rPr>
                <w:rFonts w:ascii="Browallia New" w:hAnsi="Browallia New" w:cs="Browallia New"/>
                <w:sz w:val="22"/>
                <w:szCs w:val="22"/>
              </w:rPr>
              <w:t>(670,435)</w:t>
            </w:r>
          </w:p>
        </w:tc>
        <w:tc>
          <w:tcPr>
            <w:tcW w:w="831" w:type="dxa"/>
            <w:shd w:val="clear" w:color="auto" w:fill="auto"/>
          </w:tcPr>
          <w:p w14:paraId="7D77655D" w14:textId="77777777"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737D5">
              <w:rPr>
                <w:rFonts w:ascii="Browallia New" w:hAnsi="Browallia New" w:cs="Browallia New"/>
                <w:sz w:val="22"/>
                <w:szCs w:val="22"/>
              </w:rPr>
              <w:t>(676,166)</w:t>
            </w:r>
          </w:p>
        </w:tc>
        <w:tc>
          <w:tcPr>
            <w:tcW w:w="841" w:type="dxa"/>
            <w:shd w:val="clear" w:color="auto" w:fill="auto"/>
          </w:tcPr>
          <w:p w14:paraId="6878AD93" w14:textId="77777777"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(399,661)</w:t>
            </w:r>
          </w:p>
        </w:tc>
        <w:tc>
          <w:tcPr>
            <w:tcW w:w="850" w:type="dxa"/>
            <w:shd w:val="clear" w:color="auto" w:fill="auto"/>
          </w:tcPr>
          <w:p w14:paraId="78A7C5ED" w14:textId="77777777"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(386,255)</w:t>
            </w:r>
          </w:p>
        </w:tc>
        <w:tc>
          <w:tcPr>
            <w:tcW w:w="793" w:type="dxa"/>
            <w:shd w:val="clear" w:color="auto" w:fill="auto"/>
          </w:tcPr>
          <w:p w14:paraId="57611A05" w14:textId="5E8DCE4F"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(68,52</w:t>
            </w:r>
            <w:r w:rsidR="004F0767" w:rsidRPr="00B737D5">
              <w:rPr>
                <w:rFonts w:ascii="Browallia New" w:hAnsi="Browallia New" w:cs="Browallia New"/>
                <w:sz w:val="22"/>
                <w:szCs w:val="22"/>
              </w:rPr>
              <w:t>6</w:t>
            </w:r>
            <w:r w:rsidRPr="00B737D5">
              <w:rPr>
                <w:rFonts w:ascii="Browallia New" w:hAnsi="Browallia New" w:cs="Browallia New"/>
                <w:sz w:val="22"/>
                <w:szCs w:val="22"/>
              </w:rPr>
              <w:t>)</w:t>
            </w:r>
          </w:p>
        </w:tc>
        <w:tc>
          <w:tcPr>
            <w:tcW w:w="828" w:type="dxa"/>
            <w:shd w:val="clear" w:color="auto" w:fill="auto"/>
            <w:vAlign w:val="bottom"/>
          </w:tcPr>
          <w:p w14:paraId="433014A6" w14:textId="77777777"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(64,474)</w:t>
            </w:r>
          </w:p>
        </w:tc>
        <w:tc>
          <w:tcPr>
            <w:tcW w:w="954" w:type="dxa"/>
            <w:shd w:val="clear" w:color="auto" w:fill="auto"/>
          </w:tcPr>
          <w:p w14:paraId="2694EE30" w14:textId="38D01215"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(1,138,62</w:t>
            </w:r>
            <w:r w:rsidR="004F0767" w:rsidRPr="00B737D5">
              <w:rPr>
                <w:rFonts w:ascii="Browallia New" w:hAnsi="Browallia New" w:cs="Browallia New"/>
                <w:sz w:val="22"/>
                <w:szCs w:val="22"/>
              </w:rPr>
              <w:t>2</w:t>
            </w:r>
            <w:r w:rsidRPr="00B737D5">
              <w:rPr>
                <w:rFonts w:ascii="Browallia New" w:hAnsi="Browallia New" w:cs="Browallia New"/>
                <w:sz w:val="22"/>
                <w:szCs w:val="22"/>
              </w:rPr>
              <w:t>)</w:t>
            </w:r>
          </w:p>
        </w:tc>
        <w:tc>
          <w:tcPr>
            <w:tcW w:w="972" w:type="dxa"/>
            <w:vAlign w:val="bottom"/>
          </w:tcPr>
          <w:p w14:paraId="3A825EA9" w14:textId="77777777" w:rsidR="00F32A11" w:rsidRPr="00B737D5" w:rsidRDefault="00F32A11" w:rsidP="007932B2">
            <w:pPr>
              <w:pBdr>
                <w:bottom w:val="single" w:sz="4" w:space="1" w:color="auto"/>
              </w:pBdr>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(1,126,895)</w:t>
            </w:r>
          </w:p>
        </w:tc>
      </w:tr>
      <w:tr w:rsidR="00F32A11" w:rsidRPr="00B737D5" w14:paraId="15C5BAA5" w14:textId="77777777" w:rsidTr="007932B2">
        <w:tc>
          <w:tcPr>
            <w:tcW w:w="2610" w:type="dxa"/>
            <w:vAlign w:val="bottom"/>
          </w:tcPr>
          <w:p w14:paraId="73A35F21"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B737D5">
              <w:rPr>
                <w:rFonts w:ascii="Browallia New" w:hAnsi="Browallia New" w:cs="Browallia New"/>
                <w:sz w:val="22"/>
                <w:szCs w:val="22"/>
                <w:cs/>
              </w:rPr>
              <w:t>คงเหลือ</w:t>
            </w:r>
          </w:p>
        </w:tc>
        <w:tc>
          <w:tcPr>
            <w:tcW w:w="870" w:type="dxa"/>
            <w:shd w:val="clear" w:color="auto" w:fill="auto"/>
          </w:tcPr>
          <w:p w14:paraId="5D857C4F" w14:textId="77777777" w:rsidR="00F32A11" w:rsidRPr="00B737D5" w:rsidRDefault="00F32A11" w:rsidP="007932B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1,423,440</w:t>
            </w:r>
          </w:p>
        </w:tc>
        <w:tc>
          <w:tcPr>
            <w:tcW w:w="831" w:type="dxa"/>
            <w:shd w:val="clear" w:color="auto" w:fill="auto"/>
          </w:tcPr>
          <w:p w14:paraId="64FEBE56" w14:textId="77777777" w:rsidR="00F32A11" w:rsidRPr="00B737D5" w:rsidRDefault="00F32A11" w:rsidP="007932B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1,416,724</w:t>
            </w:r>
          </w:p>
        </w:tc>
        <w:tc>
          <w:tcPr>
            <w:tcW w:w="841" w:type="dxa"/>
            <w:shd w:val="clear" w:color="auto" w:fill="auto"/>
          </w:tcPr>
          <w:p w14:paraId="1BD8C8B4" w14:textId="2737513E" w:rsidR="00F32A11" w:rsidRPr="00B737D5" w:rsidRDefault="00F32A11" w:rsidP="007932B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1,704,407</w:t>
            </w:r>
          </w:p>
        </w:tc>
        <w:tc>
          <w:tcPr>
            <w:tcW w:w="850" w:type="dxa"/>
            <w:shd w:val="clear" w:color="auto" w:fill="auto"/>
          </w:tcPr>
          <w:p w14:paraId="66986499" w14:textId="77777777" w:rsidR="00F32A11" w:rsidRPr="00B737D5" w:rsidRDefault="00F32A11" w:rsidP="007932B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1,675,805</w:t>
            </w:r>
          </w:p>
        </w:tc>
        <w:tc>
          <w:tcPr>
            <w:tcW w:w="793" w:type="dxa"/>
            <w:shd w:val="clear" w:color="auto" w:fill="auto"/>
          </w:tcPr>
          <w:p w14:paraId="7F583F29" w14:textId="3F863835" w:rsidR="00F32A11" w:rsidRPr="00B737D5" w:rsidRDefault="00F32A11" w:rsidP="007932B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156,28</w:t>
            </w:r>
            <w:r w:rsidR="004F0767" w:rsidRPr="00B737D5">
              <w:rPr>
                <w:rFonts w:ascii="Browallia New" w:hAnsi="Browallia New" w:cs="Browallia New"/>
                <w:sz w:val="22"/>
                <w:szCs w:val="22"/>
              </w:rPr>
              <w:t>1</w:t>
            </w:r>
          </w:p>
        </w:tc>
        <w:tc>
          <w:tcPr>
            <w:tcW w:w="828" w:type="dxa"/>
            <w:shd w:val="clear" w:color="auto" w:fill="auto"/>
            <w:vAlign w:val="bottom"/>
          </w:tcPr>
          <w:p w14:paraId="777BF237" w14:textId="77777777" w:rsidR="00F32A11" w:rsidRPr="00B737D5" w:rsidRDefault="00F32A11" w:rsidP="007932B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148,282</w:t>
            </w:r>
          </w:p>
        </w:tc>
        <w:tc>
          <w:tcPr>
            <w:tcW w:w="954" w:type="dxa"/>
            <w:shd w:val="clear" w:color="auto" w:fill="auto"/>
          </w:tcPr>
          <w:p w14:paraId="69081E97" w14:textId="7681D17D" w:rsidR="00F32A11" w:rsidRPr="00B737D5" w:rsidRDefault="00F32A11" w:rsidP="007932B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3,284,12</w:t>
            </w:r>
            <w:r w:rsidR="004F0767" w:rsidRPr="00B737D5">
              <w:rPr>
                <w:rFonts w:ascii="Browallia New" w:hAnsi="Browallia New" w:cs="Browallia New"/>
                <w:sz w:val="22"/>
                <w:szCs w:val="22"/>
              </w:rPr>
              <w:t>8</w:t>
            </w:r>
          </w:p>
        </w:tc>
        <w:tc>
          <w:tcPr>
            <w:tcW w:w="972" w:type="dxa"/>
            <w:vAlign w:val="bottom"/>
          </w:tcPr>
          <w:p w14:paraId="778A755F" w14:textId="77777777" w:rsidR="00F32A11" w:rsidRPr="00B737D5" w:rsidRDefault="00F32A11" w:rsidP="007932B2">
            <w:pPr>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3,240,811</w:t>
            </w:r>
          </w:p>
        </w:tc>
      </w:tr>
      <w:tr w:rsidR="00F32A11" w:rsidRPr="00B737D5" w14:paraId="075803ED" w14:textId="77777777" w:rsidTr="007932B2">
        <w:tc>
          <w:tcPr>
            <w:tcW w:w="2610" w:type="dxa"/>
            <w:vAlign w:val="bottom"/>
          </w:tcPr>
          <w:p w14:paraId="5D960C9A"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B737D5">
              <w:rPr>
                <w:rFonts w:ascii="Browallia New" w:hAnsi="Browallia New" w:cs="Browallia New"/>
                <w:sz w:val="22"/>
                <w:szCs w:val="22"/>
                <w:u w:val="single"/>
                <w:cs/>
              </w:rPr>
              <w:t>หัก</w:t>
            </w:r>
            <w:r w:rsidRPr="00B737D5">
              <w:rPr>
                <w:rFonts w:ascii="Browallia New" w:hAnsi="Browallia New" w:cs="Browallia New"/>
                <w:sz w:val="22"/>
                <w:szCs w:val="22"/>
                <w:cs/>
              </w:rPr>
              <w:t xml:space="preserve"> ค่าเผื่อ</w:t>
            </w:r>
            <w:r w:rsidRPr="00B737D5">
              <w:rPr>
                <w:rFonts w:ascii="Browallia New" w:hAnsi="Browallia New" w:cs="Browallia New" w:hint="cs"/>
                <w:sz w:val="22"/>
                <w:szCs w:val="22"/>
                <w:cs/>
              </w:rPr>
              <w:t>ผลขาดทุนด้านเครดิตที่</w:t>
            </w:r>
            <w:r w:rsidRPr="00B737D5">
              <w:rPr>
                <w:rFonts w:ascii="Browallia New" w:hAnsi="Browallia New" w:cs="Browallia New"/>
                <w:sz w:val="22"/>
                <w:szCs w:val="22"/>
                <w:cs/>
              </w:rPr>
              <w:br/>
            </w:r>
            <w:r w:rsidRPr="00B737D5">
              <w:rPr>
                <w:rFonts w:ascii="Browallia New" w:hAnsi="Browallia New" w:cs="Browallia New" w:hint="cs"/>
                <w:sz w:val="22"/>
                <w:szCs w:val="22"/>
                <w:cs/>
              </w:rPr>
              <w:t>คาดว่าจะเกิดขึ้น</w:t>
            </w:r>
          </w:p>
        </w:tc>
        <w:tc>
          <w:tcPr>
            <w:tcW w:w="870" w:type="dxa"/>
            <w:shd w:val="clear" w:color="auto" w:fill="auto"/>
          </w:tcPr>
          <w:p w14:paraId="606E66C8" w14:textId="77777777"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0669E3A5" w14:textId="77777777"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(114,897)</w:t>
            </w:r>
          </w:p>
        </w:tc>
        <w:tc>
          <w:tcPr>
            <w:tcW w:w="831" w:type="dxa"/>
            <w:shd w:val="clear" w:color="auto" w:fill="auto"/>
            <w:vAlign w:val="bottom"/>
          </w:tcPr>
          <w:p w14:paraId="274EF461" w14:textId="77777777"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(110,547)</w:t>
            </w:r>
          </w:p>
        </w:tc>
        <w:tc>
          <w:tcPr>
            <w:tcW w:w="841" w:type="dxa"/>
            <w:shd w:val="clear" w:color="auto" w:fill="auto"/>
          </w:tcPr>
          <w:p w14:paraId="1B01F300" w14:textId="77777777"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34D3FE99" w14:textId="77777777"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(24,619)</w:t>
            </w:r>
          </w:p>
        </w:tc>
        <w:tc>
          <w:tcPr>
            <w:tcW w:w="850" w:type="dxa"/>
            <w:shd w:val="clear" w:color="auto" w:fill="auto"/>
            <w:vAlign w:val="bottom"/>
          </w:tcPr>
          <w:p w14:paraId="43DB04E1" w14:textId="77777777"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(23,545)</w:t>
            </w:r>
          </w:p>
        </w:tc>
        <w:tc>
          <w:tcPr>
            <w:tcW w:w="793" w:type="dxa"/>
            <w:shd w:val="clear" w:color="auto" w:fill="auto"/>
          </w:tcPr>
          <w:p w14:paraId="445708A6" w14:textId="77777777"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59F3AB22" w14:textId="77777777"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(6,936)</w:t>
            </w:r>
          </w:p>
        </w:tc>
        <w:tc>
          <w:tcPr>
            <w:tcW w:w="828" w:type="dxa"/>
            <w:shd w:val="clear" w:color="auto" w:fill="auto"/>
            <w:vAlign w:val="bottom"/>
          </w:tcPr>
          <w:p w14:paraId="73F92797" w14:textId="77777777"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(6,774)</w:t>
            </w:r>
          </w:p>
        </w:tc>
        <w:tc>
          <w:tcPr>
            <w:tcW w:w="954" w:type="dxa"/>
            <w:shd w:val="clear" w:color="auto" w:fill="auto"/>
          </w:tcPr>
          <w:p w14:paraId="3870CFCE" w14:textId="77777777"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5AE0E6BA" w14:textId="77777777" w:rsidR="00F32A11" w:rsidRPr="00B737D5" w:rsidRDefault="00F32A11" w:rsidP="007932B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(146,452)</w:t>
            </w:r>
          </w:p>
        </w:tc>
        <w:tc>
          <w:tcPr>
            <w:tcW w:w="972" w:type="dxa"/>
            <w:vAlign w:val="bottom"/>
          </w:tcPr>
          <w:p w14:paraId="0100660F" w14:textId="77777777" w:rsidR="00F32A11" w:rsidRPr="00B737D5" w:rsidRDefault="00F32A11" w:rsidP="007932B2">
            <w:pPr>
              <w:pBdr>
                <w:bottom w:val="single" w:sz="4" w:space="1" w:color="auto"/>
              </w:pBdr>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(140,866)</w:t>
            </w:r>
          </w:p>
        </w:tc>
      </w:tr>
      <w:tr w:rsidR="00F32A11" w:rsidRPr="00B737D5" w14:paraId="0ED7DA75" w14:textId="77777777" w:rsidTr="007932B2">
        <w:tc>
          <w:tcPr>
            <w:tcW w:w="2610" w:type="dxa"/>
          </w:tcPr>
          <w:p w14:paraId="569B5099" w14:textId="77777777" w:rsidR="00F32A11" w:rsidRPr="00B737D5" w:rsidRDefault="00F32A11" w:rsidP="007932B2">
            <w:pPr>
              <w:tabs>
                <w:tab w:val="left" w:pos="162"/>
              </w:tabs>
              <w:spacing w:line="240" w:lineRule="auto"/>
              <w:ind w:right="-108"/>
              <w:jc w:val="both"/>
              <w:rPr>
                <w:rFonts w:ascii="Browallia New" w:hAnsi="Browallia New" w:cs="Browallia New"/>
                <w:sz w:val="22"/>
                <w:szCs w:val="22"/>
                <w:cs/>
              </w:rPr>
            </w:pPr>
            <w:r w:rsidRPr="00B737D5">
              <w:rPr>
                <w:rFonts w:ascii="Browallia New" w:hAnsi="Browallia New" w:cs="Browallia New"/>
                <w:sz w:val="22"/>
                <w:szCs w:val="22"/>
                <w:cs/>
              </w:rPr>
              <w:t>สุทธิ</w:t>
            </w:r>
          </w:p>
        </w:tc>
        <w:tc>
          <w:tcPr>
            <w:tcW w:w="870" w:type="dxa"/>
            <w:shd w:val="clear" w:color="auto" w:fill="auto"/>
          </w:tcPr>
          <w:p w14:paraId="1F6FD716" w14:textId="77777777" w:rsidR="00F32A11" w:rsidRPr="00B737D5" w:rsidRDefault="00F32A11" w:rsidP="007932B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737D5">
              <w:rPr>
                <w:rFonts w:ascii="Browallia New" w:hAnsi="Browallia New" w:cs="Browallia New"/>
                <w:sz w:val="22"/>
                <w:szCs w:val="22"/>
              </w:rPr>
              <w:t>1,308,543</w:t>
            </w:r>
          </w:p>
        </w:tc>
        <w:tc>
          <w:tcPr>
            <w:tcW w:w="831" w:type="dxa"/>
            <w:shd w:val="clear" w:color="auto" w:fill="auto"/>
            <w:vAlign w:val="bottom"/>
          </w:tcPr>
          <w:p w14:paraId="209B2C87" w14:textId="77777777" w:rsidR="00F32A11" w:rsidRPr="00B737D5" w:rsidRDefault="00F32A11" w:rsidP="007932B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737D5">
              <w:rPr>
                <w:rFonts w:ascii="Browallia New" w:hAnsi="Browallia New" w:cs="Browallia New"/>
                <w:sz w:val="22"/>
                <w:szCs w:val="22"/>
              </w:rPr>
              <w:t>1,306,177</w:t>
            </w:r>
          </w:p>
        </w:tc>
        <w:tc>
          <w:tcPr>
            <w:tcW w:w="841" w:type="dxa"/>
            <w:shd w:val="clear" w:color="auto" w:fill="auto"/>
          </w:tcPr>
          <w:p w14:paraId="7C080018" w14:textId="77777777" w:rsidR="00F32A11" w:rsidRPr="00B737D5" w:rsidRDefault="00F32A11" w:rsidP="007932B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737D5">
              <w:rPr>
                <w:rFonts w:ascii="Browallia New" w:hAnsi="Browallia New" w:cs="Browallia New"/>
                <w:sz w:val="22"/>
                <w:szCs w:val="22"/>
              </w:rPr>
              <w:t>1,679,788</w:t>
            </w:r>
          </w:p>
        </w:tc>
        <w:tc>
          <w:tcPr>
            <w:tcW w:w="850" w:type="dxa"/>
            <w:shd w:val="clear" w:color="auto" w:fill="auto"/>
            <w:vAlign w:val="bottom"/>
          </w:tcPr>
          <w:p w14:paraId="59F89CBE" w14:textId="77777777" w:rsidR="00F32A11" w:rsidRPr="00B737D5" w:rsidRDefault="00F32A11" w:rsidP="007932B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737D5">
              <w:rPr>
                <w:rFonts w:ascii="Browallia New" w:hAnsi="Browallia New" w:cs="Browallia New"/>
                <w:sz w:val="22"/>
                <w:szCs w:val="22"/>
              </w:rPr>
              <w:t>1,652,260</w:t>
            </w:r>
          </w:p>
        </w:tc>
        <w:tc>
          <w:tcPr>
            <w:tcW w:w="793" w:type="dxa"/>
            <w:shd w:val="clear" w:color="auto" w:fill="auto"/>
          </w:tcPr>
          <w:p w14:paraId="31A200F6" w14:textId="47C2099F" w:rsidR="00F32A11" w:rsidRPr="00B737D5" w:rsidRDefault="00F32A11" w:rsidP="007932B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737D5">
              <w:rPr>
                <w:rFonts w:ascii="Browallia New" w:hAnsi="Browallia New" w:cs="Browallia New"/>
                <w:sz w:val="22"/>
                <w:szCs w:val="22"/>
              </w:rPr>
              <w:t>149,34</w:t>
            </w:r>
            <w:r w:rsidR="004F0767" w:rsidRPr="00B737D5">
              <w:rPr>
                <w:rFonts w:ascii="Browallia New" w:hAnsi="Browallia New" w:cs="Browallia New"/>
                <w:sz w:val="22"/>
                <w:szCs w:val="22"/>
              </w:rPr>
              <w:t>5</w:t>
            </w:r>
          </w:p>
        </w:tc>
        <w:tc>
          <w:tcPr>
            <w:tcW w:w="828" w:type="dxa"/>
            <w:shd w:val="clear" w:color="auto" w:fill="auto"/>
            <w:vAlign w:val="bottom"/>
          </w:tcPr>
          <w:p w14:paraId="2F0BB256" w14:textId="77777777" w:rsidR="00F32A11" w:rsidRPr="00B737D5" w:rsidRDefault="00F32A11" w:rsidP="007932B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B737D5">
              <w:rPr>
                <w:rFonts w:ascii="Browallia New" w:hAnsi="Browallia New" w:cs="Browallia New"/>
                <w:sz w:val="22"/>
                <w:szCs w:val="22"/>
              </w:rPr>
              <w:t>141,508</w:t>
            </w:r>
          </w:p>
        </w:tc>
        <w:tc>
          <w:tcPr>
            <w:tcW w:w="954" w:type="dxa"/>
            <w:shd w:val="clear" w:color="auto" w:fill="auto"/>
          </w:tcPr>
          <w:p w14:paraId="6EC56654" w14:textId="79E18C3B" w:rsidR="00F32A11" w:rsidRPr="00B737D5" w:rsidRDefault="00F32A11" w:rsidP="007932B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3,137,67</w:t>
            </w:r>
            <w:r w:rsidR="004F0767" w:rsidRPr="00B737D5">
              <w:rPr>
                <w:rFonts w:ascii="Browallia New" w:hAnsi="Browallia New" w:cs="Browallia New"/>
                <w:sz w:val="22"/>
                <w:szCs w:val="22"/>
              </w:rPr>
              <w:t>6</w:t>
            </w:r>
          </w:p>
        </w:tc>
        <w:tc>
          <w:tcPr>
            <w:tcW w:w="972" w:type="dxa"/>
            <w:vAlign w:val="bottom"/>
          </w:tcPr>
          <w:p w14:paraId="25F3A399" w14:textId="77777777" w:rsidR="00F32A11" w:rsidRPr="00B737D5" w:rsidRDefault="00F32A11" w:rsidP="007932B2">
            <w:pPr>
              <w:pBdr>
                <w:bottom w:val="single" w:sz="12" w:space="1" w:color="auto"/>
              </w:pBdr>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3,099,945</w:t>
            </w:r>
          </w:p>
        </w:tc>
      </w:tr>
    </w:tbl>
    <w:p w14:paraId="09E484FC"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tbl>
      <w:tblPr>
        <w:tblW w:w="9505" w:type="dxa"/>
        <w:tblInd w:w="351" w:type="dxa"/>
        <w:tblLayout w:type="fixed"/>
        <w:tblLook w:val="0000" w:firstRow="0" w:lastRow="0" w:firstColumn="0" w:lastColumn="0" w:noHBand="0" w:noVBand="0"/>
      </w:tblPr>
      <w:tblGrid>
        <w:gridCol w:w="2565"/>
        <w:gridCol w:w="848"/>
        <w:gridCol w:w="850"/>
        <w:gridCol w:w="822"/>
        <w:gridCol w:w="850"/>
        <w:gridCol w:w="834"/>
        <w:gridCol w:w="801"/>
        <w:gridCol w:w="954"/>
        <w:gridCol w:w="981"/>
      </w:tblGrid>
      <w:tr w:rsidR="00F32A11" w:rsidRPr="00B737D5" w14:paraId="5BF4A7C0" w14:textId="77777777" w:rsidTr="4AF34EF8">
        <w:trPr>
          <w:tblHeader/>
        </w:trPr>
        <w:tc>
          <w:tcPr>
            <w:tcW w:w="2565" w:type="dxa"/>
          </w:tcPr>
          <w:p w14:paraId="1ECE8028"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tcPr>
          <w:p w14:paraId="73173261" w14:textId="77777777" w:rsidR="00F32A11" w:rsidRPr="00B737D5" w:rsidRDefault="00F32A11" w:rsidP="007932B2">
            <w:pPr>
              <w:spacing w:line="240" w:lineRule="auto"/>
              <w:ind w:right="-45"/>
              <w:jc w:val="right"/>
              <w:rPr>
                <w:rFonts w:ascii="Browallia New" w:hAnsi="Browallia New" w:cs="Browallia New"/>
                <w:sz w:val="22"/>
                <w:szCs w:val="22"/>
                <w:cs/>
              </w:rPr>
            </w:pPr>
            <w:r w:rsidRPr="00B737D5">
              <w:rPr>
                <w:rFonts w:ascii="Browallia New" w:hAnsi="Browallia New" w:cs="Browallia New"/>
                <w:sz w:val="22"/>
                <w:szCs w:val="22"/>
                <w:cs/>
              </w:rPr>
              <w:t xml:space="preserve">(หน่วย </w:t>
            </w: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rPr>
              <w:t>พันบาท)</w:t>
            </w:r>
          </w:p>
        </w:tc>
      </w:tr>
      <w:tr w:rsidR="00F32A11" w:rsidRPr="00B737D5" w14:paraId="6C0D8F10" w14:textId="77777777" w:rsidTr="4AF34EF8">
        <w:trPr>
          <w:tblHeader/>
        </w:trPr>
        <w:tc>
          <w:tcPr>
            <w:tcW w:w="2565" w:type="dxa"/>
          </w:tcPr>
          <w:p w14:paraId="53D45BF9"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vAlign w:val="bottom"/>
          </w:tcPr>
          <w:p w14:paraId="14D93687" w14:textId="77777777" w:rsidR="00F32A11" w:rsidRPr="00B737D5" w:rsidRDefault="00F32A11" w:rsidP="007932B2">
            <w:pPr>
              <w:pBdr>
                <w:bottom w:val="single" w:sz="4" w:space="1" w:color="auto"/>
              </w:pBdr>
              <w:tabs>
                <w:tab w:val="clear" w:pos="680"/>
                <w:tab w:val="clear" w:pos="907"/>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งบการเงินเฉพาะของบริษัท</w:t>
            </w:r>
          </w:p>
        </w:tc>
      </w:tr>
      <w:tr w:rsidR="00F32A11" w:rsidRPr="00B737D5" w14:paraId="49D311DB" w14:textId="77777777" w:rsidTr="4AF34EF8">
        <w:trPr>
          <w:tblHeader/>
        </w:trPr>
        <w:tc>
          <w:tcPr>
            <w:tcW w:w="2565" w:type="dxa"/>
          </w:tcPr>
          <w:p w14:paraId="5F365797" w14:textId="77777777" w:rsidR="00F32A11" w:rsidRPr="00B737D5" w:rsidRDefault="00F32A11" w:rsidP="007932B2">
            <w:pPr>
              <w:spacing w:line="240" w:lineRule="auto"/>
              <w:ind w:right="-150"/>
              <w:jc w:val="center"/>
              <w:rPr>
                <w:rFonts w:ascii="Browallia New" w:hAnsi="Browallia New" w:cs="Browallia New"/>
                <w:sz w:val="22"/>
                <w:szCs w:val="22"/>
              </w:rPr>
            </w:pPr>
          </w:p>
        </w:tc>
        <w:tc>
          <w:tcPr>
            <w:tcW w:w="1698" w:type="dxa"/>
            <w:gridSpan w:val="2"/>
            <w:vAlign w:val="bottom"/>
          </w:tcPr>
          <w:p w14:paraId="42CB2295" w14:textId="77777777" w:rsidR="00F32A11" w:rsidRPr="00B737D5" w:rsidRDefault="00F32A11" w:rsidP="007932B2">
            <w:pP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w:t>
            </w:r>
          </w:p>
          <w:p w14:paraId="05FA8919"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ภายในหนึ่งปี</w:t>
            </w:r>
          </w:p>
        </w:tc>
        <w:tc>
          <w:tcPr>
            <w:tcW w:w="1672" w:type="dxa"/>
            <w:gridSpan w:val="2"/>
            <w:vAlign w:val="bottom"/>
          </w:tcPr>
          <w:p w14:paraId="776A24D3" w14:textId="77777777" w:rsidR="00F32A11" w:rsidRPr="00B737D5" w:rsidRDefault="00F32A11" w:rsidP="007932B2">
            <w:pP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w:t>
            </w:r>
          </w:p>
          <w:p w14:paraId="3E139AF4"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เกินกว่าหนึ่งปี</w:t>
            </w:r>
          </w:p>
          <w:p w14:paraId="112C567D"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B737D5">
              <w:rPr>
                <w:rFonts w:ascii="Browallia New" w:hAnsi="Browallia New" w:cs="Browallia New"/>
                <w:sz w:val="22"/>
                <w:szCs w:val="22"/>
                <w:cs/>
              </w:rPr>
              <w:t>แต่ไม่เกินห้าปี</w:t>
            </w:r>
          </w:p>
        </w:tc>
        <w:tc>
          <w:tcPr>
            <w:tcW w:w="1635" w:type="dxa"/>
            <w:gridSpan w:val="2"/>
            <w:vAlign w:val="bottom"/>
          </w:tcPr>
          <w:p w14:paraId="6CFEB6B3"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       เกินกว่าห้าปี</w:t>
            </w:r>
          </w:p>
        </w:tc>
        <w:tc>
          <w:tcPr>
            <w:tcW w:w="1935" w:type="dxa"/>
            <w:gridSpan w:val="2"/>
            <w:vAlign w:val="bottom"/>
          </w:tcPr>
          <w:p w14:paraId="02B3E133"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F32A11" w:rsidRPr="00B737D5" w14:paraId="79B9D4FE" w14:textId="77777777" w:rsidTr="4AF34EF8">
        <w:trPr>
          <w:tblHeader/>
        </w:trPr>
        <w:tc>
          <w:tcPr>
            <w:tcW w:w="2565" w:type="dxa"/>
          </w:tcPr>
          <w:p w14:paraId="4160DE78"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3C437F41"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hint="cs"/>
                <w:sz w:val="22"/>
                <w:szCs w:val="22"/>
                <w:cs/>
              </w:rPr>
              <w:t xml:space="preserve"> มี.ค.</w:t>
            </w:r>
            <w:r w:rsidRPr="00B737D5">
              <w:rPr>
                <w:rFonts w:ascii="Browallia New" w:hAnsi="Browallia New" w:cs="Browallia New"/>
                <w:sz w:val="22"/>
                <w:szCs w:val="22"/>
              </w:rPr>
              <w:br/>
              <w:t>2565</w:t>
            </w:r>
          </w:p>
        </w:tc>
        <w:tc>
          <w:tcPr>
            <w:tcW w:w="850" w:type="dxa"/>
            <w:vAlign w:val="bottom"/>
          </w:tcPr>
          <w:p w14:paraId="0475BC68"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822" w:type="dxa"/>
            <w:vAlign w:val="bottom"/>
          </w:tcPr>
          <w:p w14:paraId="33C98273"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hint="cs"/>
                <w:sz w:val="22"/>
                <w:szCs w:val="22"/>
                <w:cs/>
              </w:rPr>
              <w:t xml:space="preserve"> มี.ค.</w:t>
            </w:r>
            <w:r w:rsidRPr="00B737D5">
              <w:rPr>
                <w:rFonts w:ascii="Browallia New" w:hAnsi="Browallia New" w:cs="Browallia New"/>
                <w:sz w:val="22"/>
                <w:szCs w:val="22"/>
              </w:rPr>
              <w:br/>
              <w:t>2565</w:t>
            </w:r>
          </w:p>
        </w:tc>
        <w:tc>
          <w:tcPr>
            <w:tcW w:w="850" w:type="dxa"/>
            <w:vAlign w:val="bottom"/>
          </w:tcPr>
          <w:p w14:paraId="549E571C"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834" w:type="dxa"/>
            <w:vAlign w:val="bottom"/>
          </w:tcPr>
          <w:p w14:paraId="5980A523"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hint="cs"/>
                <w:sz w:val="22"/>
                <w:szCs w:val="22"/>
                <w:cs/>
              </w:rPr>
              <w:t xml:space="preserve"> มี.ค.</w:t>
            </w:r>
            <w:r w:rsidRPr="00B737D5">
              <w:rPr>
                <w:rFonts w:ascii="Browallia New" w:hAnsi="Browallia New" w:cs="Browallia New"/>
                <w:sz w:val="22"/>
                <w:szCs w:val="22"/>
              </w:rPr>
              <w:br/>
              <w:t>2565</w:t>
            </w:r>
          </w:p>
        </w:tc>
        <w:tc>
          <w:tcPr>
            <w:tcW w:w="801" w:type="dxa"/>
            <w:vAlign w:val="bottom"/>
          </w:tcPr>
          <w:p w14:paraId="374C12FF"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54" w:type="dxa"/>
            <w:vAlign w:val="bottom"/>
          </w:tcPr>
          <w:p w14:paraId="7C818DF6"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hint="cs"/>
                <w:sz w:val="22"/>
                <w:szCs w:val="22"/>
                <w:cs/>
              </w:rPr>
              <w:t xml:space="preserve"> มี.ค.</w:t>
            </w:r>
            <w:r w:rsidRPr="00B737D5">
              <w:rPr>
                <w:rFonts w:ascii="Browallia New" w:hAnsi="Browallia New" w:cs="Browallia New"/>
                <w:sz w:val="22"/>
                <w:szCs w:val="22"/>
              </w:rPr>
              <w:br/>
              <w:t>2565</w:t>
            </w:r>
          </w:p>
        </w:tc>
        <w:tc>
          <w:tcPr>
            <w:tcW w:w="981" w:type="dxa"/>
            <w:vAlign w:val="bottom"/>
          </w:tcPr>
          <w:p w14:paraId="11300198"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r>
      <w:tr w:rsidR="00F32A11" w:rsidRPr="00B737D5" w14:paraId="016E3C80" w14:textId="77777777" w:rsidTr="4AF34EF8">
        <w:trPr>
          <w:trHeight w:val="403"/>
        </w:trPr>
        <w:tc>
          <w:tcPr>
            <w:tcW w:w="2565" w:type="dxa"/>
          </w:tcPr>
          <w:p w14:paraId="692D1DFD" w14:textId="77777777" w:rsidR="00F32A11" w:rsidRPr="00B737D5" w:rsidRDefault="00F32A11" w:rsidP="007932B2">
            <w:pPr>
              <w:spacing w:line="240" w:lineRule="auto"/>
              <w:ind w:right="-108"/>
              <w:jc w:val="both"/>
              <w:rPr>
                <w:rFonts w:ascii="Browallia New" w:hAnsi="Browallia New" w:cs="Browallia New"/>
                <w:b/>
                <w:bCs/>
                <w:sz w:val="20"/>
                <w:szCs w:val="20"/>
                <w:cs/>
              </w:rPr>
            </w:pPr>
          </w:p>
        </w:tc>
        <w:tc>
          <w:tcPr>
            <w:tcW w:w="848" w:type="dxa"/>
          </w:tcPr>
          <w:p w14:paraId="02E46DB9" w14:textId="77777777" w:rsidR="00F32A11" w:rsidRPr="00B737D5" w:rsidRDefault="00F32A11" w:rsidP="007932B2">
            <w:pPr>
              <w:pStyle w:val="InsideAddress"/>
              <w:tabs>
                <w:tab w:val="decimal" w:pos="834"/>
              </w:tabs>
              <w:ind w:left="-114"/>
              <w:rPr>
                <w:rFonts w:ascii="Browallia New" w:hAnsi="Browallia New" w:cs="Browallia New"/>
                <w:sz w:val="20"/>
                <w:szCs w:val="20"/>
              </w:rPr>
            </w:pPr>
          </w:p>
        </w:tc>
        <w:tc>
          <w:tcPr>
            <w:tcW w:w="850" w:type="dxa"/>
          </w:tcPr>
          <w:p w14:paraId="1051FA86" w14:textId="77777777" w:rsidR="00F32A11" w:rsidRPr="00B737D5" w:rsidRDefault="00F32A11" w:rsidP="007932B2">
            <w:pPr>
              <w:pStyle w:val="InsideAddress"/>
              <w:tabs>
                <w:tab w:val="decimal" w:pos="834"/>
              </w:tabs>
              <w:ind w:left="-114"/>
              <w:rPr>
                <w:rFonts w:ascii="Browallia New" w:hAnsi="Browallia New" w:cs="Browallia New"/>
                <w:sz w:val="20"/>
                <w:szCs w:val="20"/>
              </w:rPr>
            </w:pPr>
          </w:p>
        </w:tc>
        <w:tc>
          <w:tcPr>
            <w:tcW w:w="822" w:type="dxa"/>
          </w:tcPr>
          <w:p w14:paraId="34048F85" w14:textId="77777777" w:rsidR="00F32A11" w:rsidRPr="00B737D5" w:rsidRDefault="00F32A11" w:rsidP="007932B2">
            <w:pPr>
              <w:tabs>
                <w:tab w:val="clear" w:pos="680"/>
                <w:tab w:val="clear" w:pos="907"/>
              </w:tabs>
              <w:spacing w:line="240" w:lineRule="auto"/>
              <w:ind w:left="-114"/>
              <w:jc w:val="both"/>
              <w:rPr>
                <w:rFonts w:ascii="Browallia New" w:hAnsi="Browallia New" w:cs="Browallia New"/>
                <w:sz w:val="20"/>
                <w:szCs w:val="20"/>
                <w:u w:val="single"/>
              </w:rPr>
            </w:pPr>
          </w:p>
        </w:tc>
        <w:tc>
          <w:tcPr>
            <w:tcW w:w="850" w:type="dxa"/>
          </w:tcPr>
          <w:p w14:paraId="2E02AB92" w14:textId="77777777" w:rsidR="00F32A11" w:rsidRPr="00B737D5" w:rsidRDefault="00F32A11" w:rsidP="007932B2">
            <w:pPr>
              <w:tabs>
                <w:tab w:val="clear" w:pos="680"/>
                <w:tab w:val="clear" w:pos="907"/>
              </w:tabs>
              <w:spacing w:line="240" w:lineRule="auto"/>
              <w:ind w:left="-114"/>
              <w:jc w:val="both"/>
              <w:rPr>
                <w:rFonts w:ascii="Browallia New" w:hAnsi="Browallia New" w:cs="Browallia New"/>
                <w:sz w:val="20"/>
                <w:szCs w:val="20"/>
                <w:u w:val="single"/>
              </w:rPr>
            </w:pPr>
          </w:p>
        </w:tc>
        <w:tc>
          <w:tcPr>
            <w:tcW w:w="834" w:type="dxa"/>
          </w:tcPr>
          <w:p w14:paraId="377CDA1B" w14:textId="77777777" w:rsidR="00F32A11" w:rsidRPr="00B737D5" w:rsidRDefault="00F32A11" w:rsidP="007932B2">
            <w:pPr>
              <w:tabs>
                <w:tab w:val="clear" w:pos="680"/>
                <w:tab w:val="clear" w:pos="907"/>
              </w:tabs>
              <w:spacing w:line="240" w:lineRule="auto"/>
              <w:ind w:left="-114"/>
              <w:rPr>
                <w:rFonts w:ascii="Browallia New" w:hAnsi="Browallia New" w:cs="Browallia New"/>
                <w:sz w:val="20"/>
                <w:szCs w:val="20"/>
              </w:rPr>
            </w:pPr>
          </w:p>
        </w:tc>
        <w:tc>
          <w:tcPr>
            <w:tcW w:w="801" w:type="dxa"/>
          </w:tcPr>
          <w:p w14:paraId="4BC7FE06" w14:textId="77777777" w:rsidR="00F32A11" w:rsidRPr="00B737D5" w:rsidRDefault="00F32A11" w:rsidP="007932B2">
            <w:pPr>
              <w:tabs>
                <w:tab w:val="clear" w:pos="680"/>
                <w:tab w:val="clear" w:pos="907"/>
              </w:tabs>
              <w:spacing w:line="240" w:lineRule="auto"/>
              <w:ind w:left="-114"/>
              <w:rPr>
                <w:rFonts w:ascii="Browallia New" w:hAnsi="Browallia New" w:cs="Browallia New"/>
                <w:sz w:val="20"/>
                <w:szCs w:val="20"/>
              </w:rPr>
            </w:pPr>
          </w:p>
        </w:tc>
        <w:tc>
          <w:tcPr>
            <w:tcW w:w="954" w:type="dxa"/>
          </w:tcPr>
          <w:p w14:paraId="5268F935" w14:textId="77777777" w:rsidR="00F32A11" w:rsidRPr="00B737D5" w:rsidRDefault="00F32A11" w:rsidP="007932B2">
            <w:pPr>
              <w:pStyle w:val="InsideAddress"/>
              <w:tabs>
                <w:tab w:val="decimal" w:pos="792"/>
              </w:tabs>
              <w:ind w:left="-114"/>
              <w:rPr>
                <w:rFonts w:ascii="Browallia New" w:hAnsi="Browallia New" w:cs="Browallia New"/>
                <w:sz w:val="20"/>
                <w:szCs w:val="20"/>
              </w:rPr>
            </w:pPr>
          </w:p>
        </w:tc>
        <w:tc>
          <w:tcPr>
            <w:tcW w:w="981" w:type="dxa"/>
          </w:tcPr>
          <w:p w14:paraId="202D359B" w14:textId="77777777" w:rsidR="00F32A11" w:rsidRPr="00B737D5" w:rsidRDefault="00F32A11" w:rsidP="007932B2">
            <w:pPr>
              <w:pStyle w:val="InsideAddress"/>
              <w:ind w:left="-114"/>
              <w:rPr>
                <w:rFonts w:ascii="Browallia New" w:hAnsi="Browallia New" w:cs="Browallia New"/>
                <w:sz w:val="20"/>
                <w:szCs w:val="20"/>
              </w:rPr>
            </w:pPr>
          </w:p>
        </w:tc>
      </w:tr>
      <w:tr w:rsidR="00F32A11" w:rsidRPr="00B737D5" w14:paraId="27CCACB7" w14:textId="77777777" w:rsidTr="4AF34EF8">
        <w:tc>
          <w:tcPr>
            <w:tcW w:w="2565" w:type="dxa"/>
            <w:vAlign w:val="bottom"/>
          </w:tcPr>
          <w:p w14:paraId="7D13AF05"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B737D5">
              <w:rPr>
                <w:rFonts w:ascii="Browallia New" w:hAnsi="Browallia New" w:cs="Browallia New"/>
                <w:sz w:val="22"/>
                <w:szCs w:val="22"/>
                <w:cs/>
              </w:rPr>
              <w:t>ลูกหนี้ตามสัญญาเช่าซื้อ</w:t>
            </w:r>
          </w:p>
        </w:tc>
        <w:tc>
          <w:tcPr>
            <w:tcW w:w="848" w:type="dxa"/>
          </w:tcPr>
          <w:p w14:paraId="772E5FAE"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642,818</w:t>
            </w:r>
          </w:p>
        </w:tc>
        <w:tc>
          <w:tcPr>
            <w:tcW w:w="850" w:type="dxa"/>
          </w:tcPr>
          <w:p w14:paraId="49198E2C"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647,378 </w:t>
            </w:r>
          </w:p>
        </w:tc>
        <w:tc>
          <w:tcPr>
            <w:tcW w:w="822" w:type="dxa"/>
          </w:tcPr>
          <w:p w14:paraId="7470007A" w14:textId="77777777" w:rsidR="00F32A11" w:rsidRPr="00B737D5" w:rsidRDefault="00F32A11" w:rsidP="007932B2">
            <w:pPr>
              <w:spacing w:line="240" w:lineRule="auto"/>
              <w:ind w:left="-23" w:right="-7"/>
              <w:jc w:val="right"/>
              <w:rPr>
                <w:rFonts w:ascii="Browallia New" w:hAnsi="Browallia New" w:cs="Browallia New"/>
                <w:sz w:val="22"/>
                <w:szCs w:val="22"/>
                <w:cs/>
              </w:rPr>
            </w:pPr>
            <w:r w:rsidRPr="00B737D5">
              <w:rPr>
                <w:rFonts w:ascii="Browallia New" w:hAnsi="Browallia New" w:cs="Browallia New"/>
                <w:sz w:val="22"/>
                <w:szCs w:val="22"/>
              </w:rPr>
              <w:t>177,496</w:t>
            </w:r>
          </w:p>
        </w:tc>
        <w:tc>
          <w:tcPr>
            <w:tcW w:w="850" w:type="dxa"/>
          </w:tcPr>
          <w:p w14:paraId="07CF4800" w14:textId="77777777" w:rsidR="00F32A11" w:rsidRPr="00B737D5" w:rsidRDefault="00F32A11" w:rsidP="007932B2">
            <w:pPr>
              <w:spacing w:line="240" w:lineRule="auto"/>
              <w:ind w:left="-23" w:right="-7"/>
              <w:jc w:val="right"/>
              <w:rPr>
                <w:rFonts w:ascii="Browallia New" w:hAnsi="Browallia New" w:cs="Browallia New"/>
                <w:sz w:val="22"/>
                <w:szCs w:val="22"/>
                <w:cs/>
              </w:rPr>
            </w:pPr>
            <w:r w:rsidRPr="00B737D5">
              <w:rPr>
                <w:rFonts w:ascii="Browallia New" w:hAnsi="Browallia New" w:cs="Browallia New"/>
                <w:sz w:val="22"/>
                <w:szCs w:val="22"/>
              </w:rPr>
              <w:t xml:space="preserve"> 173,322 </w:t>
            </w:r>
          </w:p>
        </w:tc>
        <w:tc>
          <w:tcPr>
            <w:tcW w:w="834" w:type="dxa"/>
            <w:vAlign w:val="bottom"/>
          </w:tcPr>
          <w:p w14:paraId="3609EF42" w14:textId="77777777" w:rsidR="00F32A11" w:rsidRPr="00B737D5" w:rsidRDefault="00F32A11" w:rsidP="007932B2">
            <w:pPr>
              <w:spacing w:line="240" w:lineRule="auto"/>
              <w:ind w:left="-23" w:right="-7"/>
              <w:jc w:val="right"/>
              <w:rPr>
                <w:rFonts w:ascii="Browallia New" w:hAnsi="Browallia New" w:cs="Browallia New"/>
                <w:sz w:val="22"/>
                <w:szCs w:val="22"/>
                <w:cs/>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c>
          <w:tcPr>
            <w:tcW w:w="801" w:type="dxa"/>
            <w:vAlign w:val="bottom"/>
          </w:tcPr>
          <w:p w14:paraId="362C86DA" w14:textId="77777777" w:rsidR="00F32A11" w:rsidRPr="00B737D5" w:rsidRDefault="00F32A11" w:rsidP="007932B2">
            <w:pPr>
              <w:spacing w:line="240" w:lineRule="auto"/>
              <w:ind w:left="-23" w:right="-7"/>
              <w:jc w:val="right"/>
              <w:rPr>
                <w:rFonts w:ascii="Browallia New" w:hAnsi="Browallia New" w:cs="Browallia New"/>
                <w:sz w:val="22"/>
                <w:szCs w:val="22"/>
                <w:cs/>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c>
          <w:tcPr>
            <w:tcW w:w="954" w:type="dxa"/>
          </w:tcPr>
          <w:p w14:paraId="653E24CC"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820,314</w:t>
            </w:r>
          </w:p>
        </w:tc>
        <w:tc>
          <w:tcPr>
            <w:tcW w:w="981" w:type="dxa"/>
          </w:tcPr>
          <w:p w14:paraId="1C168A84"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820,700 </w:t>
            </w:r>
          </w:p>
        </w:tc>
      </w:tr>
      <w:tr w:rsidR="00F32A11" w:rsidRPr="00B737D5" w14:paraId="7F2F0747" w14:textId="77777777" w:rsidTr="4AF34EF8">
        <w:tc>
          <w:tcPr>
            <w:tcW w:w="2565" w:type="dxa"/>
            <w:vAlign w:val="bottom"/>
          </w:tcPr>
          <w:p w14:paraId="720ABC3F"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B737D5">
              <w:rPr>
                <w:rFonts w:ascii="Browallia New" w:hAnsi="Browallia New" w:cs="Browallia New"/>
                <w:sz w:val="22"/>
                <w:szCs w:val="22"/>
                <w:u w:val="single"/>
                <w:cs/>
              </w:rPr>
              <w:t>หัก</w:t>
            </w:r>
            <w:r w:rsidRPr="00B737D5">
              <w:rPr>
                <w:rFonts w:ascii="Browallia New" w:hAnsi="Browallia New" w:cs="Browallia New"/>
                <w:sz w:val="22"/>
                <w:szCs w:val="22"/>
                <w:cs/>
              </w:rPr>
              <w:t xml:space="preserve"> ดอกผลเช่าซื้อที่ยังไม่ถือเป็นรายได้</w:t>
            </w:r>
          </w:p>
        </w:tc>
        <w:tc>
          <w:tcPr>
            <w:tcW w:w="848" w:type="dxa"/>
          </w:tcPr>
          <w:p w14:paraId="20E4BFF0"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(287,672)</w:t>
            </w:r>
          </w:p>
        </w:tc>
        <w:tc>
          <w:tcPr>
            <w:tcW w:w="850" w:type="dxa"/>
          </w:tcPr>
          <w:p w14:paraId="02A42831"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(299,914) </w:t>
            </w:r>
          </w:p>
        </w:tc>
        <w:tc>
          <w:tcPr>
            <w:tcW w:w="822" w:type="dxa"/>
          </w:tcPr>
          <w:p w14:paraId="6EA696A5"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(57,223)</w:t>
            </w:r>
          </w:p>
        </w:tc>
        <w:tc>
          <w:tcPr>
            <w:tcW w:w="850" w:type="dxa"/>
          </w:tcPr>
          <w:p w14:paraId="07EE36A7"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(56,620) </w:t>
            </w:r>
          </w:p>
        </w:tc>
        <w:tc>
          <w:tcPr>
            <w:tcW w:w="834" w:type="dxa"/>
            <w:vAlign w:val="bottom"/>
          </w:tcPr>
          <w:p w14:paraId="58B34EB4"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c>
          <w:tcPr>
            <w:tcW w:w="801" w:type="dxa"/>
            <w:vAlign w:val="bottom"/>
          </w:tcPr>
          <w:p w14:paraId="71DF2568"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c>
          <w:tcPr>
            <w:tcW w:w="954" w:type="dxa"/>
          </w:tcPr>
          <w:p w14:paraId="18AAF4B4"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(344,895)</w:t>
            </w:r>
          </w:p>
        </w:tc>
        <w:tc>
          <w:tcPr>
            <w:tcW w:w="981" w:type="dxa"/>
          </w:tcPr>
          <w:p w14:paraId="717A62D9"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(356,534) </w:t>
            </w:r>
          </w:p>
        </w:tc>
      </w:tr>
      <w:tr w:rsidR="00F32A11" w:rsidRPr="00B737D5" w14:paraId="31B4D4D7" w14:textId="77777777" w:rsidTr="4AF34EF8">
        <w:tc>
          <w:tcPr>
            <w:tcW w:w="2565" w:type="dxa"/>
            <w:vAlign w:val="bottom"/>
          </w:tcPr>
          <w:p w14:paraId="4A373716"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B737D5">
              <w:rPr>
                <w:rFonts w:ascii="Browallia New" w:hAnsi="Browallia New" w:cs="Browallia New"/>
                <w:sz w:val="22"/>
                <w:szCs w:val="22"/>
                <w:cs/>
              </w:rPr>
              <w:t>คงเหลือ</w:t>
            </w:r>
          </w:p>
        </w:tc>
        <w:tc>
          <w:tcPr>
            <w:tcW w:w="848" w:type="dxa"/>
          </w:tcPr>
          <w:p w14:paraId="4349306B" w14:textId="77777777" w:rsidR="00F32A11" w:rsidRPr="00B737D5" w:rsidRDefault="00F32A11" w:rsidP="007932B2">
            <w:pPr>
              <w:spacing w:line="240" w:lineRule="auto"/>
              <w:ind w:left="-23" w:right="-7"/>
              <w:jc w:val="right"/>
              <w:rPr>
                <w:rFonts w:ascii="Browallia New" w:hAnsi="Browallia New" w:cs="Browallia New"/>
                <w:sz w:val="22"/>
                <w:szCs w:val="22"/>
                <w:cs/>
              </w:rPr>
            </w:pPr>
            <w:r w:rsidRPr="00B737D5">
              <w:rPr>
                <w:rFonts w:ascii="Browallia New" w:hAnsi="Browallia New" w:cs="Browallia New"/>
                <w:sz w:val="22"/>
                <w:szCs w:val="22"/>
              </w:rPr>
              <w:t>355,146</w:t>
            </w:r>
          </w:p>
        </w:tc>
        <w:tc>
          <w:tcPr>
            <w:tcW w:w="850" w:type="dxa"/>
          </w:tcPr>
          <w:p w14:paraId="69D34226"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347,464 </w:t>
            </w:r>
          </w:p>
        </w:tc>
        <w:tc>
          <w:tcPr>
            <w:tcW w:w="822" w:type="dxa"/>
          </w:tcPr>
          <w:p w14:paraId="689D9E5E"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120,273</w:t>
            </w:r>
          </w:p>
        </w:tc>
        <w:tc>
          <w:tcPr>
            <w:tcW w:w="850" w:type="dxa"/>
          </w:tcPr>
          <w:p w14:paraId="01D171F1"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116,702 </w:t>
            </w:r>
          </w:p>
        </w:tc>
        <w:tc>
          <w:tcPr>
            <w:tcW w:w="834" w:type="dxa"/>
            <w:vAlign w:val="bottom"/>
          </w:tcPr>
          <w:p w14:paraId="5B0CCC58" w14:textId="77777777" w:rsidR="00F32A11" w:rsidRPr="00B737D5" w:rsidRDefault="00F32A11" w:rsidP="007932B2">
            <w:pPr>
              <w:spacing w:line="240" w:lineRule="auto"/>
              <w:ind w:left="-23" w:right="-7"/>
              <w:jc w:val="right"/>
              <w:rPr>
                <w:rFonts w:ascii="Browallia New" w:hAnsi="Browallia New" w:cs="Browallia New"/>
                <w:sz w:val="22"/>
                <w:szCs w:val="22"/>
                <w:cs/>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c>
          <w:tcPr>
            <w:tcW w:w="801" w:type="dxa"/>
            <w:vAlign w:val="bottom"/>
          </w:tcPr>
          <w:p w14:paraId="150822BE" w14:textId="77777777" w:rsidR="00F32A11" w:rsidRPr="00B737D5" w:rsidRDefault="00F32A11" w:rsidP="007932B2">
            <w:pPr>
              <w:spacing w:line="240" w:lineRule="auto"/>
              <w:ind w:left="-23" w:right="-7"/>
              <w:jc w:val="right"/>
              <w:rPr>
                <w:rFonts w:ascii="Browallia New" w:hAnsi="Browallia New" w:cs="Browallia New"/>
                <w:sz w:val="22"/>
                <w:szCs w:val="22"/>
                <w:cs/>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c>
          <w:tcPr>
            <w:tcW w:w="954" w:type="dxa"/>
          </w:tcPr>
          <w:p w14:paraId="7429842C"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475,419</w:t>
            </w:r>
          </w:p>
        </w:tc>
        <w:tc>
          <w:tcPr>
            <w:tcW w:w="981" w:type="dxa"/>
          </w:tcPr>
          <w:p w14:paraId="77C0922E"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464,166 </w:t>
            </w:r>
          </w:p>
        </w:tc>
      </w:tr>
      <w:tr w:rsidR="00F32A11" w:rsidRPr="00B737D5" w14:paraId="38D71477" w14:textId="77777777" w:rsidTr="4AF34EF8">
        <w:tc>
          <w:tcPr>
            <w:tcW w:w="2565" w:type="dxa"/>
            <w:vAlign w:val="bottom"/>
          </w:tcPr>
          <w:p w14:paraId="015605C4"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B737D5">
              <w:rPr>
                <w:rFonts w:ascii="Browallia New" w:hAnsi="Browallia New" w:cs="Browallia New"/>
                <w:sz w:val="22"/>
                <w:szCs w:val="22"/>
                <w:u w:val="single"/>
                <w:cs/>
              </w:rPr>
              <w:t>หัก</w:t>
            </w:r>
            <w:r w:rsidRPr="00B737D5">
              <w:rPr>
                <w:rFonts w:ascii="Browallia New" w:hAnsi="Browallia New" w:cs="Browallia New"/>
                <w:sz w:val="22"/>
                <w:szCs w:val="22"/>
                <w:cs/>
              </w:rPr>
              <w:t xml:space="preserve"> ค่าเผื่อ</w:t>
            </w:r>
            <w:r w:rsidRPr="00B737D5">
              <w:rPr>
                <w:rFonts w:ascii="Browallia New" w:hAnsi="Browallia New" w:cs="Browallia New" w:hint="cs"/>
                <w:sz w:val="22"/>
                <w:szCs w:val="22"/>
                <w:cs/>
              </w:rPr>
              <w:t>ผลขาดทุนด้านเครดิตที่</w:t>
            </w:r>
            <w:r w:rsidRPr="00B737D5">
              <w:rPr>
                <w:rFonts w:ascii="Browallia New" w:hAnsi="Browallia New" w:cs="Browallia New"/>
                <w:sz w:val="22"/>
                <w:szCs w:val="22"/>
              </w:rPr>
              <w:br/>
            </w:r>
            <w:r w:rsidRPr="00B737D5">
              <w:rPr>
                <w:rFonts w:ascii="Browallia New" w:hAnsi="Browallia New" w:cs="Browallia New" w:hint="cs"/>
                <w:sz w:val="22"/>
                <w:szCs w:val="22"/>
                <w:cs/>
              </w:rPr>
              <w:t>คาดว่าจะเกิดขึ้น</w:t>
            </w:r>
          </w:p>
        </w:tc>
        <w:tc>
          <w:tcPr>
            <w:tcW w:w="848" w:type="dxa"/>
          </w:tcPr>
          <w:p w14:paraId="5C27D285"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p>
          <w:p w14:paraId="7EC4197F"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(67,229)</w:t>
            </w:r>
          </w:p>
        </w:tc>
        <w:tc>
          <w:tcPr>
            <w:tcW w:w="850" w:type="dxa"/>
            <w:vAlign w:val="bottom"/>
          </w:tcPr>
          <w:p w14:paraId="441318FE"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(63,066)</w:t>
            </w:r>
          </w:p>
        </w:tc>
        <w:tc>
          <w:tcPr>
            <w:tcW w:w="822" w:type="dxa"/>
          </w:tcPr>
          <w:p w14:paraId="2BB2ABDB"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p>
          <w:p w14:paraId="0077B366"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(2,946)</w:t>
            </w:r>
          </w:p>
        </w:tc>
        <w:tc>
          <w:tcPr>
            <w:tcW w:w="850" w:type="dxa"/>
            <w:vAlign w:val="bottom"/>
          </w:tcPr>
          <w:p w14:paraId="0B2A046F"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(2,591)</w:t>
            </w:r>
          </w:p>
        </w:tc>
        <w:tc>
          <w:tcPr>
            <w:tcW w:w="834" w:type="dxa"/>
            <w:vAlign w:val="bottom"/>
          </w:tcPr>
          <w:p w14:paraId="65F8C886"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c>
          <w:tcPr>
            <w:tcW w:w="801" w:type="dxa"/>
            <w:vAlign w:val="bottom"/>
          </w:tcPr>
          <w:p w14:paraId="1431BCD9"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c>
          <w:tcPr>
            <w:tcW w:w="954" w:type="dxa"/>
          </w:tcPr>
          <w:p w14:paraId="53268BE0"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p>
          <w:p w14:paraId="08D0EF50"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(70,175)</w:t>
            </w:r>
          </w:p>
        </w:tc>
        <w:tc>
          <w:tcPr>
            <w:tcW w:w="981" w:type="dxa"/>
          </w:tcPr>
          <w:p w14:paraId="527988DB"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p>
          <w:p w14:paraId="1B842DA0"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(65,657) </w:t>
            </w:r>
          </w:p>
        </w:tc>
      </w:tr>
      <w:tr w:rsidR="00F32A11" w:rsidRPr="00B737D5" w14:paraId="1DA48024" w14:textId="77777777" w:rsidTr="4AF34EF8">
        <w:tc>
          <w:tcPr>
            <w:tcW w:w="2565" w:type="dxa"/>
          </w:tcPr>
          <w:p w14:paraId="2E38DBB1" w14:textId="77777777" w:rsidR="00F32A11" w:rsidRPr="00B737D5" w:rsidRDefault="00F32A11" w:rsidP="007932B2">
            <w:pPr>
              <w:tabs>
                <w:tab w:val="left" w:pos="162"/>
              </w:tabs>
              <w:spacing w:line="240" w:lineRule="auto"/>
              <w:ind w:right="-108"/>
              <w:jc w:val="both"/>
              <w:rPr>
                <w:rFonts w:ascii="Browallia New" w:hAnsi="Browallia New" w:cs="Browallia New"/>
                <w:sz w:val="22"/>
                <w:szCs w:val="22"/>
                <w:lang w:val="en-GB"/>
              </w:rPr>
            </w:pPr>
            <w:r w:rsidRPr="00B737D5">
              <w:rPr>
                <w:rFonts w:ascii="Browallia New" w:hAnsi="Browallia New" w:cs="Browallia New"/>
                <w:sz w:val="22"/>
                <w:szCs w:val="22"/>
                <w:cs/>
              </w:rPr>
              <w:t>สุทธิ</w:t>
            </w:r>
          </w:p>
        </w:tc>
        <w:tc>
          <w:tcPr>
            <w:tcW w:w="848" w:type="dxa"/>
          </w:tcPr>
          <w:p w14:paraId="5650F38F" w14:textId="77777777"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cs/>
              </w:rPr>
            </w:pPr>
            <w:r w:rsidRPr="00B737D5">
              <w:rPr>
                <w:rFonts w:ascii="Browallia New" w:hAnsi="Browallia New" w:cs="Browallia New"/>
                <w:sz w:val="22"/>
                <w:szCs w:val="22"/>
              </w:rPr>
              <w:t>287,917</w:t>
            </w:r>
          </w:p>
        </w:tc>
        <w:tc>
          <w:tcPr>
            <w:tcW w:w="850" w:type="dxa"/>
            <w:vAlign w:val="bottom"/>
          </w:tcPr>
          <w:p w14:paraId="7A9CA21E" w14:textId="77777777"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cs/>
              </w:rPr>
            </w:pPr>
            <w:r w:rsidRPr="00B737D5">
              <w:rPr>
                <w:rFonts w:ascii="Browallia New" w:hAnsi="Browallia New" w:cs="Browallia New"/>
                <w:sz w:val="22"/>
                <w:szCs w:val="22"/>
              </w:rPr>
              <w:t>284,398</w:t>
            </w:r>
          </w:p>
        </w:tc>
        <w:tc>
          <w:tcPr>
            <w:tcW w:w="822" w:type="dxa"/>
          </w:tcPr>
          <w:p w14:paraId="66044BB0" w14:textId="77777777"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117,327</w:t>
            </w:r>
          </w:p>
        </w:tc>
        <w:tc>
          <w:tcPr>
            <w:tcW w:w="850" w:type="dxa"/>
            <w:vAlign w:val="bottom"/>
          </w:tcPr>
          <w:p w14:paraId="4DD88344" w14:textId="77777777"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114,111</w:t>
            </w:r>
          </w:p>
        </w:tc>
        <w:tc>
          <w:tcPr>
            <w:tcW w:w="834" w:type="dxa"/>
            <w:vAlign w:val="bottom"/>
          </w:tcPr>
          <w:p w14:paraId="0630A9DD" w14:textId="77777777"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c>
          <w:tcPr>
            <w:tcW w:w="801" w:type="dxa"/>
            <w:vAlign w:val="bottom"/>
          </w:tcPr>
          <w:p w14:paraId="13F134D1" w14:textId="77777777"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c>
          <w:tcPr>
            <w:tcW w:w="954" w:type="dxa"/>
          </w:tcPr>
          <w:p w14:paraId="2783EBE0" w14:textId="04901D30"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405,244</w:t>
            </w:r>
          </w:p>
        </w:tc>
        <w:tc>
          <w:tcPr>
            <w:tcW w:w="981" w:type="dxa"/>
          </w:tcPr>
          <w:p w14:paraId="0AFCC1D3" w14:textId="77777777"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398,509 </w:t>
            </w:r>
          </w:p>
        </w:tc>
      </w:tr>
    </w:tbl>
    <w:p w14:paraId="590A0FF7" w14:textId="7D9F678F"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2134D45"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B737D5">
        <w:rPr>
          <w:rFonts w:ascii="Browallia New" w:hAnsi="Browallia New" w:cs="Browallia New"/>
          <w:sz w:val="28"/>
          <w:szCs w:val="28"/>
          <w:cs/>
        </w:rPr>
        <w:t xml:space="preserve">ณ วันที่ </w:t>
      </w: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r w:rsidRPr="00B737D5">
        <w:rPr>
          <w:rFonts w:ascii="Browallia New" w:hAnsi="Browallia New" w:cs="Browallia New"/>
          <w:sz w:val="28"/>
          <w:szCs w:val="28"/>
          <w:cs/>
        </w:rPr>
        <w:t xml:space="preserve"> และ วันที่ </w:t>
      </w:r>
      <w:r w:rsidRPr="00B737D5">
        <w:rPr>
          <w:rFonts w:ascii="Browallia New" w:hAnsi="Browallia New" w:cs="Browallia New"/>
          <w:sz w:val="28"/>
          <w:szCs w:val="28"/>
          <w:lang w:val="en-GB"/>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lang w:val="en-GB"/>
        </w:rPr>
        <w:t>2564</w:t>
      </w:r>
      <w:r w:rsidRPr="00B737D5">
        <w:rPr>
          <w:rFonts w:ascii="Browallia New" w:hAnsi="Browallia New" w:cs="Browallia New"/>
          <w:sz w:val="28"/>
          <w:szCs w:val="28"/>
          <w:cs/>
        </w:rPr>
        <w:t xml:space="preserve"> ลูกหนี้ตามสัญญาเช่าซื้อ (สุทธิจากดอกผลเช่าซื้อที่ยังไม่ถือเป็นรายได้) และค่าเผื่อผลขาดทุน</w:t>
      </w:r>
      <w:r w:rsidRPr="00B737D5">
        <w:rPr>
          <w:rFonts w:ascii="Browallia New" w:hAnsi="Browallia New" w:cs="Browallia New" w:hint="cs"/>
          <w:sz w:val="28"/>
          <w:szCs w:val="28"/>
          <w:cs/>
        </w:rPr>
        <w:t>ด้านเครดิตที่คาดว่าจะเกิดขึ้น</w:t>
      </w:r>
      <w:r w:rsidRPr="00B737D5">
        <w:rPr>
          <w:rFonts w:ascii="Browallia New" w:hAnsi="Browallia New" w:cs="Browallia New"/>
          <w:sz w:val="28"/>
          <w:szCs w:val="28"/>
          <w:cs/>
        </w:rPr>
        <w:t>แยกตามอายุหนี้ที่ค้างชำระของลูกหนี้ตามสัญญาเช่าซื้อโดยสรุปตามสัญญา</w:t>
      </w:r>
      <w:r w:rsidRPr="00B737D5">
        <w:rPr>
          <w:rFonts w:ascii="Browallia New" w:hAnsi="Browallia New" w:cs="Browallia New" w:hint="cs"/>
          <w:sz w:val="28"/>
          <w:szCs w:val="28"/>
          <w:cs/>
        </w:rPr>
        <w:t>เช่า</w:t>
      </w:r>
      <w:r w:rsidRPr="00B737D5">
        <w:rPr>
          <w:rFonts w:ascii="Browallia New" w:hAnsi="Browallia New" w:cs="Browallia New"/>
          <w:sz w:val="28"/>
          <w:szCs w:val="28"/>
          <w:cs/>
        </w:rPr>
        <w:t>ซื้อ ดังนี้</w:t>
      </w:r>
    </w:p>
    <w:p w14:paraId="69884866"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cs/>
        </w:rPr>
      </w:pPr>
    </w:p>
    <w:tbl>
      <w:tblPr>
        <w:tblW w:w="9253" w:type="dxa"/>
        <w:tblInd w:w="360" w:type="dxa"/>
        <w:tblLayout w:type="fixed"/>
        <w:tblLook w:val="0000" w:firstRow="0" w:lastRow="0" w:firstColumn="0" w:lastColumn="0" w:noHBand="0" w:noVBand="0"/>
      </w:tblPr>
      <w:tblGrid>
        <w:gridCol w:w="1917"/>
        <w:gridCol w:w="852"/>
        <w:gridCol w:w="851"/>
        <w:gridCol w:w="992"/>
        <w:gridCol w:w="1013"/>
        <w:gridCol w:w="914"/>
        <w:gridCol w:w="898"/>
        <w:gridCol w:w="879"/>
        <w:gridCol w:w="937"/>
      </w:tblGrid>
      <w:tr w:rsidR="00F32A11" w:rsidRPr="00B737D5" w14:paraId="4BABA370" w14:textId="77777777" w:rsidTr="007932B2">
        <w:trPr>
          <w:tblHeader/>
        </w:trPr>
        <w:tc>
          <w:tcPr>
            <w:tcW w:w="1917" w:type="dxa"/>
          </w:tcPr>
          <w:p w14:paraId="2C4E6678"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tcPr>
          <w:p w14:paraId="56BDD545" w14:textId="77777777" w:rsidR="00F32A11" w:rsidRPr="00B737D5" w:rsidRDefault="00F32A11" w:rsidP="007932B2">
            <w:pPr>
              <w:spacing w:line="240" w:lineRule="auto"/>
              <w:ind w:right="-45"/>
              <w:jc w:val="right"/>
              <w:rPr>
                <w:rFonts w:ascii="Browallia New" w:hAnsi="Browallia New" w:cs="Browallia New"/>
                <w:sz w:val="22"/>
                <w:szCs w:val="22"/>
                <w:cs/>
              </w:rPr>
            </w:pPr>
            <w:r w:rsidRPr="00B737D5">
              <w:rPr>
                <w:rFonts w:ascii="Browallia New" w:hAnsi="Browallia New" w:cs="Browallia New"/>
                <w:sz w:val="22"/>
                <w:szCs w:val="22"/>
                <w:cs/>
              </w:rPr>
              <w:t xml:space="preserve">(หน่วย </w:t>
            </w: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rPr>
              <w:t>พันบาท)</w:t>
            </w:r>
          </w:p>
        </w:tc>
      </w:tr>
      <w:tr w:rsidR="00F32A11" w:rsidRPr="00B737D5" w14:paraId="007DA495" w14:textId="77777777" w:rsidTr="007932B2">
        <w:trPr>
          <w:tblHeader/>
        </w:trPr>
        <w:tc>
          <w:tcPr>
            <w:tcW w:w="1917" w:type="dxa"/>
          </w:tcPr>
          <w:p w14:paraId="12A9E4B2"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vAlign w:val="bottom"/>
          </w:tcPr>
          <w:p w14:paraId="1AB72E73"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งบการเงินรวม</w:t>
            </w:r>
          </w:p>
        </w:tc>
      </w:tr>
      <w:tr w:rsidR="00F32A11" w:rsidRPr="00B737D5" w14:paraId="1D4F796E" w14:textId="77777777" w:rsidTr="007932B2">
        <w:trPr>
          <w:tblHeader/>
        </w:trPr>
        <w:tc>
          <w:tcPr>
            <w:tcW w:w="1917" w:type="dxa"/>
          </w:tcPr>
          <w:p w14:paraId="6F1FA172"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2B8190E5"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2005" w:type="dxa"/>
            <w:gridSpan w:val="2"/>
          </w:tcPr>
          <w:p w14:paraId="24A07796"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B737D5">
              <w:rPr>
                <w:rFonts w:ascii="Browallia New" w:hAnsi="Browallia New" w:cs="Browallia New"/>
                <w:sz w:val="22"/>
                <w:szCs w:val="22"/>
                <w:cs/>
              </w:rPr>
              <w:t>อัตราร้อยละ</w:t>
            </w:r>
          </w:p>
        </w:tc>
        <w:tc>
          <w:tcPr>
            <w:tcW w:w="1812" w:type="dxa"/>
            <w:gridSpan w:val="2"/>
          </w:tcPr>
          <w:p w14:paraId="3B187987"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816" w:type="dxa"/>
            <w:gridSpan w:val="2"/>
          </w:tcPr>
          <w:p w14:paraId="34FB0730"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B737D5" w14:paraId="70C45AD5" w14:textId="77777777" w:rsidTr="007932B2">
        <w:trPr>
          <w:tblHeader/>
        </w:trPr>
        <w:tc>
          <w:tcPr>
            <w:tcW w:w="1917" w:type="dxa"/>
          </w:tcPr>
          <w:p w14:paraId="0CF24542"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4557B5B7"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cs/>
              </w:rPr>
              <w:t>ลูกหนี้ตาม</w:t>
            </w:r>
          </w:p>
        </w:tc>
        <w:tc>
          <w:tcPr>
            <w:tcW w:w="2005" w:type="dxa"/>
            <w:gridSpan w:val="2"/>
          </w:tcPr>
          <w:p w14:paraId="50E304EC"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ของค่าเผื่อ</w:t>
            </w:r>
            <w:r w:rsidRPr="00B737D5">
              <w:rPr>
                <w:rFonts w:ascii="Browallia New" w:hAnsi="Browallia New" w:cs="Browallia New" w:hint="cs"/>
                <w:sz w:val="22"/>
                <w:szCs w:val="22"/>
                <w:cs/>
              </w:rPr>
              <w:t>ผล</w:t>
            </w:r>
            <w:r w:rsidRPr="00B737D5">
              <w:rPr>
                <w:rFonts w:ascii="Browallia New" w:hAnsi="Browallia New" w:cs="Browallia New"/>
                <w:sz w:val="22"/>
                <w:szCs w:val="22"/>
                <w:cs/>
              </w:rPr>
              <w:t>ขาดทุน</w:t>
            </w:r>
          </w:p>
        </w:tc>
        <w:tc>
          <w:tcPr>
            <w:tcW w:w="1812" w:type="dxa"/>
            <w:gridSpan w:val="2"/>
          </w:tcPr>
          <w:p w14:paraId="3040AA9A"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ค่าเผื่อ</w:t>
            </w:r>
            <w:r w:rsidRPr="00B737D5">
              <w:rPr>
                <w:rFonts w:ascii="Browallia New" w:hAnsi="Browallia New" w:cs="Browallia New" w:hint="cs"/>
                <w:sz w:val="22"/>
                <w:szCs w:val="22"/>
                <w:cs/>
              </w:rPr>
              <w:t>ผล</w:t>
            </w:r>
            <w:r w:rsidRPr="00B737D5">
              <w:rPr>
                <w:rFonts w:ascii="Browallia New" w:hAnsi="Browallia New" w:cs="Browallia New"/>
                <w:sz w:val="22"/>
                <w:szCs w:val="22"/>
                <w:cs/>
              </w:rPr>
              <w:t>ขาดทุน</w:t>
            </w:r>
            <w:r w:rsidRPr="00B737D5">
              <w:rPr>
                <w:rFonts w:ascii="Browallia New" w:hAnsi="Browallia New" w:cs="Browallia New" w:hint="cs"/>
                <w:sz w:val="22"/>
                <w:szCs w:val="22"/>
                <w:cs/>
              </w:rPr>
              <w:t>ด้าน</w:t>
            </w:r>
          </w:p>
        </w:tc>
        <w:tc>
          <w:tcPr>
            <w:tcW w:w="1816" w:type="dxa"/>
            <w:gridSpan w:val="2"/>
            <w:vMerge w:val="restart"/>
          </w:tcPr>
          <w:p w14:paraId="3BDD99C2" w14:textId="77777777" w:rsidR="00F32A11" w:rsidRPr="00B737D5" w:rsidRDefault="00F32A11" w:rsidP="007932B2">
            <w:pPr>
              <w:pBdr>
                <w:bottom w:val="single" w:sz="4" w:space="1" w:color="auto"/>
              </w:pBdr>
              <w:spacing w:line="240" w:lineRule="auto"/>
              <w:ind w:left="-12"/>
              <w:jc w:val="center"/>
              <w:rPr>
                <w:rFonts w:ascii="Browallia New" w:hAnsi="Browallia New" w:cs="Browallia New"/>
                <w:sz w:val="22"/>
                <w:szCs w:val="22"/>
              </w:rPr>
            </w:pPr>
          </w:p>
          <w:p w14:paraId="3F6069B7" w14:textId="77777777" w:rsidR="00F32A11" w:rsidRPr="00B737D5" w:rsidRDefault="00F32A11" w:rsidP="007932B2">
            <w:pPr>
              <w:pBdr>
                <w:bottom w:val="single" w:sz="4" w:space="1" w:color="auto"/>
              </w:pBdr>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สุทธิ</w:t>
            </w:r>
          </w:p>
        </w:tc>
      </w:tr>
      <w:tr w:rsidR="00F32A11" w:rsidRPr="00B737D5" w14:paraId="273D8FE2" w14:textId="77777777" w:rsidTr="007932B2">
        <w:trPr>
          <w:tblHeader/>
        </w:trPr>
        <w:tc>
          <w:tcPr>
            <w:tcW w:w="1917" w:type="dxa"/>
          </w:tcPr>
          <w:p w14:paraId="37DD96EA" w14:textId="77777777" w:rsidR="00F32A11" w:rsidRPr="00B737D5" w:rsidRDefault="00F32A11" w:rsidP="007932B2">
            <w:pPr>
              <w:spacing w:line="240" w:lineRule="auto"/>
              <w:jc w:val="center"/>
              <w:rPr>
                <w:rFonts w:ascii="Browallia New" w:hAnsi="Browallia New" w:cs="Browallia New"/>
                <w:sz w:val="22"/>
                <w:szCs w:val="22"/>
              </w:rPr>
            </w:pPr>
          </w:p>
        </w:tc>
        <w:tc>
          <w:tcPr>
            <w:tcW w:w="1703" w:type="dxa"/>
            <w:gridSpan w:val="2"/>
            <w:vAlign w:val="bottom"/>
          </w:tcPr>
          <w:p w14:paraId="4AF35A76"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cs/>
              </w:rPr>
              <w:t>สัญญาเช่าซื้อ</w:t>
            </w:r>
          </w:p>
        </w:tc>
        <w:tc>
          <w:tcPr>
            <w:tcW w:w="2005" w:type="dxa"/>
            <w:gridSpan w:val="2"/>
            <w:vAlign w:val="bottom"/>
          </w:tcPr>
          <w:p w14:paraId="74E23755"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hint="cs"/>
                <w:sz w:val="22"/>
                <w:szCs w:val="22"/>
                <w:cs/>
              </w:rPr>
              <w:t>ด้านเครดิตที่คาดว่าจะเกิดขึ้น</w:t>
            </w:r>
          </w:p>
        </w:tc>
        <w:tc>
          <w:tcPr>
            <w:tcW w:w="1812" w:type="dxa"/>
            <w:gridSpan w:val="2"/>
            <w:vAlign w:val="bottom"/>
          </w:tcPr>
          <w:p w14:paraId="2571A93F"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hint="cs"/>
                <w:sz w:val="22"/>
                <w:szCs w:val="22"/>
                <w:cs/>
              </w:rPr>
              <w:t>เครดิตที่คาดว่าจะเกิดขึ้น</w:t>
            </w:r>
          </w:p>
        </w:tc>
        <w:tc>
          <w:tcPr>
            <w:tcW w:w="1816" w:type="dxa"/>
            <w:gridSpan w:val="2"/>
            <w:vMerge/>
            <w:vAlign w:val="bottom"/>
          </w:tcPr>
          <w:p w14:paraId="1476A8FC"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F32A11" w:rsidRPr="00B737D5" w14:paraId="0286146C" w14:textId="77777777" w:rsidTr="007932B2">
        <w:trPr>
          <w:tblHeader/>
        </w:trPr>
        <w:tc>
          <w:tcPr>
            <w:tcW w:w="1917" w:type="dxa"/>
          </w:tcPr>
          <w:p w14:paraId="7FC59DC0"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5B41C7FC"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hint="cs"/>
                <w:sz w:val="22"/>
                <w:szCs w:val="22"/>
                <w:cs/>
              </w:rPr>
              <w:t xml:space="preserve"> มี.ค.</w:t>
            </w:r>
            <w:r w:rsidRPr="00B737D5">
              <w:rPr>
                <w:rFonts w:ascii="Browallia New" w:hAnsi="Browallia New" w:cs="Browallia New"/>
                <w:sz w:val="22"/>
                <w:szCs w:val="22"/>
              </w:rPr>
              <w:br/>
              <w:t>2565</w:t>
            </w:r>
          </w:p>
        </w:tc>
        <w:tc>
          <w:tcPr>
            <w:tcW w:w="851" w:type="dxa"/>
            <w:vAlign w:val="bottom"/>
          </w:tcPr>
          <w:p w14:paraId="05A1E47E"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92" w:type="dxa"/>
            <w:vAlign w:val="bottom"/>
          </w:tcPr>
          <w:p w14:paraId="2EC7765D"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hint="cs"/>
                <w:sz w:val="22"/>
                <w:szCs w:val="22"/>
                <w:cs/>
              </w:rPr>
              <w:t xml:space="preserve"> มี.ค.</w:t>
            </w:r>
            <w:r w:rsidRPr="00B737D5">
              <w:rPr>
                <w:rFonts w:ascii="Browallia New" w:hAnsi="Browallia New" w:cs="Browallia New"/>
                <w:sz w:val="22"/>
                <w:szCs w:val="22"/>
              </w:rPr>
              <w:br/>
              <w:t>2565</w:t>
            </w:r>
          </w:p>
        </w:tc>
        <w:tc>
          <w:tcPr>
            <w:tcW w:w="1013" w:type="dxa"/>
            <w:vAlign w:val="bottom"/>
          </w:tcPr>
          <w:p w14:paraId="3514974A"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14" w:type="dxa"/>
            <w:vAlign w:val="bottom"/>
          </w:tcPr>
          <w:p w14:paraId="71FCD2FD"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hint="cs"/>
                <w:sz w:val="22"/>
                <w:szCs w:val="22"/>
                <w:cs/>
              </w:rPr>
              <w:t xml:space="preserve"> มี.ค.</w:t>
            </w:r>
            <w:r w:rsidRPr="00B737D5">
              <w:rPr>
                <w:rFonts w:ascii="Browallia New" w:hAnsi="Browallia New" w:cs="Browallia New"/>
                <w:sz w:val="22"/>
                <w:szCs w:val="22"/>
              </w:rPr>
              <w:br/>
              <w:t>2565</w:t>
            </w:r>
          </w:p>
        </w:tc>
        <w:tc>
          <w:tcPr>
            <w:tcW w:w="898" w:type="dxa"/>
            <w:vAlign w:val="bottom"/>
          </w:tcPr>
          <w:p w14:paraId="0B371D56"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879" w:type="dxa"/>
            <w:vAlign w:val="bottom"/>
          </w:tcPr>
          <w:p w14:paraId="5C6D3598"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hint="cs"/>
                <w:sz w:val="22"/>
                <w:szCs w:val="22"/>
                <w:cs/>
              </w:rPr>
              <w:t xml:space="preserve"> มี.ค.</w:t>
            </w:r>
            <w:r w:rsidRPr="00B737D5">
              <w:rPr>
                <w:rFonts w:ascii="Browallia New" w:hAnsi="Browallia New" w:cs="Browallia New"/>
                <w:sz w:val="22"/>
                <w:szCs w:val="22"/>
              </w:rPr>
              <w:br/>
              <w:t>2565</w:t>
            </w:r>
          </w:p>
        </w:tc>
        <w:tc>
          <w:tcPr>
            <w:tcW w:w="937" w:type="dxa"/>
            <w:vAlign w:val="bottom"/>
          </w:tcPr>
          <w:p w14:paraId="64AE01C0"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r>
      <w:tr w:rsidR="00F32A11" w:rsidRPr="00B737D5" w14:paraId="3498291E" w14:textId="77777777" w:rsidTr="007932B2">
        <w:trPr>
          <w:tblHeader/>
        </w:trPr>
        <w:tc>
          <w:tcPr>
            <w:tcW w:w="1917" w:type="dxa"/>
          </w:tcPr>
          <w:p w14:paraId="6CCA1566"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1FA3E3AB" w14:textId="77777777" w:rsidR="00F32A11" w:rsidRPr="00B737D5"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D61DA08"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5DF6469C" w14:textId="77777777" w:rsidR="00F32A11" w:rsidRPr="00B737D5"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1013" w:type="dxa"/>
            <w:vAlign w:val="bottom"/>
          </w:tcPr>
          <w:p w14:paraId="4BFFC97B"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2EE1425C" w14:textId="77777777" w:rsidR="00F32A11" w:rsidRPr="00B737D5"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98" w:type="dxa"/>
            <w:vAlign w:val="bottom"/>
          </w:tcPr>
          <w:p w14:paraId="12BB92A0"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879" w:type="dxa"/>
            <w:vAlign w:val="bottom"/>
          </w:tcPr>
          <w:p w14:paraId="40F4B760" w14:textId="77777777" w:rsidR="00F32A11" w:rsidRPr="00B737D5"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37" w:type="dxa"/>
            <w:vAlign w:val="bottom"/>
          </w:tcPr>
          <w:p w14:paraId="072BC102"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r>
      <w:tr w:rsidR="00F32A11" w:rsidRPr="00B737D5" w14:paraId="7F94EB51" w14:textId="77777777" w:rsidTr="007932B2">
        <w:tc>
          <w:tcPr>
            <w:tcW w:w="1917" w:type="dxa"/>
          </w:tcPr>
          <w:p w14:paraId="4C6E3100" w14:textId="77777777" w:rsidR="00F32A11" w:rsidRPr="00B737D5" w:rsidRDefault="00F32A11" w:rsidP="007932B2">
            <w:pPr>
              <w:spacing w:line="240" w:lineRule="auto"/>
              <w:ind w:right="-108"/>
              <w:jc w:val="both"/>
              <w:rPr>
                <w:rFonts w:ascii="Browallia New" w:hAnsi="Browallia New" w:cs="Browallia New"/>
                <w:b/>
                <w:bCs/>
                <w:sz w:val="22"/>
                <w:szCs w:val="22"/>
              </w:rPr>
            </w:pPr>
            <w:r w:rsidRPr="00B737D5">
              <w:rPr>
                <w:rFonts w:ascii="Browallia New" w:hAnsi="Browallia New" w:cs="Browallia New"/>
                <w:b/>
                <w:bCs/>
                <w:sz w:val="22"/>
                <w:szCs w:val="22"/>
                <w:cs/>
              </w:rPr>
              <w:t>ลูกหนี้ตามสัญญาเช่าซื้อ</w:t>
            </w:r>
          </w:p>
        </w:tc>
        <w:tc>
          <w:tcPr>
            <w:tcW w:w="852" w:type="dxa"/>
          </w:tcPr>
          <w:p w14:paraId="3A5AA351" w14:textId="77777777" w:rsidR="00F32A11" w:rsidRPr="00B737D5" w:rsidRDefault="00F32A11" w:rsidP="007932B2">
            <w:pPr>
              <w:pStyle w:val="InsideAddress"/>
              <w:tabs>
                <w:tab w:val="decimal" w:pos="834"/>
              </w:tabs>
              <w:ind w:left="-114"/>
              <w:rPr>
                <w:rFonts w:ascii="Browallia New" w:hAnsi="Browallia New" w:cs="Browallia New"/>
                <w:sz w:val="22"/>
                <w:szCs w:val="22"/>
              </w:rPr>
            </w:pPr>
          </w:p>
        </w:tc>
        <w:tc>
          <w:tcPr>
            <w:tcW w:w="851" w:type="dxa"/>
          </w:tcPr>
          <w:p w14:paraId="42383DDB" w14:textId="77777777" w:rsidR="00F32A11" w:rsidRPr="00B737D5" w:rsidRDefault="00F32A11" w:rsidP="007932B2">
            <w:pPr>
              <w:pStyle w:val="InsideAddress"/>
              <w:tabs>
                <w:tab w:val="decimal" w:pos="834"/>
              </w:tabs>
              <w:ind w:left="-114"/>
              <w:rPr>
                <w:rFonts w:ascii="Browallia New" w:hAnsi="Browallia New" w:cs="Browallia New"/>
                <w:sz w:val="22"/>
                <w:szCs w:val="22"/>
              </w:rPr>
            </w:pPr>
          </w:p>
        </w:tc>
        <w:tc>
          <w:tcPr>
            <w:tcW w:w="992" w:type="dxa"/>
          </w:tcPr>
          <w:p w14:paraId="02A9D5D3" w14:textId="77777777" w:rsidR="00F32A11" w:rsidRPr="00B737D5"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1013" w:type="dxa"/>
          </w:tcPr>
          <w:p w14:paraId="487CBC45" w14:textId="77777777" w:rsidR="00F32A11" w:rsidRPr="00B737D5"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914" w:type="dxa"/>
          </w:tcPr>
          <w:p w14:paraId="744F7AE2" w14:textId="77777777" w:rsidR="00F32A11" w:rsidRPr="00B737D5" w:rsidRDefault="00F32A11" w:rsidP="007932B2">
            <w:pPr>
              <w:tabs>
                <w:tab w:val="clear" w:pos="680"/>
                <w:tab w:val="clear" w:pos="907"/>
              </w:tabs>
              <w:spacing w:line="240" w:lineRule="auto"/>
              <w:ind w:left="-114"/>
              <w:rPr>
                <w:rFonts w:ascii="Browallia New" w:hAnsi="Browallia New" w:cs="Browallia New"/>
                <w:sz w:val="22"/>
                <w:szCs w:val="22"/>
              </w:rPr>
            </w:pPr>
          </w:p>
        </w:tc>
        <w:tc>
          <w:tcPr>
            <w:tcW w:w="898" w:type="dxa"/>
          </w:tcPr>
          <w:p w14:paraId="282A1C73" w14:textId="77777777" w:rsidR="00F32A11" w:rsidRPr="00B737D5" w:rsidRDefault="00F32A11" w:rsidP="007932B2">
            <w:pPr>
              <w:tabs>
                <w:tab w:val="clear" w:pos="680"/>
                <w:tab w:val="clear" w:pos="907"/>
              </w:tabs>
              <w:spacing w:line="240" w:lineRule="auto"/>
              <w:ind w:left="-114"/>
              <w:rPr>
                <w:rFonts w:ascii="Browallia New" w:hAnsi="Browallia New" w:cs="Browallia New"/>
                <w:sz w:val="22"/>
                <w:szCs w:val="22"/>
              </w:rPr>
            </w:pPr>
          </w:p>
        </w:tc>
        <w:tc>
          <w:tcPr>
            <w:tcW w:w="879" w:type="dxa"/>
          </w:tcPr>
          <w:p w14:paraId="7292346D" w14:textId="77777777" w:rsidR="00F32A11" w:rsidRPr="00B737D5" w:rsidRDefault="00F32A11" w:rsidP="007932B2">
            <w:pPr>
              <w:pStyle w:val="InsideAddress"/>
              <w:tabs>
                <w:tab w:val="decimal" w:pos="792"/>
              </w:tabs>
              <w:ind w:left="-114"/>
              <w:rPr>
                <w:rFonts w:ascii="Browallia New" w:hAnsi="Browallia New" w:cs="Browallia New"/>
                <w:sz w:val="22"/>
                <w:szCs w:val="22"/>
              </w:rPr>
            </w:pPr>
          </w:p>
        </w:tc>
        <w:tc>
          <w:tcPr>
            <w:tcW w:w="937" w:type="dxa"/>
          </w:tcPr>
          <w:p w14:paraId="6DF232D4" w14:textId="77777777" w:rsidR="00F32A11" w:rsidRPr="00B737D5" w:rsidRDefault="00F32A11" w:rsidP="007932B2">
            <w:pPr>
              <w:pStyle w:val="InsideAddress"/>
              <w:ind w:left="-114"/>
              <w:rPr>
                <w:rFonts w:ascii="Browallia New" w:hAnsi="Browallia New" w:cs="Browallia New"/>
                <w:sz w:val="22"/>
                <w:szCs w:val="22"/>
              </w:rPr>
            </w:pPr>
          </w:p>
        </w:tc>
      </w:tr>
      <w:tr w:rsidR="00F32A11" w:rsidRPr="00B737D5" w14:paraId="6A227EF6" w14:textId="77777777" w:rsidTr="007932B2">
        <w:trPr>
          <w:trHeight w:val="66"/>
        </w:trPr>
        <w:tc>
          <w:tcPr>
            <w:tcW w:w="1917" w:type="dxa"/>
          </w:tcPr>
          <w:p w14:paraId="0F148FD2" w14:textId="77777777" w:rsidR="00F32A11" w:rsidRPr="00B737D5" w:rsidRDefault="00F32A11" w:rsidP="007932B2">
            <w:pPr>
              <w:spacing w:line="240" w:lineRule="auto"/>
              <w:rPr>
                <w:rFonts w:ascii="Browallia New" w:hAnsi="Browallia New" w:cs="Browallia New"/>
                <w:sz w:val="22"/>
                <w:szCs w:val="22"/>
                <w:cs/>
              </w:rPr>
            </w:pPr>
            <w:r w:rsidRPr="00B737D5">
              <w:rPr>
                <w:rFonts w:ascii="Browallia New" w:hAnsi="Browallia New" w:cs="Browallia New"/>
                <w:sz w:val="22"/>
                <w:szCs w:val="22"/>
                <w:cs/>
              </w:rPr>
              <w:t>บริษัทใหญ่</w:t>
            </w:r>
          </w:p>
        </w:tc>
        <w:tc>
          <w:tcPr>
            <w:tcW w:w="852" w:type="dxa"/>
          </w:tcPr>
          <w:p w14:paraId="22DE157A"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475,419</w:t>
            </w:r>
          </w:p>
        </w:tc>
        <w:tc>
          <w:tcPr>
            <w:tcW w:w="851" w:type="dxa"/>
            <w:vAlign w:val="bottom"/>
          </w:tcPr>
          <w:p w14:paraId="3CEAA6E9"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464,166</w:t>
            </w:r>
          </w:p>
        </w:tc>
        <w:tc>
          <w:tcPr>
            <w:tcW w:w="992" w:type="dxa"/>
          </w:tcPr>
          <w:p w14:paraId="11121E53"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0.84 - 100</w:t>
            </w:r>
          </w:p>
        </w:tc>
        <w:tc>
          <w:tcPr>
            <w:tcW w:w="1013" w:type="dxa"/>
            <w:vAlign w:val="bottom"/>
          </w:tcPr>
          <w:p w14:paraId="7F221C48"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0.76 - 100</w:t>
            </w:r>
          </w:p>
        </w:tc>
        <w:tc>
          <w:tcPr>
            <w:tcW w:w="914" w:type="dxa"/>
          </w:tcPr>
          <w:p w14:paraId="5AA3F6F5"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70,175</w:t>
            </w:r>
          </w:p>
        </w:tc>
        <w:tc>
          <w:tcPr>
            <w:tcW w:w="898" w:type="dxa"/>
          </w:tcPr>
          <w:p w14:paraId="5F45F822"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65,657</w:t>
            </w:r>
          </w:p>
        </w:tc>
        <w:tc>
          <w:tcPr>
            <w:tcW w:w="879" w:type="dxa"/>
          </w:tcPr>
          <w:p w14:paraId="1A4D161B"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405,244</w:t>
            </w:r>
          </w:p>
        </w:tc>
        <w:tc>
          <w:tcPr>
            <w:tcW w:w="937" w:type="dxa"/>
          </w:tcPr>
          <w:p w14:paraId="1A55D6EA"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398,509</w:t>
            </w:r>
          </w:p>
        </w:tc>
      </w:tr>
      <w:tr w:rsidR="00F32A11" w:rsidRPr="00B737D5" w14:paraId="11D92C69" w14:textId="77777777" w:rsidTr="007932B2">
        <w:tc>
          <w:tcPr>
            <w:tcW w:w="1917" w:type="dxa"/>
          </w:tcPr>
          <w:p w14:paraId="486D86CC" w14:textId="77777777" w:rsidR="00F32A11" w:rsidRPr="00B737D5" w:rsidRDefault="00F32A11" w:rsidP="007932B2">
            <w:pPr>
              <w:tabs>
                <w:tab w:val="left" w:pos="162"/>
              </w:tabs>
              <w:spacing w:line="240" w:lineRule="auto"/>
              <w:ind w:right="-108"/>
              <w:jc w:val="both"/>
              <w:rPr>
                <w:rFonts w:ascii="Browallia New" w:hAnsi="Browallia New" w:cs="Browallia New"/>
                <w:sz w:val="22"/>
                <w:szCs w:val="22"/>
                <w:cs/>
              </w:rPr>
            </w:pPr>
            <w:r w:rsidRPr="00B737D5">
              <w:rPr>
                <w:rFonts w:ascii="Browallia New" w:hAnsi="Browallia New" w:cs="Browallia New"/>
                <w:sz w:val="22"/>
                <w:szCs w:val="22"/>
                <w:cs/>
              </w:rPr>
              <w:t xml:space="preserve">บริษัทย่อย </w:t>
            </w:r>
          </w:p>
        </w:tc>
        <w:tc>
          <w:tcPr>
            <w:tcW w:w="852" w:type="dxa"/>
          </w:tcPr>
          <w:p w14:paraId="2CD91B60" w14:textId="77777777" w:rsidR="00F32A11" w:rsidRPr="00B737D5" w:rsidRDefault="00F32A11" w:rsidP="007932B2">
            <w:pPr>
              <w:spacing w:line="240" w:lineRule="auto"/>
              <w:ind w:left="-23" w:right="-7"/>
              <w:jc w:val="right"/>
              <w:rPr>
                <w:rFonts w:ascii="Browallia New" w:hAnsi="Browallia New" w:cs="Browallia New"/>
                <w:sz w:val="22"/>
                <w:szCs w:val="22"/>
              </w:rPr>
            </w:pPr>
          </w:p>
        </w:tc>
        <w:tc>
          <w:tcPr>
            <w:tcW w:w="851" w:type="dxa"/>
            <w:vAlign w:val="bottom"/>
          </w:tcPr>
          <w:p w14:paraId="1FFBEE7F" w14:textId="77777777" w:rsidR="00F32A11" w:rsidRPr="00B737D5" w:rsidRDefault="00F32A11" w:rsidP="007932B2">
            <w:pPr>
              <w:spacing w:line="240" w:lineRule="auto"/>
              <w:ind w:left="-23" w:right="-7"/>
              <w:jc w:val="right"/>
              <w:rPr>
                <w:rFonts w:ascii="Browallia New" w:hAnsi="Browallia New" w:cs="Browallia New"/>
                <w:sz w:val="22"/>
                <w:szCs w:val="22"/>
              </w:rPr>
            </w:pPr>
          </w:p>
        </w:tc>
        <w:tc>
          <w:tcPr>
            <w:tcW w:w="992" w:type="dxa"/>
          </w:tcPr>
          <w:p w14:paraId="1EF92F97"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58A38933" w14:textId="77777777" w:rsidR="00F32A11" w:rsidRPr="00B737D5" w:rsidRDefault="00F32A11" w:rsidP="007932B2">
            <w:pPr>
              <w:pStyle w:val="InsideAddress"/>
              <w:tabs>
                <w:tab w:val="decimal" w:pos="252"/>
                <w:tab w:val="left" w:pos="680"/>
                <w:tab w:val="left" w:pos="907"/>
              </w:tabs>
              <w:ind w:left="-96" w:right="-45"/>
              <w:jc w:val="right"/>
              <w:rPr>
                <w:rFonts w:ascii="Browallia New" w:hAnsi="Browallia New" w:cs="Browallia New"/>
                <w:sz w:val="22"/>
                <w:szCs w:val="22"/>
              </w:rPr>
            </w:pPr>
          </w:p>
        </w:tc>
        <w:tc>
          <w:tcPr>
            <w:tcW w:w="914" w:type="dxa"/>
          </w:tcPr>
          <w:p w14:paraId="14D33F19" w14:textId="77777777" w:rsidR="00F32A11" w:rsidRPr="00B737D5" w:rsidRDefault="00F32A11" w:rsidP="007932B2">
            <w:pPr>
              <w:spacing w:line="240" w:lineRule="auto"/>
              <w:ind w:left="-23" w:right="-7"/>
              <w:jc w:val="right"/>
              <w:rPr>
                <w:rFonts w:ascii="Browallia New" w:hAnsi="Browallia New" w:cs="Browallia New"/>
                <w:sz w:val="22"/>
                <w:szCs w:val="22"/>
              </w:rPr>
            </w:pPr>
          </w:p>
        </w:tc>
        <w:tc>
          <w:tcPr>
            <w:tcW w:w="898" w:type="dxa"/>
          </w:tcPr>
          <w:p w14:paraId="07286632" w14:textId="77777777" w:rsidR="00F32A11" w:rsidRPr="00B737D5" w:rsidRDefault="00F32A11" w:rsidP="007932B2">
            <w:pPr>
              <w:spacing w:line="240" w:lineRule="auto"/>
              <w:ind w:left="-23" w:right="-7"/>
              <w:jc w:val="right"/>
              <w:rPr>
                <w:rFonts w:ascii="Browallia New" w:hAnsi="Browallia New" w:cs="Browallia New"/>
                <w:sz w:val="22"/>
                <w:szCs w:val="22"/>
              </w:rPr>
            </w:pPr>
          </w:p>
        </w:tc>
        <w:tc>
          <w:tcPr>
            <w:tcW w:w="879" w:type="dxa"/>
          </w:tcPr>
          <w:p w14:paraId="33E543E9" w14:textId="77777777" w:rsidR="00F32A11" w:rsidRPr="00B737D5" w:rsidRDefault="00F32A11" w:rsidP="007932B2">
            <w:pPr>
              <w:spacing w:line="240" w:lineRule="auto"/>
              <w:ind w:left="-23" w:right="-7"/>
              <w:jc w:val="right"/>
              <w:rPr>
                <w:rFonts w:ascii="Browallia New" w:hAnsi="Browallia New" w:cs="Browallia New"/>
                <w:sz w:val="22"/>
                <w:szCs w:val="22"/>
              </w:rPr>
            </w:pPr>
          </w:p>
        </w:tc>
        <w:tc>
          <w:tcPr>
            <w:tcW w:w="937" w:type="dxa"/>
          </w:tcPr>
          <w:p w14:paraId="7D6B20E0" w14:textId="77777777" w:rsidR="00F32A11" w:rsidRPr="00B737D5" w:rsidRDefault="00F32A11" w:rsidP="007932B2">
            <w:pPr>
              <w:spacing w:line="240" w:lineRule="auto"/>
              <w:ind w:left="-23" w:right="-7"/>
              <w:jc w:val="right"/>
              <w:rPr>
                <w:rFonts w:ascii="Browallia New" w:hAnsi="Browallia New" w:cs="Browallia New"/>
                <w:sz w:val="22"/>
                <w:szCs w:val="22"/>
              </w:rPr>
            </w:pPr>
          </w:p>
        </w:tc>
      </w:tr>
      <w:tr w:rsidR="00F32A11" w:rsidRPr="00B737D5" w14:paraId="39CF21F5" w14:textId="77777777" w:rsidTr="007932B2">
        <w:tc>
          <w:tcPr>
            <w:tcW w:w="1917" w:type="dxa"/>
          </w:tcPr>
          <w:p w14:paraId="53897583" w14:textId="77777777" w:rsidR="00F32A11" w:rsidRPr="00B737D5" w:rsidRDefault="00F32A11" w:rsidP="007932B2">
            <w:pPr>
              <w:tabs>
                <w:tab w:val="left" w:pos="162"/>
              </w:tabs>
              <w:spacing w:line="240" w:lineRule="auto"/>
              <w:ind w:right="-108"/>
              <w:jc w:val="both"/>
              <w:rPr>
                <w:rFonts w:ascii="Browallia New" w:hAnsi="Browallia New" w:cs="Browallia New"/>
                <w:sz w:val="22"/>
                <w:szCs w:val="22"/>
                <w:cs/>
              </w:rPr>
            </w:pPr>
            <w:r w:rsidRPr="00B737D5">
              <w:rPr>
                <w:rFonts w:ascii="Browallia New" w:hAnsi="Browallia New" w:cs="Browallia New" w:hint="cs"/>
                <w:sz w:val="22"/>
                <w:szCs w:val="22"/>
                <w:cs/>
              </w:rPr>
              <w:t xml:space="preserve">  </w:t>
            </w:r>
            <w:r w:rsidRPr="00B737D5">
              <w:rPr>
                <w:rFonts w:ascii="Browallia New" w:hAnsi="Browallia New" w:cs="Browallia New"/>
                <w:sz w:val="22"/>
                <w:szCs w:val="22"/>
                <w:cs/>
              </w:rPr>
              <w:t>ยังไม่ถึงกำหนดชำระ</w:t>
            </w:r>
          </w:p>
        </w:tc>
        <w:tc>
          <w:tcPr>
            <w:tcW w:w="852" w:type="dxa"/>
          </w:tcPr>
          <w:p w14:paraId="5B6DF35C" w14:textId="2BFFA1BA"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1,742,6</w:t>
            </w:r>
            <w:r w:rsidR="009D5A9C" w:rsidRPr="00B737D5">
              <w:rPr>
                <w:rFonts w:ascii="Browallia New" w:hAnsi="Browallia New" w:cs="Browallia New"/>
                <w:sz w:val="22"/>
                <w:szCs w:val="22"/>
              </w:rPr>
              <w:t>19</w:t>
            </w:r>
          </w:p>
        </w:tc>
        <w:tc>
          <w:tcPr>
            <w:tcW w:w="851" w:type="dxa"/>
            <w:vAlign w:val="bottom"/>
          </w:tcPr>
          <w:p w14:paraId="241E0949"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1,722,797</w:t>
            </w:r>
          </w:p>
        </w:tc>
        <w:tc>
          <w:tcPr>
            <w:tcW w:w="992" w:type="dxa"/>
          </w:tcPr>
          <w:p w14:paraId="2F56E879"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0.28</w:t>
            </w:r>
          </w:p>
        </w:tc>
        <w:tc>
          <w:tcPr>
            <w:tcW w:w="1013" w:type="dxa"/>
            <w:vAlign w:val="bottom"/>
          </w:tcPr>
          <w:p w14:paraId="34213137"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0.28</w:t>
            </w:r>
          </w:p>
        </w:tc>
        <w:tc>
          <w:tcPr>
            <w:tcW w:w="914" w:type="dxa"/>
          </w:tcPr>
          <w:p w14:paraId="7869DADA"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5,611</w:t>
            </w:r>
          </w:p>
        </w:tc>
        <w:tc>
          <w:tcPr>
            <w:tcW w:w="898" w:type="dxa"/>
          </w:tcPr>
          <w:p w14:paraId="0FFDCF2A"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5,636</w:t>
            </w:r>
          </w:p>
        </w:tc>
        <w:tc>
          <w:tcPr>
            <w:tcW w:w="879" w:type="dxa"/>
          </w:tcPr>
          <w:p w14:paraId="17013C60" w14:textId="06722D9F"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1,737,00</w:t>
            </w:r>
            <w:r w:rsidR="003C01D5" w:rsidRPr="00B737D5">
              <w:rPr>
                <w:rFonts w:ascii="Browallia New" w:hAnsi="Browallia New" w:cs="Browallia New"/>
                <w:sz w:val="22"/>
                <w:szCs w:val="22"/>
              </w:rPr>
              <w:t>8</w:t>
            </w:r>
          </w:p>
        </w:tc>
        <w:tc>
          <w:tcPr>
            <w:tcW w:w="937" w:type="dxa"/>
          </w:tcPr>
          <w:p w14:paraId="2575F89B"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1,717,161</w:t>
            </w:r>
          </w:p>
        </w:tc>
      </w:tr>
      <w:tr w:rsidR="00F32A11" w:rsidRPr="00B737D5" w14:paraId="46CD2F96" w14:textId="77777777" w:rsidTr="007932B2">
        <w:tc>
          <w:tcPr>
            <w:tcW w:w="1917" w:type="dxa"/>
          </w:tcPr>
          <w:p w14:paraId="5A569110" w14:textId="77777777" w:rsidR="00F32A11" w:rsidRPr="00B737D5" w:rsidRDefault="00F32A11" w:rsidP="007932B2">
            <w:pPr>
              <w:tabs>
                <w:tab w:val="left" w:pos="162"/>
              </w:tabs>
              <w:spacing w:line="240" w:lineRule="auto"/>
              <w:ind w:left="99" w:right="-108"/>
              <w:jc w:val="both"/>
              <w:rPr>
                <w:rFonts w:ascii="Browallia New" w:hAnsi="Browallia New" w:cs="Browallia New"/>
                <w:sz w:val="22"/>
                <w:szCs w:val="22"/>
                <w:cs/>
              </w:rPr>
            </w:pPr>
            <w:r w:rsidRPr="00B737D5">
              <w:rPr>
                <w:rFonts w:ascii="Browallia New" w:hAnsi="Browallia New" w:cs="Browallia New"/>
                <w:sz w:val="22"/>
                <w:szCs w:val="22"/>
                <w:cs/>
              </w:rPr>
              <w:t>ค้างชำระ</w:t>
            </w:r>
          </w:p>
        </w:tc>
        <w:tc>
          <w:tcPr>
            <w:tcW w:w="852" w:type="dxa"/>
          </w:tcPr>
          <w:p w14:paraId="46080394" w14:textId="77777777" w:rsidR="00F32A11" w:rsidRPr="00B737D5" w:rsidRDefault="00F32A11" w:rsidP="007932B2">
            <w:pPr>
              <w:spacing w:line="240" w:lineRule="auto"/>
              <w:ind w:left="-23" w:right="-7"/>
              <w:jc w:val="right"/>
              <w:rPr>
                <w:rFonts w:ascii="Browallia New" w:hAnsi="Browallia New" w:cs="Browallia New"/>
                <w:sz w:val="22"/>
                <w:szCs w:val="22"/>
              </w:rPr>
            </w:pPr>
          </w:p>
        </w:tc>
        <w:tc>
          <w:tcPr>
            <w:tcW w:w="851" w:type="dxa"/>
            <w:vAlign w:val="bottom"/>
          </w:tcPr>
          <w:p w14:paraId="3C7E2CC4" w14:textId="77777777" w:rsidR="00F32A11" w:rsidRPr="00B737D5" w:rsidRDefault="00F32A11" w:rsidP="007932B2">
            <w:pPr>
              <w:spacing w:line="240" w:lineRule="auto"/>
              <w:ind w:left="-23" w:right="-7"/>
              <w:jc w:val="right"/>
              <w:rPr>
                <w:rFonts w:ascii="Browallia New" w:hAnsi="Browallia New" w:cs="Browallia New"/>
                <w:sz w:val="22"/>
                <w:szCs w:val="22"/>
              </w:rPr>
            </w:pPr>
          </w:p>
        </w:tc>
        <w:tc>
          <w:tcPr>
            <w:tcW w:w="992" w:type="dxa"/>
          </w:tcPr>
          <w:p w14:paraId="4F88398A"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381430E9" w14:textId="77777777" w:rsidR="00F32A11" w:rsidRPr="00B737D5" w:rsidRDefault="00F32A11" w:rsidP="007932B2">
            <w:pPr>
              <w:spacing w:line="240" w:lineRule="auto"/>
              <w:ind w:left="-96" w:right="-45"/>
              <w:jc w:val="right"/>
              <w:rPr>
                <w:rFonts w:ascii="Browallia New" w:hAnsi="Browallia New" w:cs="Browallia New"/>
                <w:sz w:val="22"/>
                <w:szCs w:val="22"/>
              </w:rPr>
            </w:pPr>
          </w:p>
        </w:tc>
        <w:tc>
          <w:tcPr>
            <w:tcW w:w="914" w:type="dxa"/>
          </w:tcPr>
          <w:p w14:paraId="79A522F2" w14:textId="77777777" w:rsidR="00F32A11" w:rsidRPr="00B737D5" w:rsidRDefault="00F32A11" w:rsidP="007932B2">
            <w:pPr>
              <w:spacing w:line="240" w:lineRule="auto"/>
              <w:ind w:left="-23" w:right="-7"/>
              <w:jc w:val="right"/>
              <w:rPr>
                <w:rFonts w:ascii="Browallia New" w:hAnsi="Browallia New" w:cs="Browallia New"/>
                <w:sz w:val="22"/>
                <w:szCs w:val="22"/>
              </w:rPr>
            </w:pPr>
          </w:p>
        </w:tc>
        <w:tc>
          <w:tcPr>
            <w:tcW w:w="898" w:type="dxa"/>
            <w:vAlign w:val="bottom"/>
          </w:tcPr>
          <w:p w14:paraId="4F3AA8FB" w14:textId="77777777" w:rsidR="00F32A11" w:rsidRPr="00B737D5" w:rsidRDefault="00F32A11" w:rsidP="007932B2">
            <w:pPr>
              <w:spacing w:line="240" w:lineRule="auto"/>
              <w:ind w:left="-23" w:right="-7"/>
              <w:jc w:val="right"/>
              <w:rPr>
                <w:rFonts w:ascii="Browallia New" w:hAnsi="Browallia New" w:cs="Browallia New"/>
                <w:sz w:val="22"/>
                <w:szCs w:val="22"/>
              </w:rPr>
            </w:pPr>
          </w:p>
        </w:tc>
        <w:tc>
          <w:tcPr>
            <w:tcW w:w="879" w:type="dxa"/>
          </w:tcPr>
          <w:p w14:paraId="187183D2" w14:textId="77777777" w:rsidR="00F32A11" w:rsidRPr="00B737D5" w:rsidRDefault="00F32A11" w:rsidP="007932B2">
            <w:pPr>
              <w:spacing w:line="240" w:lineRule="auto"/>
              <w:ind w:left="-23" w:right="-7"/>
              <w:jc w:val="right"/>
              <w:rPr>
                <w:rFonts w:ascii="Browallia New" w:hAnsi="Browallia New" w:cs="Browallia New"/>
                <w:sz w:val="22"/>
                <w:szCs w:val="22"/>
              </w:rPr>
            </w:pPr>
          </w:p>
        </w:tc>
        <w:tc>
          <w:tcPr>
            <w:tcW w:w="937" w:type="dxa"/>
            <w:vAlign w:val="bottom"/>
          </w:tcPr>
          <w:p w14:paraId="55DAD293" w14:textId="77777777" w:rsidR="00F32A11" w:rsidRPr="00B737D5" w:rsidRDefault="00F32A11" w:rsidP="007932B2">
            <w:pPr>
              <w:spacing w:line="240" w:lineRule="auto"/>
              <w:ind w:left="-23" w:right="-7"/>
              <w:jc w:val="right"/>
              <w:rPr>
                <w:rFonts w:ascii="Browallia New" w:hAnsi="Browallia New" w:cs="Browallia New"/>
                <w:sz w:val="22"/>
                <w:szCs w:val="22"/>
              </w:rPr>
            </w:pPr>
          </w:p>
        </w:tc>
      </w:tr>
      <w:tr w:rsidR="00F32A11" w:rsidRPr="00B737D5" w14:paraId="07480BA0" w14:textId="77777777" w:rsidTr="007932B2">
        <w:tc>
          <w:tcPr>
            <w:tcW w:w="1917" w:type="dxa"/>
            <w:vAlign w:val="bottom"/>
          </w:tcPr>
          <w:p w14:paraId="48A773B2" w14:textId="77777777" w:rsidR="00F32A11" w:rsidRPr="00B737D5" w:rsidRDefault="00F32A11" w:rsidP="007932B2">
            <w:pPr>
              <w:spacing w:line="240" w:lineRule="auto"/>
              <w:ind w:left="175"/>
              <w:rPr>
                <w:rFonts w:ascii="Browallia New" w:hAnsi="Browallia New" w:cs="Browallia New"/>
                <w:sz w:val="22"/>
                <w:szCs w:val="22"/>
                <w:cs/>
              </w:rPr>
            </w:pPr>
            <w:r w:rsidRPr="00B737D5">
              <w:rPr>
                <w:rFonts w:ascii="Browallia New" w:hAnsi="Browallia New" w:cs="Browallia New"/>
                <w:sz w:val="22"/>
                <w:szCs w:val="22"/>
              </w:rPr>
              <w:t xml:space="preserve">1 - 3  </w:t>
            </w:r>
            <w:r w:rsidRPr="00B737D5">
              <w:rPr>
                <w:rFonts w:ascii="Browallia New" w:hAnsi="Browallia New" w:cs="Browallia New"/>
                <w:sz w:val="22"/>
                <w:szCs w:val="22"/>
                <w:cs/>
              </w:rPr>
              <w:t>เดือน</w:t>
            </w:r>
          </w:p>
        </w:tc>
        <w:tc>
          <w:tcPr>
            <w:tcW w:w="852" w:type="dxa"/>
          </w:tcPr>
          <w:p w14:paraId="5B0E4436"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938,785</w:t>
            </w:r>
          </w:p>
        </w:tc>
        <w:tc>
          <w:tcPr>
            <w:tcW w:w="851" w:type="dxa"/>
          </w:tcPr>
          <w:p w14:paraId="4D5BAF92"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928,058 </w:t>
            </w:r>
          </w:p>
        </w:tc>
        <w:tc>
          <w:tcPr>
            <w:tcW w:w="992" w:type="dxa"/>
          </w:tcPr>
          <w:p w14:paraId="516B59B7"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cs/>
              </w:rPr>
            </w:pPr>
            <w:r w:rsidRPr="00B737D5">
              <w:rPr>
                <w:rFonts w:ascii="Browallia New" w:hAnsi="Browallia New" w:cs="Browallia New"/>
                <w:sz w:val="22"/>
                <w:szCs w:val="22"/>
              </w:rPr>
              <w:t>1.35 - 5.13</w:t>
            </w:r>
          </w:p>
        </w:tc>
        <w:tc>
          <w:tcPr>
            <w:tcW w:w="1013" w:type="dxa"/>
            <w:vAlign w:val="bottom"/>
          </w:tcPr>
          <w:p w14:paraId="1E5DADFB"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1.35 - 7.22</w:t>
            </w:r>
          </w:p>
        </w:tc>
        <w:tc>
          <w:tcPr>
            <w:tcW w:w="914" w:type="dxa"/>
          </w:tcPr>
          <w:p w14:paraId="0AE82A43"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16,040</w:t>
            </w:r>
          </w:p>
        </w:tc>
        <w:tc>
          <w:tcPr>
            <w:tcW w:w="898" w:type="dxa"/>
          </w:tcPr>
          <w:p w14:paraId="07AA0909"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16,101 </w:t>
            </w:r>
          </w:p>
        </w:tc>
        <w:tc>
          <w:tcPr>
            <w:tcW w:w="879" w:type="dxa"/>
          </w:tcPr>
          <w:p w14:paraId="212956B1"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922,745</w:t>
            </w:r>
          </w:p>
        </w:tc>
        <w:tc>
          <w:tcPr>
            <w:tcW w:w="937" w:type="dxa"/>
          </w:tcPr>
          <w:p w14:paraId="49EF9586"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911,957 </w:t>
            </w:r>
          </w:p>
        </w:tc>
      </w:tr>
      <w:tr w:rsidR="00F32A11" w:rsidRPr="00B737D5" w14:paraId="4CCCE9E2" w14:textId="77777777" w:rsidTr="007932B2">
        <w:tc>
          <w:tcPr>
            <w:tcW w:w="1917" w:type="dxa"/>
            <w:vAlign w:val="bottom"/>
          </w:tcPr>
          <w:p w14:paraId="71F2B9B6" w14:textId="77777777" w:rsidR="00F32A11" w:rsidRPr="00B737D5" w:rsidRDefault="00F32A11" w:rsidP="007932B2">
            <w:pPr>
              <w:spacing w:line="240" w:lineRule="auto"/>
              <w:ind w:left="175"/>
              <w:rPr>
                <w:rFonts w:ascii="Browallia New" w:hAnsi="Browallia New" w:cs="Browallia New"/>
                <w:sz w:val="22"/>
                <w:szCs w:val="22"/>
              </w:rPr>
            </w:pPr>
            <w:r w:rsidRPr="00B737D5">
              <w:rPr>
                <w:rFonts w:ascii="Browallia New" w:hAnsi="Browallia New" w:cs="Browallia New"/>
                <w:sz w:val="22"/>
                <w:szCs w:val="22"/>
              </w:rPr>
              <w:t xml:space="preserve">4 </w:t>
            </w:r>
            <w:r w:rsidRPr="00B737D5">
              <w:rPr>
                <w:rFonts w:ascii="Browallia New" w:hAnsi="Browallia New" w:cs="Browallia New"/>
                <w:sz w:val="22"/>
                <w:szCs w:val="22"/>
                <w:cs/>
              </w:rPr>
              <w:t>เดือน</w:t>
            </w:r>
          </w:p>
        </w:tc>
        <w:tc>
          <w:tcPr>
            <w:tcW w:w="852" w:type="dxa"/>
          </w:tcPr>
          <w:p w14:paraId="07CB6AFD"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46,466</w:t>
            </w:r>
          </w:p>
        </w:tc>
        <w:tc>
          <w:tcPr>
            <w:tcW w:w="851" w:type="dxa"/>
          </w:tcPr>
          <w:p w14:paraId="21D426BB"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46,028 </w:t>
            </w:r>
          </w:p>
        </w:tc>
        <w:tc>
          <w:tcPr>
            <w:tcW w:w="992" w:type="dxa"/>
          </w:tcPr>
          <w:p w14:paraId="62DE9DF6"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7.07 - 9.18</w:t>
            </w:r>
          </w:p>
        </w:tc>
        <w:tc>
          <w:tcPr>
            <w:tcW w:w="1013" w:type="dxa"/>
            <w:vAlign w:val="bottom"/>
          </w:tcPr>
          <w:p w14:paraId="115ED1E4"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9.18 - 10.09</w:t>
            </w:r>
          </w:p>
        </w:tc>
        <w:tc>
          <w:tcPr>
            <w:tcW w:w="914" w:type="dxa"/>
          </w:tcPr>
          <w:p w14:paraId="7DA6E467"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4,307</w:t>
            </w:r>
          </w:p>
        </w:tc>
        <w:tc>
          <w:tcPr>
            <w:tcW w:w="898" w:type="dxa"/>
          </w:tcPr>
          <w:p w14:paraId="069535B0"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4,241 </w:t>
            </w:r>
          </w:p>
        </w:tc>
        <w:tc>
          <w:tcPr>
            <w:tcW w:w="879" w:type="dxa"/>
          </w:tcPr>
          <w:p w14:paraId="25395491"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42,159</w:t>
            </w:r>
          </w:p>
        </w:tc>
        <w:tc>
          <w:tcPr>
            <w:tcW w:w="937" w:type="dxa"/>
          </w:tcPr>
          <w:p w14:paraId="236DF7EC"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41,787 </w:t>
            </w:r>
          </w:p>
        </w:tc>
      </w:tr>
      <w:tr w:rsidR="00F32A11" w:rsidRPr="00B737D5" w14:paraId="0B07AA58" w14:textId="77777777" w:rsidTr="007932B2">
        <w:tc>
          <w:tcPr>
            <w:tcW w:w="1917" w:type="dxa"/>
            <w:vAlign w:val="bottom"/>
          </w:tcPr>
          <w:p w14:paraId="6C355213" w14:textId="77777777" w:rsidR="00F32A11" w:rsidRPr="00B737D5" w:rsidRDefault="00F32A11" w:rsidP="007932B2">
            <w:pPr>
              <w:spacing w:line="240" w:lineRule="auto"/>
              <w:ind w:left="175"/>
              <w:rPr>
                <w:rFonts w:ascii="Browallia New" w:hAnsi="Browallia New" w:cs="Browallia New"/>
                <w:sz w:val="22"/>
                <w:szCs w:val="22"/>
              </w:rPr>
            </w:pPr>
            <w:r w:rsidRPr="00B737D5">
              <w:rPr>
                <w:rFonts w:ascii="Browallia New" w:hAnsi="Browallia New" w:cs="Browallia New"/>
                <w:sz w:val="22"/>
                <w:szCs w:val="22"/>
              </w:rPr>
              <w:t xml:space="preserve">5 - 6 </w:t>
            </w:r>
            <w:r w:rsidRPr="00B737D5">
              <w:rPr>
                <w:rFonts w:ascii="Browallia New" w:hAnsi="Browallia New" w:cs="Browallia New"/>
                <w:sz w:val="22"/>
                <w:szCs w:val="22"/>
                <w:cs/>
              </w:rPr>
              <w:t>เดือน</w:t>
            </w:r>
          </w:p>
        </w:tc>
        <w:tc>
          <w:tcPr>
            <w:tcW w:w="852" w:type="dxa"/>
          </w:tcPr>
          <w:p w14:paraId="549A8DF9"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28,901</w:t>
            </w:r>
          </w:p>
        </w:tc>
        <w:tc>
          <w:tcPr>
            <w:tcW w:w="851" w:type="dxa"/>
          </w:tcPr>
          <w:p w14:paraId="48457906"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32,859 </w:t>
            </w:r>
          </w:p>
        </w:tc>
        <w:tc>
          <w:tcPr>
            <w:tcW w:w="992" w:type="dxa"/>
          </w:tcPr>
          <w:p w14:paraId="2C40C6C7" w14:textId="77777777" w:rsidR="00F32A11" w:rsidRPr="00B737D5" w:rsidRDefault="00F32A11" w:rsidP="007932B2">
            <w:pPr>
              <w:pStyle w:val="InsideAddress"/>
              <w:tabs>
                <w:tab w:val="left" w:pos="504"/>
                <w:tab w:val="left" w:pos="804"/>
              </w:tabs>
              <w:ind w:left="-96" w:right="-45"/>
              <w:jc w:val="right"/>
              <w:rPr>
                <w:rFonts w:ascii="Browallia New" w:hAnsi="Browallia New" w:cs="Browallia New"/>
                <w:sz w:val="22"/>
                <w:szCs w:val="22"/>
              </w:rPr>
            </w:pPr>
            <w:r w:rsidRPr="00B737D5">
              <w:rPr>
                <w:rFonts w:ascii="Browallia New" w:hAnsi="Browallia New" w:cs="Browallia New"/>
                <w:sz w:val="22"/>
                <w:szCs w:val="22"/>
              </w:rPr>
              <w:t>10.78 - 36.48</w:t>
            </w:r>
          </w:p>
        </w:tc>
        <w:tc>
          <w:tcPr>
            <w:tcW w:w="1013" w:type="dxa"/>
          </w:tcPr>
          <w:p w14:paraId="4C1693D6" w14:textId="77777777" w:rsidR="00F32A11" w:rsidRPr="00B737D5" w:rsidRDefault="00F32A11" w:rsidP="007932B2">
            <w:pPr>
              <w:pStyle w:val="InsideAddress"/>
              <w:tabs>
                <w:tab w:val="left" w:pos="504"/>
                <w:tab w:val="left" w:pos="804"/>
              </w:tabs>
              <w:ind w:left="-96" w:right="-45"/>
              <w:jc w:val="right"/>
              <w:rPr>
                <w:rFonts w:ascii="Browallia New" w:hAnsi="Browallia New" w:cs="Browallia New"/>
                <w:sz w:val="22"/>
                <w:szCs w:val="22"/>
              </w:rPr>
            </w:pPr>
            <w:r w:rsidRPr="00B737D5">
              <w:rPr>
                <w:rFonts w:ascii="Browallia New" w:hAnsi="Browallia New" w:cs="Browallia New"/>
                <w:sz w:val="22"/>
                <w:szCs w:val="22"/>
              </w:rPr>
              <w:t>20.79 - 36.48</w:t>
            </w:r>
          </w:p>
        </w:tc>
        <w:tc>
          <w:tcPr>
            <w:tcW w:w="914" w:type="dxa"/>
          </w:tcPr>
          <w:p w14:paraId="193266E4"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7,460</w:t>
            </w:r>
          </w:p>
        </w:tc>
        <w:tc>
          <w:tcPr>
            <w:tcW w:w="898" w:type="dxa"/>
          </w:tcPr>
          <w:p w14:paraId="3DA1ECC1"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8,718 </w:t>
            </w:r>
          </w:p>
        </w:tc>
        <w:tc>
          <w:tcPr>
            <w:tcW w:w="879" w:type="dxa"/>
          </w:tcPr>
          <w:p w14:paraId="08047D3C"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21,441</w:t>
            </w:r>
          </w:p>
        </w:tc>
        <w:tc>
          <w:tcPr>
            <w:tcW w:w="937" w:type="dxa"/>
          </w:tcPr>
          <w:p w14:paraId="2F452776"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24,141 </w:t>
            </w:r>
          </w:p>
        </w:tc>
      </w:tr>
      <w:tr w:rsidR="00F32A11" w:rsidRPr="00B737D5" w14:paraId="116DD38F" w14:textId="77777777" w:rsidTr="007932B2">
        <w:tc>
          <w:tcPr>
            <w:tcW w:w="1917" w:type="dxa"/>
            <w:vAlign w:val="bottom"/>
          </w:tcPr>
          <w:p w14:paraId="401EA898" w14:textId="77777777" w:rsidR="00F32A11" w:rsidRPr="00B737D5" w:rsidRDefault="00F32A11" w:rsidP="007932B2">
            <w:pPr>
              <w:spacing w:line="240" w:lineRule="auto"/>
              <w:ind w:left="175"/>
              <w:rPr>
                <w:rFonts w:ascii="Browallia New" w:hAnsi="Browallia New" w:cs="Browallia New"/>
                <w:sz w:val="22"/>
                <w:szCs w:val="22"/>
              </w:rPr>
            </w:pPr>
            <w:r w:rsidRPr="00B737D5">
              <w:rPr>
                <w:rFonts w:ascii="Browallia New" w:hAnsi="Browallia New" w:cs="Browallia New"/>
                <w:sz w:val="22"/>
                <w:szCs w:val="22"/>
              </w:rPr>
              <w:t xml:space="preserve">7 - 9 </w:t>
            </w:r>
            <w:r w:rsidRPr="00B737D5">
              <w:rPr>
                <w:rFonts w:ascii="Browallia New" w:hAnsi="Browallia New" w:cs="Browallia New"/>
                <w:sz w:val="22"/>
                <w:szCs w:val="22"/>
                <w:cs/>
              </w:rPr>
              <w:t>เดือน</w:t>
            </w:r>
          </w:p>
        </w:tc>
        <w:tc>
          <w:tcPr>
            <w:tcW w:w="852" w:type="dxa"/>
          </w:tcPr>
          <w:p w14:paraId="733692A7"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22,108</w:t>
            </w:r>
          </w:p>
        </w:tc>
        <w:tc>
          <w:tcPr>
            <w:tcW w:w="851" w:type="dxa"/>
          </w:tcPr>
          <w:p w14:paraId="0FA4FCCB"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15,238 </w:t>
            </w:r>
          </w:p>
        </w:tc>
        <w:tc>
          <w:tcPr>
            <w:tcW w:w="992" w:type="dxa"/>
          </w:tcPr>
          <w:p w14:paraId="4782AF6B"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26.33 - 83.79</w:t>
            </w:r>
          </w:p>
        </w:tc>
        <w:tc>
          <w:tcPr>
            <w:tcW w:w="1013" w:type="dxa"/>
          </w:tcPr>
          <w:p w14:paraId="7B907422"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27.29 - 83.79</w:t>
            </w:r>
          </w:p>
        </w:tc>
        <w:tc>
          <w:tcPr>
            <w:tcW w:w="914" w:type="dxa"/>
          </w:tcPr>
          <w:p w14:paraId="6FC43B81"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13,029</w:t>
            </w:r>
          </w:p>
        </w:tc>
        <w:tc>
          <w:tcPr>
            <w:tcW w:w="898" w:type="dxa"/>
          </w:tcPr>
          <w:p w14:paraId="562BA724"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8,848 </w:t>
            </w:r>
          </w:p>
        </w:tc>
        <w:tc>
          <w:tcPr>
            <w:tcW w:w="879" w:type="dxa"/>
          </w:tcPr>
          <w:p w14:paraId="63B803D7"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9,079</w:t>
            </w:r>
          </w:p>
        </w:tc>
        <w:tc>
          <w:tcPr>
            <w:tcW w:w="937" w:type="dxa"/>
          </w:tcPr>
          <w:p w14:paraId="2578414C"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6,390 </w:t>
            </w:r>
          </w:p>
        </w:tc>
      </w:tr>
      <w:tr w:rsidR="00F32A11" w:rsidRPr="00B737D5" w14:paraId="2922BF2E" w14:textId="77777777" w:rsidTr="007932B2">
        <w:tc>
          <w:tcPr>
            <w:tcW w:w="1917" w:type="dxa"/>
            <w:vAlign w:val="bottom"/>
          </w:tcPr>
          <w:p w14:paraId="3D59CB59" w14:textId="77777777" w:rsidR="00F32A11" w:rsidRPr="00B737D5" w:rsidRDefault="00F32A11" w:rsidP="007932B2">
            <w:pPr>
              <w:spacing w:line="240" w:lineRule="auto"/>
              <w:ind w:left="175"/>
              <w:rPr>
                <w:rFonts w:ascii="Browallia New" w:hAnsi="Browallia New" w:cs="Browallia New"/>
                <w:sz w:val="22"/>
                <w:szCs w:val="22"/>
                <w:cs/>
              </w:rPr>
            </w:pPr>
            <w:r w:rsidRPr="00B737D5">
              <w:rPr>
                <w:rFonts w:ascii="Browallia New" w:hAnsi="Browallia New" w:cs="Browallia New"/>
                <w:sz w:val="22"/>
                <w:szCs w:val="22"/>
              </w:rPr>
              <w:t>10 - 12</w:t>
            </w:r>
            <w:r w:rsidRPr="00B737D5">
              <w:rPr>
                <w:rFonts w:ascii="Browallia New" w:hAnsi="Browallia New" w:cs="Browallia New"/>
                <w:sz w:val="22"/>
                <w:szCs w:val="22"/>
                <w:cs/>
              </w:rPr>
              <w:t xml:space="preserve"> เดือน</w:t>
            </w:r>
          </w:p>
        </w:tc>
        <w:tc>
          <w:tcPr>
            <w:tcW w:w="852" w:type="dxa"/>
          </w:tcPr>
          <w:p w14:paraId="38DAEA3A"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5,620</w:t>
            </w:r>
          </w:p>
        </w:tc>
        <w:tc>
          <w:tcPr>
            <w:tcW w:w="851" w:type="dxa"/>
          </w:tcPr>
          <w:p w14:paraId="41588531"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10,223</w:t>
            </w:r>
          </w:p>
        </w:tc>
        <w:tc>
          <w:tcPr>
            <w:tcW w:w="992" w:type="dxa"/>
          </w:tcPr>
          <w:p w14:paraId="7BFA85A2"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100</w:t>
            </w:r>
          </w:p>
        </w:tc>
        <w:tc>
          <w:tcPr>
            <w:tcW w:w="1013" w:type="dxa"/>
          </w:tcPr>
          <w:p w14:paraId="54E59A13"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100</w:t>
            </w:r>
          </w:p>
        </w:tc>
        <w:tc>
          <w:tcPr>
            <w:tcW w:w="914" w:type="dxa"/>
          </w:tcPr>
          <w:p w14:paraId="0754BF6B"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5,620</w:t>
            </w:r>
          </w:p>
        </w:tc>
        <w:tc>
          <w:tcPr>
            <w:tcW w:w="898" w:type="dxa"/>
          </w:tcPr>
          <w:p w14:paraId="594030A7"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10,223</w:t>
            </w:r>
          </w:p>
        </w:tc>
        <w:tc>
          <w:tcPr>
            <w:tcW w:w="879" w:type="dxa"/>
            <w:vAlign w:val="bottom"/>
          </w:tcPr>
          <w:p w14:paraId="0E976D22"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w:t>
            </w:r>
          </w:p>
        </w:tc>
        <w:tc>
          <w:tcPr>
            <w:tcW w:w="937" w:type="dxa"/>
            <w:vAlign w:val="bottom"/>
          </w:tcPr>
          <w:p w14:paraId="62426B7F"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r>
      <w:tr w:rsidR="00F32A11" w:rsidRPr="00B737D5" w14:paraId="56B44719" w14:textId="77777777" w:rsidTr="007932B2">
        <w:tc>
          <w:tcPr>
            <w:tcW w:w="1917" w:type="dxa"/>
          </w:tcPr>
          <w:p w14:paraId="350D0B99" w14:textId="77777777" w:rsidR="00F32A11" w:rsidRPr="00B737D5" w:rsidRDefault="00F32A11" w:rsidP="007932B2">
            <w:pPr>
              <w:tabs>
                <w:tab w:val="clear" w:pos="1644"/>
              </w:tabs>
              <w:spacing w:line="240" w:lineRule="auto"/>
              <w:ind w:left="175" w:right="-99"/>
              <w:rPr>
                <w:rFonts w:ascii="Browallia New" w:hAnsi="Browallia New" w:cs="Browallia New"/>
                <w:sz w:val="22"/>
                <w:szCs w:val="22"/>
                <w:cs/>
              </w:rPr>
            </w:pPr>
            <w:r w:rsidRPr="00B737D5">
              <w:rPr>
                <w:rFonts w:ascii="Browallia New" w:hAnsi="Browallia New" w:cs="Browallia New"/>
                <w:sz w:val="22"/>
                <w:szCs w:val="22"/>
                <w:cs/>
              </w:rPr>
              <w:t>มากกว่า</w:t>
            </w:r>
            <w:r w:rsidRPr="00B737D5">
              <w:rPr>
                <w:rFonts w:ascii="Browallia New" w:hAnsi="Browallia New" w:cs="Browallia New"/>
                <w:sz w:val="22"/>
                <w:szCs w:val="22"/>
              </w:rPr>
              <w:t xml:space="preserve"> 12</w:t>
            </w:r>
            <w:r w:rsidRPr="00B737D5">
              <w:rPr>
                <w:rFonts w:ascii="Browallia New" w:hAnsi="Browallia New" w:cs="Browallia New"/>
                <w:sz w:val="22"/>
                <w:szCs w:val="22"/>
                <w:cs/>
              </w:rPr>
              <w:t xml:space="preserve"> เดือนขึ้นไป</w:t>
            </w:r>
          </w:p>
        </w:tc>
        <w:tc>
          <w:tcPr>
            <w:tcW w:w="852" w:type="dxa"/>
          </w:tcPr>
          <w:p w14:paraId="5082B5C9"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24,210</w:t>
            </w:r>
          </w:p>
        </w:tc>
        <w:tc>
          <w:tcPr>
            <w:tcW w:w="851" w:type="dxa"/>
          </w:tcPr>
          <w:p w14:paraId="4184CB9E"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21,442</w:t>
            </w:r>
          </w:p>
        </w:tc>
        <w:tc>
          <w:tcPr>
            <w:tcW w:w="992" w:type="dxa"/>
          </w:tcPr>
          <w:p w14:paraId="1E843FF2"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100</w:t>
            </w:r>
          </w:p>
        </w:tc>
        <w:tc>
          <w:tcPr>
            <w:tcW w:w="1013" w:type="dxa"/>
          </w:tcPr>
          <w:p w14:paraId="5295EEB2"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100</w:t>
            </w:r>
          </w:p>
        </w:tc>
        <w:tc>
          <w:tcPr>
            <w:tcW w:w="914" w:type="dxa"/>
          </w:tcPr>
          <w:p w14:paraId="5CF2FCF4"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24,210</w:t>
            </w:r>
          </w:p>
        </w:tc>
        <w:tc>
          <w:tcPr>
            <w:tcW w:w="898" w:type="dxa"/>
          </w:tcPr>
          <w:p w14:paraId="70DEF1C2"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21,442</w:t>
            </w:r>
          </w:p>
        </w:tc>
        <w:tc>
          <w:tcPr>
            <w:tcW w:w="879" w:type="dxa"/>
            <w:vAlign w:val="bottom"/>
          </w:tcPr>
          <w:p w14:paraId="33ED8681"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w:t>
            </w:r>
          </w:p>
        </w:tc>
        <w:tc>
          <w:tcPr>
            <w:tcW w:w="937" w:type="dxa"/>
            <w:vAlign w:val="bottom"/>
          </w:tcPr>
          <w:p w14:paraId="3A4DD369"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r>
      <w:tr w:rsidR="00F32A11" w:rsidRPr="00B737D5" w14:paraId="766DDBEA" w14:textId="77777777" w:rsidTr="007932B2">
        <w:tc>
          <w:tcPr>
            <w:tcW w:w="1917" w:type="dxa"/>
          </w:tcPr>
          <w:p w14:paraId="5D186FC2" w14:textId="77777777" w:rsidR="00F32A11" w:rsidRPr="00B737D5" w:rsidRDefault="00F32A11" w:rsidP="007932B2">
            <w:pPr>
              <w:tabs>
                <w:tab w:val="left" w:pos="162"/>
              </w:tabs>
              <w:spacing w:line="240" w:lineRule="auto"/>
              <w:ind w:right="-108"/>
              <w:jc w:val="both"/>
              <w:rPr>
                <w:rFonts w:ascii="Browallia New" w:hAnsi="Browallia New" w:cs="Browallia New"/>
                <w:sz w:val="22"/>
                <w:szCs w:val="22"/>
                <w:cs/>
              </w:rPr>
            </w:pPr>
            <w:r w:rsidRPr="00B737D5">
              <w:rPr>
                <w:rFonts w:ascii="Browallia New" w:hAnsi="Browallia New" w:cs="Browallia New"/>
                <w:sz w:val="22"/>
                <w:szCs w:val="22"/>
                <w:cs/>
              </w:rPr>
              <w:t>รวม</w:t>
            </w:r>
          </w:p>
        </w:tc>
        <w:tc>
          <w:tcPr>
            <w:tcW w:w="852" w:type="dxa"/>
          </w:tcPr>
          <w:p w14:paraId="0D8451FA" w14:textId="63DA0666"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3,284,12</w:t>
            </w:r>
            <w:r w:rsidR="009D5A9C" w:rsidRPr="00B737D5">
              <w:rPr>
                <w:rFonts w:ascii="Browallia New" w:hAnsi="Browallia New" w:cs="Browallia New"/>
                <w:sz w:val="22"/>
                <w:szCs w:val="22"/>
              </w:rPr>
              <w:t>8</w:t>
            </w:r>
          </w:p>
        </w:tc>
        <w:tc>
          <w:tcPr>
            <w:tcW w:w="851" w:type="dxa"/>
          </w:tcPr>
          <w:p w14:paraId="284997E6" w14:textId="77777777"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3,240,811</w:t>
            </w:r>
          </w:p>
        </w:tc>
        <w:tc>
          <w:tcPr>
            <w:tcW w:w="992" w:type="dxa"/>
            <w:vAlign w:val="bottom"/>
          </w:tcPr>
          <w:p w14:paraId="2A550F40"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rPr>
            </w:pPr>
          </w:p>
        </w:tc>
        <w:tc>
          <w:tcPr>
            <w:tcW w:w="1013" w:type="dxa"/>
          </w:tcPr>
          <w:p w14:paraId="1C36C2AC" w14:textId="77777777" w:rsidR="00F32A11" w:rsidRPr="00B737D5" w:rsidRDefault="00F32A11" w:rsidP="007932B2">
            <w:pPr>
              <w:pStyle w:val="InsideAddress"/>
              <w:tabs>
                <w:tab w:val="left" w:pos="680"/>
                <w:tab w:val="left" w:pos="907"/>
              </w:tabs>
              <w:ind w:left="-96" w:right="-45"/>
              <w:jc w:val="right"/>
              <w:rPr>
                <w:rFonts w:ascii="Browallia New" w:hAnsi="Browallia New" w:cs="Browallia New"/>
                <w:sz w:val="22"/>
                <w:szCs w:val="22"/>
              </w:rPr>
            </w:pPr>
          </w:p>
        </w:tc>
        <w:tc>
          <w:tcPr>
            <w:tcW w:w="914" w:type="dxa"/>
          </w:tcPr>
          <w:p w14:paraId="7BD711B4" w14:textId="77777777"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146,452</w:t>
            </w:r>
          </w:p>
        </w:tc>
        <w:tc>
          <w:tcPr>
            <w:tcW w:w="898" w:type="dxa"/>
            <w:vAlign w:val="bottom"/>
          </w:tcPr>
          <w:p w14:paraId="04CF22B3" w14:textId="77777777"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140,866</w:t>
            </w:r>
          </w:p>
        </w:tc>
        <w:tc>
          <w:tcPr>
            <w:tcW w:w="879" w:type="dxa"/>
          </w:tcPr>
          <w:p w14:paraId="1972EDB1" w14:textId="500A03EE"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cs/>
              </w:rPr>
            </w:pPr>
            <w:r w:rsidRPr="00B737D5">
              <w:rPr>
                <w:rFonts w:ascii="Browallia New" w:hAnsi="Browallia New" w:cs="Browallia New"/>
                <w:sz w:val="22"/>
                <w:szCs w:val="22"/>
              </w:rPr>
              <w:t>3,137,67</w:t>
            </w:r>
            <w:r w:rsidR="003C01D5" w:rsidRPr="00B737D5">
              <w:rPr>
                <w:rFonts w:ascii="Browallia New" w:hAnsi="Browallia New" w:cs="Browallia New"/>
                <w:sz w:val="22"/>
                <w:szCs w:val="22"/>
              </w:rPr>
              <w:t>6</w:t>
            </w:r>
          </w:p>
        </w:tc>
        <w:tc>
          <w:tcPr>
            <w:tcW w:w="937" w:type="dxa"/>
          </w:tcPr>
          <w:p w14:paraId="69156FC6" w14:textId="77777777"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3,099,945</w:t>
            </w:r>
          </w:p>
        </w:tc>
      </w:tr>
    </w:tbl>
    <w:p w14:paraId="6F9A89CE" w14:textId="39FDD3F4" w:rsidR="00BF6AE6" w:rsidRPr="00B737D5" w:rsidRDefault="00BF6AE6"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59B908C9" w14:textId="77777777" w:rsidR="00BF6AE6" w:rsidRPr="00B737D5" w:rsidRDefault="00BF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r w:rsidRPr="00B737D5">
        <w:rPr>
          <w:rFonts w:ascii="Browallia New" w:hAnsi="Browallia New" w:cs="Browallia New"/>
          <w:sz w:val="32"/>
          <w:szCs w:val="32"/>
        </w:rPr>
        <w:br w:type="page"/>
      </w:r>
    </w:p>
    <w:tbl>
      <w:tblPr>
        <w:tblW w:w="9204" w:type="dxa"/>
        <w:tblInd w:w="360" w:type="dxa"/>
        <w:tblLayout w:type="fixed"/>
        <w:tblLook w:val="0000" w:firstRow="0" w:lastRow="0" w:firstColumn="0" w:lastColumn="0" w:noHBand="0" w:noVBand="0"/>
      </w:tblPr>
      <w:tblGrid>
        <w:gridCol w:w="1917"/>
        <w:gridCol w:w="850"/>
        <w:gridCol w:w="851"/>
        <w:gridCol w:w="992"/>
        <w:gridCol w:w="979"/>
        <w:gridCol w:w="936"/>
        <w:gridCol w:w="896"/>
        <w:gridCol w:w="903"/>
        <w:gridCol w:w="880"/>
      </w:tblGrid>
      <w:tr w:rsidR="00F32A11" w:rsidRPr="00B737D5" w14:paraId="0BBFBFE7" w14:textId="77777777" w:rsidTr="007932B2">
        <w:trPr>
          <w:tblHeader/>
        </w:trPr>
        <w:tc>
          <w:tcPr>
            <w:tcW w:w="1917" w:type="dxa"/>
          </w:tcPr>
          <w:p w14:paraId="16A58FF6"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68908809" w14:textId="77777777" w:rsidR="00F32A11" w:rsidRPr="00B737D5" w:rsidRDefault="00F32A11" w:rsidP="007932B2">
            <w:pPr>
              <w:spacing w:line="240" w:lineRule="auto"/>
              <w:ind w:right="-45"/>
              <w:jc w:val="right"/>
              <w:rPr>
                <w:rFonts w:ascii="Browallia New" w:hAnsi="Browallia New" w:cs="Browallia New"/>
                <w:sz w:val="22"/>
                <w:szCs w:val="22"/>
                <w:cs/>
              </w:rPr>
            </w:pPr>
            <w:r w:rsidRPr="00B737D5">
              <w:rPr>
                <w:rFonts w:ascii="Browallia New" w:hAnsi="Browallia New" w:cs="Browallia New"/>
                <w:sz w:val="22"/>
                <w:szCs w:val="22"/>
                <w:cs/>
              </w:rPr>
              <w:t xml:space="preserve">(หน่วย </w:t>
            </w: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rPr>
              <w:t>พันบาท)</w:t>
            </w:r>
          </w:p>
        </w:tc>
      </w:tr>
      <w:tr w:rsidR="00F32A11" w:rsidRPr="00B737D5" w14:paraId="3D8AF6B5" w14:textId="77777777" w:rsidTr="007932B2">
        <w:trPr>
          <w:tblHeader/>
        </w:trPr>
        <w:tc>
          <w:tcPr>
            <w:tcW w:w="1917" w:type="dxa"/>
          </w:tcPr>
          <w:p w14:paraId="5631B358"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4BBA1A2C" w14:textId="77777777" w:rsidR="00F32A11" w:rsidRPr="00B737D5" w:rsidRDefault="00F32A11" w:rsidP="007932B2">
            <w:pPr>
              <w:pBdr>
                <w:bottom w:val="single" w:sz="4" w:space="1" w:color="auto"/>
              </w:pBdr>
              <w:spacing w:line="240" w:lineRule="auto"/>
              <w:ind w:left="-21" w:hanging="18"/>
              <w:jc w:val="center"/>
              <w:rPr>
                <w:rFonts w:ascii="Browallia New" w:hAnsi="Browallia New" w:cs="Browallia New"/>
                <w:sz w:val="22"/>
                <w:szCs w:val="22"/>
                <w:cs/>
              </w:rPr>
            </w:pPr>
            <w:r w:rsidRPr="00B737D5">
              <w:rPr>
                <w:rFonts w:ascii="Browallia New" w:hAnsi="Browallia New" w:cs="Browallia New"/>
                <w:sz w:val="22"/>
                <w:szCs w:val="22"/>
                <w:cs/>
              </w:rPr>
              <w:t>งบการเงินเฉพาะของบริษัท</w:t>
            </w:r>
          </w:p>
        </w:tc>
      </w:tr>
      <w:tr w:rsidR="00F32A11" w:rsidRPr="00B737D5" w14:paraId="308DBEB9" w14:textId="77777777" w:rsidTr="007932B2">
        <w:trPr>
          <w:tblHeader/>
        </w:trPr>
        <w:tc>
          <w:tcPr>
            <w:tcW w:w="1917" w:type="dxa"/>
          </w:tcPr>
          <w:p w14:paraId="172746BD"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58D170FD"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1971" w:type="dxa"/>
            <w:gridSpan w:val="2"/>
          </w:tcPr>
          <w:p w14:paraId="75E879D1"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B737D5">
              <w:rPr>
                <w:rFonts w:ascii="Browallia New" w:hAnsi="Browallia New" w:cs="Browallia New"/>
                <w:sz w:val="22"/>
                <w:szCs w:val="22"/>
                <w:cs/>
              </w:rPr>
              <w:t>อัตราร้อยละ</w:t>
            </w:r>
          </w:p>
        </w:tc>
        <w:tc>
          <w:tcPr>
            <w:tcW w:w="1832" w:type="dxa"/>
            <w:gridSpan w:val="2"/>
          </w:tcPr>
          <w:p w14:paraId="729633F2"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783" w:type="dxa"/>
            <w:gridSpan w:val="2"/>
          </w:tcPr>
          <w:p w14:paraId="0753AFD9"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B737D5" w14:paraId="42BFAEF5" w14:textId="77777777" w:rsidTr="007932B2">
        <w:trPr>
          <w:tblHeader/>
        </w:trPr>
        <w:tc>
          <w:tcPr>
            <w:tcW w:w="1917" w:type="dxa"/>
          </w:tcPr>
          <w:p w14:paraId="48DA7D19"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00FE0346"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cs/>
              </w:rPr>
              <w:t>ลูกหนี้ตาม</w:t>
            </w:r>
          </w:p>
        </w:tc>
        <w:tc>
          <w:tcPr>
            <w:tcW w:w="1971" w:type="dxa"/>
            <w:gridSpan w:val="2"/>
          </w:tcPr>
          <w:p w14:paraId="2BD04A14"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ของค่าเผื่อ</w:t>
            </w:r>
            <w:r w:rsidRPr="00B737D5">
              <w:rPr>
                <w:rFonts w:ascii="Browallia New" w:hAnsi="Browallia New" w:cs="Browallia New" w:hint="cs"/>
                <w:sz w:val="22"/>
                <w:szCs w:val="22"/>
                <w:cs/>
              </w:rPr>
              <w:t>ผล</w:t>
            </w:r>
            <w:r w:rsidRPr="00B737D5">
              <w:rPr>
                <w:rFonts w:ascii="Browallia New" w:hAnsi="Browallia New" w:cs="Browallia New"/>
                <w:sz w:val="22"/>
                <w:szCs w:val="22"/>
                <w:cs/>
              </w:rPr>
              <w:t>ขาดทุน</w:t>
            </w:r>
          </w:p>
        </w:tc>
        <w:tc>
          <w:tcPr>
            <w:tcW w:w="1832" w:type="dxa"/>
            <w:gridSpan w:val="2"/>
          </w:tcPr>
          <w:p w14:paraId="70B6BD33"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ค่าเผื่อ</w:t>
            </w:r>
            <w:r w:rsidRPr="00B737D5">
              <w:rPr>
                <w:rFonts w:ascii="Browallia New" w:hAnsi="Browallia New" w:cs="Browallia New" w:hint="cs"/>
                <w:sz w:val="22"/>
                <w:szCs w:val="22"/>
                <w:cs/>
              </w:rPr>
              <w:t>ผล</w:t>
            </w:r>
            <w:r w:rsidRPr="00B737D5">
              <w:rPr>
                <w:rFonts w:ascii="Browallia New" w:hAnsi="Browallia New" w:cs="Browallia New"/>
                <w:sz w:val="22"/>
                <w:szCs w:val="22"/>
                <w:cs/>
              </w:rPr>
              <w:t>ขาดทุน</w:t>
            </w:r>
            <w:r w:rsidRPr="00B737D5">
              <w:rPr>
                <w:rFonts w:ascii="Browallia New" w:hAnsi="Browallia New" w:cs="Browallia New" w:hint="cs"/>
                <w:sz w:val="22"/>
                <w:szCs w:val="22"/>
                <w:cs/>
              </w:rPr>
              <w:t>ด้าน</w:t>
            </w:r>
          </w:p>
        </w:tc>
        <w:tc>
          <w:tcPr>
            <w:tcW w:w="1783" w:type="dxa"/>
            <w:gridSpan w:val="2"/>
            <w:vMerge w:val="restart"/>
          </w:tcPr>
          <w:p w14:paraId="2D85545D" w14:textId="77777777" w:rsidR="00F32A11" w:rsidRPr="00B737D5" w:rsidRDefault="00F32A11" w:rsidP="007932B2">
            <w:pPr>
              <w:pBdr>
                <w:bottom w:val="single" w:sz="4" w:space="1" w:color="auto"/>
              </w:pBdr>
              <w:spacing w:line="240" w:lineRule="auto"/>
              <w:ind w:left="-12"/>
              <w:jc w:val="center"/>
              <w:rPr>
                <w:rFonts w:ascii="Browallia New" w:hAnsi="Browallia New" w:cs="Browallia New"/>
                <w:sz w:val="22"/>
                <w:szCs w:val="22"/>
              </w:rPr>
            </w:pPr>
          </w:p>
          <w:p w14:paraId="6F023532" w14:textId="77777777" w:rsidR="00F32A11" w:rsidRPr="00B737D5" w:rsidRDefault="00F32A11" w:rsidP="007932B2">
            <w:pPr>
              <w:pBdr>
                <w:bottom w:val="single" w:sz="4" w:space="1" w:color="auto"/>
              </w:pBdr>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สุทธิ</w:t>
            </w:r>
          </w:p>
        </w:tc>
      </w:tr>
      <w:tr w:rsidR="00F32A11" w:rsidRPr="00B737D5" w14:paraId="051EB69A" w14:textId="77777777" w:rsidTr="007932B2">
        <w:trPr>
          <w:tblHeader/>
        </w:trPr>
        <w:tc>
          <w:tcPr>
            <w:tcW w:w="1917" w:type="dxa"/>
          </w:tcPr>
          <w:p w14:paraId="4EA7C724" w14:textId="77777777" w:rsidR="00F32A11" w:rsidRPr="00B737D5"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158F9DA0"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cs/>
              </w:rPr>
              <w:t>สัญญาเช่าซื้อ</w:t>
            </w:r>
          </w:p>
        </w:tc>
        <w:tc>
          <w:tcPr>
            <w:tcW w:w="1971" w:type="dxa"/>
            <w:gridSpan w:val="2"/>
            <w:vAlign w:val="bottom"/>
          </w:tcPr>
          <w:p w14:paraId="419ECC08"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hint="cs"/>
                <w:sz w:val="22"/>
                <w:szCs w:val="22"/>
                <w:cs/>
              </w:rPr>
              <w:t>ด้านเครดิตที่คาดว่าจะเกิดขึ้น</w:t>
            </w:r>
          </w:p>
        </w:tc>
        <w:tc>
          <w:tcPr>
            <w:tcW w:w="1832" w:type="dxa"/>
            <w:gridSpan w:val="2"/>
            <w:vAlign w:val="bottom"/>
          </w:tcPr>
          <w:p w14:paraId="04061EA2"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hint="cs"/>
                <w:sz w:val="22"/>
                <w:szCs w:val="22"/>
                <w:cs/>
              </w:rPr>
              <w:t>เครดิตที่คาดว่าจะเกิดขึ้น</w:t>
            </w:r>
          </w:p>
        </w:tc>
        <w:tc>
          <w:tcPr>
            <w:tcW w:w="1783" w:type="dxa"/>
            <w:gridSpan w:val="2"/>
            <w:vMerge/>
            <w:vAlign w:val="bottom"/>
          </w:tcPr>
          <w:p w14:paraId="79D1EA84"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F32A11" w:rsidRPr="00B737D5" w14:paraId="20460798" w14:textId="77777777" w:rsidTr="007932B2">
        <w:trPr>
          <w:tblHeader/>
        </w:trPr>
        <w:tc>
          <w:tcPr>
            <w:tcW w:w="1917" w:type="dxa"/>
          </w:tcPr>
          <w:p w14:paraId="064FF41C"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4454988F"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hint="cs"/>
                <w:sz w:val="22"/>
                <w:szCs w:val="22"/>
                <w:cs/>
              </w:rPr>
              <w:t xml:space="preserve"> มี.ค.</w:t>
            </w:r>
            <w:r w:rsidRPr="00B737D5">
              <w:rPr>
                <w:rFonts w:ascii="Browallia New" w:hAnsi="Browallia New" w:cs="Browallia New"/>
                <w:sz w:val="22"/>
                <w:szCs w:val="22"/>
              </w:rPr>
              <w:br/>
              <w:t>2565</w:t>
            </w:r>
          </w:p>
        </w:tc>
        <w:tc>
          <w:tcPr>
            <w:tcW w:w="851" w:type="dxa"/>
            <w:vAlign w:val="bottom"/>
          </w:tcPr>
          <w:p w14:paraId="7C6D7D3D"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92" w:type="dxa"/>
            <w:vAlign w:val="bottom"/>
          </w:tcPr>
          <w:p w14:paraId="0F6A7E74"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hint="cs"/>
                <w:sz w:val="22"/>
                <w:szCs w:val="22"/>
                <w:cs/>
              </w:rPr>
              <w:t xml:space="preserve"> มี.ค.</w:t>
            </w:r>
            <w:r w:rsidRPr="00B737D5">
              <w:rPr>
                <w:rFonts w:ascii="Browallia New" w:hAnsi="Browallia New" w:cs="Browallia New"/>
                <w:sz w:val="22"/>
                <w:szCs w:val="22"/>
              </w:rPr>
              <w:br/>
              <w:t>2565</w:t>
            </w:r>
          </w:p>
        </w:tc>
        <w:tc>
          <w:tcPr>
            <w:tcW w:w="979" w:type="dxa"/>
            <w:vAlign w:val="bottom"/>
          </w:tcPr>
          <w:p w14:paraId="0381F432"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36" w:type="dxa"/>
            <w:vAlign w:val="bottom"/>
          </w:tcPr>
          <w:p w14:paraId="2B81E3A7"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hint="cs"/>
                <w:sz w:val="22"/>
                <w:szCs w:val="22"/>
                <w:cs/>
              </w:rPr>
              <w:t xml:space="preserve"> มี.ค.</w:t>
            </w:r>
            <w:r w:rsidRPr="00B737D5">
              <w:rPr>
                <w:rFonts w:ascii="Browallia New" w:hAnsi="Browallia New" w:cs="Browallia New"/>
                <w:sz w:val="22"/>
                <w:szCs w:val="22"/>
              </w:rPr>
              <w:br/>
              <w:t>2565</w:t>
            </w:r>
          </w:p>
        </w:tc>
        <w:tc>
          <w:tcPr>
            <w:tcW w:w="896" w:type="dxa"/>
            <w:vAlign w:val="bottom"/>
          </w:tcPr>
          <w:p w14:paraId="31074E11"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03" w:type="dxa"/>
            <w:vAlign w:val="bottom"/>
          </w:tcPr>
          <w:p w14:paraId="004AB833"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hint="cs"/>
                <w:sz w:val="22"/>
                <w:szCs w:val="22"/>
                <w:cs/>
              </w:rPr>
              <w:t xml:space="preserve"> มี.ค.</w:t>
            </w:r>
            <w:r w:rsidRPr="00B737D5">
              <w:rPr>
                <w:rFonts w:ascii="Browallia New" w:hAnsi="Browallia New" w:cs="Browallia New"/>
                <w:sz w:val="22"/>
                <w:szCs w:val="22"/>
              </w:rPr>
              <w:br/>
              <w:t>2565</w:t>
            </w:r>
          </w:p>
        </w:tc>
        <w:tc>
          <w:tcPr>
            <w:tcW w:w="880" w:type="dxa"/>
            <w:vAlign w:val="bottom"/>
          </w:tcPr>
          <w:p w14:paraId="4D891DB8"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r>
      <w:tr w:rsidR="00F32A11" w:rsidRPr="00B737D5" w14:paraId="532673F2" w14:textId="77777777" w:rsidTr="007932B2">
        <w:trPr>
          <w:trHeight w:val="279"/>
        </w:trPr>
        <w:tc>
          <w:tcPr>
            <w:tcW w:w="1917" w:type="dxa"/>
          </w:tcPr>
          <w:p w14:paraId="399E1BB9" w14:textId="77777777" w:rsidR="00F32A11" w:rsidRPr="00B737D5" w:rsidRDefault="00F32A11" w:rsidP="007932B2">
            <w:pPr>
              <w:spacing w:line="240" w:lineRule="auto"/>
              <w:ind w:right="-108"/>
              <w:jc w:val="both"/>
              <w:rPr>
                <w:rFonts w:ascii="Browallia New" w:hAnsi="Browallia New" w:cs="Browallia New"/>
                <w:b/>
                <w:bCs/>
                <w:sz w:val="14"/>
                <w:szCs w:val="14"/>
                <w:cs/>
              </w:rPr>
            </w:pPr>
          </w:p>
        </w:tc>
        <w:tc>
          <w:tcPr>
            <w:tcW w:w="850" w:type="dxa"/>
          </w:tcPr>
          <w:p w14:paraId="019A6951" w14:textId="77777777" w:rsidR="00F32A11" w:rsidRPr="00B737D5" w:rsidRDefault="00F32A11" w:rsidP="007932B2">
            <w:pPr>
              <w:pStyle w:val="InsideAddress"/>
              <w:tabs>
                <w:tab w:val="decimal" w:pos="834"/>
              </w:tabs>
              <w:rPr>
                <w:rFonts w:ascii="Browallia New" w:hAnsi="Browallia New" w:cs="Browallia New"/>
                <w:sz w:val="14"/>
                <w:szCs w:val="14"/>
              </w:rPr>
            </w:pPr>
          </w:p>
        </w:tc>
        <w:tc>
          <w:tcPr>
            <w:tcW w:w="851" w:type="dxa"/>
          </w:tcPr>
          <w:p w14:paraId="1BC70B7D" w14:textId="77777777" w:rsidR="00F32A11" w:rsidRPr="00B737D5" w:rsidRDefault="00F32A11" w:rsidP="007932B2">
            <w:pPr>
              <w:pStyle w:val="InsideAddress"/>
              <w:tabs>
                <w:tab w:val="decimal" w:pos="834"/>
              </w:tabs>
              <w:rPr>
                <w:rFonts w:ascii="Browallia New" w:hAnsi="Browallia New" w:cs="Browallia New"/>
                <w:sz w:val="14"/>
                <w:szCs w:val="14"/>
              </w:rPr>
            </w:pPr>
          </w:p>
        </w:tc>
        <w:tc>
          <w:tcPr>
            <w:tcW w:w="992" w:type="dxa"/>
          </w:tcPr>
          <w:p w14:paraId="3E1083B1" w14:textId="77777777" w:rsidR="00F32A11" w:rsidRPr="00B737D5" w:rsidRDefault="00F32A11" w:rsidP="007932B2">
            <w:pPr>
              <w:spacing w:line="240" w:lineRule="auto"/>
              <w:jc w:val="both"/>
              <w:rPr>
                <w:rFonts w:ascii="Browallia New" w:hAnsi="Browallia New" w:cs="Browallia New"/>
                <w:sz w:val="14"/>
                <w:szCs w:val="14"/>
                <w:u w:val="single"/>
              </w:rPr>
            </w:pPr>
          </w:p>
        </w:tc>
        <w:tc>
          <w:tcPr>
            <w:tcW w:w="979" w:type="dxa"/>
          </w:tcPr>
          <w:p w14:paraId="1A98F502" w14:textId="77777777" w:rsidR="00F32A11" w:rsidRPr="00B737D5" w:rsidRDefault="00F32A11" w:rsidP="007932B2">
            <w:pPr>
              <w:spacing w:line="240" w:lineRule="auto"/>
              <w:jc w:val="both"/>
              <w:rPr>
                <w:rFonts w:ascii="Browallia New" w:hAnsi="Browallia New" w:cs="Browallia New"/>
                <w:sz w:val="14"/>
                <w:szCs w:val="14"/>
                <w:u w:val="single"/>
              </w:rPr>
            </w:pPr>
          </w:p>
        </w:tc>
        <w:tc>
          <w:tcPr>
            <w:tcW w:w="936" w:type="dxa"/>
          </w:tcPr>
          <w:p w14:paraId="78FC0578" w14:textId="77777777" w:rsidR="00F32A11" w:rsidRPr="00B737D5" w:rsidRDefault="00F32A11" w:rsidP="007932B2">
            <w:pPr>
              <w:spacing w:line="240" w:lineRule="auto"/>
              <w:rPr>
                <w:rFonts w:ascii="Browallia New" w:hAnsi="Browallia New" w:cs="Browallia New"/>
                <w:sz w:val="14"/>
                <w:szCs w:val="14"/>
              </w:rPr>
            </w:pPr>
          </w:p>
        </w:tc>
        <w:tc>
          <w:tcPr>
            <w:tcW w:w="896" w:type="dxa"/>
          </w:tcPr>
          <w:p w14:paraId="776AD230" w14:textId="77777777" w:rsidR="00F32A11" w:rsidRPr="00B737D5" w:rsidRDefault="00F32A11" w:rsidP="007932B2">
            <w:pPr>
              <w:spacing w:line="240" w:lineRule="auto"/>
              <w:rPr>
                <w:rFonts w:ascii="Browallia New" w:hAnsi="Browallia New" w:cs="Browallia New"/>
                <w:sz w:val="14"/>
                <w:szCs w:val="14"/>
              </w:rPr>
            </w:pPr>
          </w:p>
        </w:tc>
        <w:tc>
          <w:tcPr>
            <w:tcW w:w="903" w:type="dxa"/>
          </w:tcPr>
          <w:p w14:paraId="580E768B" w14:textId="77777777" w:rsidR="00F32A11" w:rsidRPr="00B737D5" w:rsidRDefault="00F32A11" w:rsidP="007932B2">
            <w:pPr>
              <w:pStyle w:val="InsideAddress"/>
              <w:tabs>
                <w:tab w:val="decimal" w:pos="792"/>
              </w:tabs>
              <w:rPr>
                <w:rFonts w:ascii="Browallia New" w:hAnsi="Browallia New" w:cs="Browallia New"/>
                <w:sz w:val="14"/>
                <w:szCs w:val="14"/>
              </w:rPr>
            </w:pPr>
          </w:p>
        </w:tc>
        <w:tc>
          <w:tcPr>
            <w:tcW w:w="880" w:type="dxa"/>
          </w:tcPr>
          <w:p w14:paraId="3DE69D1F" w14:textId="77777777" w:rsidR="00F32A11" w:rsidRPr="00B737D5" w:rsidRDefault="00F32A11" w:rsidP="007932B2">
            <w:pPr>
              <w:pStyle w:val="InsideAddress"/>
              <w:tabs>
                <w:tab w:val="decimal" w:pos="792"/>
              </w:tabs>
              <w:rPr>
                <w:rFonts w:ascii="Browallia New" w:hAnsi="Browallia New" w:cs="Browallia New"/>
                <w:sz w:val="14"/>
                <w:szCs w:val="14"/>
              </w:rPr>
            </w:pPr>
          </w:p>
        </w:tc>
      </w:tr>
      <w:tr w:rsidR="00F32A11" w:rsidRPr="00B737D5" w14:paraId="4FE9CAA9" w14:textId="77777777" w:rsidTr="007932B2">
        <w:tc>
          <w:tcPr>
            <w:tcW w:w="1917" w:type="dxa"/>
          </w:tcPr>
          <w:p w14:paraId="053AE1E9" w14:textId="77777777" w:rsidR="00F32A11" w:rsidRPr="00B737D5" w:rsidRDefault="00F32A11" w:rsidP="007932B2">
            <w:pPr>
              <w:spacing w:line="240" w:lineRule="auto"/>
              <w:ind w:right="-108"/>
              <w:jc w:val="both"/>
              <w:rPr>
                <w:rFonts w:ascii="Browallia New" w:hAnsi="Browallia New" w:cs="Browallia New"/>
                <w:b/>
                <w:bCs/>
                <w:sz w:val="22"/>
                <w:szCs w:val="22"/>
              </w:rPr>
            </w:pPr>
            <w:r w:rsidRPr="00B737D5">
              <w:rPr>
                <w:rFonts w:ascii="Browallia New" w:hAnsi="Browallia New" w:cs="Browallia New"/>
                <w:b/>
                <w:bCs/>
                <w:sz w:val="22"/>
                <w:szCs w:val="22"/>
                <w:cs/>
              </w:rPr>
              <w:t>ลูกหนี้ตามสัญญาเช่าซื้อ</w:t>
            </w:r>
          </w:p>
        </w:tc>
        <w:tc>
          <w:tcPr>
            <w:tcW w:w="850" w:type="dxa"/>
          </w:tcPr>
          <w:p w14:paraId="3EF956B3"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7E7FED8F"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0CC993AB"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79" w:type="dxa"/>
          </w:tcPr>
          <w:p w14:paraId="2C32BF65"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36" w:type="dxa"/>
          </w:tcPr>
          <w:p w14:paraId="31E548FA"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96" w:type="dxa"/>
          </w:tcPr>
          <w:p w14:paraId="442D7D01"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20217591"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80" w:type="dxa"/>
          </w:tcPr>
          <w:p w14:paraId="3EA80C39"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r>
      <w:tr w:rsidR="00F32A11" w:rsidRPr="00B737D5" w14:paraId="187C1817" w14:textId="77777777" w:rsidTr="007932B2">
        <w:trPr>
          <w:trHeight w:val="57"/>
        </w:trPr>
        <w:tc>
          <w:tcPr>
            <w:tcW w:w="1917" w:type="dxa"/>
          </w:tcPr>
          <w:p w14:paraId="57109B12" w14:textId="77777777" w:rsidR="00F32A11" w:rsidRPr="00B737D5" w:rsidRDefault="00F32A11" w:rsidP="007932B2">
            <w:pPr>
              <w:spacing w:line="240" w:lineRule="auto"/>
              <w:rPr>
                <w:rFonts w:ascii="Browallia New" w:hAnsi="Browallia New" w:cs="Browallia New"/>
                <w:sz w:val="22"/>
                <w:szCs w:val="22"/>
                <w:cs/>
              </w:rPr>
            </w:pPr>
            <w:r w:rsidRPr="00B737D5">
              <w:rPr>
                <w:rFonts w:ascii="Browallia New" w:hAnsi="Browallia New" w:cs="Browallia New"/>
                <w:sz w:val="22"/>
                <w:szCs w:val="22"/>
                <w:cs/>
              </w:rPr>
              <w:t>ยังไม่ถึงกำหนดชำระ</w:t>
            </w:r>
          </w:p>
        </w:tc>
        <w:tc>
          <w:tcPr>
            <w:tcW w:w="850" w:type="dxa"/>
          </w:tcPr>
          <w:p w14:paraId="3319EE09"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211,152</w:t>
            </w:r>
          </w:p>
        </w:tc>
        <w:tc>
          <w:tcPr>
            <w:tcW w:w="851" w:type="dxa"/>
          </w:tcPr>
          <w:p w14:paraId="04CDA9B6"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210,525 </w:t>
            </w:r>
          </w:p>
        </w:tc>
        <w:tc>
          <w:tcPr>
            <w:tcW w:w="992" w:type="dxa"/>
          </w:tcPr>
          <w:p w14:paraId="60F467CF" w14:textId="77777777" w:rsidR="00F32A11" w:rsidRPr="00B737D5" w:rsidRDefault="00F32A11" w:rsidP="007932B2">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0.84</w:t>
            </w:r>
          </w:p>
        </w:tc>
        <w:tc>
          <w:tcPr>
            <w:tcW w:w="979" w:type="dxa"/>
            <w:vAlign w:val="bottom"/>
          </w:tcPr>
          <w:p w14:paraId="1B3F4EFC" w14:textId="77777777" w:rsidR="00F32A11" w:rsidRPr="00B737D5" w:rsidRDefault="00F32A11" w:rsidP="007932B2">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0.76</w:t>
            </w:r>
          </w:p>
        </w:tc>
        <w:tc>
          <w:tcPr>
            <w:tcW w:w="936" w:type="dxa"/>
          </w:tcPr>
          <w:p w14:paraId="66C5EAC4"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1,775</w:t>
            </w:r>
          </w:p>
        </w:tc>
        <w:tc>
          <w:tcPr>
            <w:tcW w:w="896" w:type="dxa"/>
          </w:tcPr>
          <w:p w14:paraId="51CC5D82"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1,601 </w:t>
            </w:r>
          </w:p>
        </w:tc>
        <w:tc>
          <w:tcPr>
            <w:tcW w:w="903" w:type="dxa"/>
          </w:tcPr>
          <w:p w14:paraId="282C2B2E"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209,377</w:t>
            </w:r>
          </w:p>
        </w:tc>
        <w:tc>
          <w:tcPr>
            <w:tcW w:w="880" w:type="dxa"/>
          </w:tcPr>
          <w:p w14:paraId="41814D37"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208,924 </w:t>
            </w:r>
          </w:p>
        </w:tc>
      </w:tr>
      <w:tr w:rsidR="00F32A11" w:rsidRPr="00B737D5" w14:paraId="36C19A6A" w14:textId="77777777" w:rsidTr="007932B2">
        <w:tc>
          <w:tcPr>
            <w:tcW w:w="1917" w:type="dxa"/>
            <w:vAlign w:val="bottom"/>
          </w:tcPr>
          <w:p w14:paraId="6BB4ED6A" w14:textId="77777777" w:rsidR="00F32A11" w:rsidRPr="00B737D5" w:rsidRDefault="00F32A11" w:rsidP="007932B2">
            <w:pPr>
              <w:spacing w:line="240" w:lineRule="auto"/>
              <w:rPr>
                <w:rFonts w:ascii="Browallia New" w:hAnsi="Browallia New" w:cs="Browallia New"/>
                <w:sz w:val="22"/>
                <w:szCs w:val="22"/>
              </w:rPr>
            </w:pPr>
            <w:r w:rsidRPr="00B737D5">
              <w:rPr>
                <w:rFonts w:ascii="Browallia New" w:hAnsi="Browallia New" w:cs="Browallia New"/>
                <w:sz w:val="22"/>
                <w:szCs w:val="22"/>
                <w:cs/>
              </w:rPr>
              <w:t>ค้างชำระ</w:t>
            </w:r>
          </w:p>
        </w:tc>
        <w:tc>
          <w:tcPr>
            <w:tcW w:w="850" w:type="dxa"/>
          </w:tcPr>
          <w:p w14:paraId="1704EB27" w14:textId="77777777" w:rsidR="00F32A11" w:rsidRPr="00B737D5" w:rsidRDefault="00F32A11" w:rsidP="007932B2">
            <w:pPr>
              <w:spacing w:line="240" w:lineRule="auto"/>
              <w:ind w:left="-23" w:right="-7"/>
              <w:jc w:val="right"/>
              <w:rPr>
                <w:rFonts w:ascii="Browallia New" w:hAnsi="Browallia New" w:cs="Browallia New"/>
                <w:sz w:val="22"/>
                <w:szCs w:val="22"/>
              </w:rPr>
            </w:pPr>
          </w:p>
        </w:tc>
        <w:tc>
          <w:tcPr>
            <w:tcW w:w="851" w:type="dxa"/>
          </w:tcPr>
          <w:p w14:paraId="32BE0385" w14:textId="77777777" w:rsidR="00F32A11" w:rsidRPr="00B737D5" w:rsidRDefault="00F32A11" w:rsidP="007932B2">
            <w:pPr>
              <w:spacing w:line="240" w:lineRule="auto"/>
              <w:ind w:left="-23" w:right="-7"/>
              <w:jc w:val="right"/>
              <w:rPr>
                <w:rFonts w:ascii="Browallia New" w:hAnsi="Browallia New" w:cs="Browallia New"/>
                <w:sz w:val="22"/>
                <w:szCs w:val="22"/>
              </w:rPr>
            </w:pPr>
          </w:p>
        </w:tc>
        <w:tc>
          <w:tcPr>
            <w:tcW w:w="992" w:type="dxa"/>
          </w:tcPr>
          <w:p w14:paraId="3E99E2AD" w14:textId="77777777" w:rsidR="00F32A11" w:rsidRPr="00B737D5" w:rsidRDefault="00F32A11" w:rsidP="007932B2">
            <w:pPr>
              <w:tabs>
                <w:tab w:val="clear" w:pos="680"/>
                <w:tab w:val="left" w:pos="498"/>
              </w:tabs>
              <w:spacing w:line="240" w:lineRule="auto"/>
              <w:ind w:left="-132" w:right="-63"/>
              <w:jc w:val="right"/>
              <w:rPr>
                <w:rFonts w:ascii="Browallia New" w:hAnsi="Browallia New" w:cs="Browallia New"/>
                <w:sz w:val="22"/>
                <w:szCs w:val="22"/>
              </w:rPr>
            </w:pPr>
          </w:p>
        </w:tc>
        <w:tc>
          <w:tcPr>
            <w:tcW w:w="979" w:type="dxa"/>
            <w:vAlign w:val="bottom"/>
          </w:tcPr>
          <w:p w14:paraId="3099ED20" w14:textId="77777777" w:rsidR="00F32A11" w:rsidRPr="00B737D5" w:rsidRDefault="00F32A11" w:rsidP="007932B2">
            <w:pPr>
              <w:tabs>
                <w:tab w:val="clear" w:pos="680"/>
                <w:tab w:val="left" w:pos="498"/>
              </w:tabs>
              <w:spacing w:line="240" w:lineRule="auto"/>
              <w:ind w:left="-132" w:right="-63"/>
              <w:jc w:val="right"/>
              <w:rPr>
                <w:rFonts w:ascii="Browallia New" w:hAnsi="Browallia New" w:cs="Browallia New"/>
                <w:sz w:val="22"/>
                <w:szCs w:val="22"/>
              </w:rPr>
            </w:pPr>
          </w:p>
        </w:tc>
        <w:tc>
          <w:tcPr>
            <w:tcW w:w="936" w:type="dxa"/>
          </w:tcPr>
          <w:p w14:paraId="1C2ABC25" w14:textId="77777777" w:rsidR="00F32A11" w:rsidRPr="00B737D5" w:rsidRDefault="00F32A11" w:rsidP="007932B2">
            <w:pPr>
              <w:spacing w:line="240" w:lineRule="auto"/>
              <w:ind w:left="-23" w:right="-7"/>
              <w:jc w:val="right"/>
              <w:rPr>
                <w:rFonts w:ascii="Browallia New" w:hAnsi="Browallia New" w:cs="Browallia New"/>
                <w:sz w:val="22"/>
                <w:szCs w:val="22"/>
              </w:rPr>
            </w:pPr>
          </w:p>
        </w:tc>
        <w:tc>
          <w:tcPr>
            <w:tcW w:w="896" w:type="dxa"/>
          </w:tcPr>
          <w:p w14:paraId="2E8090EA" w14:textId="77777777" w:rsidR="00F32A11" w:rsidRPr="00B737D5" w:rsidRDefault="00F32A11" w:rsidP="007932B2">
            <w:pPr>
              <w:spacing w:line="240" w:lineRule="auto"/>
              <w:ind w:left="-23" w:right="-7"/>
              <w:jc w:val="right"/>
              <w:rPr>
                <w:rFonts w:ascii="Browallia New" w:hAnsi="Browallia New" w:cs="Browallia New"/>
                <w:sz w:val="22"/>
                <w:szCs w:val="22"/>
              </w:rPr>
            </w:pPr>
          </w:p>
        </w:tc>
        <w:tc>
          <w:tcPr>
            <w:tcW w:w="903" w:type="dxa"/>
          </w:tcPr>
          <w:p w14:paraId="154420B3" w14:textId="77777777" w:rsidR="00F32A11" w:rsidRPr="00B737D5" w:rsidRDefault="00F32A11" w:rsidP="007932B2">
            <w:pPr>
              <w:spacing w:line="240" w:lineRule="auto"/>
              <w:ind w:left="-23" w:right="-7"/>
              <w:jc w:val="right"/>
              <w:rPr>
                <w:rFonts w:ascii="Browallia New" w:hAnsi="Browallia New" w:cs="Browallia New"/>
                <w:sz w:val="22"/>
                <w:szCs w:val="22"/>
              </w:rPr>
            </w:pPr>
          </w:p>
        </w:tc>
        <w:tc>
          <w:tcPr>
            <w:tcW w:w="880" w:type="dxa"/>
          </w:tcPr>
          <w:p w14:paraId="71A735A3" w14:textId="77777777" w:rsidR="00F32A11" w:rsidRPr="00B737D5" w:rsidRDefault="00F32A11" w:rsidP="007932B2">
            <w:pPr>
              <w:spacing w:line="240" w:lineRule="auto"/>
              <w:ind w:left="-23" w:right="-7"/>
              <w:jc w:val="right"/>
              <w:rPr>
                <w:rFonts w:ascii="Browallia New" w:hAnsi="Browallia New" w:cs="Browallia New"/>
                <w:sz w:val="22"/>
                <w:szCs w:val="22"/>
              </w:rPr>
            </w:pPr>
          </w:p>
        </w:tc>
      </w:tr>
      <w:tr w:rsidR="00F32A11" w:rsidRPr="00B737D5" w14:paraId="5B363190" w14:textId="77777777" w:rsidTr="007932B2">
        <w:tc>
          <w:tcPr>
            <w:tcW w:w="1917" w:type="dxa"/>
            <w:vAlign w:val="bottom"/>
          </w:tcPr>
          <w:p w14:paraId="3C4D9313" w14:textId="77777777" w:rsidR="00F32A11" w:rsidRPr="00B737D5" w:rsidRDefault="00F32A11" w:rsidP="007932B2">
            <w:pPr>
              <w:spacing w:line="240" w:lineRule="auto"/>
              <w:ind w:left="175"/>
              <w:rPr>
                <w:rFonts w:ascii="Browallia New" w:hAnsi="Browallia New" w:cs="Browallia New"/>
                <w:sz w:val="22"/>
                <w:szCs w:val="22"/>
                <w:cs/>
              </w:rPr>
            </w:pPr>
            <w:r w:rsidRPr="00B737D5">
              <w:rPr>
                <w:rFonts w:ascii="Browallia New" w:hAnsi="Browallia New" w:cs="Browallia New"/>
                <w:sz w:val="22"/>
                <w:szCs w:val="22"/>
              </w:rPr>
              <w:t xml:space="preserve">1 - 2  </w:t>
            </w:r>
            <w:r w:rsidRPr="00B737D5">
              <w:rPr>
                <w:rFonts w:ascii="Browallia New" w:hAnsi="Browallia New" w:cs="Browallia New"/>
                <w:sz w:val="22"/>
                <w:szCs w:val="22"/>
                <w:cs/>
              </w:rPr>
              <w:t>เดือน</w:t>
            </w:r>
          </w:p>
        </w:tc>
        <w:tc>
          <w:tcPr>
            <w:tcW w:w="850" w:type="dxa"/>
          </w:tcPr>
          <w:p w14:paraId="07100D15"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95,662</w:t>
            </w:r>
          </w:p>
        </w:tc>
        <w:tc>
          <w:tcPr>
            <w:tcW w:w="851" w:type="dxa"/>
          </w:tcPr>
          <w:p w14:paraId="0DD2958E"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89,212 </w:t>
            </w:r>
          </w:p>
        </w:tc>
        <w:tc>
          <w:tcPr>
            <w:tcW w:w="992" w:type="dxa"/>
          </w:tcPr>
          <w:p w14:paraId="62C02188" w14:textId="77777777" w:rsidR="00F32A11" w:rsidRPr="00B737D5" w:rsidRDefault="00F32A11" w:rsidP="007932B2">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3.66 - 5.91</w:t>
            </w:r>
          </w:p>
        </w:tc>
        <w:tc>
          <w:tcPr>
            <w:tcW w:w="979" w:type="dxa"/>
            <w:vAlign w:val="bottom"/>
          </w:tcPr>
          <w:p w14:paraId="7FD33A0A" w14:textId="77777777" w:rsidR="00F32A11" w:rsidRPr="00B737D5" w:rsidRDefault="00F32A11" w:rsidP="007932B2">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3.38 - 5.52</w:t>
            </w:r>
          </w:p>
        </w:tc>
        <w:tc>
          <w:tcPr>
            <w:tcW w:w="936" w:type="dxa"/>
          </w:tcPr>
          <w:p w14:paraId="65669774"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4,367</w:t>
            </w:r>
          </w:p>
        </w:tc>
        <w:tc>
          <w:tcPr>
            <w:tcW w:w="896" w:type="dxa"/>
          </w:tcPr>
          <w:p w14:paraId="2BCD26DE"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3,795 </w:t>
            </w:r>
          </w:p>
        </w:tc>
        <w:tc>
          <w:tcPr>
            <w:tcW w:w="903" w:type="dxa"/>
          </w:tcPr>
          <w:p w14:paraId="7858D16F"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91,295</w:t>
            </w:r>
          </w:p>
        </w:tc>
        <w:tc>
          <w:tcPr>
            <w:tcW w:w="880" w:type="dxa"/>
          </w:tcPr>
          <w:p w14:paraId="026797C6"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85,417 </w:t>
            </w:r>
          </w:p>
        </w:tc>
      </w:tr>
      <w:tr w:rsidR="00F32A11" w:rsidRPr="00B737D5" w14:paraId="6ACE84B3" w14:textId="77777777" w:rsidTr="007932B2">
        <w:tc>
          <w:tcPr>
            <w:tcW w:w="1917" w:type="dxa"/>
            <w:vAlign w:val="bottom"/>
          </w:tcPr>
          <w:p w14:paraId="491848B7" w14:textId="77777777" w:rsidR="00F32A11" w:rsidRPr="00B737D5" w:rsidRDefault="00F32A11" w:rsidP="007932B2">
            <w:pPr>
              <w:spacing w:line="240" w:lineRule="auto"/>
              <w:ind w:left="175"/>
              <w:rPr>
                <w:rFonts w:ascii="Browallia New" w:hAnsi="Browallia New" w:cs="Browallia New"/>
                <w:sz w:val="22"/>
                <w:szCs w:val="22"/>
              </w:rPr>
            </w:pPr>
            <w:r w:rsidRPr="00B737D5">
              <w:rPr>
                <w:rFonts w:ascii="Browallia New" w:hAnsi="Browallia New" w:cs="Browallia New"/>
                <w:sz w:val="22"/>
                <w:szCs w:val="22"/>
              </w:rPr>
              <w:t xml:space="preserve">3 - 6 </w:t>
            </w:r>
            <w:r w:rsidRPr="00B737D5">
              <w:rPr>
                <w:rFonts w:ascii="Browallia New" w:hAnsi="Browallia New" w:cs="Browallia New"/>
                <w:sz w:val="22"/>
                <w:szCs w:val="22"/>
                <w:cs/>
              </w:rPr>
              <w:t>เดือน</w:t>
            </w:r>
          </w:p>
        </w:tc>
        <w:tc>
          <w:tcPr>
            <w:tcW w:w="850" w:type="dxa"/>
          </w:tcPr>
          <w:p w14:paraId="43AA786F"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88,096</w:t>
            </w:r>
          </w:p>
        </w:tc>
        <w:tc>
          <w:tcPr>
            <w:tcW w:w="851" w:type="dxa"/>
          </w:tcPr>
          <w:p w14:paraId="7DDB2000"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87,160 </w:t>
            </w:r>
          </w:p>
        </w:tc>
        <w:tc>
          <w:tcPr>
            <w:tcW w:w="992" w:type="dxa"/>
          </w:tcPr>
          <w:p w14:paraId="5A678C7F" w14:textId="77777777" w:rsidR="00F32A11" w:rsidRPr="00B737D5" w:rsidRDefault="00F32A11" w:rsidP="007932B2">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8.18 - 20.41</w:t>
            </w:r>
          </w:p>
        </w:tc>
        <w:tc>
          <w:tcPr>
            <w:tcW w:w="979" w:type="dxa"/>
            <w:vAlign w:val="bottom"/>
          </w:tcPr>
          <w:p w14:paraId="5185BE93" w14:textId="77777777" w:rsidR="00F32A11" w:rsidRPr="00B737D5" w:rsidRDefault="00F32A11" w:rsidP="007932B2">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7.71 - 19.70</w:t>
            </w:r>
          </w:p>
        </w:tc>
        <w:tc>
          <w:tcPr>
            <w:tcW w:w="936" w:type="dxa"/>
          </w:tcPr>
          <w:p w14:paraId="12ECF076"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11,184</w:t>
            </w:r>
          </w:p>
        </w:tc>
        <w:tc>
          <w:tcPr>
            <w:tcW w:w="896" w:type="dxa"/>
          </w:tcPr>
          <w:p w14:paraId="26D1974A"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10,502 </w:t>
            </w:r>
          </w:p>
        </w:tc>
        <w:tc>
          <w:tcPr>
            <w:tcW w:w="903" w:type="dxa"/>
          </w:tcPr>
          <w:p w14:paraId="51A5C31B"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76,912</w:t>
            </w:r>
          </w:p>
        </w:tc>
        <w:tc>
          <w:tcPr>
            <w:tcW w:w="880" w:type="dxa"/>
          </w:tcPr>
          <w:p w14:paraId="5F3AB8C0"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76,658 </w:t>
            </w:r>
          </w:p>
        </w:tc>
      </w:tr>
      <w:tr w:rsidR="00F32A11" w:rsidRPr="00B737D5" w14:paraId="6F8824BC" w14:textId="77777777" w:rsidTr="007932B2">
        <w:tc>
          <w:tcPr>
            <w:tcW w:w="1917" w:type="dxa"/>
            <w:vAlign w:val="bottom"/>
          </w:tcPr>
          <w:p w14:paraId="0FC5B6E6" w14:textId="77777777" w:rsidR="00F32A11" w:rsidRPr="00B737D5" w:rsidRDefault="00F32A11" w:rsidP="007932B2">
            <w:pPr>
              <w:spacing w:line="240" w:lineRule="auto"/>
              <w:ind w:left="175"/>
              <w:rPr>
                <w:rFonts w:ascii="Browallia New" w:hAnsi="Browallia New" w:cs="Browallia New"/>
                <w:sz w:val="22"/>
                <w:szCs w:val="22"/>
              </w:rPr>
            </w:pPr>
            <w:r w:rsidRPr="00B737D5">
              <w:rPr>
                <w:rFonts w:ascii="Browallia New" w:hAnsi="Browallia New" w:cs="Browallia New"/>
                <w:sz w:val="22"/>
                <w:szCs w:val="22"/>
              </w:rPr>
              <w:t xml:space="preserve">7 - 12 </w:t>
            </w:r>
            <w:r w:rsidRPr="00B737D5">
              <w:rPr>
                <w:rFonts w:ascii="Browallia New" w:hAnsi="Browallia New" w:cs="Browallia New"/>
                <w:sz w:val="22"/>
                <w:szCs w:val="22"/>
                <w:cs/>
              </w:rPr>
              <w:t>เดือน</w:t>
            </w:r>
          </w:p>
        </w:tc>
        <w:tc>
          <w:tcPr>
            <w:tcW w:w="850" w:type="dxa"/>
          </w:tcPr>
          <w:p w14:paraId="2F065060"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51,013</w:t>
            </w:r>
          </w:p>
        </w:tc>
        <w:tc>
          <w:tcPr>
            <w:tcW w:w="851" w:type="dxa"/>
          </w:tcPr>
          <w:p w14:paraId="20463CE8"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50,118 </w:t>
            </w:r>
          </w:p>
        </w:tc>
        <w:tc>
          <w:tcPr>
            <w:tcW w:w="992" w:type="dxa"/>
          </w:tcPr>
          <w:p w14:paraId="419B5571" w14:textId="0FE40E68" w:rsidR="00F32A11" w:rsidRPr="00B737D5" w:rsidRDefault="00F32A11" w:rsidP="007932B2">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26.70 - 81.</w:t>
            </w:r>
            <w:r w:rsidR="00AC6F62" w:rsidRPr="00B737D5">
              <w:rPr>
                <w:rFonts w:ascii="Browallia New" w:hAnsi="Browallia New" w:cs="Browallia New"/>
                <w:sz w:val="22"/>
                <w:szCs w:val="22"/>
              </w:rPr>
              <w:t>86</w:t>
            </w:r>
          </w:p>
        </w:tc>
        <w:tc>
          <w:tcPr>
            <w:tcW w:w="979" w:type="dxa"/>
            <w:vAlign w:val="bottom"/>
          </w:tcPr>
          <w:p w14:paraId="7F299CA0" w14:textId="77777777" w:rsidR="00F32A11" w:rsidRPr="00B737D5" w:rsidRDefault="00F32A11" w:rsidP="007932B2">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25.99 - 81.49</w:t>
            </w:r>
          </w:p>
        </w:tc>
        <w:tc>
          <w:tcPr>
            <w:tcW w:w="936" w:type="dxa"/>
          </w:tcPr>
          <w:p w14:paraId="7A6A9863"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23,353</w:t>
            </w:r>
          </w:p>
        </w:tc>
        <w:tc>
          <w:tcPr>
            <w:tcW w:w="896" w:type="dxa"/>
          </w:tcPr>
          <w:p w14:paraId="66650E51"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22,608 </w:t>
            </w:r>
          </w:p>
        </w:tc>
        <w:tc>
          <w:tcPr>
            <w:tcW w:w="903" w:type="dxa"/>
          </w:tcPr>
          <w:p w14:paraId="4DE3191C" w14:textId="77777777" w:rsidR="00F32A11" w:rsidRPr="00B737D5" w:rsidRDefault="00F32A11" w:rsidP="007932B2">
            <w:pPr>
              <w:spacing w:line="240" w:lineRule="auto"/>
              <w:ind w:left="-23" w:right="-7"/>
              <w:jc w:val="right"/>
              <w:rPr>
                <w:rFonts w:ascii="Browallia New" w:hAnsi="Browallia New" w:cs="Browallia New"/>
                <w:sz w:val="22"/>
                <w:szCs w:val="22"/>
                <w:cs/>
              </w:rPr>
            </w:pPr>
            <w:r w:rsidRPr="00B737D5">
              <w:rPr>
                <w:rFonts w:ascii="Browallia New" w:hAnsi="Browallia New" w:cs="Browallia New"/>
                <w:sz w:val="22"/>
                <w:szCs w:val="22"/>
              </w:rPr>
              <w:t>27,660</w:t>
            </w:r>
          </w:p>
        </w:tc>
        <w:tc>
          <w:tcPr>
            <w:tcW w:w="880" w:type="dxa"/>
          </w:tcPr>
          <w:p w14:paraId="1C471F4A" w14:textId="77777777" w:rsidR="00F32A11" w:rsidRPr="00B737D5" w:rsidRDefault="00F32A11" w:rsidP="007932B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27,510 </w:t>
            </w:r>
          </w:p>
        </w:tc>
      </w:tr>
      <w:tr w:rsidR="00F32A11" w:rsidRPr="00B737D5" w14:paraId="2AF60541" w14:textId="77777777" w:rsidTr="007932B2">
        <w:tc>
          <w:tcPr>
            <w:tcW w:w="1917" w:type="dxa"/>
            <w:vAlign w:val="bottom"/>
          </w:tcPr>
          <w:p w14:paraId="54F62BBE" w14:textId="77777777" w:rsidR="00F32A11" w:rsidRPr="00B737D5" w:rsidRDefault="00F32A11" w:rsidP="007932B2">
            <w:pPr>
              <w:spacing w:line="240" w:lineRule="auto"/>
              <w:ind w:left="175" w:right="-89"/>
              <w:rPr>
                <w:rFonts w:ascii="Browallia New" w:hAnsi="Browallia New" w:cs="Browallia New"/>
                <w:sz w:val="22"/>
                <w:szCs w:val="22"/>
              </w:rPr>
            </w:pPr>
            <w:r w:rsidRPr="00B737D5">
              <w:rPr>
                <w:rFonts w:ascii="Browallia New" w:hAnsi="Browallia New" w:cs="Browallia New"/>
                <w:sz w:val="22"/>
                <w:szCs w:val="22"/>
                <w:cs/>
              </w:rPr>
              <w:t xml:space="preserve">มากกว่า </w:t>
            </w:r>
            <w:r w:rsidRPr="00B737D5">
              <w:rPr>
                <w:rFonts w:ascii="Browallia New" w:hAnsi="Browallia New" w:cs="Browallia New"/>
                <w:sz w:val="22"/>
                <w:szCs w:val="22"/>
              </w:rPr>
              <w:t>12</w:t>
            </w:r>
            <w:r w:rsidRPr="00B737D5">
              <w:rPr>
                <w:rFonts w:ascii="Browallia New" w:hAnsi="Browallia New" w:cs="Browallia New"/>
                <w:sz w:val="22"/>
                <w:szCs w:val="22"/>
                <w:cs/>
              </w:rPr>
              <w:t xml:space="preserve"> เดือนขึ้นไป                </w:t>
            </w:r>
          </w:p>
        </w:tc>
        <w:tc>
          <w:tcPr>
            <w:tcW w:w="850" w:type="dxa"/>
          </w:tcPr>
          <w:p w14:paraId="02F90426"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29,496</w:t>
            </w:r>
          </w:p>
        </w:tc>
        <w:tc>
          <w:tcPr>
            <w:tcW w:w="851" w:type="dxa"/>
          </w:tcPr>
          <w:p w14:paraId="2620DD67"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27,151 </w:t>
            </w:r>
          </w:p>
        </w:tc>
        <w:tc>
          <w:tcPr>
            <w:tcW w:w="992" w:type="dxa"/>
          </w:tcPr>
          <w:p w14:paraId="55DA89B7" w14:textId="77777777" w:rsidR="00F32A11" w:rsidRPr="00B737D5" w:rsidRDefault="00F32A11" w:rsidP="007932B2">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100</w:t>
            </w:r>
          </w:p>
        </w:tc>
        <w:tc>
          <w:tcPr>
            <w:tcW w:w="979" w:type="dxa"/>
            <w:vAlign w:val="bottom"/>
          </w:tcPr>
          <w:p w14:paraId="3BE22565" w14:textId="77777777" w:rsidR="00F32A11" w:rsidRPr="00B737D5" w:rsidRDefault="00F32A11" w:rsidP="007932B2">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100</w:t>
            </w:r>
          </w:p>
        </w:tc>
        <w:tc>
          <w:tcPr>
            <w:tcW w:w="936" w:type="dxa"/>
          </w:tcPr>
          <w:p w14:paraId="6DC16D74"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29,496</w:t>
            </w:r>
          </w:p>
        </w:tc>
        <w:tc>
          <w:tcPr>
            <w:tcW w:w="896" w:type="dxa"/>
          </w:tcPr>
          <w:p w14:paraId="3090EC35"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27,151 </w:t>
            </w:r>
          </w:p>
        </w:tc>
        <w:tc>
          <w:tcPr>
            <w:tcW w:w="903" w:type="dxa"/>
            <w:vAlign w:val="bottom"/>
          </w:tcPr>
          <w:p w14:paraId="42C28AD7"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w:t>
            </w:r>
          </w:p>
        </w:tc>
        <w:tc>
          <w:tcPr>
            <w:tcW w:w="880" w:type="dxa"/>
            <w:vAlign w:val="bottom"/>
          </w:tcPr>
          <w:p w14:paraId="3C552EED" w14:textId="77777777" w:rsidR="00F32A11" w:rsidRPr="00B737D5" w:rsidRDefault="00F32A11" w:rsidP="007932B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r>
      <w:tr w:rsidR="00F32A11" w:rsidRPr="00B737D5" w14:paraId="73AE2338" w14:textId="77777777" w:rsidTr="007932B2">
        <w:tc>
          <w:tcPr>
            <w:tcW w:w="1917" w:type="dxa"/>
            <w:vAlign w:val="bottom"/>
          </w:tcPr>
          <w:p w14:paraId="3B344935" w14:textId="77777777" w:rsidR="00F32A11" w:rsidRPr="00B737D5" w:rsidRDefault="00F32A11" w:rsidP="007932B2">
            <w:pPr>
              <w:spacing w:line="240" w:lineRule="auto"/>
              <w:rPr>
                <w:rFonts w:ascii="Browallia New" w:hAnsi="Browallia New" w:cs="Browallia New"/>
                <w:sz w:val="22"/>
                <w:szCs w:val="22"/>
              </w:rPr>
            </w:pPr>
            <w:r w:rsidRPr="00B737D5">
              <w:rPr>
                <w:rFonts w:ascii="Browallia New" w:hAnsi="Browallia New" w:cs="Browallia New"/>
                <w:sz w:val="22"/>
                <w:szCs w:val="22"/>
                <w:cs/>
              </w:rPr>
              <w:t>รวม</w:t>
            </w:r>
          </w:p>
        </w:tc>
        <w:tc>
          <w:tcPr>
            <w:tcW w:w="850" w:type="dxa"/>
          </w:tcPr>
          <w:p w14:paraId="5FE951BD" w14:textId="77777777"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475,419</w:t>
            </w:r>
          </w:p>
        </w:tc>
        <w:tc>
          <w:tcPr>
            <w:tcW w:w="851" w:type="dxa"/>
          </w:tcPr>
          <w:p w14:paraId="14F1B78C" w14:textId="77777777"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464,166 </w:t>
            </w:r>
          </w:p>
        </w:tc>
        <w:tc>
          <w:tcPr>
            <w:tcW w:w="992" w:type="dxa"/>
          </w:tcPr>
          <w:p w14:paraId="181B4151" w14:textId="77777777" w:rsidR="00F32A11" w:rsidRPr="00B737D5" w:rsidRDefault="00F32A11" w:rsidP="007932B2">
            <w:pPr>
              <w:spacing w:line="240" w:lineRule="auto"/>
              <w:ind w:left="-23" w:right="-7"/>
              <w:jc w:val="right"/>
              <w:rPr>
                <w:rFonts w:ascii="Browallia New" w:hAnsi="Browallia New" w:cs="Browallia New"/>
                <w:sz w:val="22"/>
                <w:szCs w:val="22"/>
              </w:rPr>
            </w:pPr>
          </w:p>
        </w:tc>
        <w:tc>
          <w:tcPr>
            <w:tcW w:w="979" w:type="dxa"/>
          </w:tcPr>
          <w:p w14:paraId="68A57087" w14:textId="77777777" w:rsidR="00F32A11" w:rsidRPr="00B737D5" w:rsidRDefault="00F32A11" w:rsidP="007932B2">
            <w:pPr>
              <w:spacing w:line="240" w:lineRule="auto"/>
              <w:ind w:left="-23" w:right="-7"/>
              <w:jc w:val="right"/>
              <w:rPr>
                <w:rFonts w:ascii="Browallia New" w:hAnsi="Browallia New" w:cs="Browallia New"/>
                <w:sz w:val="22"/>
                <w:szCs w:val="22"/>
              </w:rPr>
            </w:pPr>
          </w:p>
        </w:tc>
        <w:tc>
          <w:tcPr>
            <w:tcW w:w="936" w:type="dxa"/>
          </w:tcPr>
          <w:p w14:paraId="2DDADC69" w14:textId="77777777"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70,175</w:t>
            </w:r>
          </w:p>
        </w:tc>
        <w:tc>
          <w:tcPr>
            <w:tcW w:w="896" w:type="dxa"/>
          </w:tcPr>
          <w:p w14:paraId="40467B2A" w14:textId="77777777"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65,657 </w:t>
            </w:r>
          </w:p>
        </w:tc>
        <w:tc>
          <w:tcPr>
            <w:tcW w:w="903" w:type="dxa"/>
          </w:tcPr>
          <w:p w14:paraId="6AEFDDFC" w14:textId="77777777"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405,244</w:t>
            </w:r>
          </w:p>
        </w:tc>
        <w:tc>
          <w:tcPr>
            <w:tcW w:w="880" w:type="dxa"/>
          </w:tcPr>
          <w:p w14:paraId="0F2403B0" w14:textId="77777777" w:rsidR="00F32A11" w:rsidRPr="00B737D5" w:rsidRDefault="00F32A11" w:rsidP="007932B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398,509 </w:t>
            </w:r>
          </w:p>
        </w:tc>
      </w:tr>
    </w:tbl>
    <w:p w14:paraId="7A8A0297"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1B9266C0" w14:textId="7D00E0ED" w:rsidR="00F32A11" w:rsidRPr="00B737D5" w:rsidRDefault="00F32A11" w:rsidP="00F32A11">
      <w:pPr>
        <w:pStyle w:val="a3"/>
        <w:ind w:left="426"/>
        <w:jc w:val="thaiDistribute"/>
        <w:rPr>
          <w:rFonts w:ascii="Browallia New" w:hAnsi="Browallia New" w:cs="Browallia New"/>
          <w:spacing w:val="-2"/>
          <w:sz w:val="28"/>
          <w:szCs w:val="28"/>
          <w:cs/>
          <w:lang w:val="en-US"/>
        </w:rPr>
      </w:pPr>
      <w:r w:rsidRPr="00B737D5">
        <w:rPr>
          <w:rFonts w:ascii="Browallia New" w:hAnsi="Browallia New" w:cs="Browallia New"/>
          <w:spacing w:val="-2"/>
          <w:sz w:val="28"/>
          <w:szCs w:val="28"/>
          <w:cs/>
          <w:lang w:val="en-US"/>
        </w:rPr>
        <w:t xml:space="preserve">ณ วันที่ </w:t>
      </w: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r w:rsidRPr="00B737D5">
        <w:rPr>
          <w:rFonts w:ascii="Browallia New" w:hAnsi="Browallia New" w:cs="Browallia New"/>
          <w:spacing w:val="-6"/>
          <w:sz w:val="28"/>
          <w:szCs w:val="28"/>
          <w:cs/>
        </w:rPr>
        <w:t xml:space="preserve"> </w:t>
      </w:r>
      <w:r w:rsidRPr="00B737D5">
        <w:rPr>
          <w:rFonts w:ascii="Browallia New" w:hAnsi="Browallia New" w:cs="Browallia New"/>
          <w:spacing w:val="-6"/>
          <w:sz w:val="28"/>
          <w:szCs w:val="28"/>
          <w:cs/>
          <w:lang w:val="en-US"/>
        </w:rPr>
        <w:t>และ</w:t>
      </w:r>
      <w:r w:rsidRPr="00B737D5">
        <w:rPr>
          <w:rFonts w:ascii="Browallia New" w:hAnsi="Browallia New" w:cs="Browallia New"/>
          <w:spacing w:val="-6"/>
          <w:sz w:val="28"/>
          <w:szCs w:val="28"/>
          <w:lang w:val="en-US"/>
        </w:rPr>
        <w:t xml:space="preserve"> </w:t>
      </w:r>
      <w:r w:rsidRPr="00B737D5">
        <w:rPr>
          <w:rFonts w:ascii="Browallia New" w:hAnsi="Browallia New" w:cs="Browallia New" w:hint="cs"/>
          <w:spacing w:val="-6"/>
          <w:sz w:val="28"/>
          <w:szCs w:val="28"/>
          <w:cs/>
          <w:lang w:val="en-US"/>
        </w:rPr>
        <w:t xml:space="preserve">วันที่ </w:t>
      </w:r>
      <w:r w:rsidRPr="00B737D5">
        <w:rPr>
          <w:rFonts w:ascii="Browallia New" w:hAnsi="Browallia New" w:cs="Browallia New"/>
          <w:spacing w:val="-6"/>
          <w:sz w:val="28"/>
          <w:szCs w:val="28"/>
          <w:lang w:val="en-US"/>
        </w:rPr>
        <w:t>31</w:t>
      </w:r>
      <w:r w:rsidRPr="00B737D5">
        <w:rPr>
          <w:rFonts w:ascii="Browallia New" w:hAnsi="Browallia New" w:cs="Browallia New"/>
          <w:spacing w:val="-6"/>
          <w:sz w:val="28"/>
          <w:szCs w:val="28"/>
          <w:cs/>
          <w:lang w:val="en-US"/>
        </w:rPr>
        <w:t xml:space="preserve"> ธันวาคม </w:t>
      </w:r>
      <w:r w:rsidRPr="00B737D5">
        <w:rPr>
          <w:rFonts w:ascii="Browallia New" w:hAnsi="Browallia New" w:cs="Browallia New"/>
          <w:spacing w:val="-6"/>
          <w:sz w:val="28"/>
          <w:szCs w:val="28"/>
          <w:lang w:val="en-US"/>
        </w:rPr>
        <w:t xml:space="preserve">2564 </w:t>
      </w:r>
      <w:bookmarkStart w:id="2" w:name="_Hlk8317889"/>
      <w:r w:rsidRPr="00B737D5">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Pr="00B737D5">
        <w:rPr>
          <w:rFonts w:ascii="Browallia New" w:hAnsi="Browallia New" w:cs="Browallia New"/>
          <w:spacing w:val="-2"/>
          <w:sz w:val="28"/>
          <w:szCs w:val="28"/>
          <w:lang w:val="en-US"/>
        </w:rPr>
        <w:br/>
        <w:t>3</w:t>
      </w:r>
      <w:r w:rsidRPr="00B737D5">
        <w:rPr>
          <w:rFonts w:ascii="Browallia New" w:hAnsi="Browallia New" w:cs="Browallia New"/>
          <w:spacing w:val="-2"/>
          <w:sz w:val="28"/>
          <w:szCs w:val="28"/>
          <w:cs/>
          <w:lang w:val="en-US"/>
        </w:rPr>
        <w:t xml:space="preserve"> งวด ที่บริษัทและบริษัทย่อยยังคงรับรู้รายได้ประมาณเป็นจำนวน </w:t>
      </w:r>
      <w:r w:rsidR="00347185" w:rsidRPr="00B737D5">
        <w:rPr>
          <w:rFonts w:ascii="Browallia New" w:hAnsi="Browallia New" w:cs="Browallia New"/>
          <w:spacing w:val="-2"/>
          <w:sz w:val="28"/>
          <w:szCs w:val="28"/>
          <w:lang w:val="en-US"/>
        </w:rPr>
        <w:t>73.</w:t>
      </w:r>
      <w:r w:rsidR="00382362" w:rsidRPr="00B737D5">
        <w:rPr>
          <w:rFonts w:ascii="Browallia New" w:hAnsi="Browallia New" w:cs="Browallia New"/>
          <w:spacing w:val="-2"/>
          <w:sz w:val="28"/>
          <w:szCs w:val="28"/>
          <w:lang w:val="en-US"/>
        </w:rPr>
        <w:t>59</w:t>
      </w:r>
      <w:r w:rsidRPr="00B737D5">
        <w:rPr>
          <w:rFonts w:ascii="Browallia New" w:hAnsi="Browallia New" w:cs="Browallia New"/>
          <w:spacing w:val="-2"/>
          <w:sz w:val="28"/>
          <w:szCs w:val="28"/>
          <w:lang w:val="en-US"/>
        </w:rPr>
        <w:t xml:space="preserve"> </w:t>
      </w:r>
      <w:bookmarkEnd w:id="2"/>
      <w:r w:rsidRPr="00B737D5">
        <w:rPr>
          <w:rFonts w:ascii="Browallia New" w:hAnsi="Browallia New" w:cs="Browallia New"/>
          <w:spacing w:val="-2"/>
          <w:sz w:val="28"/>
          <w:szCs w:val="28"/>
          <w:cs/>
          <w:lang w:val="en-US"/>
        </w:rPr>
        <w:t xml:space="preserve">ล้านบาท และ </w:t>
      </w:r>
      <w:r w:rsidRPr="00B737D5">
        <w:rPr>
          <w:rFonts w:ascii="Browallia New" w:hAnsi="Browallia New" w:cs="Browallia New" w:hint="cs"/>
          <w:spacing w:val="-2"/>
          <w:sz w:val="28"/>
          <w:szCs w:val="28"/>
          <w:cs/>
          <w:lang w:val="en-US"/>
        </w:rPr>
        <w:t xml:space="preserve">จำนวน </w:t>
      </w:r>
      <w:r w:rsidRPr="00B737D5">
        <w:rPr>
          <w:rFonts w:ascii="Browallia New" w:hAnsi="Browallia New" w:cs="Browallia New"/>
          <w:sz w:val="28"/>
          <w:szCs w:val="28"/>
        </w:rPr>
        <w:t>69.26</w:t>
      </w:r>
      <w:r w:rsidRPr="00B737D5">
        <w:rPr>
          <w:rFonts w:ascii="Browallia New" w:hAnsi="Browallia New" w:cs="Browallia New"/>
          <w:spacing w:val="-2"/>
          <w:sz w:val="28"/>
          <w:szCs w:val="28"/>
          <w:lang w:val="en-US"/>
        </w:rPr>
        <w:t xml:space="preserve"> </w:t>
      </w:r>
      <w:r w:rsidRPr="00B737D5">
        <w:rPr>
          <w:rFonts w:ascii="Browallia New" w:hAnsi="Browallia New" w:cs="Browallia New"/>
          <w:spacing w:val="-2"/>
          <w:sz w:val="28"/>
          <w:szCs w:val="28"/>
          <w:cs/>
          <w:lang w:val="en-US"/>
        </w:rPr>
        <w:t>ล้านบาท ตามลำดับ (งบการเงินเฉพาะของบริษัท</w:t>
      </w:r>
      <w:r w:rsidRPr="00B737D5">
        <w:rPr>
          <w:rFonts w:ascii="Browallia New" w:hAnsi="Browallia New" w:cs="Browallia New"/>
          <w:spacing w:val="-2"/>
          <w:sz w:val="28"/>
          <w:szCs w:val="28"/>
          <w:lang w:val="en-US"/>
        </w:rPr>
        <w:t xml:space="preserve"> </w:t>
      </w:r>
      <w:r w:rsidRPr="00B737D5">
        <w:rPr>
          <w:rFonts w:ascii="Browallia New" w:hAnsi="Browallia New" w:cs="Browallia New"/>
          <w:spacing w:val="-2"/>
          <w:sz w:val="28"/>
          <w:szCs w:val="28"/>
          <w:cs/>
          <w:lang w:val="en-US"/>
        </w:rPr>
        <w:t xml:space="preserve">: </w:t>
      </w:r>
      <w:bookmarkStart w:id="3" w:name="_Hlk8317903"/>
      <w:r w:rsidRPr="00B737D5">
        <w:rPr>
          <w:rFonts w:ascii="Browallia New" w:hAnsi="Browallia New" w:cs="Browallia New" w:hint="cs"/>
          <w:spacing w:val="-2"/>
          <w:sz w:val="28"/>
          <w:szCs w:val="28"/>
          <w:cs/>
          <w:lang w:val="en-US"/>
        </w:rPr>
        <w:t xml:space="preserve">จำนวน </w:t>
      </w:r>
      <w:r w:rsidR="00382362" w:rsidRPr="00B737D5">
        <w:rPr>
          <w:rFonts w:ascii="Browallia New" w:hAnsi="Browallia New" w:cs="Browallia New"/>
          <w:spacing w:val="-2"/>
          <w:sz w:val="28"/>
          <w:szCs w:val="28"/>
          <w:lang w:val="en-US"/>
        </w:rPr>
        <w:t>23.84</w:t>
      </w:r>
      <w:r w:rsidRPr="00B737D5">
        <w:rPr>
          <w:rFonts w:ascii="Browallia New" w:hAnsi="Browallia New" w:cs="Browallia New"/>
          <w:spacing w:val="-2"/>
          <w:sz w:val="28"/>
          <w:szCs w:val="28"/>
          <w:cs/>
          <w:lang w:val="en-US"/>
        </w:rPr>
        <w:t xml:space="preserve"> </w:t>
      </w:r>
      <w:bookmarkEnd w:id="3"/>
      <w:r w:rsidRPr="00B737D5">
        <w:rPr>
          <w:rFonts w:ascii="Browallia New" w:hAnsi="Browallia New" w:cs="Browallia New"/>
          <w:spacing w:val="-2"/>
          <w:sz w:val="28"/>
          <w:szCs w:val="28"/>
          <w:cs/>
          <w:lang w:val="en-US"/>
        </w:rPr>
        <w:t xml:space="preserve">ล้านบาท และ </w:t>
      </w:r>
      <w:r w:rsidRPr="00B737D5">
        <w:rPr>
          <w:rFonts w:ascii="Browallia New" w:hAnsi="Browallia New" w:cs="Browallia New" w:hint="cs"/>
          <w:spacing w:val="-2"/>
          <w:sz w:val="28"/>
          <w:szCs w:val="28"/>
          <w:cs/>
          <w:lang w:val="en-US"/>
        </w:rPr>
        <w:t>จำนวน</w:t>
      </w:r>
      <w:r w:rsidRPr="00B737D5">
        <w:rPr>
          <w:rFonts w:ascii="Browallia New" w:hAnsi="Browallia New" w:cs="Browallia New"/>
          <w:spacing w:val="-2"/>
          <w:sz w:val="28"/>
          <w:szCs w:val="28"/>
          <w:cs/>
          <w:lang w:val="en-US"/>
        </w:rPr>
        <w:t xml:space="preserve"> </w:t>
      </w:r>
      <w:r w:rsidRPr="00B737D5">
        <w:rPr>
          <w:rFonts w:ascii="Browallia New" w:hAnsi="Browallia New" w:cs="Browallia New"/>
          <w:sz w:val="28"/>
          <w:szCs w:val="28"/>
        </w:rPr>
        <w:t>23.23</w:t>
      </w:r>
      <w:r w:rsidRPr="00B737D5">
        <w:rPr>
          <w:rFonts w:ascii="Browallia New" w:hAnsi="Browallia New" w:cs="Browallia New"/>
          <w:spacing w:val="-2"/>
          <w:sz w:val="28"/>
          <w:szCs w:val="28"/>
          <w:cs/>
          <w:lang w:val="en-US"/>
        </w:rPr>
        <w:t xml:space="preserve"> ล้านบาท ตามลำดับ)</w:t>
      </w:r>
    </w:p>
    <w:p w14:paraId="5A7C8C05"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77148576" w14:textId="77777777" w:rsidR="00F32A11" w:rsidRPr="00B737D5" w:rsidRDefault="00F32A11" w:rsidP="00F32A11">
      <w:pPr>
        <w:pStyle w:val="a3"/>
        <w:tabs>
          <w:tab w:val="clear" w:pos="1080"/>
        </w:tabs>
        <w:ind w:left="426"/>
        <w:jc w:val="thaiDistribute"/>
        <w:rPr>
          <w:rFonts w:ascii="Browallia New" w:hAnsi="Browallia New" w:cs="Browallia New"/>
          <w:sz w:val="28"/>
          <w:szCs w:val="28"/>
          <w:cs/>
        </w:rPr>
      </w:pPr>
      <w:r w:rsidRPr="00B737D5">
        <w:rPr>
          <w:rFonts w:ascii="Browallia New" w:hAnsi="Browallia New" w:cs="Browallia New"/>
          <w:sz w:val="28"/>
          <w:szCs w:val="28"/>
          <w:cs/>
        </w:rPr>
        <w:t>การเปลี่ยนแปลงของค่าเผื่อผลขาดทุนด้านเครดิตที่คาดว่าจะเกิดขึ้น - ลูกหนี้ตามสัญญาเช่าซื้อสำหรับงวด</w:t>
      </w:r>
      <w:r w:rsidRPr="00B737D5">
        <w:rPr>
          <w:rFonts w:ascii="Browallia New" w:hAnsi="Browallia New" w:cs="Browallia New" w:hint="cs"/>
          <w:sz w:val="28"/>
          <w:szCs w:val="28"/>
          <w:cs/>
        </w:rPr>
        <w:t>สาม</w:t>
      </w:r>
      <w:r w:rsidRPr="00B737D5">
        <w:rPr>
          <w:rFonts w:ascii="Browallia New" w:hAnsi="Browallia New" w:cs="Browallia New"/>
          <w:sz w:val="28"/>
          <w:szCs w:val="28"/>
          <w:cs/>
        </w:rPr>
        <w:t>เดือนสิ้นสุดวันที่</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r w:rsidRPr="00B737D5">
        <w:rPr>
          <w:rFonts w:ascii="Browallia New" w:hAnsi="Browallia New" w:cs="Browallia New"/>
          <w:sz w:val="28"/>
          <w:szCs w:val="28"/>
          <w:lang w:val="en-US"/>
        </w:rPr>
        <w:t xml:space="preserve"> </w:t>
      </w:r>
      <w:r w:rsidRPr="00B737D5">
        <w:rPr>
          <w:rFonts w:ascii="Browallia New" w:hAnsi="Browallia New" w:cs="Browallia New"/>
          <w:sz w:val="28"/>
          <w:szCs w:val="28"/>
          <w:cs/>
        </w:rPr>
        <w:t>มีดังนี้</w:t>
      </w:r>
    </w:p>
    <w:p w14:paraId="6951046A" w14:textId="77777777" w:rsidR="00F32A11" w:rsidRPr="00B737D5" w:rsidRDefault="00F32A11" w:rsidP="00F32A11">
      <w:pPr>
        <w:pStyle w:val="a3"/>
        <w:tabs>
          <w:tab w:val="clear" w:pos="1080"/>
        </w:tabs>
        <w:ind w:left="426"/>
        <w:jc w:val="thaiDistribute"/>
        <w:rPr>
          <w:rFonts w:ascii="Browallia New" w:hAnsi="Browallia New" w:cs="Browallia New"/>
          <w:sz w:val="26"/>
          <w:szCs w:val="26"/>
          <w:cs/>
        </w:rPr>
      </w:pPr>
    </w:p>
    <w:tbl>
      <w:tblPr>
        <w:tblW w:w="8930" w:type="dxa"/>
        <w:tblInd w:w="426" w:type="dxa"/>
        <w:tblBorders>
          <w:bottom w:val="single" w:sz="4" w:space="0" w:color="auto"/>
        </w:tblBorders>
        <w:tblLook w:val="00A0" w:firstRow="1" w:lastRow="0" w:firstColumn="1" w:lastColumn="0" w:noHBand="0" w:noVBand="0"/>
      </w:tblPr>
      <w:tblGrid>
        <w:gridCol w:w="4110"/>
        <w:gridCol w:w="2268"/>
        <w:gridCol w:w="284"/>
        <w:gridCol w:w="2268"/>
      </w:tblGrid>
      <w:tr w:rsidR="00F32A11" w:rsidRPr="00B737D5" w14:paraId="4136E19A" w14:textId="77777777" w:rsidTr="007932B2">
        <w:trPr>
          <w:trHeight w:val="289"/>
        </w:trPr>
        <w:tc>
          <w:tcPr>
            <w:tcW w:w="4110" w:type="dxa"/>
            <w:noWrap/>
            <w:vAlign w:val="bottom"/>
          </w:tcPr>
          <w:p w14:paraId="64233CC8" w14:textId="77777777" w:rsidR="00F32A11" w:rsidRPr="00B737D5" w:rsidRDefault="00F32A11" w:rsidP="007932B2">
            <w:pPr>
              <w:tabs>
                <w:tab w:val="clear" w:pos="1644"/>
              </w:tabs>
              <w:spacing w:line="240" w:lineRule="auto"/>
              <w:ind w:right="38"/>
              <w:jc w:val="right"/>
              <w:rPr>
                <w:rFonts w:ascii="Browallia New" w:hAnsi="Browallia New" w:cs="Browallia New"/>
                <w:sz w:val="28"/>
                <w:szCs w:val="28"/>
              </w:rPr>
            </w:pPr>
          </w:p>
        </w:tc>
        <w:tc>
          <w:tcPr>
            <w:tcW w:w="4820" w:type="dxa"/>
            <w:gridSpan w:val="3"/>
            <w:tcBorders>
              <w:top w:val="nil"/>
              <w:left w:val="nil"/>
              <w:bottom w:val="nil"/>
            </w:tcBorders>
          </w:tcPr>
          <w:p w14:paraId="36DFC289" w14:textId="77777777" w:rsidR="00F32A11" w:rsidRPr="00B737D5" w:rsidRDefault="00F32A11" w:rsidP="007932B2">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F32A11" w:rsidRPr="00B737D5" w14:paraId="74AF26D4" w14:textId="77777777" w:rsidTr="007932B2">
        <w:trPr>
          <w:trHeight w:val="289"/>
        </w:trPr>
        <w:tc>
          <w:tcPr>
            <w:tcW w:w="4110" w:type="dxa"/>
            <w:noWrap/>
            <w:vAlign w:val="bottom"/>
          </w:tcPr>
          <w:p w14:paraId="7179B6FF" w14:textId="77777777" w:rsidR="00F32A11" w:rsidRPr="00B737D5" w:rsidRDefault="00F32A11" w:rsidP="007932B2">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single" w:sz="4" w:space="0" w:color="auto"/>
            </w:tcBorders>
            <w:vAlign w:val="bottom"/>
          </w:tcPr>
          <w:p w14:paraId="656E3D9C" w14:textId="77777777" w:rsidR="00F32A11" w:rsidRPr="00B737D5" w:rsidRDefault="00F32A11" w:rsidP="007932B2">
            <w:pPr>
              <w:tabs>
                <w:tab w:val="clear" w:pos="1644"/>
              </w:tabs>
              <w:spacing w:line="240" w:lineRule="auto"/>
              <w:ind w:left="-72" w:right="-108"/>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84" w:type="dxa"/>
            <w:tcBorders>
              <w:top w:val="nil"/>
              <w:left w:val="nil"/>
              <w:bottom w:val="nil"/>
            </w:tcBorders>
          </w:tcPr>
          <w:p w14:paraId="513E75F1" w14:textId="77777777" w:rsidR="00F32A11" w:rsidRPr="00B737D5" w:rsidRDefault="00F32A11" w:rsidP="007932B2">
            <w:pPr>
              <w:tabs>
                <w:tab w:val="clear" w:pos="1644"/>
              </w:tabs>
              <w:spacing w:line="240" w:lineRule="auto"/>
              <w:ind w:left="-72" w:right="-108"/>
              <w:jc w:val="center"/>
              <w:rPr>
                <w:rFonts w:ascii="Browallia New" w:hAnsi="Browallia New" w:cs="Browallia New"/>
                <w:sz w:val="28"/>
                <w:szCs w:val="28"/>
                <w:cs/>
              </w:rPr>
            </w:pPr>
          </w:p>
        </w:tc>
        <w:tc>
          <w:tcPr>
            <w:tcW w:w="2268" w:type="dxa"/>
            <w:tcBorders>
              <w:top w:val="nil"/>
              <w:left w:val="nil"/>
              <w:bottom w:val="single" w:sz="4" w:space="0" w:color="auto"/>
            </w:tcBorders>
          </w:tcPr>
          <w:p w14:paraId="643F8A72" w14:textId="77777777" w:rsidR="00F32A11" w:rsidRPr="00B737D5" w:rsidRDefault="00F32A11" w:rsidP="007932B2">
            <w:pPr>
              <w:tabs>
                <w:tab w:val="clear" w:pos="1644"/>
              </w:tabs>
              <w:spacing w:line="240" w:lineRule="auto"/>
              <w:ind w:left="-72" w:right="-108"/>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F32A11" w:rsidRPr="00B737D5" w14:paraId="1732F989" w14:textId="77777777" w:rsidTr="007932B2">
        <w:trPr>
          <w:trHeight w:val="289"/>
        </w:trPr>
        <w:tc>
          <w:tcPr>
            <w:tcW w:w="4110" w:type="dxa"/>
            <w:noWrap/>
            <w:vAlign w:val="bottom"/>
          </w:tcPr>
          <w:p w14:paraId="7E719709" w14:textId="77777777" w:rsidR="00F32A11" w:rsidRPr="00B737D5" w:rsidRDefault="00F32A11" w:rsidP="007932B2">
            <w:pPr>
              <w:tabs>
                <w:tab w:val="clear" w:pos="1644"/>
              </w:tabs>
              <w:spacing w:line="240" w:lineRule="auto"/>
              <w:ind w:right="38"/>
              <w:jc w:val="right"/>
              <w:rPr>
                <w:rFonts w:ascii="Browallia New" w:hAnsi="Browallia New" w:cs="Browallia New"/>
                <w:sz w:val="28"/>
                <w:szCs w:val="28"/>
              </w:rPr>
            </w:pPr>
          </w:p>
        </w:tc>
        <w:tc>
          <w:tcPr>
            <w:tcW w:w="2268" w:type="dxa"/>
            <w:tcBorders>
              <w:top w:val="single" w:sz="4" w:space="0" w:color="auto"/>
              <w:left w:val="nil"/>
              <w:bottom w:val="nil"/>
            </w:tcBorders>
            <w:vAlign w:val="bottom"/>
          </w:tcPr>
          <w:p w14:paraId="66BC3691" w14:textId="77777777" w:rsidR="00F32A11" w:rsidRPr="00B737D5" w:rsidRDefault="00F32A11" w:rsidP="007932B2">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5D865415" w14:textId="77777777" w:rsidR="00F32A11" w:rsidRPr="00B737D5" w:rsidRDefault="00F32A11" w:rsidP="007932B2">
            <w:pPr>
              <w:tabs>
                <w:tab w:val="clear" w:pos="907"/>
                <w:tab w:val="clear" w:pos="1644"/>
                <w:tab w:val="clear" w:pos="1871"/>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tcPr>
          <w:p w14:paraId="055489B1" w14:textId="77777777" w:rsidR="00F32A11" w:rsidRPr="00B737D5" w:rsidRDefault="00F32A11" w:rsidP="007932B2">
            <w:pPr>
              <w:tabs>
                <w:tab w:val="clear" w:pos="907"/>
                <w:tab w:val="clear" w:pos="1644"/>
                <w:tab w:val="clear" w:pos="1871"/>
              </w:tabs>
              <w:spacing w:line="240" w:lineRule="auto"/>
              <w:ind w:right="40"/>
              <w:jc w:val="right"/>
              <w:rPr>
                <w:rFonts w:ascii="Browallia New" w:hAnsi="Browallia New" w:cs="Browallia New"/>
                <w:sz w:val="28"/>
                <w:szCs w:val="28"/>
              </w:rPr>
            </w:pPr>
          </w:p>
        </w:tc>
      </w:tr>
      <w:tr w:rsidR="00F32A11" w:rsidRPr="00B737D5" w14:paraId="30F7ABC9" w14:textId="77777777" w:rsidTr="007932B2">
        <w:trPr>
          <w:trHeight w:val="289"/>
        </w:trPr>
        <w:tc>
          <w:tcPr>
            <w:tcW w:w="4110" w:type="dxa"/>
            <w:noWrap/>
            <w:vAlign w:val="bottom"/>
          </w:tcPr>
          <w:p w14:paraId="199BB305" w14:textId="77777777" w:rsidR="00F32A11" w:rsidRPr="00B737D5" w:rsidRDefault="00F32A11" w:rsidP="007932B2">
            <w:pPr>
              <w:tabs>
                <w:tab w:val="clear" w:pos="1644"/>
              </w:tabs>
              <w:spacing w:line="240" w:lineRule="auto"/>
              <w:ind w:right="-140"/>
              <w:rPr>
                <w:rFonts w:ascii="Browallia New" w:hAnsi="Browallia New" w:cs="Browallia New"/>
                <w:sz w:val="28"/>
                <w:szCs w:val="28"/>
              </w:rPr>
            </w:pPr>
            <w:r w:rsidRPr="00B737D5">
              <w:rPr>
                <w:rFonts w:ascii="Browallia New" w:hAnsi="Browallia New" w:cs="Browallia New"/>
                <w:sz w:val="28"/>
                <w:szCs w:val="28"/>
                <w:cs/>
              </w:rPr>
              <w:t xml:space="preserve">ยอดคงเหลือ ณ วันที่ </w:t>
            </w:r>
            <w:r w:rsidRPr="00B737D5">
              <w:rPr>
                <w:rFonts w:ascii="Browallia New" w:hAnsi="Browallia New" w:cs="Browallia New"/>
                <w:sz w:val="28"/>
                <w:szCs w:val="28"/>
              </w:rPr>
              <w:t>1</w:t>
            </w:r>
            <w:r w:rsidRPr="00B737D5">
              <w:rPr>
                <w:rFonts w:ascii="Browallia New" w:hAnsi="Browallia New" w:cs="Browallia New"/>
                <w:sz w:val="28"/>
                <w:szCs w:val="28"/>
                <w:cs/>
              </w:rPr>
              <w:t xml:space="preserve"> มกราคม </w:t>
            </w:r>
            <w:r w:rsidRPr="00B737D5">
              <w:rPr>
                <w:rFonts w:ascii="Browallia New" w:hAnsi="Browallia New" w:cs="Browallia New"/>
                <w:sz w:val="28"/>
                <w:szCs w:val="28"/>
              </w:rPr>
              <w:t>2565</w:t>
            </w:r>
          </w:p>
        </w:tc>
        <w:tc>
          <w:tcPr>
            <w:tcW w:w="2268" w:type="dxa"/>
            <w:tcBorders>
              <w:top w:val="nil"/>
              <w:left w:val="nil"/>
              <w:bottom w:val="nil"/>
            </w:tcBorders>
            <w:vAlign w:val="bottom"/>
          </w:tcPr>
          <w:p w14:paraId="052F8DC7"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sidRPr="00B737D5">
              <w:rPr>
                <w:rFonts w:ascii="Browallia New" w:hAnsi="Browallia New" w:cs="Browallia New"/>
                <w:sz w:val="27"/>
                <w:szCs w:val="27"/>
              </w:rPr>
              <w:t>140,866</w:t>
            </w:r>
          </w:p>
        </w:tc>
        <w:tc>
          <w:tcPr>
            <w:tcW w:w="284" w:type="dxa"/>
            <w:tcBorders>
              <w:top w:val="nil"/>
              <w:left w:val="nil"/>
              <w:bottom w:val="nil"/>
            </w:tcBorders>
          </w:tcPr>
          <w:p w14:paraId="0C5EBF4C" w14:textId="77777777" w:rsidR="00F32A11" w:rsidRPr="00B737D5" w:rsidRDefault="00F32A11" w:rsidP="007932B2">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nil"/>
            </w:tcBorders>
            <w:vAlign w:val="bottom"/>
          </w:tcPr>
          <w:p w14:paraId="29DD7C56"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B737D5">
              <w:rPr>
                <w:rFonts w:ascii="Browallia New" w:hAnsi="Browallia New" w:cs="Browallia New"/>
                <w:sz w:val="27"/>
                <w:szCs w:val="27"/>
              </w:rPr>
              <w:t>65,657</w:t>
            </w:r>
          </w:p>
        </w:tc>
      </w:tr>
      <w:tr w:rsidR="00F32A11" w:rsidRPr="00B737D5" w14:paraId="17825908" w14:textId="77777777" w:rsidTr="007932B2">
        <w:trPr>
          <w:trHeight w:val="289"/>
        </w:trPr>
        <w:tc>
          <w:tcPr>
            <w:tcW w:w="4110" w:type="dxa"/>
            <w:noWrap/>
            <w:vAlign w:val="bottom"/>
          </w:tcPr>
          <w:p w14:paraId="28860EDE" w14:textId="77777777" w:rsidR="00F32A11" w:rsidRPr="00B737D5" w:rsidRDefault="00F32A11" w:rsidP="007932B2">
            <w:pPr>
              <w:tabs>
                <w:tab w:val="clear" w:pos="3515"/>
                <w:tab w:val="left" w:pos="2727"/>
              </w:tabs>
              <w:spacing w:line="240" w:lineRule="auto"/>
              <w:ind w:left="317" w:right="144" w:hanging="317"/>
              <w:rPr>
                <w:rFonts w:ascii="Browallia New" w:hAnsi="Browallia New" w:cs="Browallia New"/>
                <w:sz w:val="28"/>
                <w:szCs w:val="28"/>
                <w:cs/>
              </w:rPr>
            </w:pPr>
            <w:r w:rsidRPr="00B737D5">
              <w:rPr>
                <w:rFonts w:ascii="Browallia New" w:hAnsi="Browallia New" w:cs="Browallia New"/>
                <w:sz w:val="27"/>
                <w:szCs w:val="27"/>
                <w:cs/>
              </w:rPr>
              <w:t>ตั้งค่าเผื่อเพิ่มในระหว่าง</w:t>
            </w:r>
            <w:r w:rsidRPr="00B737D5">
              <w:rPr>
                <w:rFonts w:ascii="Browallia New" w:hAnsi="Browallia New" w:cs="Browallia New" w:hint="cs"/>
                <w:sz w:val="27"/>
                <w:szCs w:val="27"/>
                <w:cs/>
              </w:rPr>
              <w:t>งวด</w:t>
            </w:r>
          </w:p>
        </w:tc>
        <w:tc>
          <w:tcPr>
            <w:tcW w:w="2268" w:type="dxa"/>
            <w:tcBorders>
              <w:top w:val="nil"/>
              <w:left w:val="nil"/>
            </w:tcBorders>
          </w:tcPr>
          <w:p w14:paraId="39F5341D"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11,082</w:t>
            </w:r>
          </w:p>
        </w:tc>
        <w:tc>
          <w:tcPr>
            <w:tcW w:w="284" w:type="dxa"/>
            <w:tcBorders>
              <w:top w:val="nil"/>
              <w:left w:val="nil"/>
            </w:tcBorders>
          </w:tcPr>
          <w:p w14:paraId="0EDD11BB" w14:textId="77777777" w:rsidR="00F32A11" w:rsidRPr="00B737D5" w:rsidRDefault="00F32A11" w:rsidP="007932B2">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tcPr>
          <w:p w14:paraId="51FDFA90"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4,518</w:t>
            </w:r>
          </w:p>
        </w:tc>
      </w:tr>
      <w:tr w:rsidR="00F32A11" w:rsidRPr="00B737D5" w14:paraId="1C752BF1" w14:textId="77777777" w:rsidTr="007932B2">
        <w:trPr>
          <w:trHeight w:val="289"/>
        </w:trPr>
        <w:tc>
          <w:tcPr>
            <w:tcW w:w="4110" w:type="dxa"/>
            <w:noWrap/>
            <w:vAlign w:val="bottom"/>
          </w:tcPr>
          <w:p w14:paraId="7E9E3EE6" w14:textId="77777777" w:rsidR="00F32A11" w:rsidRPr="00B737D5" w:rsidRDefault="00F32A11" w:rsidP="007932B2">
            <w:pPr>
              <w:tabs>
                <w:tab w:val="clear" w:pos="3515"/>
                <w:tab w:val="left" w:pos="2727"/>
              </w:tabs>
              <w:spacing w:line="240" w:lineRule="auto"/>
              <w:ind w:left="317" w:right="144" w:hanging="317"/>
              <w:rPr>
                <w:rFonts w:ascii="Browallia New" w:hAnsi="Browallia New" w:cs="Browallia New"/>
                <w:sz w:val="28"/>
                <w:szCs w:val="28"/>
                <w:cs/>
              </w:rPr>
            </w:pPr>
            <w:r w:rsidRPr="00B737D5">
              <w:rPr>
                <w:rFonts w:ascii="Browallia New" w:hAnsi="Browallia New" w:cs="Browallia New"/>
                <w:sz w:val="27"/>
                <w:szCs w:val="27"/>
                <w:cs/>
              </w:rPr>
              <w:t>กลับรายการและตัดบัญชีในระหว่าง</w:t>
            </w:r>
            <w:r w:rsidRPr="00B737D5">
              <w:rPr>
                <w:rFonts w:ascii="Browallia New" w:hAnsi="Browallia New" w:cs="Browallia New" w:hint="cs"/>
                <w:sz w:val="27"/>
                <w:szCs w:val="27"/>
                <w:cs/>
              </w:rPr>
              <w:t>งวด</w:t>
            </w:r>
          </w:p>
        </w:tc>
        <w:tc>
          <w:tcPr>
            <w:tcW w:w="2268" w:type="dxa"/>
            <w:tcBorders>
              <w:top w:val="nil"/>
              <w:left w:val="nil"/>
            </w:tcBorders>
          </w:tcPr>
          <w:p w14:paraId="17E00A33"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(5,496)</w:t>
            </w:r>
          </w:p>
        </w:tc>
        <w:tc>
          <w:tcPr>
            <w:tcW w:w="284" w:type="dxa"/>
            <w:tcBorders>
              <w:top w:val="nil"/>
              <w:left w:val="nil"/>
            </w:tcBorders>
          </w:tcPr>
          <w:p w14:paraId="08F3F7C2" w14:textId="77777777" w:rsidR="00F32A11" w:rsidRPr="00B737D5" w:rsidRDefault="00F32A11" w:rsidP="007932B2">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tcPr>
          <w:p w14:paraId="12748DEB"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w:t>
            </w:r>
          </w:p>
        </w:tc>
      </w:tr>
      <w:tr w:rsidR="00F32A11" w:rsidRPr="00B737D5" w14:paraId="3DC3BACC" w14:textId="77777777" w:rsidTr="007932B2">
        <w:trPr>
          <w:trHeight w:val="289"/>
        </w:trPr>
        <w:tc>
          <w:tcPr>
            <w:tcW w:w="4110" w:type="dxa"/>
            <w:tcBorders>
              <w:bottom w:val="nil"/>
            </w:tcBorders>
            <w:noWrap/>
            <w:vAlign w:val="bottom"/>
          </w:tcPr>
          <w:p w14:paraId="56237F89" w14:textId="77777777" w:rsidR="00F32A11" w:rsidRPr="00B737D5" w:rsidRDefault="00F32A11" w:rsidP="007932B2">
            <w:pPr>
              <w:tabs>
                <w:tab w:val="clear" w:pos="1644"/>
              </w:tabs>
              <w:spacing w:line="240" w:lineRule="auto"/>
              <w:ind w:right="38"/>
              <w:rPr>
                <w:rFonts w:ascii="Browallia New" w:hAnsi="Browallia New" w:cs="Browallia New"/>
                <w:sz w:val="28"/>
                <w:szCs w:val="28"/>
                <w:cs/>
              </w:rPr>
            </w:pPr>
            <w:r w:rsidRPr="00B737D5">
              <w:rPr>
                <w:rFonts w:ascii="Browallia New" w:hAnsi="Browallia New" w:cs="Browallia New"/>
                <w:sz w:val="28"/>
                <w:szCs w:val="28"/>
                <w:cs/>
              </w:rPr>
              <w:t xml:space="preserve">ยอดคงเหลือ ณ วันที่ </w:t>
            </w: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268" w:type="dxa"/>
            <w:tcBorders>
              <w:top w:val="single" w:sz="4" w:space="0" w:color="auto"/>
              <w:left w:val="nil"/>
              <w:bottom w:val="single" w:sz="12" w:space="0" w:color="auto"/>
            </w:tcBorders>
          </w:tcPr>
          <w:p w14:paraId="2AE09372"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146,452</w:t>
            </w:r>
          </w:p>
        </w:tc>
        <w:tc>
          <w:tcPr>
            <w:tcW w:w="284" w:type="dxa"/>
            <w:tcBorders>
              <w:top w:val="nil"/>
              <w:left w:val="nil"/>
              <w:bottom w:val="nil"/>
            </w:tcBorders>
          </w:tcPr>
          <w:p w14:paraId="04854CBE" w14:textId="77777777" w:rsidR="00F32A11" w:rsidRPr="00B737D5" w:rsidRDefault="00F32A11" w:rsidP="007932B2">
            <w:pPr>
              <w:tabs>
                <w:tab w:val="clear" w:pos="907"/>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single" w:sz="12" w:space="0" w:color="auto"/>
            </w:tcBorders>
          </w:tcPr>
          <w:p w14:paraId="08DDBDB7"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70,175</w:t>
            </w:r>
          </w:p>
        </w:tc>
      </w:tr>
    </w:tbl>
    <w:p w14:paraId="1DF222DE" w14:textId="77777777" w:rsidR="00F32A11" w:rsidRPr="00B737D5" w:rsidRDefault="00F32A11"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2716CF8" w14:textId="2023F170" w:rsidR="00175679" w:rsidRPr="00B737D5" w:rsidRDefault="00175679" w:rsidP="00E200E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ลูกหนี้การค้าและลูกหนี้อื่น</w:t>
      </w:r>
      <w:r w:rsidR="00B804A7" w:rsidRPr="00B737D5">
        <w:rPr>
          <w:rFonts w:ascii="Browallia New" w:hAnsi="Browallia New" w:cs="Browallia New"/>
          <w:b/>
          <w:bCs/>
          <w:sz w:val="28"/>
          <w:szCs w:val="28"/>
          <w:lang w:val="en-GB"/>
        </w:rPr>
        <w:t xml:space="preserve"> - </w:t>
      </w:r>
      <w:r w:rsidR="00B804A7" w:rsidRPr="00B737D5">
        <w:rPr>
          <w:rFonts w:ascii="Browallia New" w:hAnsi="Browallia New" w:cs="Browallia New" w:hint="cs"/>
          <w:b/>
          <w:bCs/>
          <w:sz w:val="28"/>
          <w:szCs w:val="28"/>
          <w:cs/>
          <w:lang w:val="en-GB"/>
        </w:rPr>
        <w:t>สุทธิ</w:t>
      </w:r>
    </w:p>
    <w:p w14:paraId="5CEAB5D1" w14:textId="77777777" w:rsidR="00340C41" w:rsidRPr="00B737D5"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lang w:val="en-GB"/>
        </w:rPr>
      </w:pPr>
    </w:p>
    <w:tbl>
      <w:tblPr>
        <w:tblW w:w="9087" w:type="dxa"/>
        <w:tblInd w:w="426" w:type="dxa"/>
        <w:tblLayout w:type="fixed"/>
        <w:tblLook w:val="0000" w:firstRow="0" w:lastRow="0" w:firstColumn="0" w:lastColumn="0" w:noHBand="0" w:noVBand="0"/>
      </w:tblPr>
      <w:tblGrid>
        <w:gridCol w:w="3651"/>
        <w:gridCol w:w="1204"/>
        <w:gridCol w:w="236"/>
        <w:gridCol w:w="1150"/>
        <w:gridCol w:w="236"/>
        <w:gridCol w:w="1170"/>
        <w:gridCol w:w="236"/>
        <w:gridCol w:w="1204"/>
      </w:tblGrid>
      <w:tr w:rsidR="00231321" w:rsidRPr="00B737D5" w14:paraId="74E70DA9" w14:textId="77777777" w:rsidTr="009837DD">
        <w:trPr>
          <w:tblHeader/>
        </w:trPr>
        <w:tc>
          <w:tcPr>
            <w:tcW w:w="3651" w:type="dxa"/>
          </w:tcPr>
          <w:p w14:paraId="6A87AB83" w14:textId="77777777" w:rsidR="00231321" w:rsidRPr="00B737D5"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B737D5"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B737D5"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B737D5"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B737D5"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B737D5" w:rsidRDefault="00231321" w:rsidP="009837DD">
            <w:pPr>
              <w:spacing w:line="240" w:lineRule="auto"/>
              <w:ind w:right="-10"/>
              <w:jc w:val="right"/>
              <w:rPr>
                <w:rFonts w:ascii="Browallia New" w:hAnsi="Browallia New" w:cs="Browallia New"/>
                <w:sz w:val="28"/>
                <w:szCs w:val="28"/>
              </w:rPr>
            </w:pPr>
            <w:r w:rsidRPr="00B737D5">
              <w:rPr>
                <w:rFonts w:ascii="Browallia New" w:hAnsi="Browallia New" w:cs="Browallia New"/>
                <w:sz w:val="27"/>
                <w:szCs w:val="27"/>
                <w:cs/>
              </w:rPr>
              <w:t xml:space="preserve">(หน่วย </w:t>
            </w:r>
            <w:r w:rsidRPr="00B737D5">
              <w:rPr>
                <w:rFonts w:ascii="Browallia New" w:hAnsi="Browallia New" w:cs="Browallia New"/>
                <w:sz w:val="27"/>
                <w:szCs w:val="27"/>
                <w:lang w:val="en-GB"/>
              </w:rPr>
              <w:t xml:space="preserve">: </w:t>
            </w:r>
            <w:r w:rsidRPr="00B737D5">
              <w:rPr>
                <w:rFonts w:ascii="Browallia New" w:hAnsi="Browallia New" w:cs="Browallia New"/>
                <w:sz w:val="27"/>
                <w:szCs w:val="27"/>
                <w:cs/>
              </w:rPr>
              <w:t>พันบาท)</w:t>
            </w:r>
          </w:p>
        </w:tc>
      </w:tr>
      <w:tr w:rsidR="007D351A" w:rsidRPr="00B737D5" w14:paraId="3A38E75B" w14:textId="77777777" w:rsidTr="009837DD">
        <w:trPr>
          <w:tblHeader/>
        </w:trPr>
        <w:tc>
          <w:tcPr>
            <w:tcW w:w="3651" w:type="dxa"/>
          </w:tcPr>
          <w:p w14:paraId="64455328" w14:textId="77777777" w:rsidR="007D351A" w:rsidRPr="00B737D5"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1FDB694B" w:rsidR="007D351A" w:rsidRPr="00B737D5" w:rsidRDefault="007D351A" w:rsidP="003A1799">
            <w:pPr>
              <w:spacing w:line="240" w:lineRule="auto"/>
              <w:ind w:right="-10"/>
              <w:jc w:val="center"/>
              <w:rPr>
                <w:rFonts w:ascii="Browallia New" w:eastAsia="SimSun" w:hAnsi="Browallia New" w:cs="Browallia New"/>
                <w:sz w:val="28"/>
                <w:szCs w:val="28"/>
                <w:lang w:val="en-GB"/>
              </w:rPr>
            </w:pPr>
            <w:r w:rsidRPr="00B737D5">
              <w:rPr>
                <w:rFonts w:ascii="Browallia New" w:hAnsi="Browallia New" w:cs="Browallia New"/>
                <w:sz w:val="27"/>
                <w:szCs w:val="27"/>
                <w:cs/>
              </w:rPr>
              <w:t>งบการเงินรวม</w:t>
            </w:r>
          </w:p>
        </w:tc>
        <w:tc>
          <w:tcPr>
            <w:tcW w:w="236" w:type="dxa"/>
          </w:tcPr>
          <w:p w14:paraId="28088A69" w14:textId="77777777" w:rsidR="007D351A" w:rsidRPr="00B737D5"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70870CFB" w:rsidR="007D351A" w:rsidRPr="00B737D5" w:rsidRDefault="007D351A" w:rsidP="003A1799">
            <w:pPr>
              <w:spacing w:line="240" w:lineRule="auto"/>
              <w:ind w:right="-10"/>
              <w:jc w:val="center"/>
              <w:rPr>
                <w:rFonts w:ascii="Browallia New" w:eastAsia="SimSun" w:hAnsi="Browallia New" w:cs="Browallia New"/>
                <w:sz w:val="28"/>
                <w:szCs w:val="28"/>
                <w:lang w:val="en-GB"/>
              </w:rPr>
            </w:pPr>
            <w:r w:rsidRPr="00B737D5">
              <w:rPr>
                <w:rFonts w:ascii="Browallia New" w:hAnsi="Browallia New" w:cs="Browallia New"/>
                <w:sz w:val="27"/>
                <w:szCs w:val="27"/>
                <w:cs/>
              </w:rPr>
              <w:t>งบการเงินเฉพาะของบริษัท</w:t>
            </w:r>
          </w:p>
        </w:tc>
      </w:tr>
      <w:tr w:rsidR="00AD2E4F" w:rsidRPr="00B737D5" w14:paraId="6BF138F6" w14:textId="77777777" w:rsidTr="00522CB4">
        <w:trPr>
          <w:tblHeader/>
        </w:trPr>
        <w:tc>
          <w:tcPr>
            <w:tcW w:w="3651" w:type="dxa"/>
          </w:tcPr>
          <w:p w14:paraId="332CD3DD" w14:textId="77777777" w:rsidR="00AD2E4F" w:rsidRPr="00B737D5" w:rsidRDefault="00AD2E4F" w:rsidP="00AD2E4F">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vAlign w:val="bottom"/>
          </w:tcPr>
          <w:p w14:paraId="59C89F59" w14:textId="5BF3EED3" w:rsidR="00AD2E4F" w:rsidRPr="00B737D5" w:rsidRDefault="00AD2E4F" w:rsidP="00AD2E4F">
            <w:pPr>
              <w:spacing w:line="240" w:lineRule="auto"/>
              <w:ind w:right="-10"/>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36" w:type="dxa"/>
            <w:tcBorders>
              <w:top w:val="single" w:sz="4" w:space="0" w:color="auto"/>
            </w:tcBorders>
            <w:vAlign w:val="bottom"/>
          </w:tcPr>
          <w:p w14:paraId="0095FFEA" w14:textId="77777777" w:rsidR="00AD2E4F" w:rsidRPr="00B737D5" w:rsidRDefault="00AD2E4F" w:rsidP="00AD2E4F">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73BCD69E" w:rsidR="00AD2E4F" w:rsidRPr="00B737D5" w:rsidRDefault="00AD2E4F" w:rsidP="00AD2E4F">
            <w:pPr>
              <w:spacing w:line="240" w:lineRule="auto"/>
              <w:ind w:right="-10"/>
              <w:jc w:val="center"/>
              <w:rPr>
                <w:rFonts w:ascii="Browallia New" w:eastAsia="SimSun"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36" w:type="dxa"/>
          </w:tcPr>
          <w:p w14:paraId="04AE47D7" w14:textId="77777777" w:rsidR="00AD2E4F" w:rsidRPr="00B737D5" w:rsidRDefault="00AD2E4F" w:rsidP="00AD2E4F">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2D06A96F" w14:textId="37503661" w:rsidR="00AD2E4F" w:rsidRPr="00B737D5" w:rsidRDefault="00AD2E4F" w:rsidP="00AD2E4F">
            <w:pPr>
              <w:spacing w:line="240" w:lineRule="auto"/>
              <w:ind w:right="-10"/>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36" w:type="dxa"/>
            <w:tcBorders>
              <w:top w:val="single" w:sz="4" w:space="0" w:color="auto"/>
            </w:tcBorders>
            <w:vAlign w:val="bottom"/>
          </w:tcPr>
          <w:p w14:paraId="739ECA7F" w14:textId="77777777" w:rsidR="00AD2E4F" w:rsidRPr="00B737D5" w:rsidRDefault="00AD2E4F" w:rsidP="00AD2E4F">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727685FD" w:rsidR="00AD2E4F" w:rsidRPr="00B737D5" w:rsidRDefault="00AD2E4F" w:rsidP="00AD2E4F">
            <w:pPr>
              <w:spacing w:line="240" w:lineRule="auto"/>
              <w:ind w:right="-10"/>
              <w:jc w:val="center"/>
              <w:rPr>
                <w:rFonts w:ascii="Browallia New" w:eastAsia="SimSun"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7D351A" w:rsidRPr="00B737D5" w14:paraId="06956D5A" w14:textId="77777777" w:rsidTr="00AD2E4F">
        <w:trPr>
          <w:trHeight w:hRule="exact" w:val="307"/>
        </w:trPr>
        <w:tc>
          <w:tcPr>
            <w:tcW w:w="3651" w:type="dxa"/>
          </w:tcPr>
          <w:p w14:paraId="5F03FB49" w14:textId="77777777" w:rsidR="007D351A" w:rsidRPr="00B737D5"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B97353" w:rsidRPr="00B737D5" w14:paraId="2CC9D253" w14:textId="77777777" w:rsidTr="00522CB4">
        <w:trPr>
          <w:trHeight w:val="346"/>
        </w:trPr>
        <w:tc>
          <w:tcPr>
            <w:tcW w:w="3651" w:type="dxa"/>
          </w:tcPr>
          <w:p w14:paraId="2D90D191" w14:textId="44CF521B" w:rsidR="00B97353" w:rsidRPr="00B737D5" w:rsidRDefault="00B97353" w:rsidP="00B97353">
            <w:pPr>
              <w:pStyle w:val="a"/>
              <w:tabs>
                <w:tab w:val="clear" w:pos="1080"/>
                <w:tab w:val="left" w:pos="540"/>
              </w:tabs>
              <w:rPr>
                <w:rFonts w:ascii="Browallia New" w:hAnsi="Browallia New" w:cs="Browallia New"/>
                <w:sz w:val="28"/>
                <w:szCs w:val="28"/>
                <w:cs/>
                <w:lang w:val="en-US"/>
              </w:rPr>
            </w:pPr>
            <w:r w:rsidRPr="00B737D5">
              <w:rPr>
                <w:rFonts w:ascii="Browallia New" w:hAnsi="Browallia New" w:cs="Browallia New"/>
                <w:sz w:val="28"/>
                <w:szCs w:val="28"/>
                <w:cs/>
                <w:lang w:val="en-GB"/>
              </w:rPr>
              <w:t xml:space="preserve">ลูกหนี้การค้า </w:t>
            </w:r>
            <w:r w:rsidRPr="00B737D5">
              <w:rPr>
                <w:rFonts w:ascii="Browallia New" w:hAnsi="Browallia New" w:cs="Browallia New"/>
                <w:sz w:val="28"/>
                <w:szCs w:val="28"/>
                <w:lang w:val="en-US"/>
              </w:rPr>
              <w:t xml:space="preserve">- </w:t>
            </w:r>
            <w:r w:rsidRPr="00B737D5">
              <w:rPr>
                <w:rFonts w:ascii="Browallia New" w:hAnsi="Browallia New" w:cs="Browallia New"/>
                <w:sz w:val="28"/>
                <w:szCs w:val="28"/>
                <w:cs/>
                <w:lang w:val="en-US"/>
              </w:rPr>
              <w:t>ลูกค้าทั่วไป</w:t>
            </w:r>
          </w:p>
        </w:tc>
        <w:tc>
          <w:tcPr>
            <w:tcW w:w="1204" w:type="dxa"/>
            <w:shd w:val="clear" w:color="auto" w:fill="auto"/>
          </w:tcPr>
          <w:p w14:paraId="27C4602C" w14:textId="6AAAD390" w:rsidR="00B97353" w:rsidRPr="00B737D5" w:rsidRDefault="00631E97" w:rsidP="00B97353">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22,60</w:t>
            </w:r>
            <w:r w:rsidR="003171EC" w:rsidRPr="00B737D5">
              <w:rPr>
                <w:rFonts w:ascii="Browallia New" w:hAnsi="Browallia New" w:cs="Browallia New"/>
                <w:sz w:val="28"/>
                <w:szCs w:val="28"/>
                <w:lang w:val="en-US" w:bidi="th-TH"/>
              </w:rPr>
              <w:t>2</w:t>
            </w:r>
          </w:p>
        </w:tc>
        <w:tc>
          <w:tcPr>
            <w:tcW w:w="236" w:type="dxa"/>
            <w:vAlign w:val="bottom"/>
          </w:tcPr>
          <w:p w14:paraId="33AA502D"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tcPr>
          <w:p w14:paraId="27D2A02C" w14:textId="5C47320F" w:rsidR="00B97353" w:rsidRPr="00B737D5" w:rsidRDefault="00B97353" w:rsidP="00B97353">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21,795</w:t>
            </w:r>
          </w:p>
        </w:tc>
        <w:tc>
          <w:tcPr>
            <w:tcW w:w="236" w:type="dxa"/>
            <w:vAlign w:val="bottom"/>
          </w:tcPr>
          <w:p w14:paraId="565778F2"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shd w:val="clear" w:color="auto" w:fill="auto"/>
          </w:tcPr>
          <w:p w14:paraId="74C7C842" w14:textId="52B61A21" w:rsidR="00B97353" w:rsidRPr="00B737D5" w:rsidRDefault="009E1722" w:rsidP="00B97353">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1,247</w:t>
            </w:r>
          </w:p>
        </w:tc>
        <w:tc>
          <w:tcPr>
            <w:tcW w:w="236" w:type="dxa"/>
            <w:vAlign w:val="bottom"/>
          </w:tcPr>
          <w:p w14:paraId="2F5A7ED8"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vAlign w:val="bottom"/>
          </w:tcPr>
          <w:p w14:paraId="3DC0E97A" w14:textId="5726A86A" w:rsidR="00B97353" w:rsidRPr="00B737D5" w:rsidRDefault="00B97353" w:rsidP="00B97353">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1,272</w:t>
            </w:r>
          </w:p>
        </w:tc>
      </w:tr>
      <w:tr w:rsidR="00B97353" w:rsidRPr="00B737D5" w14:paraId="24E2C251" w14:textId="77777777" w:rsidTr="00522CB4">
        <w:trPr>
          <w:trHeight w:val="186"/>
        </w:trPr>
        <w:tc>
          <w:tcPr>
            <w:tcW w:w="3651" w:type="dxa"/>
          </w:tcPr>
          <w:p w14:paraId="55968E4C" w14:textId="1CFD4E9A"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w:t>
            </w:r>
            <w:r w:rsidRPr="00B737D5">
              <w:rPr>
                <w:rFonts w:ascii="Browallia New" w:hAnsi="Browallia New" w:cs="Browallia New"/>
                <w:sz w:val="28"/>
                <w:szCs w:val="28"/>
                <w:cs/>
              </w:rPr>
              <w:br/>
            </w:r>
            <w:r w:rsidRPr="00B737D5">
              <w:rPr>
                <w:rFonts w:ascii="Browallia New" w:hAnsi="Browallia New" w:cs="Browallia New" w:hint="cs"/>
                <w:sz w:val="28"/>
                <w:szCs w:val="28"/>
                <w:cs/>
              </w:rPr>
              <w:t xml:space="preserve">  จะเกิดขึ้น</w:t>
            </w:r>
          </w:p>
        </w:tc>
        <w:tc>
          <w:tcPr>
            <w:tcW w:w="1204" w:type="dxa"/>
            <w:tcBorders>
              <w:bottom w:val="single" w:sz="4" w:space="0" w:color="auto"/>
            </w:tcBorders>
            <w:shd w:val="clear" w:color="auto" w:fill="auto"/>
          </w:tcPr>
          <w:p w14:paraId="61C03D72" w14:textId="77777777" w:rsidR="00B97353" w:rsidRPr="00B737D5" w:rsidRDefault="00B97353" w:rsidP="00B97353">
            <w:pPr>
              <w:pStyle w:val="acctfourfigures"/>
              <w:tabs>
                <w:tab w:val="clear" w:pos="765"/>
              </w:tabs>
              <w:spacing w:line="240" w:lineRule="auto"/>
              <w:ind w:left="-117"/>
              <w:jc w:val="right"/>
              <w:rPr>
                <w:rFonts w:ascii="Browallia New" w:hAnsi="Browallia New" w:cs="Browallia New"/>
                <w:sz w:val="28"/>
                <w:szCs w:val="28"/>
                <w:lang w:val="en-US" w:bidi="th-TH"/>
              </w:rPr>
            </w:pPr>
          </w:p>
          <w:p w14:paraId="0BDDD2C7" w14:textId="69E7CC98" w:rsidR="003171EC" w:rsidRPr="00B737D5" w:rsidRDefault="00946ED5" w:rsidP="00B97353">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(4,040)</w:t>
            </w:r>
          </w:p>
        </w:tc>
        <w:tc>
          <w:tcPr>
            <w:tcW w:w="236" w:type="dxa"/>
            <w:vAlign w:val="bottom"/>
          </w:tcPr>
          <w:p w14:paraId="57EBD59D"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tcPr>
          <w:p w14:paraId="32584816" w14:textId="77777777" w:rsidR="00B97353" w:rsidRPr="00B737D5" w:rsidRDefault="00B97353" w:rsidP="00B97353">
            <w:pPr>
              <w:pStyle w:val="acctfourfigures"/>
              <w:tabs>
                <w:tab w:val="clear" w:pos="765"/>
              </w:tabs>
              <w:spacing w:line="240" w:lineRule="auto"/>
              <w:ind w:left="-117"/>
              <w:jc w:val="right"/>
              <w:rPr>
                <w:rFonts w:ascii="Browallia New" w:hAnsi="Browallia New" w:cs="Browallia New"/>
                <w:sz w:val="28"/>
                <w:szCs w:val="28"/>
                <w:lang w:val="en-US" w:bidi="th-TH"/>
              </w:rPr>
            </w:pPr>
          </w:p>
          <w:p w14:paraId="0D6EC027" w14:textId="7FD23746" w:rsidR="00B97353" w:rsidRPr="00B737D5" w:rsidRDefault="00B97353" w:rsidP="00B97353">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(4,040)</w:t>
            </w:r>
          </w:p>
        </w:tc>
        <w:tc>
          <w:tcPr>
            <w:tcW w:w="236" w:type="dxa"/>
            <w:vAlign w:val="bottom"/>
          </w:tcPr>
          <w:p w14:paraId="6CCE6305"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bottom"/>
          </w:tcPr>
          <w:p w14:paraId="44B9A243" w14:textId="30DD3448" w:rsidR="00B97353" w:rsidRPr="00B737D5" w:rsidRDefault="009E1722" w:rsidP="009E1722">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rPr>
              <w:t xml:space="preserve">   </w:t>
            </w:r>
            <w:r w:rsidRPr="00B737D5">
              <w:rPr>
                <w:rFonts w:ascii="Browallia New" w:hAnsi="Browallia New" w:cs="Browallia New"/>
                <w:sz w:val="28"/>
                <w:szCs w:val="28"/>
                <w:rtl/>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rtl/>
              </w:rPr>
              <w:t>-</w:t>
            </w:r>
          </w:p>
        </w:tc>
        <w:tc>
          <w:tcPr>
            <w:tcW w:w="236" w:type="dxa"/>
            <w:vAlign w:val="bottom"/>
          </w:tcPr>
          <w:p w14:paraId="2092D077"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B541CD4" w14:textId="0117D56F" w:rsidR="00B97353" w:rsidRPr="00B737D5" w:rsidRDefault="00B97353" w:rsidP="00B97353">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rtl/>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rtl/>
              </w:rPr>
              <w:t>-</w:t>
            </w:r>
          </w:p>
        </w:tc>
      </w:tr>
      <w:tr w:rsidR="00B97353" w:rsidRPr="00B737D5" w14:paraId="00155B7E" w14:textId="77777777" w:rsidTr="00844579">
        <w:tc>
          <w:tcPr>
            <w:tcW w:w="3651" w:type="dxa"/>
          </w:tcPr>
          <w:p w14:paraId="2A4553FA"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493515A1" w:rsidR="00B97353" w:rsidRPr="00B737D5" w:rsidRDefault="000A38F0" w:rsidP="00B97353">
            <w:pPr>
              <w:pStyle w:val="acctfourfigures"/>
              <w:tabs>
                <w:tab w:val="clear" w:pos="765"/>
              </w:tabs>
              <w:spacing w:line="240" w:lineRule="auto"/>
              <w:ind w:left="-117"/>
              <w:jc w:val="right"/>
              <w:rPr>
                <w:rFonts w:ascii="Browallia New" w:hAnsi="Browallia New" w:cs="Browallia New"/>
                <w:sz w:val="28"/>
                <w:szCs w:val="28"/>
                <w:cs/>
                <w:lang w:val="en-US" w:bidi="th-TH"/>
              </w:rPr>
            </w:pPr>
            <w:r w:rsidRPr="00B737D5">
              <w:rPr>
                <w:rFonts w:ascii="Browallia New" w:hAnsi="Browallia New" w:cs="Browallia New"/>
                <w:sz w:val="28"/>
                <w:szCs w:val="28"/>
                <w:lang w:val="en-US" w:bidi="th-TH"/>
              </w:rPr>
              <w:t>18,562</w:t>
            </w:r>
          </w:p>
        </w:tc>
        <w:tc>
          <w:tcPr>
            <w:tcW w:w="236" w:type="dxa"/>
            <w:vAlign w:val="bottom"/>
          </w:tcPr>
          <w:p w14:paraId="3B9B92C3"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vAlign w:val="bottom"/>
          </w:tcPr>
          <w:p w14:paraId="5A5A206D" w14:textId="3E9F7CFA" w:rsidR="00B97353" w:rsidRPr="00B737D5" w:rsidRDefault="00B97353" w:rsidP="00B97353">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17,755</w:t>
            </w:r>
          </w:p>
        </w:tc>
        <w:tc>
          <w:tcPr>
            <w:tcW w:w="236" w:type="dxa"/>
            <w:vAlign w:val="bottom"/>
          </w:tcPr>
          <w:p w14:paraId="4E9ACA6A"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0090F10A" w:rsidR="00B97353" w:rsidRPr="00B737D5" w:rsidRDefault="009E1722" w:rsidP="00B97353">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1,247</w:t>
            </w:r>
          </w:p>
        </w:tc>
        <w:tc>
          <w:tcPr>
            <w:tcW w:w="236" w:type="dxa"/>
            <w:vAlign w:val="bottom"/>
          </w:tcPr>
          <w:p w14:paraId="70A96522"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99CB34" w14:textId="0A63BE85" w:rsidR="00B97353" w:rsidRPr="00B737D5" w:rsidRDefault="00B97353" w:rsidP="00B97353">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1,272</w:t>
            </w:r>
          </w:p>
        </w:tc>
      </w:tr>
      <w:tr w:rsidR="00B97353" w:rsidRPr="00B737D5" w14:paraId="70A4DA27" w14:textId="77777777" w:rsidTr="00AD2E4F">
        <w:trPr>
          <w:trHeight w:val="68"/>
        </w:trPr>
        <w:tc>
          <w:tcPr>
            <w:tcW w:w="3651" w:type="dxa"/>
          </w:tcPr>
          <w:p w14:paraId="12972459"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204" w:type="dxa"/>
          </w:tcPr>
          <w:p w14:paraId="4B5A2F57"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5DD7019B"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50" w:type="dxa"/>
            <w:vAlign w:val="bottom"/>
          </w:tcPr>
          <w:p w14:paraId="1C6591D2"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7F97D816"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7F49CA09"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CD8B9D3"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4" w:type="dxa"/>
            <w:vAlign w:val="bottom"/>
          </w:tcPr>
          <w:p w14:paraId="315DA58D" w14:textId="681C0058"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C86F5E" w:rsidRPr="00B737D5" w14:paraId="0E359027" w14:textId="77777777" w:rsidTr="00AD2E4F">
        <w:trPr>
          <w:trHeight w:val="68"/>
        </w:trPr>
        <w:tc>
          <w:tcPr>
            <w:tcW w:w="3651" w:type="dxa"/>
          </w:tcPr>
          <w:p w14:paraId="256F7BBE" w14:textId="77777777" w:rsidR="00C86F5E" w:rsidRPr="00B737D5" w:rsidRDefault="00C86F5E"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204" w:type="dxa"/>
          </w:tcPr>
          <w:p w14:paraId="40EAFF51" w14:textId="77777777" w:rsidR="00C86F5E" w:rsidRPr="00B737D5" w:rsidRDefault="00C86F5E"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1251915B" w14:textId="77777777" w:rsidR="00C86F5E" w:rsidRPr="00B737D5" w:rsidRDefault="00C86F5E"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50" w:type="dxa"/>
            <w:vAlign w:val="bottom"/>
          </w:tcPr>
          <w:p w14:paraId="5E421C1C" w14:textId="77777777" w:rsidR="00C86F5E" w:rsidRPr="00B737D5" w:rsidRDefault="00C86F5E"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293D4606" w14:textId="77777777" w:rsidR="00C86F5E" w:rsidRPr="00B737D5" w:rsidRDefault="00C86F5E"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2EB42494" w14:textId="77777777" w:rsidR="00C86F5E" w:rsidRPr="00B737D5" w:rsidRDefault="00C86F5E"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FEC17C8" w14:textId="77777777" w:rsidR="00C86F5E" w:rsidRPr="00B737D5" w:rsidRDefault="00C86F5E"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4" w:type="dxa"/>
            <w:vAlign w:val="bottom"/>
          </w:tcPr>
          <w:p w14:paraId="2F594194" w14:textId="77777777" w:rsidR="00C86F5E" w:rsidRPr="00B737D5" w:rsidRDefault="00C86F5E"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97353" w:rsidRPr="00B737D5" w14:paraId="7E6C2904" w14:textId="77777777" w:rsidTr="00844579">
        <w:tc>
          <w:tcPr>
            <w:tcW w:w="3651" w:type="dxa"/>
          </w:tcPr>
          <w:p w14:paraId="45A205DF" w14:textId="52E07180"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 xml:space="preserve">ลูกหนี้อื่น </w:t>
            </w:r>
            <w:r w:rsidRPr="00B737D5">
              <w:rPr>
                <w:rFonts w:ascii="Browallia New" w:hAnsi="Browallia New" w:cs="Browallia New"/>
                <w:sz w:val="28"/>
                <w:szCs w:val="28"/>
              </w:rPr>
              <w:t>-</w:t>
            </w:r>
            <w:r w:rsidRPr="00B737D5">
              <w:rPr>
                <w:rFonts w:ascii="Browallia New" w:hAnsi="Browallia New" w:cs="Browallia New"/>
                <w:sz w:val="28"/>
                <w:szCs w:val="28"/>
                <w:cs/>
              </w:rPr>
              <w:t xml:space="preserve"> ลูกค้าทั่วไป</w:t>
            </w:r>
          </w:p>
        </w:tc>
        <w:tc>
          <w:tcPr>
            <w:tcW w:w="1204" w:type="dxa"/>
          </w:tcPr>
          <w:p w14:paraId="73C8055D" w14:textId="398AD663" w:rsidR="00B97353" w:rsidRPr="00B737D5" w:rsidRDefault="00B97353" w:rsidP="00B97353">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5B82BA51"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4132A73E" w14:textId="076F2AEC" w:rsidR="00B97353" w:rsidRPr="00B737D5" w:rsidRDefault="00B97353" w:rsidP="00B97353">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4F46CBFD"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Pr>
          <w:p w14:paraId="6A0C9A46" w14:textId="4ECE5708" w:rsidR="00B97353" w:rsidRPr="00B737D5" w:rsidRDefault="00B97353" w:rsidP="00B97353">
            <w:pPr>
              <w:pStyle w:val="acctfourfigures"/>
              <w:tabs>
                <w:tab w:val="clear" w:pos="765"/>
              </w:tabs>
              <w:spacing w:line="240" w:lineRule="auto"/>
              <w:ind w:left="-117"/>
              <w:jc w:val="center"/>
              <w:rPr>
                <w:rFonts w:ascii="Browallia New" w:hAnsi="Browallia New" w:cs="Browallia New"/>
                <w:sz w:val="28"/>
                <w:szCs w:val="28"/>
              </w:rPr>
            </w:pPr>
          </w:p>
        </w:tc>
        <w:tc>
          <w:tcPr>
            <w:tcW w:w="236" w:type="dxa"/>
            <w:vAlign w:val="bottom"/>
          </w:tcPr>
          <w:p w14:paraId="008768D1" w14:textId="77777777" w:rsidR="00B97353" w:rsidRPr="00B737D5" w:rsidRDefault="00B97353" w:rsidP="00B9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5CCD74A" w14:textId="5CEDA9B1" w:rsidR="00B97353" w:rsidRPr="00B737D5" w:rsidRDefault="00B97353" w:rsidP="00B97353">
            <w:pPr>
              <w:pStyle w:val="acctfourfigures"/>
              <w:tabs>
                <w:tab w:val="clear" w:pos="765"/>
              </w:tabs>
              <w:spacing w:line="240" w:lineRule="auto"/>
              <w:ind w:left="-117"/>
              <w:jc w:val="right"/>
              <w:rPr>
                <w:rFonts w:ascii="Browallia New" w:hAnsi="Browallia New" w:cs="Browallia New"/>
                <w:sz w:val="28"/>
                <w:szCs w:val="28"/>
                <w:lang w:val="en-US"/>
              </w:rPr>
            </w:pPr>
          </w:p>
        </w:tc>
      </w:tr>
      <w:tr w:rsidR="005A5DC6" w:rsidRPr="00B737D5" w14:paraId="23A8E57E" w14:textId="77777777" w:rsidTr="00824490">
        <w:tc>
          <w:tcPr>
            <w:tcW w:w="3651" w:type="dxa"/>
          </w:tcPr>
          <w:p w14:paraId="1991D160" w14:textId="2493D8B3" w:rsidR="005A5DC6" w:rsidRPr="00B737D5" w:rsidRDefault="005A5DC6" w:rsidP="005A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B737D5">
              <w:rPr>
                <w:rFonts w:ascii="Browallia New" w:hAnsi="Browallia New" w:cs="Browallia New"/>
                <w:sz w:val="28"/>
                <w:szCs w:val="28"/>
                <w:cs/>
              </w:rPr>
              <w:t>ค่าเบี้ยปรับค้างรับ</w:t>
            </w:r>
          </w:p>
        </w:tc>
        <w:tc>
          <w:tcPr>
            <w:tcW w:w="1204" w:type="dxa"/>
            <w:shd w:val="clear" w:color="auto" w:fill="FFFFFF" w:themeFill="background1"/>
          </w:tcPr>
          <w:p w14:paraId="0A1A1A0F" w14:textId="6DAA4628" w:rsidR="005A5DC6" w:rsidRPr="00B737D5" w:rsidRDefault="00824490" w:rsidP="005A5DC6">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B737D5">
              <w:rPr>
                <w:rFonts w:ascii="Browallia New" w:hAnsi="Browallia New" w:cs="Browallia New"/>
                <w:color w:val="000000" w:themeColor="text1"/>
                <w:sz w:val="28"/>
                <w:szCs w:val="28"/>
                <w:lang w:val="en-US" w:bidi="th-TH"/>
              </w:rPr>
              <w:t>45,943</w:t>
            </w:r>
          </w:p>
        </w:tc>
        <w:tc>
          <w:tcPr>
            <w:tcW w:w="236" w:type="dxa"/>
            <w:vAlign w:val="bottom"/>
          </w:tcPr>
          <w:p w14:paraId="26665E2F" w14:textId="77777777" w:rsidR="005A5DC6" w:rsidRPr="00B737D5" w:rsidRDefault="005A5DC6" w:rsidP="005A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4037F569" w14:textId="5F201386" w:rsidR="005A5DC6" w:rsidRPr="00B737D5" w:rsidRDefault="005A5DC6" w:rsidP="005A5DC6">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B737D5">
              <w:rPr>
                <w:rFonts w:ascii="Browallia New" w:hAnsi="Browallia New" w:cs="Browallia New"/>
                <w:color w:val="000000" w:themeColor="text1"/>
                <w:sz w:val="28"/>
                <w:szCs w:val="28"/>
                <w:lang w:val="en-US" w:bidi="th-TH"/>
              </w:rPr>
              <w:t>45,621</w:t>
            </w:r>
          </w:p>
        </w:tc>
        <w:tc>
          <w:tcPr>
            <w:tcW w:w="236" w:type="dxa"/>
            <w:vAlign w:val="bottom"/>
          </w:tcPr>
          <w:p w14:paraId="3DCE89CC" w14:textId="77777777" w:rsidR="005A5DC6" w:rsidRPr="00B737D5" w:rsidRDefault="005A5DC6" w:rsidP="005A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78929FB" w14:textId="5EF061AF" w:rsidR="005A5DC6" w:rsidRPr="00B737D5" w:rsidRDefault="005A5DC6" w:rsidP="005A5DC6">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rtl/>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rtl/>
              </w:rPr>
              <w:t>-</w:t>
            </w:r>
          </w:p>
        </w:tc>
        <w:tc>
          <w:tcPr>
            <w:tcW w:w="236" w:type="dxa"/>
            <w:vAlign w:val="bottom"/>
          </w:tcPr>
          <w:p w14:paraId="241C57FB" w14:textId="77777777" w:rsidR="005A5DC6" w:rsidRPr="00B737D5" w:rsidRDefault="005A5DC6" w:rsidP="005A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E67EAD5" w14:textId="16AF98F2" w:rsidR="005A5DC6" w:rsidRPr="00B737D5" w:rsidRDefault="005A5DC6" w:rsidP="005A5DC6">
            <w:pPr>
              <w:pStyle w:val="acctfourfigures"/>
              <w:tabs>
                <w:tab w:val="clear" w:pos="765"/>
              </w:tabs>
              <w:spacing w:line="240" w:lineRule="auto"/>
              <w:ind w:left="-117"/>
              <w:jc w:val="right"/>
              <w:rPr>
                <w:rFonts w:ascii="Browallia New" w:hAnsi="Browallia New" w:cs="Browallia New"/>
                <w:sz w:val="28"/>
                <w:szCs w:val="28"/>
                <w:lang w:bidi="th-TH"/>
              </w:rPr>
            </w:pPr>
            <w:r w:rsidRPr="00B737D5">
              <w:rPr>
                <w:rFonts w:ascii="Browallia New" w:hAnsi="Browallia New" w:cs="Browallia New"/>
                <w:sz w:val="28"/>
                <w:szCs w:val="28"/>
              </w:rPr>
              <w:t xml:space="preserve">   </w:t>
            </w:r>
            <w:r w:rsidRPr="00B737D5">
              <w:rPr>
                <w:rFonts w:ascii="Browallia New" w:hAnsi="Browallia New" w:cs="Browallia New"/>
                <w:sz w:val="28"/>
                <w:szCs w:val="28"/>
                <w:rtl/>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rtl/>
              </w:rPr>
              <w:t>-</w:t>
            </w:r>
          </w:p>
        </w:tc>
      </w:tr>
      <w:tr w:rsidR="005A5DC6" w:rsidRPr="00B737D5" w14:paraId="30F0627C" w14:textId="77777777" w:rsidTr="00824490">
        <w:tc>
          <w:tcPr>
            <w:tcW w:w="3651" w:type="dxa"/>
            <w:vAlign w:val="bottom"/>
          </w:tcPr>
          <w:p w14:paraId="4E3D4A2D" w14:textId="1CE3E59E" w:rsidR="005A5DC6" w:rsidRPr="00B737D5" w:rsidRDefault="005A5DC6" w:rsidP="005A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B737D5">
              <w:rPr>
                <w:rFonts w:ascii="Browallia New" w:hAnsi="Browallia New" w:cs="Browallia New"/>
                <w:sz w:val="28"/>
                <w:szCs w:val="28"/>
                <w:cs/>
              </w:rPr>
              <w:t>ค่าเบี้ยประกันภัยจ่ายแทนลูกค้า</w:t>
            </w:r>
          </w:p>
        </w:tc>
        <w:tc>
          <w:tcPr>
            <w:tcW w:w="1204" w:type="dxa"/>
            <w:shd w:val="clear" w:color="auto" w:fill="FFFFFF" w:themeFill="background1"/>
          </w:tcPr>
          <w:p w14:paraId="20537684" w14:textId="38526877" w:rsidR="005A5DC6" w:rsidRPr="00B737D5" w:rsidRDefault="00824490" w:rsidP="005A5DC6">
            <w:pPr>
              <w:pStyle w:val="acctfourfigures"/>
              <w:tabs>
                <w:tab w:val="clear" w:pos="765"/>
              </w:tabs>
              <w:spacing w:line="240" w:lineRule="auto"/>
              <w:ind w:left="-117"/>
              <w:jc w:val="right"/>
              <w:rPr>
                <w:rFonts w:ascii="Browallia New" w:hAnsi="Browallia New" w:cs="Browallia New"/>
                <w:color w:val="000000" w:themeColor="text1"/>
                <w:sz w:val="28"/>
                <w:szCs w:val="28"/>
                <w:rtl/>
                <w:cs/>
                <w:lang w:val="en-US"/>
              </w:rPr>
            </w:pPr>
            <w:r w:rsidRPr="00B737D5">
              <w:rPr>
                <w:rFonts w:ascii="Browallia New" w:hAnsi="Browallia New" w:cs="Browallia New"/>
                <w:color w:val="000000" w:themeColor="text1"/>
                <w:sz w:val="28"/>
                <w:szCs w:val="28"/>
                <w:lang w:val="en-US"/>
              </w:rPr>
              <w:t>1,954</w:t>
            </w:r>
          </w:p>
        </w:tc>
        <w:tc>
          <w:tcPr>
            <w:tcW w:w="236" w:type="dxa"/>
            <w:vAlign w:val="bottom"/>
          </w:tcPr>
          <w:p w14:paraId="3CF67B72" w14:textId="77777777" w:rsidR="005A5DC6" w:rsidRPr="00B737D5" w:rsidRDefault="005A5DC6" w:rsidP="005A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56EAA7EB" w14:textId="6C99ED91" w:rsidR="005A5DC6" w:rsidRPr="00B737D5" w:rsidRDefault="005A5DC6" w:rsidP="005A5DC6">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color w:val="000000" w:themeColor="text1"/>
                <w:sz w:val="28"/>
                <w:szCs w:val="28"/>
                <w:lang w:val="en-US" w:bidi="th-TH"/>
              </w:rPr>
              <w:t>1,678</w:t>
            </w:r>
          </w:p>
        </w:tc>
        <w:tc>
          <w:tcPr>
            <w:tcW w:w="236" w:type="dxa"/>
            <w:vAlign w:val="bottom"/>
          </w:tcPr>
          <w:p w14:paraId="0338C49B" w14:textId="77777777" w:rsidR="005A5DC6" w:rsidRPr="00B737D5" w:rsidRDefault="005A5DC6" w:rsidP="005A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3DB26CE" w14:textId="46E05E80" w:rsidR="005A5DC6" w:rsidRPr="00B737D5" w:rsidRDefault="005A5DC6" w:rsidP="005A5DC6">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rtl/>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rtl/>
              </w:rPr>
              <w:t>-</w:t>
            </w:r>
          </w:p>
        </w:tc>
        <w:tc>
          <w:tcPr>
            <w:tcW w:w="236" w:type="dxa"/>
            <w:vAlign w:val="bottom"/>
          </w:tcPr>
          <w:p w14:paraId="796C8507" w14:textId="77777777" w:rsidR="005A5DC6" w:rsidRPr="00B737D5" w:rsidRDefault="005A5DC6" w:rsidP="005A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5338465E" w14:textId="698B2BF1" w:rsidR="005A5DC6" w:rsidRPr="00B737D5" w:rsidRDefault="005A5DC6" w:rsidP="005A5DC6">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rPr>
              <w:t xml:space="preserve">   </w:t>
            </w:r>
            <w:r w:rsidRPr="00B737D5">
              <w:rPr>
                <w:rFonts w:ascii="Browallia New" w:hAnsi="Browallia New" w:cs="Browallia New"/>
                <w:sz w:val="28"/>
                <w:szCs w:val="28"/>
                <w:rtl/>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rtl/>
              </w:rPr>
              <w:t>-</w:t>
            </w:r>
          </w:p>
        </w:tc>
      </w:tr>
      <w:tr w:rsidR="00AE6B90" w:rsidRPr="00B737D5" w14:paraId="0BE96731" w14:textId="77777777" w:rsidTr="00824490">
        <w:tc>
          <w:tcPr>
            <w:tcW w:w="3651" w:type="dxa"/>
          </w:tcPr>
          <w:p w14:paraId="4877C0BA" w14:textId="62EA496F" w:rsidR="00AE6B90" w:rsidRPr="00B737D5" w:rsidRDefault="00AE6B90" w:rsidP="00AE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B737D5">
              <w:rPr>
                <w:rFonts w:ascii="Browallia New" w:hAnsi="Browallia New" w:cs="Browallia New"/>
                <w:sz w:val="28"/>
                <w:szCs w:val="28"/>
                <w:cs/>
              </w:rPr>
              <w:t>อื่นๆ</w:t>
            </w:r>
          </w:p>
        </w:tc>
        <w:tc>
          <w:tcPr>
            <w:tcW w:w="1204" w:type="dxa"/>
            <w:tcBorders>
              <w:bottom w:val="single" w:sz="4" w:space="0" w:color="auto"/>
            </w:tcBorders>
            <w:shd w:val="clear" w:color="auto" w:fill="FFFFFF" w:themeFill="background1"/>
          </w:tcPr>
          <w:p w14:paraId="35297118" w14:textId="4C7E617D" w:rsidR="00AE6B90" w:rsidRPr="00B737D5" w:rsidRDefault="00824490" w:rsidP="00AE6B90">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B737D5">
              <w:rPr>
                <w:rFonts w:ascii="Browallia New" w:hAnsi="Browallia New" w:cs="Browallia New"/>
                <w:color w:val="000000" w:themeColor="text1"/>
                <w:sz w:val="28"/>
                <w:szCs w:val="28"/>
                <w:lang w:val="en-US" w:bidi="th-TH"/>
              </w:rPr>
              <w:t>78,123</w:t>
            </w:r>
          </w:p>
        </w:tc>
        <w:tc>
          <w:tcPr>
            <w:tcW w:w="236" w:type="dxa"/>
            <w:vAlign w:val="bottom"/>
          </w:tcPr>
          <w:p w14:paraId="11E47CA4" w14:textId="77777777" w:rsidR="00AE6B90" w:rsidRPr="00B737D5" w:rsidRDefault="00AE6B90" w:rsidP="00AE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058E47AB" w14:textId="683BD779" w:rsidR="00AE6B90" w:rsidRPr="00B737D5" w:rsidRDefault="00AE6B90" w:rsidP="00AE6B90">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78,575</w:t>
            </w:r>
          </w:p>
        </w:tc>
        <w:tc>
          <w:tcPr>
            <w:tcW w:w="236" w:type="dxa"/>
            <w:vAlign w:val="bottom"/>
          </w:tcPr>
          <w:p w14:paraId="3E60256A" w14:textId="77777777" w:rsidR="00AE6B90" w:rsidRPr="00B737D5" w:rsidRDefault="00AE6B90" w:rsidP="00AE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tcPr>
          <w:p w14:paraId="0988397D" w14:textId="40774DC9" w:rsidR="00AE6B90" w:rsidRPr="00B737D5" w:rsidRDefault="005A5DC6" w:rsidP="00AE6B90">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13,</w:t>
            </w:r>
            <w:r w:rsidR="00FF507F" w:rsidRPr="00B737D5">
              <w:rPr>
                <w:rFonts w:ascii="Browallia New" w:hAnsi="Browallia New" w:cs="Browallia New"/>
                <w:sz w:val="28"/>
                <w:szCs w:val="28"/>
                <w:lang w:val="en-US" w:bidi="th-TH"/>
              </w:rPr>
              <w:t>572</w:t>
            </w:r>
          </w:p>
        </w:tc>
        <w:tc>
          <w:tcPr>
            <w:tcW w:w="236" w:type="dxa"/>
            <w:vAlign w:val="bottom"/>
          </w:tcPr>
          <w:p w14:paraId="4A122C0E" w14:textId="77777777" w:rsidR="00AE6B90" w:rsidRPr="00B737D5" w:rsidRDefault="00AE6B90" w:rsidP="00AE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tcPr>
          <w:p w14:paraId="3630DF0B" w14:textId="1B21A6F4" w:rsidR="00AE6B90" w:rsidRPr="00B737D5" w:rsidRDefault="00AE6B90" w:rsidP="00AE6B90">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bidi="th-TH"/>
              </w:rPr>
              <w:t>13,275</w:t>
            </w:r>
          </w:p>
        </w:tc>
      </w:tr>
      <w:tr w:rsidR="00AE6B90" w:rsidRPr="00B737D5" w14:paraId="2318CEA6" w14:textId="77777777" w:rsidTr="00824490">
        <w:tc>
          <w:tcPr>
            <w:tcW w:w="3651" w:type="dxa"/>
          </w:tcPr>
          <w:p w14:paraId="14286D23" w14:textId="77777777" w:rsidR="00AE6B90" w:rsidRPr="00B737D5" w:rsidRDefault="00AE6B90" w:rsidP="00AE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B737D5">
              <w:rPr>
                <w:rFonts w:ascii="Browallia New" w:hAnsi="Browallia New" w:cs="Browallia New"/>
                <w:sz w:val="28"/>
                <w:szCs w:val="28"/>
                <w:cs/>
              </w:rPr>
              <w:t>รวม</w:t>
            </w:r>
          </w:p>
        </w:tc>
        <w:tc>
          <w:tcPr>
            <w:tcW w:w="1204" w:type="dxa"/>
            <w:tcBorders>
              <w:top w:val="single" w:sz="4" w:space="0" w:color="auto"/>
            </w:tcBorders>
            <w:shd w:val="clear" w:color="auto" w:fill="FFFFFF" w:themeFill="background1"/>
          </w:tcPr>
          <w:p w14:paraId="6DEFA33D" w14:textId="276EE475" w:rsidR="00AE6B90" w:rsidRPr="00B737D5" w:rsidRDefault="00824490" w:rsidP="00AE6B90">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B737D5">
              <w:rPr>
                <w:rFonts w:ascii="Browallia New" w:hAnsi="Browallia New" w:cs="Browallia New"/>
                <w:color w:val="000000" w:themeColor="text1"/>
                <w:sz w:val="28"/>
                <w:szCs w:val="28"/>
                <w:lang w:val="en-US" w:bidi="th-TH"/>
              </w:rPr>
              <w:t>126,020</w:t>
            </w:r>
          </w:p>
        </w:tc>
        <w:tc>
          <w:tcPr>
            <w:tcW w:w="236" w:type="dxa"/>
            <w:vAlign w:val="bottom"/>
          </w:tcPr>
          <w:p w14:paraId="1D565EF6" w14:textId="77777777" w:rsidR="00AE6B90" w:rsidRPr="00B737D5" w:rsidRDefault="00AE6B90" w:rsidP="00AE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vAlign w:val="bottom"/>
          </w:tcPr>
          <w:p w14:paraId="1585CA54" w14:textId="5AC62A47" w:rsidR="00AE6B90" w:rsidRPr="00B737D5" w:rsidRDefault="00AE6B90" w:rsidP="00AE6B90">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125,874</w:t>
            </w:r>
          </w:p>
        </w:tc>
        <w:tc>
          <w:tcPr>
            <w:tcW w:w="236" w:type="dxa"/>
            <w:vAlign w:val="bottom"/>
          </w:tcPr>
          <w:p w14:paraId="48AFAC84" w14:textId="77777777" w:rsidR="00AE6B90" w:rsidRPr="00B737D5" w:rsidRDefault="00AE6B90" w:rsidP="00AE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167A200B" w14:textId="4267F08F" w:rsidR="00AE6B90" w:rsidRPr="00B737D5" w:rsidRDefault="005A5DC6" w:rsidP="00AE6B90">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13,</w:t>
            </w:r>
            <w:r w:rsidR="00FF507F" w:rsidRPr="00B737D5">
              <w:rPr>
                <w:rFonts w:ascii="Browallia New" w:hAnsi="Browallia New" w:cs="Browallia New"/>
                <w:sz w:val="28"/>
                <w:szCs w:val="28"/>
                <w:lang w:val="en-US" w:bidi="th-TH"/>
              </w:rPr>
              <w:t>572</w:t>
            </w:r>
          </w:p>
        </w:tc>
        <w:tc>
          <w:tcPr>
            <w:tcW w:w="236" w:type="dxa"/>
            <w:vAlign w:val="bottom"/>
          </w:tcPr>
          <w:p w14:paraId="662C0289" w14:textId="77777777" w:rsidR="00AE6B90" w:rsidRPr="00B737D5" w:rsidRDefault="00AE6B90" w:rsidP="00AE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tcPr>
          <w:p w14:paraId="416A38FB" w14:textId="750E8F6B" w:rsidR="00AE6B90" w:rsidRPr="00B737D5" w:rsidRDefault="00AE6B90" w:rsidP="00AE6B90">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bidi="th-TH"/>
              </w:rPr>
              <w:t>13,275</w:t>
            </w:r>
          </w:p>
        </w:tc>
      </w:tr>
      <w:tr w:rsidR="005A5DC6" w:rsidRPr="00B737D5" w14:paraId="540228A2" w14:textId="77777777" w:rsidTr="00824490">
        <w:tc>
          <w:tcPr>
            <w:tcW w:w="3651" w:type="dxa"/>
          </w:tcPr>
          <w:p w14:paraId="1C96D138" w14:textId="504B43A9" w:rsidR="005A5DC6" w:rsidRPr="00B737D5" w:rsidRDefault="005A5DC6" w:rsidP="005A5DC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w:t>
            </w:r>
            <w:r w:rsidRPr="00B737D5">
              <w:rPr>
                <w:rFonts w:ascii="Browallia New" w:hAnsi="Browallia New" w:cs="Browallia New"/>
                <w:sz w:val="28"/>
                <w:szCs w:val="28"/>
                <w:cs/>
              </w:rPr>
              <w:br/>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 xml:space="preserve">        </w:t>
            </w:r>
            <w:r w:rsidRPr="00B737D5">
              <w:rPr>
                <w:rFonts w:ascii="Browallia New" w:hAnsi="Browallia New" w:cs="Browallia New" w:hint="cs"/>
                <w:sz w:val="28"/>
                <w:szCs w:val="28"/>
                <w:cs/>
              </w:rPr>
              <w:t>จะเกิดขึ้น</w:t>
            </w:r>
          </w:p>
        </w:tc>
        <w:tc>
          <w:tcPr>
            <w:tcW w:w="1204" w:type="dxa"/>
            <w:tcBorders>
              <w:bottom w:val="single" w:sz="4" w:space="0" w:color="auto"/>
            </w:tcBorders>
            <w:shd w:val="clear" w:color="auto" w:fill="FFFFFF" w:themeFill="background1"/>
          </w:tcPr>
          <w:p w14:paraId="7FD7B5B5" w14:textId="77777777" w:rsidR="007E6BBC" w:rsidRPr="00B737D5" w:rsidRDefault="007E6BBC" w:rsidP="007E6BBC">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p>
          <w:p w14:paraId="60E505CB" w14:textId="653365DD" w:rsidR="005A5DC6" w:rsidRPr="00B737D5" w:rsidRDefault="00824490" w:rsidP="005A5DC6">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B737D5">
              <w:rPr>
                <w:rFonts w:ascii="Browallia New" w:hAnsi="Browallia New" w:cs="Browallia New"/>
                <w:color w:val="000000" w:themeColor="text1"/>
                <w:sz w:val="28"/>
                <w:szCs w:val="28"/>
                <w:lang w:val="en-US" w:bidi="th-TH"/>
              </w:rPr>
              <w:t>(34,589)</w:t>
            </w:r>
          </w:p>
        </w:tc>
        <w:tc>
          <w:tcPr>
            <w:tcW w:w="236" w:type="dxa"/>
            <w:vAlign w:val="bottom"/>
          </w:tcPr>
          <w:p w14:paraId="4D1C1C47" w14:textId="77777777" w:rsidR="005A5DC6" w:rsidRPr="00B737D5" w:rsidRDefault="005A5DC6" w:rsidP="005A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4A75C056" w14:textId="7F50C027" w:rsidR="005A5DC6" w:rsidRPr="00B737D5" w:rsidRDefault="005A5DC6" w:rsidP="005A5DC6">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(33,524)</w:t>
            </w:r>
          </w:p>
        </w:tc>
        <w:tc>
          <w:tcPr>
            <w:tcW w:w="236" w:type="dxa"/>
            <w:vAlign w:val="bottom"/>
          </w:tcPr>
          <w:p w14:paraId="22607657" w14:textId="77777777" w:rsidR="005A5DC6" w:rsidRPr="00B737D5" w:rsidRDefault="005A5DC6" w:rsidP="005A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69A8ABF0" w14:textId="5DC5B94C" w:rsidR="005A5DC6" w:rsidRPr="00B737D5" w:rsidRDefault="005A5DC6" w:rsidP="005A5DC6">
            <w:pPr>
              <w:pStyle w:val="acctfourfigures"/>
              <w:tabs>
                <w:tab w:val="clear" w:pos="765"/>
              </w:tabs>
              <w:spacing w:line="240" w:lineRule="auto"/>
              <w:ind w:left="-117"/>
              <w:jc w:val="right"/>
              <w:rPr>
                <w:rFonts w:ascii="Browallia New" w:hAnsi="Browallia New" w:cs="Browallia New"/>
                <w:sz w:val="28"/>
                <w:szCs w:val="28"/>
                <w:lang w:bidi="th-TH"/>
              </w:rPr>
            </w:pPr>
            <w:r w:rsidRPr="00B737D5">
              <w:rPr>
                <w:rFonts w:ascii="Browallia New" w:hAnsi="Browallia New" w:cs="Browallia New"/>
                <w:sz w:val="28"/>
                <w:szCs w:val="28"/>
                <w:lang w:bidi="th-TH"/>
              </w:rPr>
              <w:t xml:space="preserve">      -</w:t>
            </w:r>
          </w:p>
        </w:tc>
        <w:tc>
          <w:tcPr>
            <w:tcW w:w="236" w:type="dxa"/>
            <w:vAlign w:val="bottom"/>
          </w:tcPr>
          <w:p w14:paraId="06D90935" w14:textId="77777777" w:rsidR="005A5DC6" w:rsidRPr="00B737D5" w:rsidRDefault="005A5DC6" w:rsidP="005A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4AA0DF3A" w:rsidR="005A5DC6" w:rsidRPr="00B737D5" w:rsidRDefault="005A5DC6" w:rsidP="005A5DC6">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bidi="th-TH"/>
              </w:rPr>
              <w:t xml:space="preserve">      -</w:t>
            </w:r>
          </w:p>
        </w:tc>
      </w:tr>
      <w:tr w:rsidR="005A5DC6" w:rsidRPr="00B737D5" w14:paraId="108B3A24" w14:textId="77777777" w:rsidTr="00BB34FB">
        <w:tc>
          <w:tcPr>
            <w:tcW w:w="3651" w:type="dxa"/>
          </w:tcPr>
          <w:p w14:paraId="6139C22F" w14:textId="506B66A1" w:rsidR="005A5DC6" w:rsidRPr="00B737D5" w:rsidRDefault="005A5DC6" w:rsidP="005A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FFFFFF" w:themeFill="background1"/>
          </w:tcPr>
          <w:p w14:paraId="7FDB6C79" w14:textId="67A7648E" w:rsidR="005A5DC6" w:rsidRPr="00B737D5" w:rsidRDefault="00824490" w:rsidP="005A5DC6">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91,431</w:t>
            </w:r>
          </w:p>
        </w:tc>
        <w:tc>
          <w:tcPr>
            <w:tcW w:w="236" w:type="dxa"/>
            <w:vAlign w:val="bottom"/>
          </w:tcPr>
          <w:p w14:paraId="1FDD5FA9" w14:textId="77777777" w:rsidR="005A5DC6" w:rsidRPr="00B737D5" w:rsidRDefault="005A5DC6" w:rsidP="005A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bottom w:val="single" w:sz="4" w:space="0" w:color="auto"/>
            </w:tcBorders>
            <w:vAlign w:val="bottom"/>
          </w:tcPr>
          <w:p w14:paraId="0AAB9A0F" w14:textId="57E89A9E" w:rsidR="005A5DC6" w:rsidRPr="00B737D5" w:rsidRDefault="005A5DC6" w:rsidP="005A5DC6">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color w:val="000000" w:themeColor="text1"/>
                <w:sz w:val="28"/>
                <w:szCs w:val="28"/>
                <w:lang w:val="en-US" w:bidi="th-TH"/>
              </w:rPr>
              <w:t>92,350</w:t>
            </w:r>
          </w:p>
        </w:tc>
        <w:tc>
          <w:tcPr>
            <w:tcW w:w="236" w:type="dxa"/>
            <w:vAlign w:val="bottom"/>
          </w:tcPr>
          <w:p w14:paraId="7441E5BF" w14:textId="77777777" w:rsidR="005A5DC6" w:rsidRPr="00B737D5" w:rsidRDefault="005A5DC6" w:rsidP="005A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4" w:space="0" w:color="auto"/>
            </w:tcBorders>
            <w:vAlign w:val="bottom"/>
          </w:tcPr>
          <w:p w14:paraId="1F17C859" w14:textId="08138522" w:rsidR="005A5DC6" w:rsidRPr="00B737D5" w:rsidRDefault="005A5DC6" w:rsidP="005A5DC6">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bidi="th-TH"/>
              </w:rPr>
              <w:t>13,</w:t>
            </w:r>
            <w:r w:rsidR="00FF507F" w:rsidRPr="00B737D5">
              <w:rPr>
                <w:rFonts w:ascii="Browallia New" w:hAnsi="Browallia New" w:cs="Browallia New"/>
                <w:sz w:val="28"/>
                <w:szCs w:val="28"/>
                <w:lang w:bidi="th-TH"/>
              </w:rPr>
              <w:t>572</w:t>
            </w:r>
          </w:p>
        </w:tc>
        <w:tc>
          <w:tcPr>
            <w:tcW w:w="236" w:type="dxa"/>
            <w:vAlign w:val="bottom"/>
          </w:tcPr>
          <w:p w14:paraId="6E6DD0D3" w14:textId="77777777" w:rsidR="005A5DC6" w:rsidRPr="00B737D5" w:rsidRDefault="005A5DC6" w:rsidP="005A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05F12E56" w14:textId="18A08884" w:rsidR="005A5DC6" w:rsidRPr="00B737D5" w:rsidRDefault="005A5DC6" w:rsidP="005A5DC6">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bidi="th-TH"/>
              </w:rPr>
              <w:t>13,275</w:t>
            </w:r>
          </w:p>
        </w:tc>
      </w:tr>
      <w:tr w:rsidR="00AE6B90" w:rsidRPr="00B737D5" w14:paraId="589DFC3A" w14:textId="77777777" w:rsidTr="00BB34FB">
        <w:trPr>
          <w:trHeight w:hRule="exact" w:val="228"/>
        </w:trPr>
        <w:tc>
          <w:tcPr>
            <w:tcW w:w="3651" w:type="dxa"/>
          </w:tcPr>
          <w:p w14:paraId="09BC8B80" w14:textId="77777777" w:rsidR="00AE6B90" w:rsidRPr="00B737D5" w:rsidRDefault="00AE6B90" w:rsidP="00AE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4" w:space="0" w:color="auto"/>
            </w:tcBorders>
            <w:shd w:val="clear" w:color="auto" w:fill="FFFFFF" w:themeFill="background1"/>
          </w:tcPr>
          <w:p w14:paraId="21407522" w14:textId="77777777" w:rsidR="00AE6B90" w:rsidRPr="00B737D5" w:rsidRDefault="00AE6B90" w:rsidP="00AE6B90">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40DA65B4" w14:textId="77777777" w:rsidR="00AE6B90" w:rsidRPr="00B737D5" w:rsidRDefault="00AE6B90" w:rsidP="00AE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vAlign w:val="bottom"/>
          </w:tcPr>
          <w:p w14:paraId="157C87C1" w14:textId="22B1E4BC" w:rsidR="00AE6B90" w:rsidRPr="00B737D5" w:rsidRDefault="00AE6B90" w:rsidP="00AE6B90">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AE6B90" w:rsidRPr="00B737D5" w:rsidRDefault="00AE6B90" w:rsidP="00AE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302A5F0F" w14:textId="4CA3EF7C" w:rsidR="00AE6B90" w:rsidRPr="00B737D5" w:rsidRDefault="00AE6B90" w:rsidP="00AE6B90">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648DA248" w14:textId="77777777" w:rsidR="00AE6B90" w:rsidRPr="00B737D5" w:rsidRDefault="00AE6B90" w:rsidP="00AE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vAlign w:val="bottom"/>
          </w:tcPr>
          <w:p w14:paraId="28978A36" w14:textId="77777777" w:rsidR="00AE6B90" w:rsidRPr="00B737D5" w:rsidRDefault="00AE6B90" w:rsidP="00AE6B90">
            <w:pPr>
              <w:pStyle w:val="acctfourfigures"/>
              <w:tabs>
                <w:tab w:val="clear" w:pos="765"/>
              </w:tabs>
              <w:spacing w:line="240" w:lineRule="auto"/>
              <w:ind w:left="-117"/>
              <w:jc w:val="right"/>
              <w:rPr>
                <w:rFonts w:ascii="Browallia New" w:hAnsi="Browallia New" w:cs="Browallia New"/>
                <w:sz w:val="28"/>
                <w:szCs w:val="28"/>
                <w:lang w:val="en-US"/>
              </w:rPr>
            </w:pPr>
          </w:p>
        </w:tc>
      </w:tr>
      <w:tr w:rsidR="00AE6B90" w:rsidRPr="00B737D5" w14:paraId="5D78B180" w14:textId="77777777" w:rsidTr="00824490">
        <w:tc>
          <w:tcPr>
            <w:tcW w:w="3651" w:type="dxa"/>
          </w:tcPr>
          <w:p w14:paraId="3FE22944" w14:textId="47717170" w:rsidR="00AE6B90" w:rsidRPr="00B737D5" w:rsidRDefault="00AE6B90" w:rsidP="00AE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B737D5">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shd w:val="clear" w:color="auto" w:fill="FFFFFF" w:themeFill="background1"/>
          </w:tcPr>
          <w:p w14:paraId="6255FAA1" w14:textId="1BC97820" w:rsidR="00AE6B90" w:rsidRPr="00B737D5" w:rsidRDefault="00824490" w:rsidP="00AE6B90">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109,993</w:t>
            </w:r>
          </w:p>
        </w:tc>
        <w:tc>
          <w:tcPr>
            <w:tcW w:w="236" w:type="dxa"/>
            <w:vAlign w:val="bottom"/>
          </w:tcPr>
          <w:p w14:paraId="177CE608" w14:textId="77777777" w:rsidR="00AE6B90" w:rsidRPr="00B737D5" w:rsidRDefault="00AE6B90" w:rsidP="00AE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vAlign w:val="bottom"/>
          </w:tcPr>
          <w:p w14:paraId="2D9177D5" w14:textId="11808262" w:rsidR="00AE6B90" w:rsidRPr="00B737D5" w:rsidRDefault="00AE6B90" w:rsidP="00AE6B90">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color w:val="000000" w:themeColor="text1"/>
                <w:sz w:val="28"/>
                <w:szCs w:val="28"/>
                <w:lang w:val="en-US" w:bidi="th-TH"/>
              </w:rPr>
              <w:t>110,105</w:t>
            </w:r>
          </w:p>
        </w:tc>
        <w:tc>
          <w:tcPr>
            <w:tcW w:w="236" w:type="dxa"/>
            <w:vAlign w:val="bottom"/>
          </w:tcPr>
          <w:p w14:paraId="40AEDF53" w14:textId="77777777" w:rsidR="00AE6B90" w:rsidRPr="00B737D5" w:rsidRDefault="00AE6B90" w:rsidP="00AE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tcPr>
          <w:p w14:paraId="0FBA4ECB" w14:textId="2AADA263" w:rsidR="00AE6B90" w:rsidRPr="00B737D5" w:rsidRDefault="00E854AC" w:rsidP="00AE6B90">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14</w:t>
            </w:r>
            <w:r w:rsidR="00855F02" w:rsidRPr="00B737D5">
              <w:rPr>
                <w:rFonts w:ascii="Browallia New" w:hAnsi="Browallia New" w:cs="Browallia New"/>
                <w:sz w:val="28"/>
                <w:szCs w:val="28"/>
                <w:lang w:val="en-US" w:bidi="th-TH"/>
              </w:rPr>
              <w:t>,</w:t>
            </w:r>
            <w:r w:rsidR="00D137C7" w:rsidRPr="00B737D5">
              <w:rPr>
                <w:rFonts w:ascii="Browallia New" w:hAnsi="Browallia New" w:cs="Browallia New"/>
                <w:sz w:val="28"/>
                <w:szCs w:val="28"/>
                <w:lang w:val="en-US" w:bidi="th-TH"/>
              </w:rPr>
              <w:t>8</w:t>
            </w:r>
            <w:r w:rsidR="006E41EF" w:rsidRPr="00B737D5">
              <w:rPr>
                <w:rFonts w:ascii="Browallia New" w:hAnsi="Browallia New" w:cs="Browallia New"/>
                <w:sz w:val="28"/>
                <w:szCs w:val="28"/>
                <w:lang w:val="en-US" w:bidi="th-TH"/>
              </w:rPr>
              <w:t>1</w:t>
            </w:r>
            <w:r w:rsidR="00D137C7" w:rsidRPr="00B737D5">
              <w:rPr>
                <w:rFonts w:ascii="Browallia New" w:hAnsi="Browallia New" w:cs="Browallia New"/>
                <w:sz w:val="28"/>
                <w:szCs w:val="28"/>
                <w:lang w:val="en-US" w:bidi="th-TH"/>
              </w:rPr>
              <w:t>9</w:t>
            </w:r>
          </w:p>
        </w:tc>
        <w:tc>
          <w:tcPr>
            <w:tcW w:w="236" w:type="dxa"/>
            <w:vAlign w:val="bottom"/>
          </w:tcPr>
          <w:p w14:paraId="796D7AD7" w14:textId="77777777" w:rsidR="00AE6B90" w:rsidRPr="00B737D5" w:rsidRDefault="00AE6B90" w:rsidP="00AE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780E73AD" w14:textId="61A1FEA0" w:rsidR="00AE6B90" w:rsidRPr="00B737D5" w:rsidRDefault="00AE6B90" w:rsidP="00AE6B90">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bidi="th-TH"/>
              </w:rPr>
              <w:t>14,547</w:t>
            </w:r>
          </w:p>
        </w:tc>
      </w:tr>
    </w:tbl>
    <w:p w14:paraId="76F8C373" w14:textId="77777777" w:rsidR="008F2174" w:rsidRPr="00B737D5" w:rsidRDefault="008F2174"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cs/>
        </w:rPr>
      </w:pPr>
    </w:p>
    <w:p w14:paraId="7C4A5D92" w14:textId="37E9D7EF" w:rsidR="001A1745" w:rsidRPr="00B737D5" w:rsidRDefault="001A1745"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jc w:val="both"/>
        <w:rPr>
          <w:rFonts w:ascii="Browallia New" w:hAnsi="Browallia New" w:cs="Browallia New"/>
          <w:sz w:val="28"/>
          <w:szCs w:val="28"/>
        </w:rPr>
      </w:pPr>
      <w:r w:rsidRPr="00B737D5">
        <w:rPr>
          <w:rFonts w:ascii="Browallia New" w:hAnsi="Browallia New" w:cs="Browallia New"/>
          <w:sz w:val="28"/>
          <w:szCs w:val="28"/>
          <w:cs/>
        </w:rPr>
        <w:t xml:space="preserve">ยอดคงเหลือของลูกหนี้การค้า ณ วันที่ </w:t>
      </w:r>
      <w:r w:rsidR="006F5700" w:rsidRPr="00B737D5">
        <w:rPr>
          <w:rFonts w:ascii="Browallia New" w:hAnsi="Browallia New" w:cs="Browallia New"/>
          <w:sz w:val="28"/>
          <w:szCs w:val="28"/>
        </w:rPr>
        <w:t>31</w:t>
      </w:r>
      <w:r w:rsidR="006F5700" w:rsidRPr="00B737D5">
        <w:rPr>
          <w:rFonts w:ascii="Browallia New" w:hAnsi="Browallia New" w:cs="Browallia New" w:hint="cs"/>
          <w:sz w:val="28"/>
          <w:szCs w:val="28"/>
          <w:cs/>
        </w:rPr>
        <w:t xml:space="preserve"> มีนาคม </w:t>
      </w:r>
      <w:r w:rsidR="006F5700" w:rsidRPr="00B737D5">
        <w:rPr>
          <w:rFonts w:ascii="Browallia New" w:hAnsi="Browallia New" w:cs="Browallia New"/>
          <w:sz w:val="28"/>
          <w:szCs w:val="28"/>
        </w:rPr>
        <w:t>2565</w:t>
      </w:r>
      <w:r w:rsidRPr="00B737D5">
        <w:rPr>
          <w:rFonts w:ascii="Browallia New" w:hAnsi="Browallia New" w:cs="Browallia New"/>
          <w:sz w:val="28"/>
          <w:szCs w:val="28"/>
          <w:cs/>
        </w:rPr>
        <w:t xml:space="preserve"> และ วันที่ </w:t>
      </w:r>
      <w:r w:rsidRPr="00B737D5">
        <w:rPr>
          <w:rFonts w:ascii="Browallia New" w:hAnsi="Browallia New" w:cs="Browallia New"/>
          <w:sz w:val="28"/>
          <w:szCs w:val="28"/>
          <w:lang w:val="en-GB"/>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lang w:val="en-GB"/>
        </w:rPr>
        <w:t>256</w:t>
      </w:r>
      <w:r w:rsidR="006F5700" w:rsidRPr="00B737D5">
        <w:rPr>
          <w:rFonts w:ascii="Browallia New" w:hAnsi="Browallia New" w:cs="Browallia New"/>
          <w:sz w:val="28"/>
          <w:szCs w:val="28"/>
          <w:lang w:val="en-GB"/>
        </w:rPr>
        <w:t>4</w:t>
      </w:r>
      <w:r w:rsidRPr="00B737D5">
        <w:rPr>
          <w:rFonts w:ascii="Browallia New" w:hAnsi="Browallia New" w:cs="Browallia New"/>
          <w:sz w:val="28"/>
          <w:szCs w:val="28"/>
          <w:cs/>
        </w:rPr>
        <w:t xml:space="preserve"> จัดจำแนกตามอายุหนี้ได้ดังนี้</w:t>
      </w:r>
    </w:p>
    <w:p w14:paraId="76933153" w14:textId="77777777" w:rsidR="00A41BA8" w:rsidRPr="00B737D5"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16"/>
          <w:szCs w:val="16"/>
        </w:rPr>
      </w:pPr>
    </w:p>
    <w:tbl>
      <w:tblPr>
        <w:tblW w:w="9078" w:type="dxa"/>
        <w:tblInd w:w="426" w:type="dxa"/>
        <w:tblLayout w:type="fixed"/>
        <w:tblLook w:val="0000" w:firstRow="0" w:lastRow="0" w:firstColumn="0" w:lastColumn="0" w:noHBand="0" w:noVBand="0"/>
      </w:tblPr>
      <w:tblGrid>
        <w:gridCol w:w="3669"/>
        <w:gridCol w:w="1197"/>
        <w:gridCol w:w="236"/>
        <w:gridCol w:w="1159"/>
        <w:gridCol w:w="236"/>
        <w:gridCol w:w="1141"/>
        <w:gridCol w:w="236"/>
        <w:gridCol w:w="1204"/>
      </w:tblGrid>
      <w:tr w:rsidR="006971B8" w:rsidRPr="00B737D5" w14:paraId="3552AAEA" w14:textId="77777777" w:rsidTr="00AF3824">
        <w:trPr>
          <w:tblHeader/>
        </w:trPr>
        <w:tc>
          <w:tcPr>
            <w:tcW w:w="3669" w:type="dxa"/>
          </w:tcPr>
          <w:p w14:paraId="62603DF7"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9" w:type="dxa"/>
            <w:gridSpan w:val="7"/>
          </w:tcPr>
          <w:p w14:paraId="213625BE" w14:textId="77777777" w:rsidR="006971B8" w:rsidRPr="00B737D5" w:rsidRDefault="006971B8" w:rsidP="001B4041">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6971B8" w:rsidRPr="00B737D5" w14:paraId="13028CC3" w14:textId="77777777" w:rsidTr="00AF3824">
        <w:trPr>
          <w:tblHeader/>
        </w:trPr>
        <w:tc>
          <w:tcPr>
            <w:tcW w:w="3669" w:type="dxa"/>
          </w:tcPr>
          <w:p w14:paraId="3F73920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6" w:type="dxa"/>
          </w:tcPr>
          <w:p w14:paraId="0AB2636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1" w:type="dxa"/>
            <w:gridSpan w:val="3"/>
            <w:tcBorders>
              <w:bottom w:val="single" w:sz="4" w:space="0" w:color="auto"/>
            </w:tcBorders>
          </w:tcPr>
          <w:p w14:paraId="789BFB3F"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762347" w:rsidRPr="00B737D5" w14:paraId="53F03DF4" w14:textId="77777777" w:rsidTr="00BA2BCE">
        <w:trPr>
          <w:tblHeader/>
        </w:trPr>
        <w:tc>
          <w:tcPr>
            <w:tcW w:w="3669" w:type="dxa"/>
          </w:tcPr>
          <w:p w14:paraId="63DEC577" w14:textId="77777777" w:rsidR="00762347" w:rsidRPr="00B737D5" w:rsidRDefault="00762347" w:rsidP="00762347">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tcPr>
          <w:p w14:paraId="744A6202" w14:textId="295C114F" w:rsidR="00762347" w:rsidRPr="00B737D5" w:rsidRDefault="006F5700" w:rsidP="00762347">
            <w:pPr>
              <w:tabs>
                <w:tab w:val="clear" w:pos="680"/>
                <w:tab w:val="clear" w:pos="907"/>
              </w:tabs>
              <w:spacing w:line="240" w:lineRule="auto"/>
              <w:ind w:left="-109" w:right="-111"/>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36" w:type="dxa"/>
            <w:tcBorders>
              <w:top w:val="single" w:sz="4" w:space="0" w:color="auto"/>
            </w:tcBorders>
            <w:vAlign w:val="bottom"/>
          </w:tcPr>
          <w:p w14:paraId="649EE9A0" w14:textId="77777777" w:rsidR="00762347" w:rsidRPr="00B737D5"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6A2B4557" w:rsidR="00762347" w:rsidRPr="00B737D5" w:rsidRDefault="00762347" w:rsidP="00762347">
            <w:pPr>
              <w:tabs>
                <w:tab w:val="clear" w:pos="680"/>
                <w:tab w:val="clear" w:pos="907"/>
              </w:tabs>
              <w:spacing w:line="240" w:lineRule="auto"/>
              <w:ind w:left="-109" w:right="-111"/>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sidR="006F5700" w:rsidRPr="00B737D5">
              <w:rPr>
                <w:rFonts w:ascii="Browallia New" w:hAnsi="Browallia New" w:cs="Browallia New"/>
                <w:sz w:val="28"/>
                <w:szCs w:val="28"/>
              </w:rPr>
              <w:t>4</w:t>
            </w:r>
          </w:p>
        </w:tc>
        <w:tc>
          <w:tcPr>
            <w:tcW w:w="236" w:type="dxa"/>
          </w:tcPr>
          <w:p w14:paraId="1A9157AE" w14:textId="77777777" w:rsidR="00762347" w:rsidRPr="00B737D5"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54DD5F70" w14:textId="3C9FD95C" w:rsidR="00762347" w:rsidRPr="00B737D5" w:rsidRDefault="006F5700" w:rsidP="00762347">
            <w:pPr>
              <w:tabs>
                <w:tab w:val="clear" w:pos="680"/>
                <w:tab w:val="clear" w:pos="907"/>
              </w:tabs>
              <w:spacing w:line="240" w:lineRule="auto"/>
              <w:ind w:left="-109" w:right="-111"/>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36" w:type="dxa"/>
            <w:tcBorders>
              <w:top w:val="single" w:sz="4" w:space="0" w:color="auto"/>
            </w:tcBorders>
            <w:vAlign w:val="bottom"/>
          </w:tcPr>
          <w:p w14:paraId="4BA3327D" w14:textId="77777777" w:rsidR="00762347" w:rsidRPr="00B737D5"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1654F1BE" w:rsidR="00762347" w:rsidRPr="00B737D5" w:rsidRDefault="00762347" w:rsidP="00762347">
            <w:pPr>
              <w:tabs>
                <w:tab w:val="clear" w:pos="680"/>
                <w:tab w:val="clear" w:pos="907"/>
              </w:tabs>
              <w:spacing w:line="240" w:lineRule="auto"/>
              <w:ind w:left="-109" w:right="-111"/>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sidR="006F5700" w:rsidRPr="00B737D5">
              <w:rPr>
                <w:rFonts w:ascii="Browallia New" w:hAnsi="Browallia New" w:cs="Browallia New"/>
                <w:sz w:val="28"/>
                <w:szCs w:val="28"/>
              </w:rPr>
              <w:t>4</w:t>
            </w:r>
          </w:p>
        </w:tc>
      </w:tr>
      <w:tr w:rsidR="006971B8" w:rsidRPr="00B737D5" w14:paraId="7E8B530E" w14:textId="77777777" w:rsidTr="00205DE0">
        <w:trPr>
          <w:trHeight w:val="115"/>
        </w:trPr>
        <w:tc>
          <w:tcPr>
            <w:tcW w:w="3669" w:type="dxa"/>
          </w:tcPr>
          <w:p w14:paraId="4285A251" w14:textId="31C7E471"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1BB0CDC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68D20DCC"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u w:val="single"/>
              </w:rPr>
            </w:pPr>
          </w:p>
        </w:tc>
        <w:tc>
          <w:tcPr>
            <w:tcW w:w="1159" w:type="dxa"/>
          </w:tcPr>
          <w:p w14:paraId="5D683D2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02FEC62E"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41" w:type="dxa"/>
          </w:tcPr>
          <w:p w14:paraId="0305915B"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07A5FDD9"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Pr>
          <w:p w14:paraId="0608114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516FDE" w:rsidRPr="00B737D5" w14:paraId="553B4906" w14:textId="77777777" w:rsidTr="00AF3824">
        <w:tc>
          <w:tcPr>
            <w:tcW w:w="3669" w:type="dxa"/>
          </w:tcPr>
          <w:p w14:paraId="5F3734AB" w14:textId="2B38815F"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B737D5">
              <w:rPr>
                <w:rFonts w:ascii="Browallia New" w:hAnsi="Browallia New" w:cs="Browallia New"/>
                <w:sz w:val="28"/>
                <w:szCs w:val="28"/>
                <w:u w:val="single"/>
                <w:cs/>
                <w:lang w:val="en-GB"/>
              </w:rPr>
              <w:t>ลูกหนี้การค้า - ลูกค้าทั่วไป</w:t>
            </w:r>
          </w:p>
        </w:tc>
        <w:tc>
          <w:tcPr>
            <w:tcW w:w="1197" w:type="dxa"/>
          </w:tcPr>
          <w:p w14:paraId="63EC71E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0DA15A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97CF7F0"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5A409757"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7AFAD226"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35CEB1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EB307B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F4257A" w:rsidRPr="00B737D5" w14:paraId="59351283" w14:textId="77777777" w:rsidTr="00205DE0">
        <w:tc>
          <w:tcPr>
            <w:tcW w:w="3669" w:type="dxa"/>
          </w:tcPr>
          <w:p w14:paraId="5317F0DE" w14:textId="474F980C"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ยังไม่ถึงกำหนดชำระ</w:t>
            </w:r>
          </w:p>
        </w:tc>
        <w:tc>
          <w:tcPr>
            <w:tcW w:w="1197" w:type="dxa"/>
            <w:shd w:val="clear" w:color="auto" w:fill="auto"/>
          </w:tcPr>
          <w:p w14:paraId="588066FD" w14:textId="5B023B1E" w:rsidR="00F4257A" w:rsidRPr="00B737D5" w:rsidRDefault="00675A4F" w:rsidP="00F4257A">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13,70</w:t>
            </w:r>
            <w:r w:rsidR="002108DA" w:rsidRPr="00B737D5">
              <w:rPr>
                <w:rFonts w:ascii="Browallia New" w:hAnsi="Browallia New" w:cs="Browallia New"/>
                <w:sz w:val="28"/>
                <w:szCs w:val="28"/>
              </w:rPr>
              <w:t>8</w:t>
            </w:r>
          </w:p>
        </w:tc>
        <w:tc>
          <w:tcPr>
            <w:tcW w:w="236" w:type="dxa"/>
          </w:tcPr>
          <w:p w14:paraId="50FBD8CB"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12080810" w:rsidR="00F4257A" w:rsidRPr="00B737D5" w:rsidRDefault="00F4257A" w:rsidP="00F4257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rPr>
              <w:t>9,658</w:t>
            </w:r>
          </w:p>
        </w:tc>
        <w:tc>
          <w:tcPr>
            <w:tcW w:w="236" w:type="dxa"/>
          </w:tcPr>
          <w:p w14:paraId="1181DE59"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3E3BC769" w14:textId="70180D25" w:rsidR="00F4257A" w:rsidRPr="00B737D5" w:rsidRDefault="00F4257A" w:rsidP="00F4257A">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939</w:t>
            </w:r>
          </w:p>
        </w:tc>
        <w:tc>
          <w:tcPr>
            <w:tcW w:w="236" w:type="dxa"/>
          </w:tcPr>
          <w:p w14:paraId="165DE123"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A92B4F6" w14:textId="0714180B" w:rsidR="00F4257A" w:rsidRPr="00B737D5" w:rsidRDefault="00F4257A" w:rsidP="00F4257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rPr>
              <w:t>812</w:t>
            </w:r>
          </w:p>
        </w:tc>
      </w:tr>
      <w:tr w:rsidR="00F4257A" w:rsidRPr="00B737D5" w14:paraId="48A8D2D5" w14:textId="77777777" w:rsidTr="00205DE0">
        <w:tc>
          <w:tcPr>
            <w:tcW w:w="3669" w:type="dxa"/>
          </w:tcPr>
          <w:p w14:paraId="41FE49AC"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เกินกำหนดชำระเป็นเวลา</w:t>
            </w:r>
            <w:r w:rsidRPr="00B737D5">
              <w:rPr>
                <w:rFonts w:ascii="Browallia New" w:hAnsi="Browallia New" w:cs="Browallia New"/>
                <w:sz w:val="28"/>
                <w:szCs w:val="28"/>
              </w:rPr>
              <w:t>:</w:t>
            </w:r>
          </w:p>
        </w:tc>
        <w:tc>
          <w:tcPr>
            <w:tcW w:w="1197" w:type="dxa"/>
            <w:shd w:val="clear" w:color="auto" w:fill="auto"/>
          </w:tcPr>
          <w:p w14:paraId="535D3069" w14:textId="64E44CED" w:rsidR="00F4257A" w:rsidRPr="00B737D5" w:rsidRDefault="00F4257A" w:rsidP="00F4257A">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9171FAF"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1A40AF13" w14:textId="2BF5A8E7" w:rsidR="00F4257A" w:rsidRPr="00B737D5" w:rsidRDefault="00F4257A" w:rsidP="00F4257A">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E892500"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E5D3436"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F4257A" w:rsidRPr="00B737D5" w14:paraId="1CDECD5F" w14:textId="77777777" w:rsidTr="00205DE0">
        <w:tc>
          <w:tcPr>
            <w:tcW w:w="3669" w:type="dxa"/>
          </w:tcPr>
          <w:p w14:paraId="0FAD1FB5" w14:textId="0D22896C"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B737D5">
              <w:rPr>
                <w:rFonts w:ascii="Browallia New" w:hAnsi="Browallia New" w:cs="Browallia New"/>
                <w:sz w:val="28"/>
                <w:szCs w:val="28"/>
                <w:cs/>
              </w:rPr>
              <w:t xml:space="preserve">น้อยกว่าหรือเท่ากับ </w:t>
            </w:r>
            <w:r w:rsidRPr="00B737D5">
              <w:rPr>
                <w:rFonts w:ascii="Browallia New" w:hAnsi="Browallia New" w:cs="Browallia New"/>
                <w:sz w:val="28"/>
                <w:szCs w:val="28"/>
              </w:rPr>
              <w:t xml:space="preserve">3 </w:t>
            </w:r>
            <w:r w:rsidRPr="00B737D5">
              <w:rPr>
                <w:rFonts w:ascii="Browallia New" w:hAnsi="Browallia New" w:cs="Browallia New"/>
                <w:sz w:val="28"/>
                <w:szCs w:val="28"/>
                <w:cs/>
              </w:rPr>
              <w:t>เดือน</w:t>
            </w:r>
          </w:p>
        </w:tc>
        <w:tc>
          <w:tcPr>
            <w:tcW w:w="1197" w:type="dxa"/>
            <w:shd w:val="clear" w:color="auto" w:fill="auto"/>
          </w:tcPr>
          <w:p w14:paraId="7FA60C8F" w14:textId="6C0784C5" w:rsidR="00F4257A" w:rsidRPr="00B737D5" w:rsidRDefault="00BB0A79" w:rsidP="00F4257A">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1,0</w:t>
            </w:r>
            <w:r w:rsidR="00B47573" w:rsidRPr="00B737D5">
              <w:rPr>
                <w:rFonts w:ascii="Browallia New" w:hAnsi="Browallia New" w:cs="Browallia New"/>
                <w:sz w:val="28"/>
                <w:szCs w:val="28"/>
              </w:rPr>
              <w:t>53</w:t>
            </w:r>
          </w:p>
        </w:tc>
        <w:tc>
          <w:tcPr>
            <w:tcW w:w="236" w:type="dxa"/>
          </w:tcPr>
          <w:p w14:paraId="203CD7CA"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592A0E8D" w:rsidR="00F4257A" w:rsidRPr="00B737D5" w:rsidRDefault="00F4257A" w:rsidP="00F4257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1,218</w:t>
            </w:r>
          </w:p>
        </w:tc>
        <w:tc>
          <w:tcPr>
            <w:tcW w:w="236" w:type="dxa"/>
          </w:tcPr>
          <w:p w14:paraId="02F93878"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Pr>
          <w:p w14:paraId="2DF81528" w14:textId="08050CE4" w:rsidR="00F4257A" w:rsidRPr="00B737D5" w:rsidRDefault="0078554B" w:rsidP="00AB5732">
            <w:pPr>
              <w:pStyle w:val="acctfourfigures"/>
              <w:tabs>
                <w:tab w:val="clear" w:pos="765"/>
              </w:tabs>
              <w:spacing w:line="240" w:lineRule="auto"/>
              <w:ind w:left="-117"/>
              <w:jc w:val="right"/>
              <w:rPr>
                <w:rFonts w:ascii="Browallia New" w:hAnsi="Browallia New" w:cs="Browallia New"/>
                <w:sz w:val="28"/>
                <w:szCs w:val="28"/>
                <w:lang w:bidi="th-TH"/>
              </w:rPr>
            </w:pPr>
            <w:r w:rsidRPr="00B737D5">
              <w:rPr>
                <w:rFonts w:ascii="Browallia New" w:hAnsi="Browallia New" w:cs="Browallia New"/>
                <w:sz w:val="28"/>
                <w:szCs w:val="28"/>
                <w:lang w:bidi="th-TH"/>
              </w:rPr>
              <w:t>2</w:t>
            </w:r>
            <w:r w:rsidR="005C4618" w:rsidRPr="00B737D5">
              <w:rPr>
                <w:rFonts w:ascii="Browallia New" w:hAnsi="Browallia New" w:cs="Browallia New"/>
                <w:sz w:val="28"/>
                <w:szCs w:val="28"/>
                <w:lang w:bidi="th-TH"/>
              </w:rPr>
              <w:t>80</w:t>
            </w:r>
          </w:p>
        </w:tc>
        <w:tc>
          <w:tcPr>
            <w:tcW w:w="236" w:type="dxa"/>
          </w:tcPr>
          <w:p w14:paraId="215076E7"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6EE3E75" w14:textId="28EB0FFA" w:rsidR="00F4257A" w:rsidRPr="00B737D5" w:rsidRDefault="00F4257A" w:rsidP="00F4257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407</w:t>
            </w:r>
          </w:p>
        </w:tc>
      </w:tr>
      <w:tr w:rsidR="00F4257A" w:rsidRPr="00B737D5" w14:paraId="099A7C80" w14:textId="77777777" w:rsidTr="00205DE0">
        <w:tc>
          <w:tcPr>
            <w:tcW w:w="3669" w:type="dxa"/>
          </w:tcPr>
          <w:p w14:paraId="2A797833"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B737D5">
              <w:rPr>
                <w:rFonts w:ascii="Browallia New" w:hAnsi="Browallia New" w:cs="Browallia New"/>
                <w:sz w:val="28"/>
                <w:szCs w:val="28"/>
                <w:cs/>
              </w:rPr>
              <w:t xml:space="preserve">ระหว่าง </w:t>
            </w:r>
            <w:r w:rsidRPr="00B737D5">
              <w:rPr>
                <w:rFonts w:ascii="Browallia New" w:hAnsi="Browallia New" w:cs="Browallia New"/>
                <w:sz w:val="28"/>
                <w:szCs w:val="28"/>
              </w:rPr>
              <w:t xml:space="preserve">3 </w:t>
            </w:r>
            <w:r w:rsidRPr="00B737D5">
              <w:rPr>
                <w:rFonts w:ascii="Browallia New" w:hAnsi="Browallia New" w:cs="Browallia New"/>
                <w:sz w:val="28"/>
                <w:szCs w:val="28"/>
                <w:cs/>
              </w:rPr>
              <w:t xml:space="preserve">เดือนถึง </w:t>
            </w:r>
            <w:r w:rsidRPr="00B737D5">
              <w:rPr>
                <w:rFonts w:ascii="Browallia New" w:hAnsi="Browallia New" w:cs="Browallia New"/>
                <w:sz w:val="28"/>
                <w:szCs w:val="28"/>
              </w:rPr>
              <w:t xml:space="preserve">6 </w:t>
            </w:r>
            <w:r w:rsidRPr="00B737D5">
              <w:rPr>
                <w:rFonts w:ascii="Browallia New" w:hAnsi="Browallia New" w:cs="Browallia New"/>
                <w:sz w:val="28"/>
                <w:szCs w:val="28"/>
                <w:cs/>
              </w:rPr>
              <w:t>เดือน</w:t>
            </w:r>
          </w:p>
        </w:tc>
        <w:tc>
          <w:tcPr>
            <w:tcW w:w="1197" w:type="dxa"/>
            <w:shd w:val="clear" w:color="auto" w:fill="auto"/>
          </w:tcPr>
          <w:p w14:paraId="11050955" w14:textId="29489A92" w:rsidR="00F4257A" w:rsidRPr="00B737D5" w:rsidRDefault="004C53F5" w:rsidP="00F4257A">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2,6</w:t>
            </w:r>
            <w:r w:rsidR="00B47573" w:rsidRPr="00B737D5">
              <w:rPr>
                <w:rFonts w:ascii="Browallia New" w:hAnsi="Browallia New" w:cs="Browallia New"/>
                <w:sz w:val="28"/>
                <w:szCs w:val="28"/>
              </w:rPr>
              <w:t>64</w:t>
            </w:r>
          </w:p>
        </w:tc>
        <w:tc>
          <w:tcPr>
            <w:tcW w:w="236" w:type="dxa"/>
          </w:tcPr>
          <w:p w14:paraId="0943BC54"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3D7D0EAA" w:rsidR="00F4257A" w:rsidRPr="00B737D5" w:rsidRDefault="00F4257A" w:rsidP="00F4257A">
            <w:pPr>
              <w:pStyle w:val="acctfourfigures"/>
              <w:tabs>
                <w:tab w:val="clear" w:pos="765"/>
              </w:tabs>
              <w:spacing w:line="240" w:lineRule="auto"/>
              <w:ind w:left="-117"/>
              <w:jc w:val="right"/>
              <w:rPr>
                <w:rFonts w:ascii="Browallia New" w:hAnsi="Browallia New" w:cs="Browallia New"/>
                <w:sz w:val="28"/>
                <w:szCs w:val="28"/>
                <w:cs/>
                <w:lang w:val="en-US" w:bidi="th-TH"/>
              </w:rPr>
            </w:pPr>
            <w:r w:rsidRPr="00B737D5">
              <w:rPr>
                <w:rFonts w:ascii="Browallia New" w:hAnsi="Browallia New" w:cs="Browallia New"/>
                <w:sz w:val="28"/>
                <w:szCs w:val="28"/>
                <w:lang w:val="en-US"/>
              </w:rPr>
              <w:t>5,876</w:t>
            </w:r>
          </w:p>
        </w:tc>
        <w:tc>
          <w:tcPr>
            <w:tcW w:w="236" w:type="dxa"/>
          </w:tcPr>
          <w:p w14:paraId="3E5B9828"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5AE9013C" w14:textId="564C4D58" w:rsidR="00F4257A" w:rsidRPr="00B737D5" w:rsidRDefault="00D313D3" w:rsidP="00F4257A">
            <w:pPr>
              <w:pStyle w:val="acctfourfigures"/>
              <w:tabs>
                <w:tab w:val="clear" w:pos="765"/>
              </w:tabs>
              <w:spacing w:line="240" w:lineRule="auto"/>
              <w:jc w:val="right"/>
              <w:rPr>
                <w:rFonts w:ascii="Browallia New" w:hAnsi="Browallia New" w:cs="Browallia New"/>
                <w:sz w:val="28"/>
                <w:szCs w:val="28"/>
                <w:lang w:bidi="th-TH"/>
              </w:rPr>
            </w:pPr>
            <w:r w:rsidRPr="00B737D5">
              <w:rPr>
                <w:rFonts w:ascii="Browallia New" w:hAnsi="Browallia New" w:cs="Browallia New"/>
                <w:sz w:val="28"/>
                <w:szCs w:val="28"/>
                <w:lang w:bidi="th-TH"/>
              </w:rPr>
              <w:t>28</w:t>
            </w:r>
          </w:p>
        </w:tc>
        <w:tc>
          <w:tcPr>
            <w:tcW w:w="236" w:type="dxa"/>
          </w:tcPr>
          <w:p w14:paraId="37E1384F"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5639FC8C" w14:textId="5CD0A337" w:rsidR="00F4257A" w:rsidRPr="00B737D5" w:rsidRDefault="00F4257A" w:rsidP="00F4257A">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rPr>
              <w:t xml:space="preserve">     -</w:t>
            </w:r>
          </w:p>
        </w:tc>
      </w:tr>
      <w:tr w:rsidR="00F4257A" w:rsidRPr="00B737D5" w14:paraId="0100177C" w14:textId="77777777" w:rsidTr="00205DE0">
        <w:tc>
          <w:tcPr>
            <w:tcW w:w="3669" w:type="dxa"/>
          </w:tcPr>
          <w:p w14:paraId="06A6F4B9"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B737D5">
              <w:rPr>
                <w:rFonts w:ascii="Browallia New" w:hAnsi="Browallia New" w:cs="Browallia New"/>
                <w:sz w:val="28"/>
                <w:szCs w:val="28"/>
                <w:cs/>
              </w:rPr>
              <w:t xml:space="preserve">ระหว่าง </w:t>
            </w:r>
            <w:r w:rsidRPr="00B737D5">
              <w:rPr>
                <w:rFonts w:ascii="Browallia New" w:hAnsi="Browallia New" w:cs="Browallia New"/>
                <w:sz w:val="28"/>
                <w:szCs w:val="28"/>
              </w:rPr>
              <w:t xml:space="preserve">6 </w:t>
            </w:r>
            <w:r w:rsidRPr="00B737D5">
              <w:rPr>
                <w:rFonts w:ascii="Browallia New" w:hAnsi="Browallia New" w:cs="Browallia New"/>
                <w:sz w:val="28"/>
                <w:szCs w:val="28"/>
                <w:cs/>
              </w:rPr>
              <w:t xml:space="preserve">เดือนถึง </w:t>
            </w:r>
            <w:r w:rsidRPr="00B737D5">
              <w:rPr>
                <w:rFonts w:ascii="Browallia New" w:hAnsi="Browallia New" w:cs="Browallia New"/>
                <w:sz w:val="28"/>
                <w:szCs w:val="28"/>
              </w:rPr>
              <w:t xml:space="preserve">12 </w:t>
            </w:r>
            <w:r w:rsidRPr="00B737D5">
              <w:rPr>
                <w:rFonts w:ascii="Browallia New" w:hAnsi="Browallia New" w:cs="Browallia New"/>
                <w:sz w:val="28"/>
                <w:szCs w:val="28"/>
                <w:cs/>
              </w:rPr>
              <w:t>เดือน</w:t>
            </w:r>
          </w:p>
        </w:tc>
        <w:tc>
          <w:tcPr>
            <w:tcW w:w="1197" w:type="dxa"/>
            <w:shd w:val="clear" w:color="auto" w:fill="auto"/>
          </w:tcPr>
          <w:p w14:paraId="4E0715DA" w14:textId="149CEC29" w:rsidR="00F4257A" w:rsidRPr="00B737D5" w:rsidRDefault="006E1786" w:rsidP="00F4257A">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18</w:t>
            </w:r>
            <w:r w:rsidR="000E6021" w:rsidRPr="00B737D5">
              <w:rPr>
                <w:rFonts w:ascii="Browallia New" w:hAnsi="Browallia New" w:cs="Browallia New"/>
                <w:sz w:val="28"/>
                <w:szCs w:val="28"/>
              </w:rPr>
              <w:t>7</w:t>
            </w:r>
          </w:p>
        </w:tc>
        <w:tc>
          <w:tcPr>
            <w:tcW w:w="236" w:type="dxa"/>
          </w:tcPr>
          <w:p w14:paraId="00DE3254"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01A868A0" w:rsidR="00F4257A" w:rsidRPr="00B737D5" w:rsidRDefault="00F4257A" w:rsidP="00F4257A">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Pr>
          <w:p w14:paraId="3927E503"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4A896E7E" w14:textId="7513D682" w:rsidR="00F4257A" w:rsidRPr="00B737D5" w:rsidRDefault="00F4257A" w:rsidP="00F4257A">
            <w:pPr>
              <w:pStyle w:val="acctfourfigures"/>
              <w:tabs>
                <w:tab w:val="clear" w:pos="765"/>
              </w:tabs>
              <w:spacing w:line="240" w:lineRule="auto"/>
              <w:jc w:val="right"/>
              <w:rPr>
                <w:rFonts w:ascii="Browallia New" w:hAnsi="Browallia New" w:cs="Browallia New"/>
                <w:sz w:val="28"/>
                <w:szCs w:val="28"/>
                <w:lang w:bidi="th-TH"/>
              </w:rPr>
            </w:pPr>
            <w:r w:rsidRPr="00B737D5">
              <w:rPr>
                <w:rFonts w:ascii="Browallia New" w:hAnsi="Browallia New" w:cs="Browallia New"/>
                <w:sz w:val="28"/>
                <w:szCs w:val="28"/>
                <w:lang w:bidi="th-TH"/>
              </w:rPr>
              <w:t>-</w:t>
            </w:r>
          </w:p>
        </w:tc>
        <w:tc>
          <w:tcPr>
            <w:tcW w:w="236" w:type="dxa"/>
          </w:tcPr>
          <w:p w14:paraId="1560BFC7"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3BA9ED44" w14:textId="4B125410" w:rsidR="00F4257A" w:rsidRPr="00B737D5" w:rsidRDefault="00F4257A" w:rsidP="00F4257A">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F4257A" w:rsidRPr="00B737D5" w14:paraId="5FC336CA" w14:textId="77777777" w:rsidTr="00205DE0">
        <w:tc>
          <w:tcPr>
            <w:tcW w:w="3669" w:type="dxa"/>
          </w:tcPr>
          <w:p w14:paraId="7B9191FC"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B737D5">
              <w:rPr>
                <w:rFonts w:ascii="Browallia New" w:hAnsi="Browallia New" w:cs="Browallia New"/>
                <w:sz w:val="28"/>
                <w:szCs w:val="28"/>
                <w:cs/>
              </w:rPr>
              <w:t xml:space="preserve">มากกว่า </w:t>
            </w:r>
            <w:r w:rsidRPr="00B737D5">
              <w:rPr>
                <w:rFonts w:ascii="Browallia New" w:hAnsi="Browallia New" w:cs="Browallia New"/>
                <w:sz w:val="28"/>
                <w:szCs w:val="28"/>
              </w:rPr>
              <w:t xml:space="preserve">12 </w:t>
            </w:r>
            <w:r w:rsidRPr="00B737D5">
              <w:rPr>
                <w:rFonts w:ascii="Browallia New" w:hAnsi="Browallia New" w:cs="Browallia New"/>
                <w:sz w:val="28"/>
                <w:szCs w:val="28"/>
                <w:cs/>
              </w:rPr>
              <w:t>เดือนขึ้นไป</w:t>
            </w:r>
          </w:p>
        </w:tc>
        <w:tc>
          <w:tcPr>
            <w:tcW w:w="1197" w:type="dxa"/>
            <w:tcBorders>
              <w:bottom w:val="single" w:sz="4" w:space="0" w:color="auto"/>
            </w:tcBorders>
            <w:shd w:val="clear" w:color="auto" w:fill="auto"/>
          </w:tcPr>
          <w:p w14:paraId="1A9A7B9E" w14:textId="50116699" w:rsidR="00F4257A" w:rsidRPr="00B737D5" w:rsidRDefault="000E6021" w:rsidP="00F4257A">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4,9</w:t>
            </w:r>
            <w:r w:rsidR="0025028E" w:rsidRPr="00B737D5">
              <w:rPr>
                <w:rFonts w:ascii="Browallia New" w:hAnsi="Browallia New" w:cs="Browallia New"/>
                <w:sz w:val="28"/>
                <w:szCs w:val="28"/>
              </w:rPr>
              <w:t>90</w:t>
            </w:r>
          </w:p>
        </w:tc>
        <w:tc>
          <w:tcPr>
            <w:tcW w:w="236" w:type="dxa"/>
          </w:tcPr>
          <w:p w14:paraId="33852036"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34C285F0" w:rsidR="00F4257A" w:rsidRPr="00B737D5" w:rsidRDefault="00F4257A" w:rsidP="00F4257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5,043</w:t>
            </w:r>
          </w:p>
        </w:tc>
        <w:tc>
          <w:tcPr>
            <w:tcW w:w="236" w:type="dxa"/>
          </w:tcPr>
          <w:p w14:paraId="261C8FEA"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tcPr>
          <w:p w14:paraId="30C9D72E" w14:textId="15193755" w:rsidR="00F4257A" w:rsidRPr="00B737D5" w:rsidRDefault="00F4257A" w:rsidP="00F4257A">
            <w:pPr>
              <w:pStyle w:val="acctfourfigures"/>
              <w:tabs>
                <w:tab w:val="clear" w:pos="765"/>
              </w:tabs>
              <w:spacing w:line="240" w:lineRule="auto"/>
              <w:jc w:val="right"/>
              <w:rPr>
                <w:rFonts w:ascii="Browallia New" w:hAnsi="Browallia New" w:cs="Browallia New"/>
                <w:sz w:val="28"/>
                <w:szCs w:val="28"/>
                <w:lang w:bidi="th-TH"/>
              </w:rPr>
            </w:pPr>
            <w:r w:rsidRPr="00B737D5">
              <w:rPr>
                <w:rFonts w:ascii="Browallia New" w:hAnsi="Browallia New" w:cs="Browallia New"/>
                <w:sz w:val="28"/>
                <w:szCs w:val="28"/>
                <w:lang w:bidi="th-TH"/>
              </w:rPr>
              <w:t>-</w:t>
            </w:r>
          </w:p>
        </w:tc>
        <w:tc>
          <w:tcPr>
            <w:tcW w:w="236" w:type="dxa"/>
          </w:tcPr>
          <w:p w14:paraId="4A50CB03"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188920FD" w14:textId="192FD6E9" w:rsidR="00F4257A" w:rsidRPr="00B737D5" w:rsidRDefault="00F4257A" w:rsidP="00F4257A">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lang w:bidi="ar-SA"/>
              </w:rPr>
              <w:t>53</w:t>
            </w:r>
          </w:p>
        </w:tc>
      </w:tr>
      <w:tr w:rsidR="00F4257A" w:rsidRPr="00B737D5" w14:paraId="41D8CC2E" w14:textId="77777777" w:rsidTr="00205DE0">
        <w:tc>
          <w:tcPr>
            <w:tcW w:w="3669" w:type="dxa"/>
          </w:tcPr>
          <w:p w14:paraId="5F19DC04"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รวม</w:t>
            </w:r>
          </w:p>
        </w:tc>
        <w:tc>
          <w:tcPr>
            <w:tcW w:w="1197" w:type="dxa"/>
            <w:tcBorders>
              <w:top w:val="single" w:sz="4" w:space="0" w:color="auto"/>
            </w:tcBorders>
            <w:shd w:val="clear" w:color="auto" w:fill="auto"/>
          </w:tcPr>
          <w:p w14:paraId="7E1A7039" w14:textId="131BB1D7" w:rsidR="00F4257A" w:rsidRPr="00B737D5" w:rsidRDefault="00174EB8" w:rsidP="00F4257A">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22,60</w:t>
            </w:r>
            <w:r w:rsidR="006A22E6" w:rsidRPr="00B737D5">
              <w:rPr>
                <w:rFonts w:ascii="Browallia New" w:hAnsi="Browallia New" w:cs="Browallia New"/>
                <w:sz w:val="28"/>
                <w:szCs w:val="28"/>
              </w:rPr>
              <w:t>2</w:t>
            </w:r>
          </w:p>
        </w:tc>
        <w:tc>
          <w:tcPr>
            <w:tcW w:w="236" w:type="dxa"/>
          </w:tcPr>
          <w:p w14:paraId="575034B0"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25990A6D" w:rsidR="00F4257A" w:rsidRPr="00B737D5" w:rsidRDefault="00F4257A" w:rsidP="00F4257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21,795</w:t>
            </w:r>
          </w:p>
        </w:tc>
        <w:tc>
          <w:tcPr>
            <w:tcW w:w="236" w:type="dxa"/>
          </w:tcPr>
          <w:p w14:paraId="5F537DE3"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tcBorders>
          </w:tcPr>
          <w:p w14:paraId="21116953" w14:textId="036C8655" w:rsidR="00F4257A" w:rsidRPr="00B737D5" w:rsidRDefault="00F4257A" w:rsidP="00F4257A">
            <w:pPr>
              <w:pStyle w:val="acctfourfigures"/>
              <w:tabs>
                <w:tab w:val="clear" w:pos="765"/>
              </w:tabs>
              <w:spacing w:line="240" w:lineRule="auto"/>
              <w:jc w:val="right"/>
              <w:rPr>
                <w:rFonts w:ascii="Browallia New" w:hAnsi="Browallia New" w:cs="Browallia New"/>
                <w:sz w:val="28"/>
                <w:szCs w:val="28"/>
                <w:lang w:bidi="th-TH"/>
              </w:rPr>
            </w:pPr>
            <w:r w:rsidRPr="00B737D5">
              <w:rPr>
                <w:rFonts w:ascii="Browallia New" w:hAnsi="Browallia New" w:cs="Browallia New"/>
                <w:sz w:val="28"/>
                <w:szCs w:val="28"/>
                <w:lang w:bidi="th-TH"/>
              </w:rPr>
              <w:t>1,247</w:t>
            </w:r>
          </w:p>
        </w:tc>
        <w:tc>
          <w:tcPr>
            <w:tcW w:w="236" w:type="dxa"/>
          </w:tcPr>
          <w:p w14:paraId="3402524B" w14:textId="77777777" w:rsidR="00F4257A" w:rsidRPr="00B737D5" w:rsidRDefault="00F4257A" w:rsidP="00F4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tcBorders>
          </w:tcPr>
          <w:p w14:paraId="581BE97A" w14:textId="5B546E1A" w:rsidR="00F4257A" w:rsidRPr="00B737D5" w:rsidRDefault="00F4257A" w:rsidP="00F4257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1,272</w:t>
            </w:r>
          </w:p>
        </w:tc>
      </w:tr>
      <w:tr w:rsidR="00C753D1" w:rsidRPr="00B737D5" w14:paraId="09831E4A" w14:textId="77777777" w:rsidTr="00205DE0">
        <w:tc>
          <w:tcPr>
            <w:tcW w:w="3669" w:type="dxa"/>
          </w:tcPr>
          <w:p w14:paraId="351DD8E7" w14:textId="4BD683F6" w:rsidR="00C753D1" w:rsidRPr="00B737D5" w:rsidRDefault="00C753D1" w:rsidP="00C7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w:t>
            </w:r>
            <w:r w:rsidRPr="00B737D5">
              <w:rPr>
                <w:rFonts w:ascii="Browallia New" w:hAnsi="Browallia New" w:cs="Browallia New"/>
                <w:sz w:val="28"/>
                <w:szCs w:val="28"/>
                <w:cs/>
              </w:rPr>
              <w:br/>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 xml:space="preserve">       </w:t>
            </w:r>
            <w:r w:rsidRPr="00B737D5">
              <w:rPr>
                <w:rFonts w:ascii="Browallia New" w:hAnsi="Browallia New" w:cs="Browallia New" w:hint="cs"/>
                <w:sz w:val="28"/>
                <w:szCs w:val="28"/>
                <w:cs/>
              </w:rPr>
              <w:t>จะเกิดขึ้น</w:t>
            </w:r>
          </w:p>
        </w:tc>
        <w:tc>
          <w:tcPr>
            <w:tcW w:w="1197" w:type="dxa"/>
            <w:tcBorders>
              <w:bottom w:val="single" w:sz="4" w:space="0" w:color="auto"/>
            </w:tcBorders>
            <w:shd w:val="clear" w:color="auto" w:fill="auto"/>
          </w:tcPr>
          <w:p w14:paraId="504829BB" w14:textId="77777777" w:rsidR="00C753D1" w:rsidRPr="00B737D5" w:rsidRDefault="00C753D1" w:rsidP="00C753D1">
            <w:pPr>
              <w:pStyle w:val="acctfourfigures"/>
              <w:tabs>
                <w:tab w:val="clear" w:pos="765"/>
              </w:tabs>
              <w:spacing w:line="240" w:lineRule="auto"/>
              <w:ind w:left="-117"/>
              <w:jc w:val="right"/>
              <w:rPr>
                <w:rFonts w:ascii="Browallia New" w:hAnsi="Browallia New" w:cs="Browallia New"/>
                <w:sz w:val="28"/>
                <w:szCs w:val="28"/>
              </w:rPr>
            </w:pPr>
          </w:p>
          <w:p w14:paraId="5516E7BD" w14:textId="392E07BE" w:rsidR="00174EB8" w:rsidRPr="00B737D5" w:rsidRDefault="00174EB8" w:rsidP="00C753D1">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w:t>
            </w:r>
            <w:r w:rsidR="00C26BF3" w:rsidRPr="00B737D5">
              <w:rPr>
                <w:rFonts w:ascii="Browallia New" w:hAnsi="Browallia New" w:cs="Browallia New"/>
                <w:sz w:val="28"/>
                <w:szCs w:val="28"/>
              </w:rPr>
              <w:t>4,040)</w:t>
            </w:r>
          </w:p>
        </w:tc>
        <w:tc>
          <w:tcPr>
            <w:tcW w:w="236" w:type="dxa"/>
          </w:tcPr>
          <w:p w14:paraId="6AC524FC" w14:textId="77777777" w:rsidR="00C753D1" w:rsidRPr="00B737D5" w:rsidRDefault="00C753D1" w:rsidP="00C7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7B31CC73" w:rsidR="00C753D1" w:rsidRPr="00B737D5" w:rsidRDefault="00C753D1" w:rsidP="00C753D1">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(4,040)</w:t>
            </w:r>
          </w:p>
        </w:tc>
        <w:tc>
          <w:tcPr>
            <w:tcW w:w="236" w:type="dxa"/>
          </w:tcPr>
          <w:p w14:paraId="3EEFF4D8" w14:textId="77777777" w:rsidR="00C753D1" w:rsidRPr="00B737D5" w:rsidRDefault="00C753D1" w:rsidP="00C7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1690D558" w14:textId="7000873D" w:rsidR="00C753D1" w:rsidRPr="00B737D5" w:rsidRDefault="00C753D1" w:rsidP="00C753D1">
            <w:pPr>
              <w:spacing w:line="240" w:lineRule="auto"/>
              <w:ind w:right="-10"/>
              <w:jc w:val="right"/>
              <w:rPr>
                <w:rFonts w:ascii="Browallia New" w:hAnsi="Browallia New" w:cs="Browallia New"/>
                <w:sz w:val="28"/>
                <w:szCs w:val="28"/>
              </w:rPr>
            </w:pPr>
            <w:r w:rsidRPr="00B737D5">
              <w:rPr>
                <w:rFonts w:ascii="Browallia New" w:hAnsi="Browallia New" w:cs="Browallia New"/>
                <w:sz w:val="28"/>
                <w:szCs w:val="28"/>
              </w:rPr>
              <w:t>-</w:t>
            </w:r>
          </w:p>
        </w:tc>
        <w:tc>
          <w:tcPr>
            <w:tcW w:w="236" w:type="dxa"/>
          </w:tcPr>
          <w:p w14:paraId="4D554066" w14:textId="77777777" w:rsidR="00C753D1" w:rsidRPr="00B737D5" w:rsidRDefault="00C753D1" w:rsidP="00C7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5A946211" w14:textId="5110C3E5" w:rsidR="00C753D1" w:rsidRPr="00B737D5" w:rsidRDefault="00C753D1" w:rsidP="00C753D1">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rPr>
              <w:t xml:space="preserve">     </w:t>
            </w:r>
            <w:r w:rsidRPr="00B737D5">
              <w:rPr>
                <w:rFonts w:ascii="Browallia New" w:hAnsi="Browallia New" w:cs="Browallia New"/>
                <w:sz w:val="28"/>
                <w:szCs w:val="28"/>
                <w:cs/>
                <w:lang w:val="en-GB"/>
              </w:rPr>
              <w:t>-</w:t>
            </w:r>
          </w:p>
        </w:tc>
      </w:tr>
      <w:tr w:rsidR="00E24F6F" w:rsidRPr="00B737D5" w14:paraId="1FC0C6D8" w14:textId="77777777" w:rsidTr="00205DE0">
        <w:tc>
          <w:tcPr>
            <w:tcW w:w="3669" w:type="dxa"/>
          </w:tcPr>
          <w:p w14:paraId="062DB6E2" w14:textId="77777777" w:rsidR="00E24F6F" w:rsidRPr="00B737D5" w:rsidRDefault="00E24F6F" w:rsidP="00E2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สุทธิ</w:t>
            </w:r>
          </w:p>
        </w:tc>
        <w:tc>
          <w:tcPr>
            <w:tcW w:w="1197" w:type="dxa"/>
            <w:tcBorders>
              <w:top w:val="single" w:sz="4" w:space="0" w:color="auto"/>
              <w:bottom w:val="single" w:sz="12" w:space="0" w:color="auto"/>
            </w:tcBorders>
            <w:shd w:val="clear" w:color="auto" w:fill="auto"/>
          </w:tcPr>
          <w:p w14:paraId="22CD9FD8" w14:textId="5E5C6BE9" w:rsidR="00E24F6F" w:rsidRPr="00B737D5" w:rsidRDefault="00C33864" w:rsidP="00E24F6F">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18,562</w:t>
            </w:r>
          </w:p>
        </w:tc>
        <w:tc>
          <w:tcPr>
            <w:tcW w:w="236" w:type="dxa"/>
          </w:tcPr>
          <w:p w14:paraId="4579ED99" w14:textId="77777777" w:rsidR="00E24F6F" w:rsidRPr="00B737D5" w:rsidRDefault="00E24F6F" w:rsidP="00E2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407D5FF6" w:rsidR="00E24F6F" w:rsidRPr="00B737D5" w:rsidRDefault="00E24F6F" w:rsidP="00E24F6F">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17,755</w:t>
            </w:r>
          </w:p>
        </w:tc>
        <w:tc>
          <w:tcPr>
            <w:tcW w:w="236" w:type="dxa"/>
          </w:tcPr>
          <w:p w14:paraId="27BF7EE9" w14:textId="77777777" w:rsidR="00E24F6F" w:rsidRPr="00B737D5" w:rsidRDefault="00E24F6F" w:rsidP="00E2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bottom w:val="single" w:sz="12" w:space="0" w:color="auto"/>
            </w:tcBorders>
          </w:tcPr>
          <w:p w14:paraId="7874872F" w14:textId="476DCA69" w:rsidR="00E24F6F" w:rsidRPr="00B737D5" w:rsidRDefault="00C753D1" w:rsidP="00E24F6F">
            <w:pPr>
              <w:pStyle w:val="acctfourfigures"/>
              <w:tabs>
                <w:tab w:val="clear" w:pos="765"/>
              </w:tabs>
              <w:spacing w:line="240" w:lineRule="auto"/>
              <w:jc w:val="right"/>
              <w:rPr>
                <w:rFonts w:ascii="Browallia New" w:hAnsi="Browallia New" w:cs="Browallia New"/>
                <w:sz w:val="28"/>
                <w:szCs w:val="28"/>
                <w:lang w:bidi="th-TH"/>
              </w:rPr>
            </w:pPr>
            <w:r w:rsidRPr="00B737D5">
              <w:rPr>
                <w:rFonts w:ascii="Browallia New" w:hAnsi="Browallia New" w:cs="Browallia New"/>
                <w:sz w:val="28"/>
                <w:szCs w:val="28"/>
                <w:lang w:bidi="th-TH"/>
              </w:rPr>
              <w:t>1,247</w:t>
            </w:r>
          </w:p>
        </w:tc>
        <w:tc>
          <w:tcPr>
            <w:tcW w:w="236" w:type="dxa"/>
          </w:tcPr>
          <w:p w14:paraId="29730E69" w14:textId="77777777" w:rsidR="00E24F6F" w:rsidRPr="00B737D5" w:rsidRDefault="00E24F6F" w:rsidP="00E2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3DFCA132" w14:textId="0B3809FA" w:rsidR="00E24F6F" w:rsidRPr="00B737D5" w:rsidRDefault="00E24F6F" w:rsidP="00E24F6F">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1,272</w:t>
            </w:r>
          </w:p>
        </w:tc>
      </w:tr>
    </w:tbl>
    <w:p w14:paraId="136C9A1A" w14:textId="77777777" w:rsidR="00C86F5E" w:rsidRPr="00B737D5" w:rsidRDefault="00C86F5E" w:rsidP="00C86F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7D4B878A" w14:textId="77777777" w:rsidR="00C86F5E" w:rsidRPr="00B737D5" w:rsidRDefault="00C8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B737D5">
        <w:rPr>
          <w:rFonts w:ascii="Browallia New" w:hAnsi="Browallia New" w:cs="Browallia New"/>
          <w:b/>
          <w:bCs/>
          <w:sz w:val="28"/>
          <w:szCs w:val="28"/>
          <w:cs/>
          <w:lang w:val="en-GB"/>
        </w:rPr>
        <w:br w:type="page"/>
      </w:r>
    </w:p>
    <w:p w14:paraId="254CD4F1" w14:textId="425CCDAF" w:rsidR="00DC59AD" w:rsidRPr="00B737D5" w:rsidRDefault="006971B8" w:rsidP="00553E7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 xml:space="preserve">เงินให้กู้ยืมและดอกเบี้ยค้างรับ </w:t>
      </w:r>
      <w:r w:rsidR="009C1D22" w:rsidRPr="00B737D5">
        <w:rPr>
          <w:rFonts w:ascii="Browallia New" w:hAnsi="Browallia New" w:cs="Browallia New"/>
          <w:b/>
          <w:bCs/>
          <w:sz w:val="28"/>
          <w:szCs w:val="28"/>
          <w:lang w:val="en-GB"/>
        </w:rPr>
        <w:t>-</w:t>
      </w:r>
      <w:r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cs/>
          <w:lang w:val="en-GB"/>
        </w:rPr>
        <w:t>บุคคลและบริษัทอื่น</w:t>
      </w:r>
    </w:p>
    <w:p w14:paraId="4DB3A38C" w14:textId="77777777" w:rsidR="00DC59AD" w:rsidRPr="00B737D5" w:rsidRDefault="00DC59AD"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Pr>
          <w:rFonts w:ascii="Browallia New" w:hAnsi="Browallia New" w:cs="Browallia New"/>
          <w:b/>
          <w:bCs/>
          <w:sz w:val="20"/>
          <w:szCs w:val="20"/>
          <w:lang w:val="en-GB"/>
        </w:rPr>
      </w:pPr>
    </w:p>
    <w:p w14:paraId="44AC8861" w14:textId="17FCFF8E" w:rsidR="006971B8" w:rsidRPr="00B737D5" w:rsidRDefault="006C5146" w:rsidP="0059422F">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91"/>
        <w:rPr>
          <w:rFonts w:ascii="Browallia New" w:hAnsi="Browallia New" w:cs="Browallia New"/>
          <w:b/>
          <w:bCs/>
          <w:sz w:val="28"/>
          <w:szCs w:val="28"/>
          <w:lang w:val="en-GB"/>
        </w:rPr>
      </w:pPr>
      <w:r w:rsidRPr="00B737D5">
        <w:rPr>
          <w:rFonts w:ascii="Browallia New" w:hAnsi="Browallia New" w:cs="Browallia New"/>
          <w:sz w:val="28"/>
          <w:szCs w:val="28"/>
          <w:cs/>
        </w:rPr>
        <w:t>เงินให้กู้ยืม</w:t>
      </w:r>
      <w:r w:rsidR="006971B8" w:rsidRPr="00B737D5">
        <w:rPr>
          <w:rFonts w:ascii="Browallia New" w:hAnsi="Browallia New" w:cs="Browallia New"/>
          <w:sz w:val="28"/>
          <w:szCs w:val="28"/>
          <w:cs/>
        </w:rPr>
        <w:t>ระยะสั้น</w:t>
      </w:r>
    </w:p>
    <w:p w14:paraId="5FE4A5A1" w14:textId="77777777" w:rsidR="00B82210" w:rsidRPr="00B737D5"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0"/>
          <w:szCs w:val="20"/>
          <w:lang w:val="en-GB"/>
        </w:rPr>
      </w:pPr>
    </w:p>
    <w:tbl>
      <w:tblPr>
        <w:tblW w:w="8608" w:type="dxa"/>
        <w:tblInd w:w="851" w:type="dxa"/>
        <w:tblLayout w:type="fixed"/>
        <w:tblLook w:val="0000" w:firstRow="0" w:lastRow="0" w:firstColumn="0" w:lastColumn="0" w:noHBand="0" w:noVBand="0"/>
      </w:tblPr>
      <w:tblGrid>
        <w:gridCol w:w="3244"/>
        <w:gridCol w:w="1170"/>
        <w:gridCol w:w="239"/>
        <w:gridCol w:w="1147"/>
        <w:gridCol w:w="236"/>
        <w:gridCol w:w="1141"/>
        <w:gridCol w:w="248"/>
        <w:gridCol w:w="1183"/>
      </w:tblGrid>
      <w:tr w:rsidR="00DC59AD" w:rsidRPr="00B737D5" w14:paraId="793F59A3" w14:textId="77777777" w:rsidTr="007A18DC">
        <w:tc>
          <w:tcPr>
            <w:tcW w:w="3244" w:type="dxa"/>
          </w:tcPr>
          <w:p w14:paraId="2FC3CFCE" w14:textId="77777777" w:rsidR="00DC59AD" w:rsidRPr="00B737D5"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B737D5">
              <w:rPr>
                <w:rFonts w:ascii="Browallia New" w:hAnsi="Browallia New" w:cs="Browallia New"/>
                <w:sz w:val="28"/>
                <w:szCs w:val="28"/>
              </w:rPr>
              <w:tab/>
            </w:r>
          </w:p>
        </w:tc>
        <w:tc>
          <w:tcPr>
            <w:tcW w:w="5364" w:type="dxa"/>
            <w:gridSpan w:val="7"/>
          </w:tcPr>
          <w:p w14:paraId="0607EDED" w14:textId="77777777" w:rsidR="00DC59AD" w:rsidRPr="00B737D5" w:rsidRDefault="00DC59AD" w:rsidP="007A18DC">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DC59AD" w:rsidRPr="00B737D5" w14:paraId="6EB170F9" w14:textId="77777777" w:rsidTr="007A18DC">
        <w:tc>
          <w:tcPr>
            <w:tcW w:w="3244" w:type="dxa"/>
          </w:tcPr>
          <w:p w14:paraId="0E5EB96E" w14:textId="77777777" w:rsidR="00DC59AD" w:rsidRPr="00B737D5"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62FC6423" w14:textId="77777777" w:rsidR="00DC59AD" w:rsidRPr="00B737D5"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6" w:type="dxa"/>
          </w:tcPr>
          <w:p w14:paraId="079A6EE1" w14:textId="77777777" w:rsidR="00DC59AD" w:rsidRPr="00B737D5"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72" w:type="dxa"/>
            <w:gridSpan w:val="3"/>
            <w:tcBorders>
              <w:bottom w:val="single" w:sz="4" w:space="0" w:color="auto"/>
            </w:tcBorders>
          </w:tcPr>
          <w:p w14:paraId="4A9C7140" w14:textId="77777777" w:rsidR="00DC59AD" w:rsidRPr="00B737D5"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DA299D" w:rsidRPr="00B737D5" w14:paraId="117EF986" w14:textId="77777777" w:rsidTr="007A18DC">
        <w:tc>
          <w:tcPr>
            <w:tcW w:w="3244" w:type="dxa"/>
          </w:tcPr>
          <w:p w14:paraId="284800A9" w14:textId="77777777" w:rsidR="00DA299D" w:rsidRPr="00B737D5" w:rsidRDefault="00DA299D" w:rsidP="00DA2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tcPr>
          <w:p w14:paraId="6D4E2524" w14:textId="6247ADF2" w:rsidR="00DA299D" w:rsidRPr="00B737D5" w:rsidRDefault="00DA299D" w:rsidP="00DA299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39" w:type="dxa"/>
            <w:tcBorders>
              <w:top w:val="single" w:sz="4" w:space="0" w:color="auto"/>
            </w:tcBorders>
            <w:vAlign w:val="bottom"/>
          </w:tcPr>
          <w:p w14:paraId="69F3B66F" w14:textId="77777777" w:rsidR="00DA299D" w:rsidRPr="00B737D5" w:rsidRDefault="00DA299D" w:rsidP="00DA299D">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45AAB0F1" w14:textId="6F99ACE9" w:rsidR="00DA299D" w:rsidRPr="00B737D5" w:rsidRDefault="00DA299D" w:rsidP="00DA299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36" w:type="dxa"/>
          </w:tcPr>
          <w:p w14:paraId="4052E79D" w14:textId="77777777" w:rsidR="00DA299D" w:rsidRPr="00B737D5" w:rsidRDefault="00DA299D" w:rsidP="00DA299D">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478C589D" w14:textId="33653724" w:rsidR="00DA299D" w:rsidRPr="00B737D5" w:rsidRDefault="00DA299D" w:rsidP="00DA299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48" w:type="dxa"/>
            <w:tcBorders>
              <w:top w:val="single" w:sz="4" w:space="0" w:color="auto"/>
            </w:tcBorders>
            <w:vAlign w:val="bottom"/>
          </w:tcPr>
          <w:p w14:paraId="6E304C0F" w14:textId="77777777" w:rsidR="00DA299D" w:rsidRPr="00B737D5" w:rsidRDefault="00DA299D" w:rsidP="00DA299D">
            <w:pPr>
              <w:tabs>
                <w:tab w:val="clear" w:pos="907"/>
              </w:tabs>
              <w:spacing w:line="240" w:lineRule="auto"/>
              <w:ind w:left="-108" w:right="-108"/>
              <w:jc w:val="center"/>
              <w:rPr>
                <w:rFonts w:ascii="Browallia New" w:hAnsi="Browallia New" w:cs="Browallia New"/>
                <w:sz w:val="28"/>
                <w:szCs w:val="28"/>
                <w:cs/>
              </w:rPr>
            </w:pPr>
          </w:p>
        </w:tc>
        <w:tc>
          <w:tcPr>
            <w:tcW w:w="1183" w:type="dxa"/>
            <w:tcBorders>
              <w:top w:val="single" w:sz="4" w:space="0" w:color="auto"/>
              <w:bottom w:val="single" w:sz="4" w:space="0" w:color="auto"/>
            </w:tcBorders>
            <w:vAlign w:val="bottom"/>
          </w:tcPr>
          <w:p w14:paraId="4DE2D129" w14:textId="3FE482E7" w:rsidR="00DA299D" w:rsidRPr="00B737D5" w:rsidRDefault="00DA299D" w:rsidP="00DA299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DC59AD" w:rsidRPr="00B737D5" w14:paraId="251E06F3" w14:textId="77777777" w:rsidTr="00205DE0">
        <w:trPr>
          <w:trHeight w:hRule="exact" w:val="271"/>
        </w:trPr>
        <w:tc>
          <w:tcPr>
            <w:tcW w:w="3244" w:type="dxa"/>
          </w:tcPr>
          <w:p w14:paraId="4F37452C" w14:textId="77777777" w:rsidR="00DC59AD" w:rsidRPr="00B737D5" w:rsidRDefault="00DC59AD"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rPr>
            </w:pPr>
          </w:p>
        </w:tc>
        <w:tc>
          <w:tcPr>
            <w:tcW w:w="1170" w:type="dxa"/>
            <w:tcBorders>
              <w:top w:val="single" w:sz="4" w:space="0" w:color="auto"/>
            </w:tcBorders>
          </w:tcPr>
          <w:p w14:paraId="16658B5E" w14:textId="77777777" w:rsidR="00DC59AD" w:rsidRPr="00B737D5" w:rsidRDefault="00DC59AD"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lang w:val="en-GB"/>
              </w:rPr>
            </w:pPr>
          </w:p>
        </w:tc>
        <w:tc>
          <w:tcPr>
            <w:tcW w:w="239" w:type="dxa"/>
          </w:tcPr>
          <w:p w14:paraId="50A05B95" w14:textId="77777777" w:rsidR="00DC59AD" w:rsidRPr="00B737D5" w:rsidRDefault="00DC59AD"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b/>
                <w:bCs/>
              </w:rPr>
            </w:pPr>
          </w:p>
        </w:tc>
        <w:tc>
          <w:tcPr>
            <w:tcW w:w="1147" w:type="dxa"/>
            <w:tcBorders>
              <w:top w:val="single" w:sz="4" w:space="0" w:color="auto"/>
            </w:tcBorders>
          </w:tcPr>
          <w:p w14:paraId="32E63314" w14:textId="77777777" w:rsidR="00DC59AD" w:rsidRPr="00B737D5" w:rsidRDefault="00DC59AD"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lang w:val="en-GB"/>
              </w:rPr>
            </w:pPr>
          </w:p>
        </w:tc>
        <w:tc>
          <w:tcPr>
            <w:tcW w:w="236" w:type="dxa"/>
          </w:tcPr>
          <w:p w14:paraId="444258D6" w14:textId="77777777" w:rsidR="00DC59AD" w:rsidRPr="00B737D5" w:rsidRDefault="00DC59AD"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rPr>
            </w:pPr>
          </w:p>
        </w:tc>
        <w:tc>
          <w:tcPr>
            <w:tcW w:w="1141" w:type="dxa"/>
            <w:tcBorders>
              <w:top w:val="single" w:sz="4" w:space="0" w:color="auto"/>
            </w:tcBorders>
          </w:tcPr>
          <w:p w14:paraId="4056EA06" w14:textId="77777777" w:rsidR="00DC59AD" w:rsidRPr="00B737D5" w:rsidRDefault="00DC59AD"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rPr>
            </w:pPr>
          </w:p>
        </w:tc>
        <w:tc>
          <w:tcPr>
            <w:tcW w:w="248" w:type="dxa"/>
          </w:tcPr>
          <w:p w14:paraId="615CD1AD" w14:textId="77777777" w:rsidR="00DC59AD" w:rsidRPr="00B737D5" w:rsidRDefault="00DC59AD"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rPr>
            </w:pPr>
          </w:p>
        </w:tc>
        <w:tc>
          <w:tcPr>
            <w:tcW w:w="1183" w:type="dxa"/>
            <w:tcBorders>
              <w:top w:val="single" w:sz="4" w:space="0" w:color="auto"/>
            </w:tcBorders>
          </w:tcPr>
          <w:p w14:paraId="40E4D076" w14:textId="77777777" w:rsidR="00DC59AD" w:rsidRPr="00B737D5" w:rsidRDefault="00DC59AD"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rPr>
            </w:pPr>
          </w:p>
        </w:tc>
      </w:tr>
      <w:tr w:rsidR="003E481E" w:rsidRPr="00B737D5" w14:paraId="5E869062" w14:textId="77777777" w:rsidTr="007A18DC">
        <w:tc>
          <w:tcPr>
            <w:tcW w:w="3244" w:type="dxa"/>
          </w:tcPr>
          <w:p w14:paraId="0BFD6814" w14:textId="77777777" w:rsidR="003E481E" w:rsidRPr="00B737D5" w:rsidRDefault="003E481E" w:rsidP="003E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B737D5">
              <w:rPr>
                <w:rFonts w:ascii="Browallia New" w:hAnsi="Browallia New" w:cs="Browallia New"/>
                <w:sz w:val="28"/>
                <w:szCs w:val="28"/>
                <w:cs/>
              </w:rPr>
              <w:t>เงินให้กู้ยืมระยะสั้น</w:t>
            </w:r>
          </w:p>
        </w:tc>
        <w:tc>
          <w:tcPr>
            <w:tcW w:w="1170" w:type="dxa"/>
          </w:tcPr>
          <w:p w14:paraId="138E8BE7" w14:textId="2131799A"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B737D5">
              <w:rPr>
                <w:rFonts w:ascii="Browallia New" w:hAnsi="Browallia New" w:cs="Browallia New"/>
                <w:sz w:val="28"/>
                <w:szCs w:val="28"/>
              </w:rPr>
              <w:t>30,000</w:t>
            </w:r>
          </w:p>
        </w:tc>
        <w:tc>
          <w:tcPr>
            <w:tcW w:w="239" w:type="dxa"/>
          </w:tcPr>
          <w:p w14:paraId="5E99DF14" w14:textId="77777777" w:rsidR="003E481E" w:rsidRPr="00B737D5" w:rsidRDefault="003E481E" w:rsidP="003E481E">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Pr>
          <w:p w14:paraId="500FEB04" w14:textId="4816FAA0"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30,000</w:t>
            </w:r>
          </w:p>
        </w:tc>
        <w:tc>
          <w:tcPr>
            <w:tcW w:w="236" w:type="dxa"/>
          </w:tcPr>
          <w:p w14:paraId="0DB7CFBF" w14:textId="77777777"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5FA99D50" w14:textId="284C67A7"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30,000</w:t>
            </w:r>
          </w:p>
        </w:tc>
        <w:tc>
          <w:tcPr>
            <w:tcW w:w="248" w:type="dxa"/>
          </w:tcPr>
          <w:p w14:paraId="0904F87B" w14:textId="77777777"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1EBD482C" w14:textId="6A7D7E97"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30,000</w:t>
            </w:r>
          </w:p>
        </w:tc>
      </w:tr>
      <w:tr w:rsidR="003E481E" w:rsidRPr="00B737D5" w14:paraId="0B63D51C" w14:textId="77777777" w:rsidTr="007A18DC">
        <w:tc>
          <w:tcPr>
            <w:tcW w:w="3244" w:type="dxa"/>
          </w:tcPr>
          <w:p w14:paraId="6B5DD59E" w14:textId="77777777" w:rsidR="003E481E" w:rsidRPr="00B737D5" w:rsidRDefault="003E481E" w:rsidP="003E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B737D5">
              <w:rPr>
                <w:rFonts w:ascii="Browallia New" w:hAnsi="Browallia New" w:cs="Browallia New"/>
                <w:sz w:val="28"/>
                <w:szCs w:val="28"/>
                <w:cs/>
              </w:rPr>
              <w:t>ดอกเบี้ยค้างรับ</w:t>
            </w:r>
          </w:p>
        </w:tc>
        <w:tc>
          <w:tcPr>
            <w:tcW w:w="1170" w:type="dxa"/>
          </w:tcPr>
          <w:p w14:paraId="09D8FC52" w14:textId="0212C68A"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7,475</w:t>
            </w:r>
          </w:p>
        </w:tc>
        <w:tc>
          <w:tcPr>
            <w:tcW w:w="239" w:type="dxa"/>
          </w:tcPr>
          <w:p w14:paraId="64549B3F" w14:textId="77777777" w:rsidR="003E481E" w:rsidRPr="00B737D5" w:rsidRDefault="003E481E" w:rsidP="003E481E">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147" w:type="dxa"/>
          </w:tcPr>
          <w:p w14:paraId="1CD4A857" w14:textId="3499AEF5"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7,225</w:t>
            </w:r>
          </w:p>
        </w:tc>
        <w:tc>
          <w:tcPr>
            <w:tcW w:w="236" w:type="dxa"/>
          </w:tcPr>
          <w:p w14:paraId="254ACD07" w14:textId="77777777"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41A83A98" w14:textId="1631497D"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7,475</w:t>
            </w:r>
          </w:p>
        </w:tc>
        <w:tc>
          <w:tcPr>
            <w:tcW w:w="248" w:type="dxa"/>
          </w:tcPr>
          <w:p w14:paraId="6DDCA3C5" w14:textId="77777777"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4483B281" w14:textId="6B6E5646"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7,225</w:t>
            </w:r>
          </w:p>
        </w:tc>
      </w:tr>
      <w:tr w:rsidR="003E481E" w:rsidRPr="00B737D5" w14:paraId="2AF1F42E" w14:textId="77777777" w:rsidTr="007A18DC">
        <w:tc>
          <w:tcPr>
            <w:tcW w:w="3244" w:type="dxa"/>
          </w:tcPr>
          <w:p w14:paraId="0FF34946" w14:textId="77777777" w:rsidR="003E481E" w:rsidRPr="00B737D5" w:rsidRDefault="003E481E" w:rsidP="003E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8"/>
                <w:szCs w:val="28"/>
              </w:rPr>
            </w:pPr>
            <w:r w:rsidRPr="00B737D5">
              <w:rPr>
                <w:rFonts w:ascii="Browallia New" w:hAnsi="Browallia New" w:cs="Browallia New"/>
                <w:sz w:val="28"/>
                <w:szCs w:val="28"/>
                <w:cs/>
              </w:rPr>
              <w:t>รวม</w:t>
            </w:r>
          </w:p>
        </w:tc>
        <w:tc>
          <w:tcPr>
            <w:tcW w:w="1170" w:type="dxa"/>
            <w:tcBorders>
              <w:top w:val="single" w:sz="4" w:space="0" w:color="auto"/>
              <w:bottom w:val="single" w:sz="12" w:space="0" w:color="auto"/>
            </w:tcBorders>
          </w:tcPr>
          <w:p w14:paraId="034EBB74" w14:textId="25575B73"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37,475</w:t>
            </w:r>
          </w:p>
        </w:tc>
        <w:tc>
          <w:tcPr>
            <w:tcW w:w="239" w:type="dxa"/>
          </w:tcPr>
          <w:p w14:paraId="7E7A0D61" w14:textId="77777777" w:rsidR="003E481E" w:rsidRPr="00B737D5" w:rsidRDefault="003E481E" w:rsidP="003E481E">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Borders>
              <w:top w:val="single" w:sz="4" w:space="0" w:color="auto"/>
              <w:bottom w:val="single" w:sz="12" w:space="0" w:color="auto"/>
            </w:tcBorders>
          </w:tcPr>
          <w:p w14:paraId="2B6043F1" w14:textId="06D9B6E3"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37,225</w:t>
            </w:r>
          </w:p>
        </w:tc>
        <w:tc>
          <w:tcPr>
            <w:tcW w:w="236" w:type="dxa"/>
          </w:tcPr>
          <w:p w14:paraId="271B4F24" w14:textId="77777777"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5DB7E2B5" w14:textId="7BDCEF63"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37,475</w:t>
            </w:r>
          </w:p>
        </w:tc>
        <w:tc>
          <w:tcPr>
            <w:tcW w:w="248" w:type="dxa"/>
          </w:tcPr>
          <w:p w14:paraId="7281104B" w14:textId="77777777"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Borders>
              <w:top w:val="single" w:sz="4" w:space="0" w:color="auto"/>
              <w:bottom w:val="single" w:sz="12" w:space="0" w:color="auto"/>
            </w:tcBorders>
          </w:tcPr>
          <w:p w14:paraId="5C5B0594" w14:textId="02F09918" w:rsidR="003E481E" w:rsidRPr="00B737D5" w:rsidRDefault="003E481E" w:rsidP="003E481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37,225</w:t>
            </w:r>
          </w:p>
        </w:tc>
      </w:tr>
    </w:tbl>
    <w:p w14:paraId="610F8DA6" w14:textId="77777777" w:rsidR="003F2AFD" w:rsidRPr="00B737D5" w:rsidRDefault="003F2AFD"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0"/>
          <w:szCs w:val="20"/>
          <w:lang w:val="en-GB"/>
        </w:rPr>
      </w:pPr>
    </w:p>
    <w:p w14:paraId="35E46553" w14:textId="61B2F06C" w:rsidR="00DC59AD" w:rsidRPr="00B737D5" w:rsidRDefault="00DC59AD" w:rsidP="0059422F">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91"/>
        <w:rPr>
          <w:rFonts w:ascii="Browallia New" w:hAnsi="Browallia New" w:cs="Browallia New"/>
          <w:sz w:val="28"/>
          <w:szCs w:val="28"/>
        </w:rPr>
      </w:pPr>
      <w:r w:rsidRPr="00B737D5">
        <w:rPr>
          <w:rFonts w:ascii="Browallia New" w:hAnsi="Browallia New" w:cs="Browallia New"/>
          <w:sz w:val="28"/>
          <w:szCs w:val="28"/>
          <w:cs/>
        </w:rPr>
        <w:t>เงินให้กู้ยืมระยะยาว</w:t>
      </w:r>
    </w:p>
    <w:p w14:paraId="28BE3E65" w14:textId="77777777" w:rsidR="00B82210" w:rsidRPr="00B737D5"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0"/>
          <w:szCs w:val="20"/>
        </w:rPr>
      </w:pPr>
    </w:p>
    <w:tbl>
      <w:tblPr>
        <w:tblW w:w="8649" w:type="dxa"/>
        <w:tblInd w:w="819" w:type="dxa"/>
        <w:tblLayout w:type="fixed"/>
        <w:tblLook w:val="0000" w:firstRow="0" w:lastRow="0" w:firstColumn="0" w:lastColumn="0" w:noHBand="0" w:noVBand="0"/>
      </w:tblPr>
      <w:tblGrid>
        <w:gridCol w:w="3294"/>
        <w:gridCol w:w="1179"/>
        <w:gridCol w:w="236"/>
        <w:gridCol w:w="1141"/>
        <w:gridCol w:w="239"/>
        <w:gridCol w:w="1156"/>
        <w:gridCol w:w="236"/>
        <w:gridCol w:w="1168"/>
      </w:tblGrid>
      <w:tr w:rsidR="006971B8" w:rsidRPr="00B737D5" w14:paraId="64EEB5FB" w14:textId="77777777" w:rsidTr="00493671">
        <w:tc>
          <w:tcPr>
            <w:tcW w:w="3294" w:type="dxa"/>
          </w:tcPr>
          <w:p w14:paraId="068D5A82"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B737D5">
              <w:rPr>
                <w:rFonts w:ascii="Browallia New" w:hAnsi="Browallia New" w:cs="Browallia New"/>
                <w:sz w:val="28"/>
                <w:szCs w:val="28"/>
              </w:rPr>
              <w:tab/>
            </w:r>
          </w:p>
        </w:tc>
        <w:tc>
          <w:tcPr>
            <w:tcW w:w="5355" w:type="dxa"/>
            <w:gridSpan w:val="7"/>
          </w:tcPr>
          <w:p w14:paraId="77D5ECEA" w14:textId="77777777" w:rsidR="006971B8" w:rsidRPr="00B737D5" w:rsidRDefault="006971B8" w:rsidP="001B4041">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6971B8" w:rsidRPr="00B737D5" w14:paraId="38A38173" w14:textId="77777777" w:rsidTr="00493671">
        <w:tc>
          <w:tcPr>
            <w:tcW w:w="3294" w:type="dxa"/>
          </w:tcPr>
          <w:p w14:paraId="34C84A75"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02DD300B"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9" w:type="dxa"/>
          </w:tcPr>
          <w:p w14:paraId="7A88B8AF"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0" w:type="dxa"/>
            <w:gridSpan w:val="3"/>
            <w:tcBorders>
              <w:bottom w:val="single" w:sz="4" w:space="0" w:color="auto"/>
            </w:tcBorders>
          </w:tcPr>
          <w:p w14:paraId="6A221599"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DA299D" w:rsidRPr="00B737D5" w14:paraId="7965F859" w14:textId="77777777" w:rsidTr="00BA2BCE">
        <w:tc>
          <w:tcPr>
            <w:tcW w:w="3294" w:type="dxa"/>
          </w:tcPr>
          <w:p w14:paraId="73A9DDB5" w14:textId="77777777" w:rsidR="00DA299D" w:rsidRPr="00B737D5" w:rsidRDefault="00DA299D" w:rsidP="00DA2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9" w:type="dxa"/>
            <w:tcBorders>
              <w:top w:val="single" w:sz="4" w:space="0" w:color="auto"/>
              <w:bottom w:val="single" w:sz="4" w:space="0" w:color="auto"/>
            </w:tcBorders>
          </w:tcPr>
          <w:p w14:paraId="56AB6D27" w14:textId="6A8E52C8" w:rsidR="00DA299D" w:rsidRPr="00B737D5" w:rsidRDefault="00DA299D" w:rsidP="00DA299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36" w:type="dxa"/>
            <w:tcBorders>
              <w:top w:val="single" w:sz="4" w:space="0" w:color="auto"/>
            </w:tcBorders>
            <w:vAlign w:val="bottom"/>
          </w:tcPr>
          <w:p w14:paraId="09874983" w14:textId="77777777" w:rsidR="00DA299D" w:rsidRPr="00B737D5" w:rsidRDefault="00DA299D" w:rsidP="00DA299D">
            <w:pPr>
              <w:tabs>
                <w:tab w:val="clear" w:pos="907"/>
              </w:tabs>
              <w:spacing w:line="240" w:lineRule="auto"/>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vAlign w:val="bottom"/>
          </w:tcPr>
          <w:p w14:paraId="261BDFFD" w14:textId="40C4C308" w:rsidR="00DA299D" w:rsidRPr="00B737D5" w:rsidRDefault="00DA299D" w:rsidP="00DA299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39" w:type="dxa"/>
          </w:tcPr>
          <w:p w14:paraId="166CA5A2" w14:textId="77777777" w:rsidR="00DA299D" w:rsidRPr="00B737D5" w:rsidRDefault="00DA299D" w:rsidP="00DA299D">
            <w:pPr>
              <w:spacing w:line="240" w:lineRule="auto"/>
              <w:ind w:right="-10"/>
              <w:jc w:val="center"/>
              <w:rPr>
                <w:rFonts w:ascii="Browallia New" w:hAnsi="Browallia New" w:cs="Browallia New"/>
                <w:sz w:val="28"/>
                <w:szCs w:val="28"/>
              </w:rPr>
            </w:pPr>
          </w:p>
        </w:tc>
        <w:tc>
          <w:tcPr>
            <w:tcW w:w="1156" w:type="dxa"/>
            <w:tcBorders>
              <w:top w:val="single" w:sz="4" w:space="0" w:color="auto"/>
              <w:bottom w:val="single" w:sz="4" w:space="0" w:color="auto"/>
            </w:tcBorders>
          </w:tcPr>
          <w:p w14:paraId="611AFE95" w14:textId="671B0033" w:rsidR="00DA299D" w:rsidRPr="00B737D5" w:rsidRDefault="00DA299D" w:rsidP="00DA299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36" w:type="dxa"/>
            <w:tcBorders>
              <w:top w:val="single" w:sz="4" w:space="0" w:color="auto"/>
            </w:tcBorders>
            <w:vAlign w:val="bottom"/>
          </w:tcPr>
          <w:p w14:paraId="63A585F3" w14:textId="77777777" w:rsidR="00DA299D" w:rsidRPr="00B737D5" w:rsidRDefault="00DA299D" w:rsidP="00DA299D">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6010A3BA" w14:textId="614DF87B" w:rsidR="00DA299D" w:rsidRPr="00B737D5" w:rsidRDefault="00DA299D" w:rsidP="00DA299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6971B8" w:rsidRPr="00B737D5" w14:paraId="69B54026" w14:textId="77777777" w:rsidTr="00553E75">
        <w:trPr>
          <w:trHeight w:val="227"/>
        </w:trPr>
        <w:tc>
          <w:tcPr>
            <w:tcW w:w="3294" w:type="dxa"/>
            <w:vAlign w:val="center"/>
          </w:tcPr>
          <w:p w14:paraId="57F5701B"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79" w:type="dxa"/>
            <w:tcBorders>
              <w:top w:val="single" w:sz="4" w:space="0" w:color="auto"/>
            </w:tcBorders>
          </w:tcPr>
          <w:p w14:paraId="7DDAACB9" w14:textId="77777777" w:rsidR="006971B8" w:rsidRPr="00B737D5"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41" w:type="dxa"/>
            <w:tcBorders>
              <w:top w:val="single" w:sz="4" w:space="0" w:color="auto"/>
            </w:tcBorders>
          </w:tcPr>
          <w:p w14:paraId="188100B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9" w:type="dxa"/>
          </w:tcPr>
          <w:p w14:paraId="2804160A"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56" w:type="dxa"/>
            <w:tcBorders>
              <w:top w:val="single" w:sz="4" w:space="0" w:color="auto"/>
            </w:tcBorders>
          </w:tcPr>
          <w:p w14:paraId="3FCE36A7"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36" w:type="dxa"/>
          </w:tcPr>
          <w:p w14:paraId="6513874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68" w:type="dxa"/>
            <w:tcBorders>
              <w:top w:val="single" w:sz="4" w:space="0" w:color="auto"/>
            </w:tcBorders>
          </w:tcPr>
          <w:p w14:paraId="393963C5"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1113B7" w:rsidRPr="00B737D5" w14:paraId="0CBB5C77" w14:textId="77777777" w:rsidTr="007A18DC">
        <w:tc>
          <w:tcPr>
            <w:tcW w:w="3294" w:type="dxa"/>
            <w:vAlign w:val="bottom"/>
          </w:tcPr>
          <w:p w14:paraId="696AEBDC" w14:textId="77777777" w:rsidR="001113B7" w:rsidRPr="00B737D5" w:rsidRDefault="001113B7" w:rsidP="001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B737D5">
              <w:rPr>
                <w:rFonts w:ascii="Browallia New" w:hAnsi="Browallia New" w:cs="Browallia New"/>
                <w:sz w:val="28"/>
                <w:szCs w:val="28"/>
                <w:cs/>
              </w:rPr>
              <w:t>เงินให้กู้ยืมระยะยาว</w:t>
            </w:r>
          </w:p>
        </w:tc>
        <w:tc>
          <w:tcPr>
            <w:tcW w:w="1179" w:type="dxa"/>
            <w:shd w:val="clear" w:color="auto" w:fill="auto"/>
          </w:tcPr>
          <w:p w14:paraId="45E75301" w14:textId="30E2641D"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B737D5">
              <w:rPr>
                <w:rFonts w:ascii="Browallia New" w:hAnsi="Browallia New" w:cs="Browallia New"/>
                <w:sz w:val="28"/>
                <w:szCs w:val="28"/>
              </w:rPr>
              <w:t>367,351</w:t>
            </w:r>
          </w:p>
        </w:tc>
        <w:tc>
          <w:tcPr>
            <w:tcW w:w="236" w:type="dxa"/>
            <w:shd w:val="clear" w:color="auto" w:fill="auto"/>
            <w:vAlign w:val="bottom"/>
          </w:tcPr>
          <w:p w14:paraId="56681F69" w14:textId="77777777" w:rsidR="001113B7" w:rsidRPr="00B737D5" w:rsidRDefault="001113B7" w:rsidP="001113B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7389D502" w14:textId="33CA9216"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B737D5">
              <w:rPr>
                <w:rFonts w:ascii="Browallia New" w:hAnsi="Browallia New" w:cs="Browallia New"/>
                <w:sz w:val="28"/>
                <w:szCs w:val="28"/>
              </w:rPr>
              <w:t>314,764</w:t>
            </w:r>
          </w:p>
        </w:tc>
        <w:tc>
          <w:tcPr>
            <w:tcW w:w="239" w:type="dxa"/>
            <w:shd w:val="clear" w:color="auto" w:fill="auto"/>
          </w:tcPr>
          <w:p w14:paraId="09BDB414" w14:textId="77777777" w:rsidR="001113B7" w:rsidRPr="00B737D5" w:rsidRDefault="001113B7" w:rsidP="001113B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tcPr>
          <w:p w14:paraId="4DB20A9A" w14:textId="2E57857F"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37,540</w:t>
            </w:r>
          </w:p>
        </w:tc>
        <w:tc>
          <w:tcPr>
            <w:tcW w:w="236" w:type="dxa"/>
          </w:tcPr>
          <w:p w14:paraId="424D9DA5" w14:textId="77777777" w:rsidR="001113B7" w:rsidRPr="00B737D5" w:rsidRDefault="001113B7" w:rsidP="001113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6A5ABC4" w14:textId="2751ED00"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37,540</w:t>
            </w:r>
          </w:p>
        </w:tc>
      </w:tr>
      <w:tr w:rsidR="001113B7" w:rsidRPr="00B737D5" w14:paraId="42D35AD7" w14:textId="77777777" w:rsidTr="007A18DC">
        <w:tc>
          <w:tcPr>
            <w:tcW w:w="3294" w:type="dxa"/>
            <w:shd w:val="clear" w:color="auto" w:fill="auto"/>
            <w:vAlign w:val="bottom"/>
          </w:tcPr>
          <w:p w14:paraId="0EA4E1AE" w14:textId="0FCFD2BE" w:rsidR="001113B7" w:rsidRPr="00B737D5" w:rsidRDefault="001113B7" w:rsidP="001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B737D5">
              <w:rPr>
                <w:rFonts w:ascii="Browallia New" w:hAnsi="Browallia New" w:cs="Browallia New"/>
                <w:sz w:val="28"/>
                <w:szCs w:val="28"/>
                <w:cs/>
              </w:rPr>
              <w:t>ดอกเบี้ยค้างรับ</w:t>
            </w:r>
          </w:p>
        </w:tc>
        <w:tc>
          <w:tcPr>
            <w:tcW w:w="1179" w:type="dxa"/>
            <w:shd w:val="clear" w:color="auto" w:fill="auto"/>
          </w:tcPr>
          <w:p w14:paraId="6672760C" w14:textId="26E2CE23"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B737D5">
              <w:rPr>
                <w:rFonts w:ascii="Browallia New" w:hAnsi="Browallia New" w:cs="Browallia New"/>
                <w:sz w:val="28"/>
                <w:szCs w:val="28"/>
              </w:rPr>
              <w:t>11,63</w:t>
            </w:r>
            <w:r w:rsidR="00121FDB" w:rsidRPr="00B737D5">
              <w:rPr>
                <w:rFonts w:ascii="Browallia New" w:hAnsi="Browallia New" w:cs="Browallia New"/>
                <w:sz w:val="28"/>
                <w:szCs w:val="28"/>
              </w:rPr>
              <w:t>6</w:t>
            </w:r>
          </w:p>
        </w:tc>
        <w:tc>
          <w:tcPr>
            <w:tcW w:w="236" w:type="dxa"/>
            <w:shd w:val="clear" w:color="auto" w:fill="auto"/>
            <w:vAlign w:val="bottom"/>
          </w:tcPr>
          <w:p w14:paraId="5027A025" w14:textId="77777777" w:rsidR="001113B7" w:rsidRPr="00B737D5" w:rsidRDefault="001113B7" w:rsidP="001113B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1B3799F7" w14:textId="7D5329FC"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11,636</w:t>
            </w:r>
          </w:p>
        </w:tc>
        <w:tc>
          <w:tcPr>
            <w:tcW w:w="239" w:type="dxa"/>
            <w:shd w:val="clear" w:color="auto" w:fill="auto"/>
          </w:tcPr>
          <w:p w14:paraId="3F1A4922" w14:textId="77777777"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56" w:type="dxa"/>
            <w:shd w:val="clear" w:color="auto" w:fill="auto"/>
          </w:tcPr>
          <w:p w14:paraId="6E74843A" w14:textId="6EA935BF"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11,581</w:t>
            </w:r>
          </w:p>
        </w:tc>
        <w:tc>
          <w:tcPr>
            <w:tcW w:w="236" w:type="dxa"/>
            <w:shd w:val="clear" w:color="auto" w:fill="auto"/>
          </w:tcPr>
          <w:p w14:paraId="07018DF9" w14:textId="77777777"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68" w:type="dxa"/>
            <w:shd w:val="clear" w:color="auto" w:fill="auto"/>
            <w:vAlign w:val="center"/>
          </w:tcPr>
          <w:p w14:paraId="61B04852" w14:textId="0CFDF1CB"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11,581</w:t>
            </w:r>
          </w:p>
        </w:tc>
      </w:tr>
      <w:tr w:rsidR="001113B7" w:rsidRPr="00B737D5" w14:paraId="360EA57E" w14:textId="77777777" w:rsidTr="007A18DC">
        <w:tc>
          <w:tcPr>
            <w:tcW w:w="3294" w:type="dxa"/>
            <w:vAlign w:val="bottom"/>
          </w:tcPr>
          <w:p w14:paraId="7B4D9E88" w14:textId="77777777" w:rsidR="001113B7" w:rsidRPr="00B737D5" w:rsidRDefault="001113B7" w:rsidP="001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cs/>
              </w:rPr>
              <w:t>รวม</w:t>
            </w:r>
          </w:p>
        </w:tc>
        <w:tc>
          <w:tcPr>
            <w:tcW w:w="1179" w:type="dxa"/>
            <w:tcBorders>
              <w:top w:val="single" w:sz="4" w:space="0" w:color="auto"/>
            </w:tcBorders>
            <w:shd w:val="clear" w:color="auto" w:fill="auto"/>
          </w:tcPr>
          <w:p w14:paraId="6BC7BE9D" w14:textId="4C2C723B"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B737D5">
              <w:rPr>
                <w:rFonts w:ascii="Browallia New" w:hAnsi="Browallia New" w:cs="Browallia New"/>
                <w:sz w:val="28"/>
                <w:szCs w:val="28"/>
              </w:rPr>
              <w:t>378,98</w:t>
            </w:r>
            <w:r w:rsidR="00121FDB" w:rsidRPr="00B737D5">
              <w:rPr>
                <w:rFonts w:ascii="Browallia New" w:hAnsi="Browallia New" w:cs="Browallia New"/>
                <w:sz w:val="28"/>
                <w:szCs w:val="28"/>
              </w:rPr>
              <w:t>7</w:t>
            </w:r>
          </w:p>
        </w:tc>
        <w:tc>
          <w:tcPr>
            <w:tcW w:w="236" w:type="dxa"/>
            <w:shd w:val="clear" w:color="auto" w:fill="auto"/>
            <w:vAlign w:val="bottom"/>
          </w:tcPr>
          <w:p w14:paraId="68E88CF0" w14:textId="77777777" w:rsidR="001113B7" w:rsidRPr="00B737D5" w:rsidRDefault="001113B7" w:rsidP="001113B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tcPr>
          <w:p w14:paraId="3C73AF6D" w14:textId="7A7E9A23"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B737D5">
              <w:rPr>
                <w:rFonts w:ascii="Browallia New" w:hAnsi="Browallia New" w:cs="Browallia New"/>
                <w:sz w:val="28"/>
                <w:szCs w:val="28"/>
              </w:rPr>
              <w:t>326,400</w:t>
            </w:r>
          </w:p>
        </w:tc>
        <w:tc>
          <w:tcPr>
            <w:tcW w:w="239" w:type="dxa"/>
            <w:shd w:val="clear" w:color="auto" w:fill="auto"/>
          </w:tcPr>
          <w:p w14:paraId="3D1DB314" w14:textId="77777777" w:rsidR="001113B7" w:rsidRPr="00B737D5" w:rsidRDefault="001113B7" w:rsidP="001113B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tcPr>
          <w:p w14:paraId="376BCEDF" w14:textId="6C7FCDB4"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49,121</w:t>
            </w:r>
          </w:p>
        </w:tc>
        <w:tc>
          <w:tcPr>
            <w:tcW w:w="236" w:type="dxa"/>
          </w:tcPr>
          <w:p w14:paraId="3DEC1B3A" w14:textId="77777777" w:rsidR="001113B7" w:rsidRPr="00B737D5" w:rsidRDefault="001113B7" w:rsidP="001113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25DD4E39" w14:textId="0531B597"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49,121</w:t>
            </w:r>
          </w:p>
        </w:tc>
      </w:tr>
      <w:tr w:rsidR="001113B7" w:rsidRPr="00B737D5" w14:paraId="0ED31973" w14:textId="77777777" w:rsidTr="00522CB4">
        <w:tc>
          <w:tcPr>
            <w:tcW w:w="3294" w:type="dxa"/>
          </w:tcPr>
          <w:p w14:paraId="6AEFA2DF" w14:textId="1F73F9BA" w:rsidR="001113B7" w:rsidRPr="00B737D5" w:rsidRDefault="001113B7" w:rsidP="001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ด้านเครดิตที่คาดว่าจะเกิดขึ้น</w:t>
            </w:r>
          </w:p>
        </w:tc>
        <w:tc>
          <w:tcPr>
            <w:tcW w:w="1179" w:type="dxa"/>
            <w:shd w:val="clear" w:color="auto" w:fill="auto"/>
          </w:tcPr>
          <w:p w14:paraId="4046F323" w14:textId="77777777" w:rsidR="001113B7" w:rsidRPr="00B737D5" w:rsidRDefault="001113B7" w:rsidP="001113B7">
            <w:pPr>
              <w:jc w:val="right"/>
              <w:rPr>
                <w:rFonts w:ascii="Browallia New" w:hAnsi="Browallia New" w:cs="Browallia New"/>
                <w:sz w:val="28"/>
                <w:szCs w:val="28"/>
              </w:rPr>
            </w:pPr>
          </w:p>
          <w:p w14:paraId="06482586" w14:textId="7CEA5715" w:rsidR="001113B7" w:rsidRPr="00B737D5" w:rsidRDefault="001113B7" w:rsidP="001113B7">
            <w:pPr>
              <w:jc w:val="right"/>
              <w:rPr>
                <w:rFonts w:ascii="Browallia New" w:hAnsi="Browallia New" w:cs="Browallia New"/>
                <w:sz w:val="28"/>
                <w:szCs w:val="28"/>
              </w:rPr>
            </w:pPr>
            <w:r w:rsidRPr="00B737D5">
              <w:rPr>
                <w:rFonts w:ascii="Browallia New" w:hAnsi="Browallia New" w:cs="Browallia New"/>
                <w:sz w:val="28"/>
                <w:szCs w:val="28"/>
              </w:rPr>
              <w:t>(96,417)</w:t>
            </w:r>
          </w:p>
        </w:tc>
        <w:tc>
          <w:tcPr>
            <w:tcW w:w="236" w:type="dxa"/>
            <w:shd w:val="clear" w:color="auto" w:fill="auto"/>
            <w:vAlign w:val="bottom"/>
          </w:tcPr>
          <w:p w14:paraId="18D4375C" w14:textId="77777777" w:rsidR="001113B7" w:rsidRPr="00B737D5" w:rsidRDefault="001113B7" w:rsidP="001113B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65EC18A3" w14:textId="77777777" w:rsidR="001113B7" w:rsidRPr="00B737D5" w:rsidRDefault="001113B7" w:rsidP="001113B7">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p>
          <w:p w14:paraId="205C884F" w14:textId="2D7A2305"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(96,417)</w:t>
            </w:r>
          </w:p>
        </w:tc>
        <w:tc>
          <w:tcPr>
            <w:tcW w:w="239" w:type="dxa"/>
            <w:shd w:val="clear" w:color="auto" w:fill="auto"/>
          </w:tcPr>
          <w:p w14:paraId="18E607E8" w14:textId="77777777" w:rsidR="001113B7" w:rsidRPr="00B737D5" w:rsidRDefault="001113B7" w:rsidP="001113B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4D494F11" w14:textId="77777777" w:rsidR="001113B7" w:rsidRPr="00B737D5" w:rsidRDefault="001113B7" w:rsidP="001F75C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4BCA1484" w14:textId="106B0AEE" w:rsidR="001113B7" w:rsidRPr="00B737D5" w:rsidRDefault="001113B7" w:rsidP="001F75CF">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(49,121)</w:t>
            </w:r>
          </w:p>
        </w:tc>
        <w:tc>
          <w:tcPr>
            <w:tcW w:w="236" w:type="dxa"/>
          </w:tcPr>
          <w:p w14:paraId="2281DF80" w14:textId="77777777" w:rsidR="001113B7" w:rsidRPr="00B737D5" w:rsidRDefault="001113B7" w:rsidP="001113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5F102836" w14:textId="77777777" w:rsidR="001113B7" w:rsidRPr="00B737D5" w:rsidRDefault="001113B7" w:rsidP="001113B7">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p>
          <w:p w14:paraId="6B67F947" w14:textId="09E38EF7"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(49,121)</w:t>
            </w:r>
          </w:p>
        </w:tc>
      </w:tr>
      <w:tr w:rsidR="001113B7" w:rsidRPr="00B737D5" w14:paraId="4AC481B5" w14:textId="77777777" w:rsidTr="00522CB4">
        <w:tc>
          <w:tcPr>
            <w:tcW w:w="3294" w:type="dxa"/>
            <w:vAlign w:val="bottom"/>
          </w:tcPr>
          <w:p w14:paraId="5383FF9B" w14:textId="77777777" w:rsidR="001113B7" w:rsidRPr="00B737D5" w:rsidRDefault="001113B7" w:rsidP="001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cs/>
              </w:rPr>
              <w:t>สุทธิ</w:t>
            </w:r>
          </w:p>
        </w:tc>
        <w:tc>
          <w:tcPr>
            <w:tcW w:w="1179" w:type="dxa"/>
            <w:tcBorders>
              <w:top w:val="single" w:sz="4" w:space="0" w:color="auto"/>
            </w:tcBorders>
            <w:shd w:val="clear" w:color="auto" w:fill="auto"/>
          </w:tcPr>
          <w:p w14:paraId="09F1CB4F" w14:textId="35C8983C"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282,5</w:t>
            </w:r>
            <w:r w:rsidR="007642BB" w:rsidRPr="00B737D5">
              <w:rPr>
                <w:rFonts w:ascii="Browallia New" w:hAnsi="Browallia New" w:cs="Browallia New"/>
                <w:sz w:val="28"/>
                <w:szCs w:val="28"/>
              </w:rPr>
              <w:t>70</w:t>
            </w:r>
          </w:p>
        </w:tc>
        <w:tc>
          <w:tcPr>
            <w:tcW w:w="236" w:type="dxa"/>
            <w:shd w:val="clear" w:color="auto" w:fill="auto"/>
            <w:vAlign w:val="bottom"/>
          </w:tcPr>
          <w:p w14:paraId="1C113BB1" w14:textId="77777777" w:rsidR="001113B7" w:rsidRPr="00B737D5" w:rsidRDefault="001113B7" w:rsidP="001113B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vAlign w:val="center"/>
          </w:tcPr>
          <w:p w14:paraId="5C2BAC4C" w14:textId="419E4FAE"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229,983</w:t>
            </w:r>
          </w:p>
        </w:tc>
        <w:tc>
          <w:tcPr>
            <w:tcW w:w="239" w:type="dxa"/>
            <w:shd w:val="clear" w:color="auto" w:fill="auto"/>
          </w:tcPr>
          <w:p w14:paraId="127DC5E4" w14:textId="77777777" w:rsidR="001113B7" w:rsidRPr="00B737D5" w:rsidRDefault="001113B7" w:rsidP="001113B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center"/>
          </w:tcPr>
          <w:p w14:paraId="7E1D6CFA" w14:textId="41DADDEB"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Pr>
          <w:p w14:paraId="49EAB904" w14:textId="77777777" w:rsidR="001113B7" w:rsidRPr="00B737D5" w:rsidRDefault="001113B7" w:rsidP="001113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4CC8B494" w14:textId="79F04A0E"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1113B7" w:rsidRPr="00B737D5" w14:paraId="3606F8C3" w14:textId="77777777" w:rsidTr="00553E75">
        <w:tc>
          <w:tcPr>
            <w:tcW w:w="3294" w:type="dxa"/>
            <w:vAlign w:val="bottom"/>
          </w:tcPr>
          <w:p w14:paraId="6FB0E4D4" w14:textId="77777777" w:rsidR="001113B7" w:rsidRPr="00B737D5" w:rsidRDefault="001113B7" w:rsidP="001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ส่วนที่ถึงกำหนดชำระภายในหนึ่งปี</w:t>
            </w:r>
          </w:p>
        </w:tc>
        <w:tc>
          <w:tcPr>
            <w:tcW w:w="1179" w:type="dxa"/>
            <w:shd w:val="clear" w:color="auto" w:fill="auto"/>
          </w:tcPr>
          <w:p w14:paraId="70477E51" w14:textId="693A42F5"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(233,30</w:t>
            </w:r>
            <w:r w:rsidR="007642BB" w:rsidRPr="00B737D5">
              <w:rPr>
                <w:rFonts w:ascii="Browallia New" w:hAnsi="Browallia New" w:cs="Browallia New"/>
                <w:sz w:val="28"/>
                <w:szCs w:val="28"/>
              </w:rPr>
              <w:t>5</w:t>
            </w:r>
            <w:r w:rsidRPr="00B737D5">
              <w:rPr>
                <w:rFonts w:ascii="Browallia New" w:hAnsi="Browallia New" w:cs="Browallia New"/>
                <w:sz w:val="28"/>
                <w:szCs w:val="28"/>
              </w:rPr>
              <w:t>)</w:t>
            </w:r>
          </w:p>
        </w:tc>
        <w:tc>
          <w:tcPr>
            <w:tcW w:w="236" w:type="dxa"/>
            <w:shd w:val="clear" w:color="auto" w:fill="auto"/>
            <w:vAlign w:val="bottom"/>
          </w:tcPr>
          <w:p w14:paraId="01C5D973" w14:textId="77777777" w:rsidR="001113B7" w:rsidRPr="00B737D5" w:rsidRDefault="001113B7" w:rsidP="001113B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1E33B32C" w14:textId="7163B062"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(179,127)</w:t>
            </w:r>
          </w:p>
        </w:tc>
        <w:tc>
          <w:tcPr>
            <w:tcW w:w="239" w:type="dxa"/>
            <w:shd w:val="clear" w:color="auto" w:fill="auto"/>
          </w:tcPr>
          <w:p w14:paraId="406D60C6" w14:textId="77777777" w:rsidR="001113B7" w:rsidRPr="00B737D5" w:rsidRDefault="001113B7" w:rsidP="001113B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3F2668D7" w14:textId="0480696D"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Pr>
          <w:p w14:paraId="3F90E2F0" w14:textId="77777777" w:rsidR="001113B7" w:rsidRPr="00B737D5" w:rsidRDefault="001113B7" w:rsidP="001113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45EDB11" w14:textId="1256015C"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1113B7" w:rsidRPr="00B737D5" w14:paraId="60184766" w14:textId="77777777" w:rsidTr="00522CB4">
        <w:tc>
          <w:tcPr>
            <w:tcW w:w="3294" w:type="dxa"/>
            <w:vAlign w:val="bottom"/>
          </w:tcPr>
          <w:p w14:paraId="448225A9" w14:textId="77777777" w:rsidR="001113B7" w:rsidRPr="00B737D5" w:rsidRDefault="001113B7" w:rsidP="0011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cs/>
              </w:rPr>
              <w:t>สุทธิ</w:t>
            </w:r>
          </w:p>
        </w:tc>
        <w:tc>
          <w:tcPr>
            <w:tcW w:w="1179" w:type="dxa"/>
            <w:tcBorders>
              <w:top w:val="single" w:sz="4" w:space="0" w:color="auto"/>
              <w:bottom w:val="single" w:sz="12" w:space="0" w:color="auto"/>
            </w:tcBorders>
            <w:shd w:val="clear" w:color="auto" w:fill="auto"/>
          </w:tcPr>
          <w:p w14:paraId="4FEB8F8C" w14:textId="56C58255"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B737D5">
              <w:rPr>
                <w:rFonts w:ascii="Browallia New" w:hAnsi="Browallia New" w:cs="Browallia New"/>
                <w:sz w:val="28"/>
                <w:szCs w:val="28"/>
              </w:rPr>
              <w:t>49,265</w:t>
            </w:r>
          </w:p>
        </w:tc>
        <w:tc>
          <w:tcPr>
            <w:tcW w:w="236" w:type="dxa"/>
            <w:shd w:val="clear" w:color="auto" w:fill="auto"/>
            <w:vAlign w:val="bottom"/>
          </w:tcPr>
          <w:p w14:paraId="1AEECED2" w14:textId="77777777" w:rsidR="001113B7" w:rsidRPr="00B737D5" w:rsidRDefault="001113B7" w:rsidP="001113B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bottom w:val="single" w:sz="12" w:space="0" w:color="auto"/>
            </w:tcBorders>
            <w:shd w:val="clear" w:color="auto" w:fill="auto"/>
            <w:vAlign w:val="center"/>
          </w:tcPr>
          <w:p w14:paraId="5681036A" w14:textId="18728834"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50,856</w:t>
            </w:r>
          </w:p>
        </w:tc>
        <w:tc>
          <w:tcPr>
            <w:tcW w:w="239" w:type="dxa"/>
            <w:shd w:val="clear" w:color="auto" w:fill="auto"/>
          </w:tcPr>
          <w:p w14:paraId="2E6CCB08" w14:textId="77777777" w:rsidR="001113B7" w:rsidRPr="00B737D5" w:rsidRDefault="001113B7" w:rsidP="001113B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bottom w:val="single" w:sz="12" w:space="0" w:color="auto"/>
            </w:tcBorders>
            <w:shd w:val="clear" w:color="auto" w:fill="auto"/>
            <w:vAlign w:val="center"/>
          </w:tcPr>
          <w:p w14:paraId="1EB5BD5D" w14:textId="4D592109"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vAlign w:val="bottom"/>
          </w:tcPr>
          <w:p w14:paraId="3D2E48E4" w14:textId="77777777" w:rsidR="001113B7" w:rsidRPr="00B737D5" w:rsidRDefault="001113B7" w:rsidP="001113B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bottom w:val="single" w:sz="12" w:space="0" w:color="auto"/>
            </w:tcBorders>
            <w:vAlign w:val="center"/>
          </w:tcPr>
          <w:p w14:paraId="33AF1DD5" w14:textId="087EED15" w:rsidR="001113B7" w:rsidRPr="00B737D5" w:rsidRDefault="001113B7" w:rsidP="001113B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bl>
    <w:p w14:paraId="45964910" w14:textId="77777777" w:rsidR="003B5D12" w:rsidRPr="00B737D5" w:rsidRDefault="003B5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4"/>
          <w:szCs w:val="24"/>
          <w:cs/>
        </w:rPr>
      </w:pPr>
    </w:p>
    <w:p w14:paraId="0D93A27B" w14:textId="5C85BB52" w:rsidR="0012502A" w:rsidRPr="00B737D5" w:rsidRDefault="0090445D" w:rsidP="00493671">
      <w:pPr>
        <w:tabs>
          <w:tab w:val="clear" w:pos="227"/>
          <w:tab w:val="clear" w:pos="454"/>
          <w:tab w:val="clear" w:pos="680"/>
          <w:tab w:val="clear" w:pos="907"/>
          <w:tab w:val="left" w:pos="709"/>
          <w:tab w:val="left" w:pos="1170"/>
        </w:tabs>
        <w:spacing w:line="240" w:lineRule="auto"/>
        <w:ind w:left="891"/>
        <w:jc w:val="thaiDistribute"/>
        <w:outlineLvl w:val="0"/>
        <w:rPr>
          <w:rFonts w:ascii="Browallia New" w:hAnsi="Browallia New" w:cs="Browallia New"/>
          <w:spacing w:val="-2"/>
          <w:sz w:val="28"/>
          <w:szCs w:val="28"/>
          <w:lang w:val="en-GB"/>
        </w:rPr>
      </w:pPr>
      <w:r w:rsidRPr="00B737D5">
        <w:rPr>
          <w:rFonts w:ascii="Browallia New" w:hAnsi="Browallia New" w:cs="Browallia New"/>
          <w:spacing w:val="-2"/>
          <w:sz w:val="28"/>
          <w:szCs w:val="28"/>
          <w:cs/>
        </w:rPr>
        <w:t>บริษัท ไมด้า ลิสซิ่ง จำกัด</w:t>
      </w:r>
      <w:r w:rsidR="0054523A" w:rsidRPr="00B737D5">
        <w:rPr>
          <w:rFonts w:ascii="Browallia New" w:hAnsi="Browallia New" w:cs="Browallia New"/>
          <w:spacing w:val="-2"/>
          <w:sz w:val="28"/>
          <w:szCs w:val="28"/>
          <w:cs/>
        </w:rPr>
        <w:t xml:space="preserve"> </w:t>
      </w:r>
      <w:r w:rsidRPr="00B737D5">
        <w:rPr>
          <w:rFonts w:ascii="Browallia New" w:hAnsi="Browallia New" w:cs="Browallia New"/>
          <w:spacing w:val="-2"/>
          <w:sz w:val="28"/>
          <w:szCs w:val="28"/>
          <w:cs/>
        </w:rPr>
        <w:t>(มหาชน) (</w:t>
      </w:r>
      <w:r w:rsidR="00F84A59" w:rsidRPr="00B737D5">
        <w:rPr>
          <w:rFonts w:ascii="Browallia New" w:hAnsi="Browallia New" w:cs="Browallia New"/>
          <w:spacing w:val="-2"/>
          <w:sz w:val="28"/>
          <w:szCs w:val="28"/>
          <w:cs/>
        </w:rPr>
        <w:t>บริษัทย่อย</w:t>
      </w:r>
      <w:r w:rsidRPr="00B737D5">
        <w:rPr>
          <w:rFonts w:ascii="Browallia New" w:hAnsi="Browallia New" w:cs="Browallia New"/>
          <w:spacing w:val="-2"/>
          <w:sz w:val="28"/>
          <w:szCs w:val="28"/>
          <w:cs/>
        </w:rPr>
        <w:t xml:space="preserve">) </w:t>
      </w:r>
      <w:r w:rsidR="003F5A96" w:rsidRPr="00B737D5">
        <w:rPr>
          <w:rFonts w:ascii="Browallia New" w:hAnsi="Browallia New" w:cs="Browallia New" w:hint="cs"/>
          <w:sz w:val="28"/>
          <w:szCs w:val="28"/>
          <w:cs/>
        </w:rPr>
        <w:t>มี</w:t>
      </w:r>
      <w:r w:rsidR="003F5A96" w:rsidRPr="00B737D5">
        <w:rPr>
          <w:rFonts w:ascii="Browallia New" w:hAnsi="Browallia New" w:cs="Browallia New"/>
          <w:sz w:val="28"/>
          <w:szCs w:val="28"/>
          <w:cs/>
        </w:rPr>
        <w:t>เงินให้กู้ยืมระยะยาวในอัตรา</w:t>
      </w:r>
      <w:r w:rsidR="003F5A96" w:rsidRPr="00B737D5">
        <w:rPr>
          <w:rFonts w:ascii="Browallia New" w:hAnsi="Browallia New" w:cs="Browallia New" w:hint="cs"/>
          <w:sz w:val="28"/>
          <w:szCs w:val="28"/>
          <w:cs/>
        </w:rPr>
        <w:t>ดอกเบี้ย</w:t>
      </w:r>
      <w:r w:rsidR="003F5A96" w:rsidRPr="00B737D5">
        <w:rPr>
          <w:rFonts w:ascii="Browallia New" w:hAnsi="Browallia New" w:cs="Browallia New"/>
          <w:sz w:val="28"/>
          <w:szCs w:val="28"/>
          <w:cs/>
        </w:rPr>
        <w:t>ร้อยละ</w:t>
      </w:r>
      <w:r w:rsidR="003F5A96" w:rsidRPr="00B737D5">
        <w:rPr>
          <w:rFonts w:ascii="Browallia New" w:hAnsi="Browallia New" w:cs="Browallia New"/>
          <w:sz w:val="28"/>
          <w:szCs w:val="28"/>
        </w:rPr>
        <w:t xml:space="preserve"> 12 - 24 </w:t>
      </w:r>
      <w:r w:rsidR="003F5A96" w:rsidRPr="00B737D5">
        <w:rPr>
          <w:rFonts w:ascii="Browallia New" w:hAnsi="Browallia New" w:cs="Browallia New"/>
          <w:sz w:val="28"/>
          <w:szCs w:val="28"/>
          <w:cs/>
        </w:rPr>
        <w:t>ต่อปี</w:t>
      </w:r>
      <w:r w:rsidR="003F5A96" w:rsidRPr="00B737D5">
        <w:rPr>
          <w:rFonts w:ascii="Browallia New" w:hAnsi="Browallia New" w:cs="Browallia New"/>
          <w:sz w:val="28"/>
          <w:szCs w:val="28"/>
        </w:rPr>
        <w:t xml:space="preserve"> </w:t>
      </w:r>
      <w:r w:rsidR="003F5A96" w:rsidRPr="00B737D5">
        <w:rPr>
          <w:rFonts w:ascii="Browallia New" w:hAnsi="Browallia New" w:cs="Browallia New"/>
          <w:sz w:val="28"/>
          <w:szCs w:val="28"/>
          <w:cs/>
        </w:rPr>
        <w:t>และมียอดคงเหลือที่มีหลักประกันเงินกู้ยืม</w:t>
      </w:r>
      <w:r w:rsidR="00F84A59" w:rsidRPr="00B737D5">
        <w:rPr>
          <w:rFonts w:ascii="Browallia New" w:hAnsi="Browallia New" w:cs="Browallia New"/>
          <w:spacing w:val="-2"/>
          <w:sz w:val="28"/>
          <w:szCs w:val="28"/>
          <w:cs/>
        </w:rPr>
        <w:t xml:space="preserve"> </w:t>
      </w:r>
      <w:r w:rsidR="0012502A" w:rsidRPr="00B737D5">
        <w:rPr>
          <w:rFonts w:ascii="Browallia New" w:hAnsi="Browallia New" w:cs="Browallia New"/>
          <w:spacing w:val="-2"/>
          <w:sz w:val="28"/>
          <w:szCs w:val="28"/>
          <w:cs/>
        </w:rPr>
        <w:t>ณ วันที่</w:t>
      </w:r>
      <w:r w:rsidR="003F5A96" w:rsidRPr="00B737D5">
        <w:rPr>
          <w:rFonts w:ascii="Browallia New" w:hAnsi="Browallia New" w:cs="Browallia New"/>
          <w:spacing w:val="-2"/>
          <w:sz w:val="28"/>
          <w:szCs w:val="28"/>
        </w:rPr>
        <w:t xml:space="preserve"> </w:t>
      </w:r>
      <w:r w:rsidR="00B646E5" w:rsidRPr="00B737D5">
        <w:rPr>
          <w:rFonts w:ascii="Browallia New" w:hAnsi="Browallia New" w:cs="Browallia New"/>
          <w:sz w:val="28"/>
          <w:szCs w:val="28"/>
        </w:rPr>
        <w:t>31</w:t>
      </w:r>
      <w:r w:rsidR="00B646E5" w:rsidRPr="00B737D5">
        <w:rPr>
          <w:rFonts w:ascii="Browallia New" w:hAnsi="Browallia New" w:cs="Browallia New" w:hint="cs"/>
          <w:sz w:val="28"/>
          <w:szCs w:val="28"/>
          <w:cs/>
        </w:rPr>
        <w:t xml:space="preserve"> มีนาคม </w:t>
      </w:r>
      <w:r w:rsidR="00B646E5" w:rsidRPr="00B737D5">
        <w:rPr>
          <w:rFonts w:ascii="Browallia New" w:hAnsi="Browallia New" w:cs="Browallia New"/>
          <w:sz w:val="28"/>
          <w:szCs w:val="28"/>
        </w:rPr>
        <w:t>2565</w:t>
      </w:r>
      <w:r w:rsidR="006B0030" w:rsidRPr="00B737D5">
        <w:rPr>
          <w:rFonts w:ascii="Browallia New" w:hAnsi="Browallia New" w:cs="Browallia New"/>
          <w:sz w:val="28"/>
          <w:szCs w:val="28"/>
          <w:cs/>
        </w:rPr>
        <w:t xml:space="preserve"> และ</w:t>
      </w:r>
      <w:r w:rsidR="00CC36FE" w:rsidRPr="00B737D5">
        <w:rPr>
          <w:rFonts w:ascii="Browallia New" w:hAnsi="Browallia New" w:cs="Browallia New"/>
          <w:sz w:val="28"/>
          <w:szCs w:val="28"/>
        </w:rPr>
        <w:t xml:space="preserve"> </w:t>
      </w:r>
      <w:r w:rsidR="006B0030" w:rsidRPr="00B737D5">
        <w:rPr>
          <w:rFonts w:ascii="Browallia New" w:hAnsi="Browallia New" w:cs="Browallia New"/>
          <w:sz w:val="28"/>
          <w:szCs w:val="28"/>
          <w:lang w:val="en-GB"/>
        </w:rPr>
        <w:t>31</w:t>
      </w:r>
      <w:r w:rsidR="006B0030" w:rsidRPr="00B737D5">
        <w:rPr>
          <w:rFonts w:ascii="Browallia New" w:hAnsi="Browallia New" w:cs="Browallia New"/>
          <w:sz w:val="28"/>
          <w:szCs w:val="28"/>
          <w:cs/>
        </w:rPr>
        <w:t xml:space="preserve"> ธันวาคม </w:t>
      </w:r>
      <w:r w:rsidR="006B0030" w:rsidRPr="00B737D5">
        <w:rPr>
          <w:rFonts w:ascii="Browallia New" w:hAnsi="Browallia New" w:cs="Browallia New"/>
          <w:sz w:val="28"/>
          <w:szCs w:val="28"/>
          <w:lang w:val="en-GB"/>
        </w:rPr>
        <w:t>256</w:t>
      </w:r>
      <w:r w:rsidR="00B646E5" w:rsidRPr="00B737D5">
        <w:rPr>
          <w:rFonts w:ascii="Browallia New" w:hAnsi="Browallia New" w:cs="Browallia New"/>
          <w:sz w:val="28"/>
          <w:szCs w:val="28"/>
          <w:lang w:val="en-GB"/>
        </w:rPr>
        <w:t>4</w:t>
      </w:r>
      <w:r w:rsidR="006B0030" w:rsidRPr="00B737D5">
        <w:rPr>
          <w:rFonts w:ascii="Browallia New" w:hAnsi="Browallia New" w:cs="Browallia New"/>
          <w:sz w:val="28"/>
          <w:szCs w:val="28"/>
          <w:cs/>
        </w:rPr>
        <w:t xml:space="preserve"> </w:t>
      </w:r>
      <w:r w:rsidR="0012502A" w:rsidRPr="00B737D5">
        <w:rPr>
          <w:rFonts w:ascii="Browallia New" w:hAnsi="Browallia New" w:cs="Browallia New"/>
          <w:spacing w:val="-2"/>
          <w:sz w:val="28"/>
          <w:szCs w:val="28"/>
          <w:cs/>
        </w:rPr>
        <w:t>ดังนี้</w:t>
      </w:r>
    </w:p>
    <w:p w14:paraId="190C2F8C" w14:textId="77777777" w:rsidR="00F84A59" w:rsidRPr="00B737D5" w:rsidRDefault="00F84A59"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16"/>
          <w:szCs w:val="16"/>
          <w:cs/>
          <w:lang w:val="en-GB"/>
        </w:rPr>
      </w:pPr>
    </w:p>
    <w:tbl>
      <w:tblPr>
        <w:tblW w:w="8550" w:type="dxa"/>
        <w:tblInd w:w="900" w:type="dxa"/>
        <w:tblLook w:val="01E0" w:firstRow="1" w:lastRow="1" w:firstColumn="1" w:lastColumn="1" w:noHBand="0" w:noVBand="0"/>
      </w:tblPr>
      <w:tblGrid>
        <w:gridCol w:w="410"/>
        <w:gridCol w:w="1462"/>
        <w:gridCol w:w="1481"/>
        <w:gridCol w:w="5197"/>
      </w:tblGrid>
      <w:tr w:rsidR="00F84A59" w:rsidRPr="00B737D5" w14:paraId="60B9650A" w14:textId="77777777" w:rsidTr="007B1577">
        <w:tc>
          <w:tcPr>
            <w:tcW w:w="410" w:type="dxa"/>
          </w:tcPr>
          <w:p w14:paraId="552B99AD" w14:textId="77777777" w:rsidR="00F84A59" w:rsidRPr="00B737D5"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77777777" w:rsidR="00F84A59" w:rsidRPr="00B737D5" w:rsidRDefault="00F84A59" w:rsidP="00415863">
            <w:pPr>
              <w:tabs>
                <w:tab w:val="left" w:pos="1680"/>
              </w:tabs>
              <w:ind w:right="-22"/>
              <w:jc w:val="right"/>
              <w:rPr>
                <w:rFonts w:ascii="Browallia New" w:hAnsi="Browallia New" w:cs="Browallia New"/>
                <w:sz w:val="24"/>
                <w:szCs w:val="24"/>
                <w:cs/>
              </w:rPr>
            </w:pPr>
            <w:r w:rsidRPr="00B737D5">
              <w:rPr>
                <w:rFonts w:ascii="Browallia New" w:hAnsi="Browallia New" w:cs="Browallia New"/>
                <w:sz w:val="24"/>
                <w:szCs w:val="24"/>
                <w:cs/>
              </w:rPr>
              <w:t>(หน่วย : ล้านบาท)</w:t>
            </w:r>
          </w:p>
        </w:tc>
        <w:tc>
          <w:tcPr>
            <w:tcW w:w="5197" w:type="dxa"/>
            <w:vAlign w:val="center"/>
          </w:tcPr>
          <w:p w14:paraId="7335598D" w14:textId="77777777" w:rsidR="00F84A59" w:rsidRPr="00B737D5" w:rsidRDefault="00F84A59" w:rsidP="00415863">
            <w:pPr>
              <w:tabs>
                <w:tab w:val="left" w:pos="1680"/>
              </w:tabs>
              <w:ind w:left="-108" w:right="-22"/>
              <w:jc w:val="center"/>
              <w:rPr>
                <w:rFonts w:ascii="Browallia New" w:hAnsi="Browallia New" w:cs="Browallia New"/>
                <w:sz w:val="24"/>
                <w:szCs w:val="24"/>
                <w:cs/>
              </w:rPr>
            </w:pPr>
          </w:p>
        </w:tc>
      </w:tr>
      <w:tr w:rsidR="00F84A59" w:rsidRPr="00B737D5" w14:paraId="740CFB47" w14:textId="77777777" w:rsidTr="007B1577">
        <w:tc>
          <w:tcPr>
            <w:tcW w:w="410" w:type="dxa"/>
          </w:tcPr>
          <w:p w14:paraId="43662359" w14:textId="77777777" w:rsidR="00F84A59" w:rsidRPr="00B737D5"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B737D5"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B737D5">
              <w:rPr>
                <w:rFonts w:ascii="Browallia New" w:hAnsi="Browallia New" w:cs="Browallia New"/>
                <w:sz w:val="24"/>
                <w:szCs w:val="24"/>
                <w:cs/>
              </w:rPr>
              <w:t xml:space="preserve">เงินต้น </w:t>
            </w:r>
          </w:p>
        </w:tc>
        <w:tc>
          <w:tcPr>
            <w:tcW w:w="5197" w:type="dxa"/>
            <w:vAlign w:val="center"/>
          </w:tcPr>
          <w:p w14:paraId="47466E94" w14:textId="77777777" w:rsidR="00F84A59" w:rsidRPr="00B737D5" w:rsidRDefault="00F84A59" w:rsidP="00415863">
            <w:pPr>
              <w:tabs>
                <w:tab w:val="left" w:pos="1680"/>
              </w:tabs>
              <w:ind w:left="-108" w:right="-22"/>
              <w:jc w:val="center"/>
              <w:rPr>
                <w:rFonts w:ascii="Browallia New" w:hAnsi="Browallia New" w:cs="Browallia New"/>
                <w:sz w:val="24"/>
                <w:szCs w:val="24"/>
                <w:cs/>
              </w:rPr>
            </w:pPr>
          </w:p>
        </w:tc>
      </w:tr>
      <w:tr w:rsidR="00F84A59" w:rsidRPr="00B737D5" w14:paraId="42A50CD8" w14:textId="77777777" w:rsidTr="007B1577">
        <w:tc>
          <w:tcPr>
            <w:tcW w:w="410" w:type="dxa"/>
          </w:tcPr>
          <w:p w14:paraId="3110D8FE" w14:textId="77777777" w:rsidR="00F84A59" w:rsidRPr="00B737D5"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77777777" w:rsidR="00F84A59" w:rsidRPr="00B737D5" w:rsidRDefault="00F84A59" w:rsidP="008F446E">
            <w:pPr>
              <w:pBdr>
                <w:bottom w:val="single" w:sz="4" w:space="1" w:color="auto"/>
              </w:pBdr>
              <w:tabs>
                <w:tab w:val="left" w:pos="1680"/>
              </w:tabs>
              <w:ind w:right="-22"/>
              <w:jc w:val="center"/>
              <w:rPr>
                <w:rFonts w:ascii="Browallia New" w:hAnsi="Browallia New" w:cs="Browallia New"/>
                <w:sz w:val="24"/>
                <w:szCs w:val="24"/>
              </w:rPr>
            </w:pPr>
            <w:r w:rsidRPr="00B737D5">
              <w:rPr>
                <w:rFonts w:ascii="Browallia New" w:hAnsi="Browallia New" w:cs="Browallia New"/>
                <w:sz w:val="24"/>
                <w:szCs w:val="24"/>
                <w:cs/>
              </w:rPr>
              <w:t>งบการเงินรวม</w:t>
            </w:r>
          </w:p>
        </w:tc>
        <w:tc>
          <w:tcPr>
            <w:tcW w:w="5197" w:type="dxa"/>
          </w:tcPr>
          <w:p w14:paraId="25157137" w14:textId="77777777" w:rsidR="00F84A59" w:rsidRPr="00B737D5" w:rsidRDefault="00F84A59" w:rsidP="00415863">
            <w:pPr>
              <w:tabs>
                <w:tab w:val="left" w:pos="1680"/>
              </w:tabs>
              <w:ind w:left="-15"/>
              <w:jc w:val="center"/>
              <w:rPr>
                <w:rFonts w:ascii="Browallia New" w:hAnsi="Browallia New" w:cs="Browallia New"/>
                <w:sz w:val="24"/>
                <w:szCs w:val="24"/>
              </w:rPr>
            </w:pPr>
          </w:p>
        </w:tc>
      </w:tr>
      <w:tr w:rsidR="00EF65C2" w:rsidRPr="00B737D5" w14:paraId="3031A15C" w14:textId="77777777" w:rsidTr="0089045A">
        <w:tc>
          <w:tcPr>
            <w:tcW w:w="410" w:type="dxa"/>
          </w:tcPr>
          <w:p w14:paraId="50EA8758" w14:textId="77777777" w:rsidR="00EF65C2" w:rsidRPr="00B737D5"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7C627F8B" w:rsidR="00EF65C2" w:rsidRPr="00B737D5" w:rsidRDefault="003F5A96" w:rsidP="00EF65C2">
            <w:pPr>
              <w:pBdr>
                <w:bottom w:val="single" w:sz="4" w:space="1" w:color="auto"/>
              </w:pBdr>
              <w:ind w:left="-15"/>
              <w:jc w:val="center"/>
              <w:rPr>
                <w:rFonts w:ascii="Browallia New" w:hAnsi="Browallia New" w:cs="Browallia New"/>
                <w:sz w:val="24"/>
                <w:szCs w:val="24"/>
              </w:rPr>
            </w:pPr>
            <w:r w:rsidRPr="00B737D5">
              <w:rPr>
                <w:rFonts w:ascii="Browallia New" w:hAnsi="Browallia New" w:cs="Browallia New"/>
                <w:sz w:val="24"/>
                <w:szCs w:val="24"/>
              </w:rPr>
              <w:t>31</w:t>
            </w:r>
            <w:r w:rsidRPr="00B737D5">
              <w:rPr>
                <w:rFonts w:ascii="Browallia New" w:hAnsi="Browallia New" w:cs="Browallia New" w:hint="cs"/>
                <w:sz w:val="24"/>
                <w:szCs w:val="24"/>
                <w:cs/>
              </w:rPr>
              <w:t xml:space="preserve"> มีนาคม</w:t>
            </w:r>
            <w:r w:rsidRPr="00B737D5">
              <w:rPr>
                <w:rFonts w:ascii="Browallia New" w:hAnsi="Browallia New" w:cs="Browallia New"/>
                <w:sz w:val="24"/>
                <w:szCs w:val="24"/>
              </w:rPr>
              <w:t xml:space="preserve"> 2565</w:t>
            </w:r>
          </w:p>
        </w:tc>
        <w:tc>
          <w:tcPr>
            <w:tcW w:w="1481" w:type="dxa"/>
            <w:vAlign w:val="bottom"/>
          </w:tcPr>
          <w:p w14:paraId="39DCC2D1" w14:textId="4977A80A" w:rsidR="00EF65C2" w:rsidRPr="00B737D5" w:rsidRDefault="00EF65C2" w:rsidP="00EF65C2">
            <w:pPr>
              <w:pBdr>
                <w:bottom w:val="single" w:sz="4" w:space="1" w:color="auto"/>
              </w:pBdr>
              <w:ind w:left="-15"/>
              <w:jc w:val="center"/>
              <w:rPr>
                <w:rFonts w:ascii="Browallia New" w:hAnsi="Browallia New" w:cs="Browallia New"/>
                <w:sz w:val="24"/>
                <w:szCs w:val="24"/>
              </w:rPr>
            </w:pPr>
            <w:r w:rsidRPr="00B737D5">
              <w:rPr>
                <w:rFonts w:ascii="Browallia New" w:eastAsia="SimSun" w:hAnsi="Browallia New" w:cs="Browallia New"/>
                <w:sz w:val="24"/>
                <w:szCs w:val="24"/>
                <w:lang w:val="en-GB"/>
              </w:rPr>
              <w:t xml:space="preserve">31 </w:t>
            </w:r>
            <w:r w:rsidRPr="00B737D5">
              <w:rPr>
                <w:rFonts w:ascii="Browallia New" w:eastAsia="SimSun" w:hAnsi="Browallia New" w:cs="Browallia New"/>
                <w:sz w:val="24"/>
                <w:szCs w:val="24"/>
                <w:cs/>
                <w:lang w:val="en-GB"/>
              </w:rPr>
              <w:t xml:space="preserve">ธันวาคม </w:t>
            </w:r>
            <w:r w:rsidRPr="00B737D5">
              <w:rPr>
                <w:rFonts w:ascii="Browallia New" w:hAnsi="Browallia New" w:cs="Browallia New"/>
                <w:sz w:val="24"/>
                <w:szCs w:val="24"/>
              </w:rPr>
              <w:t>256</w:t>
            </w:r>
            <w:r w:rsidR="00BF1ED7" w:rsidRPr="00B737D5">
              <w:rPr>
                <w:rFonts w:ascii="Browallia New" w:hAnsi="Browallia New" w:cs="Browallia New"/>
                <w:sz w:val="24"/>
                <w:szCs w:val="24"/>
              </w:rPr>
              <w:t>4</w:t>
            </w:r>
          </w:p>
        </w:tc>
        <w:tc>
          <w:tcPr>
            <w:tcW w:w="5197" w:type="dxa"/>
            <w:vAlign w:val="bottom"/>
          </w:tcPr>
          <w:p w14:paraId="652AA610" w14:textId="77777777" w:rsidR="00EF65C2" w:rsidRPr="00B737D5"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B737D5">
              <w:rPr>
                <w:rFonts w:ascii="Browallia New" w:hAnsi="Browallia New" w:cs="Browallia New"/>
                <w:sz w:val="24"/>
                <w:szCs w:val="24"/>
                <w:cs/>
              </w:rPr>
              <w:t>หลักประกัน</w:t>
            </w:r>
          </w:p>
        </w:tc>
      </w:tr>
      <w:tr w:rsidR="00EF65C2" w:rsidRPr="00B737D5" w14:paraId="6ED658F2" w14:textId="77777777" w:rsidTr="0089045A">
        <w:tc>
          <w:tcPr>
            <w:tcW w:w="410" w:type="dxa"/>
          </w:tcPr>
          <w:p w14:paraId="7B080F53" w14:textId="77777777" w:rsidR="00EF65C2" w:rsidRPr="00B737D5" w:rsidRDefault="00EF65C2" w:rsidP="00EF65C2">
            <w:pPr>
              <w:tabs>
                <w:tab w:val="left" w:pos="1680"/>
              </w:tabs>
              <w:ind w:left="-108" w:right="-22"/>
              <w:jc w:val="center"/>
              <w:rPr>
                <w:rFonts w:ascii="Browallia New" w:hAnsi="Browallia New" w:cs="Browallia New"/>
                <w:sz w:val="20"/>
                <w:szCs w:val="20"/>
                <w:cs/>
              </w:rPr>
            </w:pPr>
          </w:p>
        </w:tc>
        <w:tc>
          <w:tcPr>
            <w:tcW w:w="1462" w:type="dxa"/>
          </w:tcPr>
          <w:p w14:paraId="7F40D93C" w14:textId="77777777" w:rsidR="00EF65C2" w:rsidRPr="00B737D5" w:rsidRDefault="00EF65C2" w:rsidP="00EF65C2">
            <w:pPr>
              <w:ind w:left="-108" w:right="-22"/>
              <w:jc w:val="center"/>
              <w:rPr>
                <w:rFonts w:ascii="Browallia New" w:hAnsi="Browallia New" w:cs="Browallia New"/>
                <w:sz w:val="20"/>
                <w:szCs w:val="20"/>
              </w:rPr>
            </w:pPr>
          </w:p>
        </w:tc>
        <w:tc>
          <w:tcPr>
            <w:tcW w:w="1481" w:type="dxa"/>
          </w:tcPr>
          <w:p w14:paraId="75DADD30" w14:textId="77777777" w:rsidR="00EF65C2" w:rsidRPr="00B737D5" w:rsidRDefault="00EF65C2" w:rsidP="00EF65C2">
            <w:pPr>
              <w:ind w:left="-108" w:right="-22"/>
              <w:jc w:val="center"/>
              <w:rPr>
                <w:rFonts w:ascii="Browallia New" w:hAnsi="Browallia New" w:cs="Browallia New"/>
                <w:sz w:val="20"/>
                <w:szCs w:val="20"/>
              </w:rPr>
            </w:pPr>
          </w:p>
        </w:tc>
        <w:tc>
          <w:tcPr>
            <w:tcW w:w="5197" w:type="dxa"/>
          </w:tcPr>
          <w:p w14:paraId="68646728" w14:textId="77777777" w:rsidR="00EF65C2" w:rsidRPr="00B737D5" w:rsidRDefault="00EF65C2" w:rsidP="00EF65C2">
            <w:pPr>
              <w:tabs>
                <w:tab w:val="left" w:pos="1680"/>
              </w:tabs>
              <w:ind w:left="-108" w:right="-22"/>
              <w:jc w:val="thaiDistribute"/>
              <w:rPr>
                <w:rFonts w:ascii="Browallia New" w:hAnsi="Browallia New" w:cs="Browallia New"/>
                <w:sz w:val="20"/>
                <w:szCs w:val="20"/>
                <w:cs/>
              </w:rPr>
            </w:pPr>
          </w:p>
        </w:tc>
      </w:tr>
      <w:tr w:rsidR="00F34FA9" w:rsidRPr="00B737D5" w14:paraId="3667FD6A" w14:textId="77777777" w:rsidTr="0089045A">
        <w:tc>
          <w:tcPr>
            <w:tcW w:w="410" w:type="dxa"/>
          </w:tcPr>
          <w:p w14:paraId="301F3FF0" w14:textId="77777777" w:rsidR="00F34FA9" w:rsidRPr="00B737D5" w:rsidRDefault="00F34FA9" w:rsidP="00F34FA9">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1</w:t>
            </w:r>
            <w:r w:rsidRPr="00B737D5">
              <w:rPr>
                <w:rFonts w:ascii="Browallia New" w:hAnsi="Browallia New" w:cs="Browallia New"/>
                <w:sz w:val="24"/>
                <w:szCs w:val="24"/>
                <w:cs/>
              </w:rPr>
              <w:t>)</w:t>
            </w:r>
          </w:p>
        </w:tc>
        <w:tc>
          <w:tcPr>
            <w:tcW w:w="1462" w:type="dxa"/>
          </w:tcPr>
          <w:p w14:paraId="39E4B620" w14:textId="237D8B5C" w:rsidR="00F34FA9" w:rsidRPr="00B737D5" w:rsidRDefault="00F34FA9" w:rsidP="00F34FA9">
            <w:pPr>
              <w:ind w:left="-108" w:right="-22"/>
              <w:jc w:val="right"/>
              <w:rPr>
                <w:rFonts w:ascii="Browallia New" w:hAnsi="Browallia New" w:cs="Browallia New"/>
                <w:sz w:val="24"/>
                <w:szCs w:val="24"/>
              </w:rPr>
            </w:pPr>
            <w:r w:rsidRPr="00B737D5">
              <w:rPr>
                <w:rFonts w:ascii="Browallia New" w:hAnsi="Browallia New" w:cs="Browallia New"/>
                <w:sz w:val="24"/>
                <w:szCs w:val="24"/>
              </w:rPr>
              <w:t>199</w:t>
            </w:r>
            <w:r w:rsidRPr="00B737D5">
              <w:rPr>
                <w:rFonts w:ascii="Browallia New" w:hAnsi="Browallia New" w:cs="Browallia New"/>
                <w:sz w:val="24"/>
                <w:szCs w:val="24"/>
                <w:cs/>
              </w:rPr>
              <w:t>.</w:t>
            </w:r>
            <w:r w:rsidRPr="00B737D5">
              <w:rPr>
                <w:rFonts w:ascii="Browallia New" w:hAnsi="Browallia New" w:cs="Browallia New"/>
                <w:sz w:val="24"/>
                <w:szCs w:val="24"/>
              </w:rPr>
              <w:t>22</w:t>
            </w:r>
          </w:p>
        </w:tc>
        <w:tc>
          <w:tcPr>
            <w:tcW w:w="1481" w:type="dxa"/>
          </w:tcPr>
          <w:p w14:paraId="162BBE99" w14:textId="70EF4288" w:rsidR="00F34FA9" w:rsidRPr="00B737D5" w:rsidRDefault="00F34FA9" w:rsidP="00F34FA9">
            <w:pPr>
              <w:ind w:left="-108" w:right="-22"/>
              <w:jc w:val="right"/>
              <w:rPr>
                <w:rFonts w:ascii="Browallia New" w:hAnsi="Browallia New" w:cs="Browallia New"/>
                <w:sz w:val="24"/>
                <w:szCs w:val="24"/>
              </w:rPr>
            </w:pPr>
            <w:r w:rsidRPr="00B737D5">
              <w:rPr>
                <w:rFonts w:ascii="Browallia New" w:hAnsi="Browallia New" w:cs="Browallia New"/>
                <w:sz w:val="24"/>
                <w:szCs w:val="24"/>
              </w:rPr>
              <w:t>146.67</w:t>
            </w:r>
          </w:p>
        </w:tc>
        <w:tc>
          <w:tcPr>
            <w:tcW w:w="5197" w:type="dxa"/>
          </w:tcPr>
          <w:p w14:paraId="273BA64F" w14:textId="768B5052" w:rsidR="00F34FA9" w:rsidRPr="00B737D5" w:rsidRDefault="00F34FA9" w:rsidP="00F34FA9">
            <w:pPr>
              <w:tabs>
                <w:tab w:val="left" w:pos="1680"/>
              </w:tabs>
              <w:ind w:left="271" w:right="-22" w:hanging="284"/>
              <w:rPr>
                <w:rFonts w:ascii="Browallia New" w:hAnsi="Browallia New" w:cs="Browallia New"/>
                <w:sz w:val="24"/>
                <w:szCs w:val="24"/>
                <w:cs/>
              </w:rPr>
            </w:pPr>
            <w:r w:rsidRPr="00B737D5">
              <w:rPr>
                <w:rFonts w:ascii="Browallia New" w:hAnsi="Browallia New" w:cs="Browallia New"/>
                <w:sz w:val="24"/>
                <w:szCs w:val="24"/>
                <w:cs/>
              </w:rPr>
              <w:t>โอนลอยสมุดทะเบียนรถยนต์ หุ้นสามัญของบริษัทในประเทศแห่งหนึ่งและโฉนดที่ดินไว้เป็นประกันต่อบริษัท</w:t>
            </w:r>
          </w:p>
        </w:tc>
      </w:tr>
      <w:tr w:rsidR="00F34FA9" w:rsidRPr="00B737D5" w14:paraId="6860E709" w14:textId="77777777" w:rsidTr="0089045A">
        <w:trPr>
          <w:trHeight w:val="311"/>
        </w:trPr>
        <w:tc>
          <w:tcPr>
            <w:tcW w:w="410" w:type="dxa"/>
          </w:tcPr>
          <w:p w14:paraId="4E71A7BE" w14:textId="77777777" w:rsidR="00F34FA9" w:rsidRPr="00B737D5" w:rsidRDefault="00F34FA9" w:rsidP="00F34FA9">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2</w:t>
            </w:r>
            <w:r w:rsidRPr="00B737D5">
              <w:rPr>
                <w:rFonts w:ascii="Browallia New" w:hAnsi="Browallia New" w:cs="Browallia New"/>
                <w:sz w:val="24"/>
                <w:szCs w:val="24"/>
                <w:cs/>
              </w:rPr>
              <w:t>)</w:t>
            </w:r>
          </w:p>
        </w:tc>
        <w:tc>
          <w:tcPr>
            <w:tcW w:w="1462" w:type="dxa"/>
          </w:tcPr>
          <w:p w14:paraId="793D14DD" w14:textId="2258208A" w:rsidR="00F34FA9" w:rsidRPr="00B737D5" w:rsidRDefault="00F34FA9" w:rsidP="00F34FA9">
            <w:pPr>
              <w:ind w:left="-108" w:right="-22"/>
              <w:jc w:val="right"/>
              <w:rPr>
                <w:rFonts w:ascii="Browallia New" w:hAnsi="Browallia New" w:cs="Browallia New"/>
                <w:sz w:val="24"/>
                <w:szCs w:val="24"/>
                <w:cs/>
              </w:rPr>
            </w:pPr>
            <w:r w:rsidRPr="00B737D5">
              <w:rPr>
                <w:rFonts w:ascii="Browallia New" w:hAnsi="Browallia New" w:cs="Browallia New"/>
                <w:sz w:val="24"/>
                <w:szCs w:val="24"/>
              </w:rPr>
              <w:t>78</w:t>
            </w:r>
            <w:r w:rsidRPr="00B737D5">
              <w:rPr>
                <w:rFonts w:ascii="Browallia New" w:hAnsi="Browallia New" w:cs="Browallia New"/>
                <w:sz w:val="24"/>
                <w:szCs w:val="24"/>
                <w:cs/>
              </w:rPr>
              <w:t>.</w:t>
            </w:r>
            <w:r w:rsidRPr="00B737D5">
              <w:rPr>
                <w:rFonts w:ascii="Browallia New" w:hAnsi="Browallia New" w:cs="Browallia New"/>
                <w:sz w:val="24"/>
                <w:szCs w:val="24"/>
              </w:rPr>
              <w:t>30</w:t>
            </w:r>
          </w:p>
        </w:tc>
        <w:tc>
          <w:tcPr>
            <w:tcW w:w="1481" w:type="dxa"/>
          </w:tcPr>
          <w:p w14:paraId="37565141" w14:textId="25D847D4" w:rsidR="00F34FA9" w:rsidRPr="00B737D5" w:rsidRDefault="00F34FA9" w:rsidP="00F34FA9">
            <w:pPr>
              <w:ind w:left="-108" w:right="-22"/>
              <w:jc w:val="right"/>
              <w:rPr>
                <w:rFonts w:ascii="Browallia New" w:hAnsi="Browallia New" w:cs="Browallia New"/>
                <w:sz w:val="24"/>
                <w:szCs w:val="24"/>
              </w:rPr>
            </w:pPr>
            <w:r w:rsidRPr="00B737D5">
              <w:rPr>
                <w:rFonts w:ascii="Browallia New" w:hAnsi="Browallia New" w:cs="Browallia New"/>
                <w:sz w:val="24"/>
                <w:szCs w:val="24"/>
              </w:rPr>
              <w:t>77.24</w:t>
            </w:r>
          </w:p>
        </w:tc>
        <w:tc>
          <w:tcPr>
            <w:tcW w:w="5197" w:type="dxa"/>
          </w:tcPr>
          <w:p w14:paraId="057804E8" w14:textId="77777777" w:rsidR="00F34FA9" w:rsidRPr="00B737D5" w:rsidRDefault="00F34FA9" w:rsidP="00F34FA9">
            <w:pPr>
              <w:ind w:left="271" w:hanging="284"/>
              <w:rPr>
                <w:rFonts w:ascii="Browallia New" w:hAnsi="Browallia New" w:cs="Browallia New"/>
                <w:sz w:val="24"/>
                <w:szCs w:val="24"/>
              </w:rPr>
            </w:pPr>
            <w:r w:rsidRPr="00B737D5">
              <w:rPr>
                <w:rFonts w:ascii="Browallia New" w:hAnsi="Browallia New" w:cs="Browallia New"/>
                <w:sz w:val="24"/>
                <w:szCs w:val="24"/>
                <w:cs/>
              </w:rPr>
              <w:t>ค้ำประกันโดยบุคคล</w:t>
            </w:r>
          </w:p>
        </w:tc>
      </w:tr>
      <w:tr w:rsidR="00F34FA9" w:rsidRPr="00B737D5" w14:paraId="5DE45C38" w14:textId="77777777" w:rsidTr="0089045A">
        <w:tc>
          <w:tcPr>
            <w:tcW w:w="410" w:type="dxa"/>
          </w:tcPr>
          <w:p w14:paraId="46C5800B" w14:textId="51999E13" w:rsidR="00F34FA9" w:rsidRPr="00B737D5" w:rsidRDefault="00F34FA9" w:rsidP="00F34FA9">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3)</w:t>
            </w:r>
          </w:p>
        </w:tc>
        <w:tc>
          <w:tcPr>
            <w:tcW w:w="1462" w:type="dxa"/>
          </w:tcPr>
          <w:p w14:paraId="21CDEE9B" w14:textId="29E518FD" w:rsidR="00F34FA9" w:rsidRPr="00B737D5" w:rsidDel="0012502A" w:rsidRDefault="00F34FA9" w:rsidP="00F34FA9">
            <w:pPr>
              <w:ind w:left="-108" w:right="-22"/>
              <w:jc w:val="right"/>
              <w:rPr>
                <w:rFonts w:ascii="Browallia New" w:hAnsi="Browallia New" w:cs="Browallia New"/>
                <w:sz w:val="24"/>
                <w:szCs w:val="24"/>
              </w:rPr>
            </w:pPr>
            <w:r w:rsidRPr="00B737D5">
              <w:rPr>
                <w:rFonts w:ascii="Browallia New" w:hAnsi="Browallia New" w:cs="Browallia New"/>
                <w:sz w:val="24"/>
                <w:szCs w:val="24"/>
              </w:rPr>
              <w:t>18</w:t>
            </w:r>
            <w:r w:rsidRPr="00B737D5">
              <w:rPr>
                <w:rFonts w:ascii="Browallia New" w:hAnsi="Browallia New" w:cs="Browallia New"/>
                <w:sz w:val="24"/>
                <w:szCs w:val="24"/>
                <w:cs/>
              </w:rPr>
              <w:t>.</w:t>
            </w:r>
            <w:r w:rsidRPr="00B737D5">
              <w:rPr>
                <w:rFonts w:ascii="Browallia New" w:hAnsi="Browallia New" w:cs="Browallia New"/>
                <w:sz w:val="24"/>
                <w:szCs w:val="24"/>
              </w:rPr>
              <w:t>80</w:t>
            </w:r>
          </w:p>
        </w:tc>
        <w:tc>
          <w:tcPr>
            <w:tcW w:w="1481" w:type="dxa"/>
          </w:tcPr>
          <w:p w14:paraId="74476428" w14:textId="7548638F" w:rsidR="00F34FA9" w:rsidRPr="00B737D5" w:rsidRDefault="00F34FA9" w:rsidP="00F34FA9">
            <w:pPr>
              <w:ind w:left="-108" w:right="-22"/>
              <w:jc w:val="right"/>
              <w:rPr>
                <w:rFonts w:ascii="Browallia New" w:hAnsi="Browallia New" w:cs="Browallia New"/>
                <w:sz w:val="24"/>
                <w:szCs w:val="24"/>
                <w:cs/>
              </w:rPr>
            </w:pPr>
            <w:r w:rsidRPr="00B737D5">
              <w:rPr>
                <w:rFonts w:ascii="Browallia New" w:hAnsi="Browallia New" w:cs="Browallia New"/>
                <w:sz w:val="24"/>
                <w:szCs w:val="24"/>
              </w:rPr>
              <w:t>19.80</w:t>
            </w:r>
          </w:p>
        </w:tc>
        <w:tc>
          <w:tcPr>
            <w:tcW w:w="5197" w:type="dxa"/>
          </w:tcPr>
          <w:p w14:paraId="71DA470B" w14:textId="5771FA69" w:rsidR="00F34FA9" w:rsidRPr="00B737D5" w:rsidRDefault="00F34FA9" w:rsidP="00F34FA9">
            <w:pPr>
              <w:ind w:left="271" w:hanging="284"/>
              <w:rPr>
                <w:rFonts w:ascii="Browallia New" w:hAnsi="Browallia New" w:cs="Browallia New"/>
                <w:sz w:val="24"/>
                <w:szCs w:val="24"/>
                <w:cs/>
              </w:rPr>
            </w:pPr>
            <w:r w:rsidRPr="00B737D5">
              <w:rPr>
                <w:rFonts w:ascii="Browallia New" w:hAnsi="Browallia New" w:cs="Browallia New"/>
                <w:sz w:val="24"/>
                <w:szCs w:val="24"/>
                <w:cs/>
              </w:rPr>
              <w:t>ค้ำประกันโดยสินเชื่อแฟคตอริ่ง</w:t>
            </w:r>
          </w:p>
        </w:tc>
      </w:tr>
      <w:tr w:rsidR="00F34FA9" w:rsidRPr="00B737D5" w14:paraId="2B927377" w14:textId="77777777" w:rsidTr="0089045A">
        <w:tc>
          <w:tcPr>
            <w:tcW w:w="410" w:type="dxa"/>
          </w:tcPr>
          <w:p w14:paraId="476BDEC9" w14:textId="24E49C28" w:rsidR="00F34FA9" w:rsidRPr="00B737D5" w:rsidRDefault="00F34FA9" w:rsidP="00F34FA9">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4)</w:t>
            </w:r>
          </w:p>
        </w:tc>
        <w:tc>
          <w:tcPr>
            <w:tcW w:w="1462" w:type="dxa"/>
          </w:tcPr>
          <w:p w14:paraId="104E9DF6" w14:textId="54FC66FE" w:rsidR="00F34FA9" w:rsidRPr="00B737D5" w:rsidDel="0012502A" w:rsidRDefault="00F34FA9" w:rsidP="00F34FA9">
            <w:pPr>
              <w:ind w:left="-108" w:right="-22"/>
              <w:jc w:val="right"/>
              <w:rPr>
                <w:rFonts w:ascii="Browallia New" w:hAnsi="Browallia New" w:cs="Browallia New"/>
                <w:sz w:val="24"/>
                <w:szCs w:val="24"/>
              </w:rPr>
            </w:pPr>
            <w:r w:rsidRPr="00B737D5">
              <w:rPr>
                <w:rFonts w:ascii="Browallia New" w:hAnsi="Browallia New" w:cs="Browallia New"/>
                <w:sz w:val="24"/>
                <w:szCs w:val="24"/>
              </w:rPr>
              <w:t>25</w:t>
            </w:r>
            <w:r w:rsidRPr="00B737D5">
              <w:rPr>
                <w:rFonts w:ascii="Browallia New" w:hAnsi="Browallia New" w:cs="Browallia New"/>
                <w:sz w:val="24"/>
                <w:szCs w:val="24"/>
                <w:cs/>
              </w:rPr>
              <w:t>.</w:t>
            </w:r>
            <w:r w:rsidRPr="00B737D5">
              <w:rPr>
                <w:rFonts w:ascii="Browallia New" w:hAnsi="Browallia New" w:cs="Browallia New"/>
                <w:sz w:val="24"/>
                <w:szCs w:val="24"/>
              </w:rPr>
              <w:t>00</w:t>
            </w:r>
          </w:p>
        </w:tc>
        <w:tc>
          <w:tcPr>
            <w:tcW w:w="1481" w:type="dxa"/>
          </w:tcPr>
          <w:p w14:paraId="330EB126" w14:textId="75205317" w:rsidR="00F34FA9" w:rsidRPr="00B737D5" w:rsidRDefault="00F34FA9" w:rsidP="00F34FA9">
            <w:pPr>
              <w:ind w:left="-108" w:right="-22"/>
              <w:jc w:val="right"/>
              <w:rPr>
                <w:rFonts w:ascii="Browallia New" w:hAnsi="Browallia New" w:cs="Browallia New"/>
                <w:sz w:val="24"/>
                <w:szCs w:val="24"/>
                <w:cs/>
              </w:rPr>
            </w:pPr>
            <w:r w:rsidRPr="00B737D5">
              <w:rPr>
                <w:rFonts w:ascii="Browallia New" w:hAnsi="Browallia New" w:cs="Browallia New"/>
                <w:sz w:val="24"/>
                <w:szCs w:val="24"/>
              </w:rPr>
              <w:t>25.00</w:t>
            </w:r>
          </w:p>
        </w:tc>
        <w:tc>
          <w:tcPr>
            <w:tcW w:w="5197" w:type="dxa"/>
          </w:tcPr>
          <w:p w14:paraId="55AEBCEB" w14:textId="4AA068BC" w:rsidR="00F34FA9" w:rsidRPr="00B737D5" w:rsidRDefault="00F34FA9" w:rsidP="00F34FA9">
            <w:pPr>
              <w:ind w:left="271" w:hanging="284"/>
              <w:rPr>
                <w:rFonts w:ascii="Browallia New" w:hAnsi="Browallia New" w:cs="Browallia New"/>
                <w:sz w:val="24"/>
                <w:szCs w:val="24"/>
                <w:cs/>
              </w:rPr>
            </w:pPr>
            <w:r w:rsidRPr="00B737D5">
              <w:rPr>
                <w:rFonts w:ascii="Browallia New" w:hAnsi="Browallia New" w:cs="Browallia New"/>
                <w:sz w:val="24"/>
                <w:szCs w:val="24"/>
                <w:cs/>
              </w:rPr>
              <w:t>เช็คลงวันที่ล่วงหน้า</w:t>
            </w:r>
          </w:p>
        </w:tc>
      </w:tr>
      <w:tr w:rsidR="00F34FA9" w:rsidRPr="00B737D5" w14:paraId="7D184D9C" w14:textId="77777777" w:rsidTr="0089045A">
        <w:tc>
          <w:tcPr>
            <w:tcW w:w="410" w:type="dxa"/>
          </w:tcPr>
          <w:p w14:paraId="29703161" w14:textId="5F8B83BC" w:rsidR="00F34FA9" w:rsidRPr="00B737D5" w:rsidRDefault="00F34FA9" w:rsidP="00F34FA9">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5)</w:t>
            </w:r>
          </w:p>
        </w:tc>
        <w:tc>
          <w:tcPr>
            <w:tcW w:w="1462" w:type="dxa"/>
          </w:tcPr>
          <w:p w14:paraId="50231900" w14:textId="72080A3E" w:rsidR="00F34FA9" w:rsidRPr="00B737D5" w:rsidDel="0012502A" w:rsidRDefault="00F34FA9" w:rsidP="00F34FA9">
            <w:pPr>
              <w:ind w:left="-108" w:right="-22"/>
              <w:jc w:val="right"/>
              <w:rPr>
                <w:rFonts w:ascii="Browallia New" w:hAnsi="Browallia New" w:cs="Browallia New"/>
                <w:sz w:val="24"/>
                <w:szCs w:val="24"/>
              </w:rPr>
            </w:pPr>
            <w:r w:rsidRPr="00B737D5">
              <w:rPr>
                <w:rFonts w:ascii="Browallia New" w:hAnsi="Browallia New" w:cs="Browallia New"/>
                <w:sz w:val="24"/>
                <w:szCs w:val="24"/>
              </w:rPr>
              <w:t>7</w:t>
            </w:r>
            <w:r w:rsidRPr="00B737D5">
              <w:rPr>
                <w:rFonts w:ascii="Browallia New" w:hAnsi="Browallia New" w:cs="Browallia New"/>
                <w:sz w:val="24"/>
                <w:szCs w:val="24"/>
                <w:cs/>
              </w:rPr>
              <w:t>.</w:t>
            </w:r>
            <w:r w:rsidRPr="00B737D5">
              <w:rPr>
                <w:rFonts w:ascii="Browallia New" w:hAnsi="Browallia New" w:cs="Browallia New"/>
                <w:sz w:val="24"/>
                <w:szCs w:val="24"/>
              </w:rPr>
              <w:t>10</w:t>
            </w:r>
          </w:p>
        </w:tc>
        <w:tc>
          <w:tcPr>
            <w:tcW w:w="1481" w:type="dxa"/>
          </w:tcPr>
          <w:p w14:paraId="6D82E8C4" w14:textId="74209A28" w:rsidR="00F34FA9" w:rsidRPr="00B737D5" w:rsidRDefault="00F34FA9" w:rsidP="00F34FA9">
            <w:pPr>
              <w:ind w:left="-108" w:right="-22"/>
              <w:jc w:val="right"/>
              <w:rPr>
                <w:rFonts w:ascii="Browallia New" w:hAnsi="Browallia New" w:cs="Browallia New"/>
                <w:sz w:val="24"/>
                <w:szCs w:val="24"/>
              </w:rPr>
            </w:pPr>
            <w:r w:rsidRPr="00B737D5">
              <w:rPr>
                <w:rFonts w:ascii="Browallia New" w:hAnsi="Browallia New" w:cs="Browallia New"/>
                <w:sz w:val="24"/>
                <w:szCs w:val="24"/>
              </w:rPr>
              <w:t>7.13</w:t>
            </w:r>
          </w:p>
        </w:tc>
        <w:tc>
          <w:tcPr>
            <w:tcW w:w="5197" w:type="dxa"/>
          </w:tcPr>
          <w:p w14:paraId="5228AA40" w14:textId="02BBEC26" w:rsidR="00F34FA9" w:rsidRPr="00B737D5" w:rsidRDefault="00F34FA9" w:rsidP="00F34FA9">
            <w:pPr>
              <w:ind w:left="271" w:hanging="284"/>
              <w:rPr>
                <w:rFonts w:ascii="Browallia New" w:hAnsi="Browallia New" w:cs="Browallia New"/>
                <w:sz w:val="24"/>
                <w:szCs w:val="24"/>
                <w:cs/>
              </w:rPr>
            </w:pPr>
            <w:r w:rsidRPr="00B737D5">
              <w:rPr>
                <w:rFonts w:ascii="Browallia New" w:hAnsi="Browallia New" w:cs="Browallia New"/>
                <w:sz w:val="24"/>
                <w:szCs w:val="24"/>
                <w:cs/>
              </w:rPr>
              <w:t>ค้ำประกันร่วม</w:t>
            </w:r>
          </w:p>
        </w:tc>
      </w:tr>
      <w:tr w:rsidR="001F75CF" w:rsidRPr="00B737D5" w14:paraId="4B8F7A71" w14:textId="77777777" w:rsidTr="0089045A">
        <w:tc>
          <w:tcPr>
            <w:tcW w:w="410" w:type="dxa"/>
          </w:tcPr>
          <w:p w14:paraId="5129E097" w14:textId="77777777" w:rsidR="001F75CF" w:rsidRPr="00B737D5" w:rsidRDefault="001F75CF" w:rsidP="00F34FA9">
            <w:pPr>
              <w:tabs>
                <w:tab w:val="left" w:pos="1680"/>
              </w:tabs>
              <w:ind w:left="-108" w:right="-22"/>
              <w:jc w:val="center"/>
              <w:rPr>
                <w:rFonts w:ascii="Browallia New" w:hAnsi="Browallia New" w:cs="Browallia New"/>
                <w:sz w:val="24"/>
                <w:szCs w:val="24"/>
              </w:rPr>
            </w:pPr>
          </w:p>
        </w:tc>
        <w:tc>
          <w:tcPr>
            <w:tcW w:w="1462" w:type="dxa"/>
          </w:tcPr>
          <w:p w14:paraId="4E99E9FB" w14:textId="4A8C2BE9" w:rsidR="001F75CF" w:rsidRPr="00B737D5" w:rsidRDefault="00CD30B6" w:rsidP="00C45246">
            <w:pPr>
              <w:pBdr>
                <w:top w:val="single" w:sz="4" w:space="1" w:color="auto"/>
                <w:bottom w:val="single" w:sz="12" w:space="1" w:color="auto"/>
              </w:pBdr>
              <w:ind w:left="-108" w:right="-22"/>
              <w:jc w:val="right"/>
              <w:rPr>
                <w:rFonts w:ascii="Browallia New" w:hAnsi="Browallia New" w:cs="Browallia New"/>
                <w:sz w:val="24"/>
                <w:szCs w:val="24"/>
              </w:rPr>
            </w:pPr>
            <w:r w:rsidRPr="00B737D5">
              <w:rPr>
                <w:rFonts w:ascii="Browallia New" w:hAnsi="Browallia New" w:cs="Browallia New"/>
                <w:sz w:val="24"/>
                <w:szCs w:val="24"/>
              </w:rPr>
              <w:t>328.42</w:t>
            </w:r>
          </w:p>
        </w:tc>
        <w:tc>
          <w:tcPr>
            <w:tcW w:w="1481" w:type="dxa"/>
          </w:tcPr>
          <w:p w14:paraId="01B215F5" w14:textId="610F63A8" w:rsidR="001F75CF" w:rsidRPr="00B737D5" w:rsidRDefault="00CD30B6" w:rsidP="00C45246">
            <w:pPr>
              <w:pBdr>
                <w:top w:val="single" w:sz="4" w:space="1" w:color="auto"/>
                <w:bottom w:val="single" w:sz="12" w:space="1" w:color="auto"/>
              </w:pBdr>
              <w:ind w:left="-108" w:right="-22"/>
              <w:jc w:val="right"/>
              <w:rPr>
                <w:rFonts w:ascii="Browallia New" w:hAnsi="Browallia New" w:cs="Browallia New"/>
                <w:sz w:val="24"/>
                <w:szCs w:val="24"/>
              </w:rPr>
            </w:pPr>
            <w:r w:rsidRPr="00B737D5">
              <w:rPr>
                <w:rFonts w:ascii="Browallia New" w:hAnsi="Browallia New" w:cs="Browallia New"/>
                <w:sz w:val="24"/>
                <w:szCs w:val="24"/>
              </w:rPr>
              <w:t>275.84</w:t>
            </w:r>
          </w:p>
        </w:tc>
        <w:tc>
          <w:tcPr>
            <w:tcW w:w="5197" w:type="dxa"/>
          </w:tcPr>
          <w:p w14:paraId="28010E54" w14:textId="77777777" w:rsidR="001F75CF" w:rsidRPr="00B737D5" w:rsidRDefault="001F75CF" w:rsidP="00F34FA9">
            <w:pPr>
              <w:ind w:left="271" w:hanging="284"/>
              <w:rPr>
                <w:rFonts w:ascii="Browallia New" w:hAnsi="Browallia New" w:cs="Browallia New"/>
                <w:sz w:val="24"/>
                <w:szCs w:val="24"/>
                <w:cs/>
              </w:rPr>
            </w:pPr>
          </w:p>
        </w:tc>
      </w:tr>
    </w:tbl>
    <w:p w14:paraId="2C78F0B8" w14:textId="1170328D" w:rsidR="006971B8" w:rsidRPr="00B737D5" w:rsidRDefault="006971B8"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สินค้าคงเหลือ</w:t>
      </w:r>
      <w:r w:rsidR="00916D80" w:rsidRPr="00B737D5">
        <w:rPr>
          <w:rFonts w:ascii="Browallia New" w:hAnsi="Browallia New" w:cs="Browallia New"/>
          <w:b/>
          <w:bCs/>
          <w:sz w:val="28"/>
          <w:szCs w:val="28"/>
          <w:lang w:val="en-GB"/>
        </w:rPr>
        <w:t xml:space="preserve"> - </w:t>
      </w:r>
      <w:r w:rsidR="00916D80" w:rsidRPr="00B737D5">
        <w:rPr>
          <w:rFonts w:ascii="Browallia New" w:hAnsi="Browallia New" w:cs="Browallia New" w:hint="cs"/>
          <w:b/>
          <w:bCs/>
          <w:sz w:val="28"/>
          <w:szCs w:val="28"/>
          <w:cs/>
          <w:lang w:val="en-GB"/>
        </w:rPr>
        <w:t>สุทธิ</w:t>
      </w:r>
    </w:p>
    <w:p w14:paraId="28513223" w14:textId="7BFF3D7B" w:rsidR="00C1732D" w:rsidRPr="00B737D5" w:rsidRDefault="00C1732D" w:rsidP="006D025A">
      <w:pPr>
        <w:tabs>
          <w:tab w:val="left" w:pos="7655"/>
          <w:tab w:val="left" w:pos="7797"/>
          <w:tab w:val="left" w:pos="7938"/>
        </w:tabs>
        <w:spacing w:line="240" w:lineRule="auto"/>
        <w:jc w:val="thaiDistribute"/>
        <w:rPr>
          <w:rFonts w:ascii="Browallia New" w:hAnsi="Browallia New" w:cs="Browallia New"/>
          <w:sz w:val="20"/>
          <w:szCs w:val="20"/>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86"/>
        <w:gridCol w:w="236"/>
        <w:gridCol w:w="1209"/>
      </w:tblGrid>
      <w:tr w:rsidR="006D025A" w:rsidRPr="00B737D5" w14:paraId="7D5B74CB" w14:textId="77777777" w:rsidTr="007A18DC">
        <w:trPr>
          <w:tblHeader/>
        </w:trPr>
        <w:tc>
          <w:tcPr>
            <w:tcW w:w="3543" w:type="dxa"/>
          </w:tcPr>
          <w:p w14:paraId="396CA77B"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1861DCAC" w14:textId="77777777" w:rsidR="006D025A" w:rsidRPr="00B737D5" w:rsidRDefault="006D025A" w:rsidP="007A18DC">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xml:space="preserve">: </w:t>
            </w:r>
            <w:r w:rsidRPr="00B737D5">
              <w:rPr>
                <w:rFonts w:ascii="Browallia New" w:hAnsi="Browallia New" w:cs="Browallia New"/>
                <w:sz w:val="28"/>
                <w:szCs w:val="28"/>
                <w:cs/>
              </w:rPr>
              <w:t>พันบาท)</w:t>
            </w:r>
          </w:p>
        </w:tc>
      </w:tr>
      <w:tr w:rsidR="006D025A" w:rsidRPr="00B737D5" w14:paraId="4C25C139" w14:textId="77777777" w:rsidTr="007A18DC">
        <w:trPr>
          <w:tblHeader/>
        </w:trPr>
        <w:tc>
          <w:tcPr>
            <w:tcW w:w="3543" w:type="dxa"/>
          </w:tcPr>
          <w:p w14:paraId="389C866F"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67DE1F5F"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8" w:type="dxa"/>
          </w:tcPr>
          <w:p w14:paraId="4F66718D"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281F1999"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395A3B" w:rsidRPr="00B737D5" w14:paraId="547704B5" w14:textId="77777777" w:rsidTr="007A18DC">
        <w:trPr>
          <w:tblHeader/>
        </w:trPr>
        <w:tc>
          <w:tcPr>
            <w:tcW w:w="3543" w:type="dxa"/>
          </w:tcPr>
          <w:p w14:paraId="5F727BDA" w14:textId="77777777" w:rsidR="00395A3B" w:rsidRPr="00B737D5" w:rsidRDefault="00395A3B" w:rsidP="0039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4606335C" w14:textId="310C2384" w:rsidR="00395A3B" w:rsidRPr="00B737D5" w:rsidRDefault="00395A3B" w:rsidP="00395A3B">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36" w:type="dxa"/>
            <w:tcBorders>
              <w:top w:val="single" w:sz="4" w:space="0" w:color="auto"/>
            </w:tcBorders>
            <w:vAlign w:val="bottom"/>
          </w:tcPr>
          <w:p w14:paraId="76ED301A" w14:textId="77777777" w:rsidR="00395A3B" w:rsidRPr="00B737D5" w:rsidRDefault="00395A3B" w:rsidP="00395A3B">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45B53EE" w14:textId="5EA14B16" w:rsidR="00395A3B" w:rsidRPr="00B737D5" w:rsidRDefault="00395A3B" w:rsidP="00395A3B">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38" w:type="dxa"/>
          </w:tcPr>
          <w:p w14:paraId="3EAF75F4" w14:textId="77777777" w:rsidR="00395A3B" w:rsidRPr="00B737D5" w:rsidRDefault="00395A3B" w:rsidP="00395A3B">
            <w:pPr>
              <w:spacing w:line="240" w:lineRule="auto"/>
              <w:ind w:right="-10"/>
              <w:jc w:val="center"/>
              <w:rPr>
                <w:rFonts w:ascii="Browallia New" w:hAnsi="Browallia New" w:cs="Browallia New"/>
                <w:sz w:val="28"/>
                <w:szCs w:val="28"/>
              </w:rPr>
            </w:pPr>
          </w:p>
        </w:tc>
        <w:tc>
          <w:tcPr>
            <w:tcW w:w="1186" w:type="dxa"/>
            <w:tcBorders>
              <w:bottom w:val="single" w:sz="4" w:space="0" w:color="auto"/>
            </w:tcBorders>
          </w:tcPr>
          <w:p w14:paraId="6C4CD6B9" w14:textId="1CC72406" w:rsidR="00395A3B" w:rsidRPr="00B737D5" w:rsidRDefault="00395A3B" w:rsidP="00395A3B">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36" w:type="dxa"/>
            <w:vAlign w:val="bottom"/>
          </w:tcPr>
          <w:p w14:paraId="5AD6632D" w14:textId="77777777" w:rsidR="00395A3B" w:rsidRPr="00B737D5" w:rsidRDefault="00395A3B" w:rsidP="00395A3B">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vAlign w:val="bottom"/>
          </w:tcPr>
          <w:p w14:paraId="6DA7ABCF" w14:textId="701A5C6A" w:rsidR="00395A3B" w:rsidRPr="00B737D5" w:rsidRDefault="00395A3B" w:rsidP="00395A3B">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6D025A" w:rsidRPr="00B737D5" w14:paraId="3D1DE51F" w14:textId="77777777" w:rsidTr="007A18DC">
        <w:tc>
          <w:tcPr>
            <w:tcW w:w="3543" w:type="dxa"/>
          </w:tcPr>
          <w:p w14:paraId="74FC6BCB"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34" w:type="dxa"/>
            <w:tcBorders>
              <w:top w:val="single" w:sz="4" w:space="0" w:color="auto"/>
            </w:tcBorders>
          </w:tcPr>
          <w:p w14:paraId="12C034FF"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72BDE3FD"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148" w:type="dxa"/>
            <w:tcBorders>
              <w:top w:val="single" w:sz="4" w:space="0" w:color="auto"/>
            </w:tcBorders>
          </w:tcPr>
          <w:p w14:paraId="79E05A71"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2EFA92DE"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6" w:type="dxa"/>
            <w:tcBorders>
              <w:top w:val="single" w:sz="4" w:space="0" w:color="auto"/>
            </w:tcBorders>
          </w:tcPr>
          <w:p w14:paraId="5DE12530"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6" w:type="dxa"/>
          </w:tcPr>
          <w:p w14:paraId="215C9AC6"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09" w:type="dxa"/>
          </w:tcPr>
          <w:p w14:paraId="78AA6CD3"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9A359B" w:rsidRPr="00B737D5" w14:paraId="759A5389" w14:textId="77777777" w:rsidTr="007E28E2">
        <w:tc>
          <w:tcPr>
            <w:tcW w:w="3543" w:type="dxa"/>
            <w:vAlign w:val="center"/>
          </w:tcPr>
          <w:p w14:paraId="3EEBA383"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อุปกรณ์และเครื่องใช้ไฟฟ้า</w:t>
            </w:r>
          </w:p>
        </w:tc>
        <w:tc>
          <w:tcPr>
            <w:tcW w:w="1134" w:type="dxa"/>
            <w:shd w:val="clear" w:color="auto" w:fill="FFFFFF" w:themeFill="background1"/>
          </w:tcPr>
          <w:p w14:paraId="70ECBCD7" w14:textId="64F5D1EA" w:rsidR="009A359B" w:rsidRPr="00B737D5" w:rsidRDefault="00252CE9"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74,</w:t>
            </w:r>
            <w:r w:rsidR="00191C2B" w:rsidRPr="00B737D5">
              <w:rPr>
                <w:rFonts w:ascii="Browallia New" w:hAnsi="Browallia New" w:cs="Browallia New"/>
                <w:sz w:val="28"/>
                <w:szCs w:val="28"/>
                <w:lang w:val="en-US"/>
              </w:rPr>
              <w:t>242</w:t>
            </w:r>
          </w:p>
        </w:tc>
        <w:tc>
          <w:tcPr>
            <w:tcW w:w="236" w:type="dxa"/>
            <w:shd w:val="clear" w:color="auto" w:fill="auto"/>
          </w:tcPr>
          <w:p w14:paraId="451585A8"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65B55A1E" w14:textId="6B8DD87F"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55,033</w:t>
            </w:r>
          </w:p>
        </w:tc>
        <w:tc>
          <w:tcPr>
            <w:tcW w:w="238" w:type="dxa"/>
            <w:shd w:val="clear" w:color="auto" w:fill="auto"/>
          </w:tcPr>
          <w:p w14:paraId="794F13CD"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69B796AE" w14:textId="0794B8DE"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74,071</w:t>
            </w:r>
          </w:p>
        </w:tc>
        <w:tc>
          <w:tcPr>
            <w:tcW w:w="236" w:type="dxa"/>
          </w:tcPr>
          <w:p w14:paraId="431C911D"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39F7E1B3" w14:textId="51D77D8B"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 xml:space="preserve"> 54,857</w:t>
            </w:r>
          </w:p>
        </w:tc>
      </w:tr>
      <w:tr w:rsidR="009A359B" w:rsidRPr="00B737D5" w14:paraId="6C8DD066" w14:textId="77777777" w:rsidTr="007E28E2">
        <w:tc>
          <w:tcPr>
            <w:tcW w:w="3543" w:type="dxa"/>
            <w:vAlign w:val="center"/>
          </w:tcPr>
          <w:p w14:paraId="3C83A1DC"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รถจักรยานยนต์</w:t>
            </w:r>
          </w:p>
        </w:tc>
        <w:tc>
          <w:tcPr>
            <w:tcW w:w="1134" w:type="dxa"/>
            <w:shd w:val="clear" w:color="auto" w:fill="FFFFFF" w:themeFill="background1"/>
          </w:tcPr>
          <w:p w14:paraId="20E54EC3" w14:textId="4823AB8E" w:rsidR="009A359B" w:rsidRPr="00B737D5" w:rsidRDefault="00191C2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24</w:t>
            </w:r>
          </w:p>
        </w:tc>
        <w:tc>
          <w:tcPr>
            <w:tcW w:w="236" w:type="dxa"/>
            <w:shd w:val="clear" w:color="auto" w:fill="auto"/>
          </w:tcPr>
          <w:p w14:paraId="180B6084"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07825AFC" w14:textId="3BB78117"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6</w:t>
            </w:r>
          </w:p>
        </w:tc>
        <w:tc>
          <w:tcPr>
            <w:tcW w:w="238" w:type="dxa"/>
            <w:shd w:val="clear" w:color="auto" w:fill="auto"/>
          </w:tcPr>
          <w:p w14:paraId="2EE91D69"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401A10E6" w14:textId="6F84C123"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24</w:t>
            </w:r>
          </w:p>
        </w:tc>
        <w:tc>
          <w:tcPr>
            <w:tcW w:w="236" w:type="dxa"/>
          </w:tcPr>
          <w:p w14:paraId="43071388"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0185294B" w14:textId="52F81A68"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 xml:space="preserve"> 6 </w:t>
            </w:r>
          </w:p>
        </w:tc>
      </w:tr>
      <w:tr w:rsidR="009A359B" w:rsidRPr="00B737D5" w14:paraId="11808556" w14:textId="77777777" w:rsidTr="007E28E2">
        <w:tc>
          <w:tcPr>
            <w:tcW w:w="3543" w:type="dxa"/>
            <w:vAlign w:val="center"/>
          </w:tcPr>
          <w:p w14:paraId="1780D511"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B737D5">
              <w:rPr>
                <w:rFonts w:ascii="Browallia New" w:hAnsi="Browallia New" w:cs="Browallia New"/>
                <w:sz w:val="28"/>
                <w:szCs w:val="28"/>
                <w:cs/>
              </w:rPr>
              <w:t>วัสดุก่อสร้าง</w:t>
            </w:r>
          </w:p>
        </w:tc>
        <w:tc>
          <w:tcPr>
            <w:tcW w:w="1134" w:type="dxa"/>
            <w:shd w:val="clear" w:color="auto" w:fill="FFFFFF" w:themeFill="background1"/>
          </w:tcPr>
          <w:p w14:paraId="447A9D81" w14:textId="15EE642B" w:rsidR="009A359B" w:rsidRPr="00B737D5" w:rsidRDefault="00191C2B" w:rsidP="009A359B">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10,408</w:t>
            </w:r>
          </w:p>
        </w:tc>
        <w:tc>
          <w:tcPr>
            <w:tcW w:w="236" w:type="dxa"/>
            <w:shd w:val="clear" w:color="auto" w:fill="auto"/>
          </w:tcPr>
          <w:p w14:paraId="2EF93DC6"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2AC39B97" w14:textId="09E01A10"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10,580</w:t>
            </w:r>
          </w:p>
        </w:tc>
        <w:tc>
          <w:tcPr>
            <w:tcW w:w="238" w:type="dxa"/>
            <w:shd w:val="clear" w:color="auto" w:fill="auto"/>
          </w:tcPr>
          <w:p w14:paraId="2D34AE59"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5911528A" w14:textId="52F24729"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w:t>
            </w:r>
          </w:p>
        </w:tc>
        <w:tc>
          <w:tcPr>
            <w:tcW w:w="236" w:type="dxa"/>
          </w:tcPr>
          <w:p w14:paraId="0898598B"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57AFE211" w14:textId="1319EA9D"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 xml:space="preserve">      -</w:t>
            </w:r>
          </w:p>
        </w:tc>
      </w:tr>
      <w:tr w:rsidR="009A359B" w:rsidRPr="00B737D5" w14:paraId="5F00EC62" w14:textId="77777777" w:rsidTr="007E28E2">
        <w:tc>
          <w:tcPr>
            <w:tcW w:w="3543" w:type="dxa"/>
            <w:vAlign w:val="center"/>
          </w:tcPr>
          <w:p w14:paraId="0A8801F2"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hint="cs"/>
                <w:sz w:val="28"/>
                <w:szCs w:val="28"/>
                <w:cs/>
              </w:rPr>
              <w:t>วัสดุตกแต่งและอุปกรณ์</w:t>
            </w:r>
          </w:p>
        </w:tc>
        <w:tc>
          <w:tcPr>
            <w:tcW w:w="1134" w:type="dxa"/>
            <w:shd w:val="clear" w:color="auto" w:fill="FFFFFF" w:themeFill="background1"/>
          </w:tcPr>
          <w:p w14:paraId="1EBF6241" w14:textId="1EDF2A99" w:rsidR="009A359B" w:rsidRPr="00B737D5" w:rsidRDefault="00191C2B" w:rsidP="009A359B">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74,267</w:t>
            </w:r>
          </w:p>
        </w:tc>
        <w:tc>
          <w:tcPr>
            <w:tcW w:w="236" w:type="dxa"/>
            <w:shd w:val="clear" w:color="auto" w:fill="auto"/>
          </w:tcPr>
          <w:p w14:paraId="2F291A13"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56DA2929" w14:textId="75548EF5"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74,088</w:t>
            </w:r>
          </w:p>
        </w:tc>
        <w:tc>
          <w:tcPr>
            <w:tcW w:w="238" w:type="dxa"/>
            <w:shd w:val="clear" w:color="auto" w:fill="auto"/>
          </w:tcPr>
          <w:p w14:paraId="0A69F712"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1E38139B" w14:textId="33A0DC04"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17,300</w:t>
            </w:r>
          </w:p>
        </w:tc>
        <w:tc>
          <w:tcPr>
            <w:tcW w:w="236" w:type="dxa"/>
          </w:tcPr>
          <w:p w14:paraId="6854DF46"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1B066297" w14:textId="644A52EA"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 xml:space="preserve"> 17,326 </w:t>
            </w:r>
          </w:p>
        </w:tc>
      </w:tr>
      <w:tr w:rsidR="009A359B" w:rsidRPr="00B737D5" w14:paraId="59AD9611" w14:textId="77777777" w:rsidTr="007E28E2">
        <w:tc>
          <w:tcPr>
            <w:tcW w:w="3543" w:type="dxa"/>
            <w:vAlign w:val="center"/>
          </w:tcPr>
          <w:p w14:paraId="417947EA"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อื่นๆ</w:t>
            </w:r>
          </w:p>
        </w:tc>
        <w:tc>
          <w:tcPr>
            <w:tcW w:w="1134" w:type="dxa"/>
            <w:shd w:val="clear" w:color="auto" w:fill="FFFFFF" w:themeFill="background1"/>
          </w:tcPr>
          <w:p w14:paraId="64C8AD74" w14:textId="1898EBAC" w:rsidR="009A359B" w:rsidRPr="00B737D5" w:rsidRDefault="00191C2B" w:rsidP="009A359B">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19,</w:t>
            </w:r>
            <w:r w:rsidR="007E28E2" w:rsidRPr="00B737D5">
              <w:rPr>
                <w:rFonts w:ascii="Browallia New" w:hAnsi="Browallia New" w:cs="Browallia New"/>
                <w:sz w:val="28"/>
                <w:szCs w:val="28"/>
                <w:lang w:val="en-US" w:bidi="th-TH"/>
              </w:rPr>
              <w:t>401</w:t>
            </w:r>
          </w:p>
        </w:tc>
        <w:tc>
          <w:tcPr>
            <w:tcW w:w="236" w:type="dxa"/>
            <w:shd w:val="clear" w:color="auto" w:fill="auto"/>
          </w:tcPr>
          <w:p w14:paraId="01B325FE"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50C5357F" w14:textId="47FD4138"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17,181</w:t>
            </w:r>
          </w:p>
        </w:tc>
        <w:tc>
          <w:tcPr>
            <w:tcW w:w="238" w:type="dxa"/>
            <w:shd w:val="clear" w:color="auto" w:fill="auto"/>
          </w:tcPr>
          <w:p w14:paraId="38A23A22"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429CF189" w14:textId="3D25636A"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14,162</w:t>
            </w:r>
          </w:p>
        </w:tc>
        <w:tc>
          <w:tcPr>
            <w:tcW w:w="236" w:type="dxa"/>
          </w:tcPr>
          <w:p w14:paraId="19EADDAD"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62470592" w14:textId="125BB899"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 xml:space="preserve"> 11,887 </w:t>
            </w:r>
          </w:p>
        </w:tc>
      </w:tr>
      <w:tr w:rsidR="009A359B" w:rsidRPr="00B737D5" w14:paraId="6BBA6E21" w14:textId="77777777" w:rsidTr="007E28E2">
        <w:trPr>
          <w:trHeight w:val="275"/>
        </w:trPr>
        <w:tc>
          <w:tcPr>
            <w:tcW w:w="3543" w:type="dxa"/>
          </w:tcPr>
          <w:p w14:paraId="7362F6D2"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รวม</w:t>
            </w:r>
          </w:p>
        </w:tc>
        <w:tc>
          <w:tcPr>
            <w:tcW w:w="1134" w:type="dxa"/>
            <w:tcBorders>
              <w:top w:val="single" w:sz="4" w:space="0" w:color="auto"/>
            </w:tcBorders>
            <w:shd w:val="clear" w:color="auto" w:fill="FFFFFF" w:themeFill="background1"/>
          </w:tcPr>
          <w:p w14:paraId="36A3BEAA" w14:textId="3AC20F3E" w:rsidR="009A359B" w:rsidRPr="00B737D5" w:rsidRDefault="00191C2B" w:rsidP="009A359B">
            <w:pPr>
              <w:pStyle w:val="acctfourfigures"/>
              <w:tabs>
                <w:tab w:val="clear" w:pos="765"/>
              </w:tabs>
              <w:spacing w:line="240" w:lineRule="auto"/>
              <w:ind w:left="-117"/>
              <w:jc w:val="right"/>
              <w:rPr>
                <w:rFonts w:ascii="Browallia New" w:hAnsi="Browallia New" w:cs="Browallia New"/>
                <w:sz w:val="28"/>
                <w:szCs w:val="28"/>
                <w:cs/>
                <w:lang w:val="en-US" w:bidi="th-TH"/>
              </w:rPr>
            </w:pPr>
            <w:r w:rsidRPr="00B737D5">
              <w:rPr>
                <w:rFonts w:ascii="Browallia New" w:hAnsi="Browallia New" w:cs="Browallia New"/>
                <w:sz w:val="28"/>
                <w:szCs w:val="28"/>
                <w:lang w:val="en-US" w:bidi="th-TH"/>
              </w:rPr>
              <w:t>178,</w:t>
            </w:r>
            <w:r w:rsidR="007E28E2" w:rsidRPr="00B737D5">
              <w:rPr>
                <w:rFonts w:ascii="Browallia New" w:hAnsi="Browallia New" w:cs="Browallia New"/>
                <w:sz w:val="28"/>
                <w:szCs w:val="28"/>
                <w:lang w:val="en-US" w:bidi="th-TH"/>
              </w:rPr>
              <w:t>342</w:t>
            </w:r>
          </w:p>
        </w:tc>
        <w:tc>
          <w:tcPr>
            <w:tcW w:w="236" w:type="dxa"/>
            <w:shd w:val="clear" w:color="auto" w:fill="auto"/>
          </w:tcPr>
          <w:p w14:paraId="42D65AA5"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tcBorders>
            <w:shd w:val="clear" w:color="auto" w:fill="auto"/>
          </w:tcPr>
          <w:p w14:paraId="34605272" w14:textId="59BBD0B1"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156,888</w:t>
            </w:r>
          </w:p>
        </w:tc>
        <w:tc>
          <w:tcPr>
            <w:tcW w:w="238" w:type="dxa"/>
            <w:shd w:val="clear" w:color="auto" w:fill="auto"/>
          </w:tcPr>
          <w:p w14:paraId="6E47A578"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4DA3E66D" w14:textId="5E63AACE"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105,557</w:t>
            </w:r>
          </w:p>
        </w:tc>
        <w:tc>
          <w:tcPr>
            <w:tcW w:w="236" w:type="dxa"/>
          </w:tcPr>
          <w:p w14:paraId="23CBCAED"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tcBorders>
          </w:tcPr>
          <w:p w14:paraId="5C34AC14" w14:textId="63C57409"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 xml:space="preserve"> 84,076 </w:t>
            </w:r>
          </w:p>
        </w:tc>
      </w:tr>
      <w:tr w:rsidR="009A359B" w:rsidRPr="00B737D5" w14:paraId="32CFB1B9" w14:textId="77777777" w:rsidTr="007E28E2">
        <w:tc>
          <w:tcPr>
            <w:tcW w:w="3543" w:type="dxa"/>
          </w:tcPr>
          <w:p w14:paraId="6A1FD349"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ค่าเผื่อสินค้าล้าสมัยและลดมูลค่า</w:t>
            </w:r>
          </w:p>
        </w:tc>
        <w:tc>
          <w:tcPr>
            <w:tcW w:w="1134" w:type="dxa"/>
            <w:tcBorders>
              <w:bottom w:val="single" w:sz="4" w:space="0" w:color="auto"/>
            </w:tcBorders>
            <w:shd w:val="clear" w:color="auto" w:fill="FFFFFF" w:themeFill="background1"/>
          </w:tcPr>
          <w:p w14:paraId="61F9758E" w14:textId="55364DB6" w:rsidR="009A359B" w:rsidRPr="00B737D5" w:rsidRDefault="00191C2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(9,829)</w:t>
            </w:r>
          </w:p>
        </w:tc>
        <w:tc>
          <w:tcPr>
            <w:tcW w:w="236" w:type="dxa"/>
            <w:shd w:val="clear" w:color="auto" w:fill="auto"/>
          </w:tcPr>
          <w:p w14:paraId="3A1FA0DA"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bottom w:val="single" w:sz="4" w:space="0" w:color="auto"/>
            </w:tcBorders>
            <w:shd w:val="clear" w:color="auto" w:fill="auto"/>
            <w:vAlign w:val="center"/>
          </w:tcPr>
          <w:p w14:paraId="6A6AA3FC" w14:textId="1541FDDB"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(9,264)</w:t>
            </w:r>
          </w:p>
        </w:tc>
        <w:tc>
          <w:tcPr>
            <w:tcW w:w="238" w:type="dxa"/>
            <w:shd w:val="clear" w:color="auto" w:fill="auto"/>
          </w:tcPr>
          <w:p w14:paraId="1821DDC1"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tcPr>
          <w:p w14:paraId="6644FB78" w14:textId="309C7DC0"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(9,763)</w:t>
            </w:r>
          </w:p>
        </w:tc>
        <w:tc>
          <w:tcPr>
            <w:tcW w:w="236" w:type="dxa"/>
          </w:tcPr>
          <w:p w14:paraId="7F7019EF"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bottom w:val="single" w:sz="4" w:space="0" w:color="auto"/>
            </w:tcBorders>
          </w:tcPr>
          <w:p w14:paraId="0A9FE2E2" w14:textId="29016ECA"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 xml:space="preserve">(9,200) </w:t>
            </w:r>
          </w:p>
        </w:tc>
      </w:tr>
      <w:tr w:rsidR="009A359B" w:rsidRPr="00B737D5" w14:paraId="50C9524B" w14:textId="77777777" w:rsidTr="007E28E2">
        <w:trPr>
          <w:trHeight w:val="122"/>
        </w:trPr>
        <w:tc>
          <w:tcPr>
            <w:tcW w:w="3543" w:type="dxa"/>
          </w:tcPr>
          <w:p w14:paraId="64E1D3D5"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FFFFFF" w:themeFill="background1"/>
          </w:tcPr>
          <w:p w14:paraId="4688731C" w14:textId="631E8F88" w:rsidR="009A359B" w:rsidRPr="00B737D5" w:rsidRDefault="00191C2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168,</w:t>
            </w:r>
            <w:r w:rsidR="007E28E2" w:rsidRPr="00B737D5">
              <w:rPr>
                <w:rFonts w:ascii="Browallia New" w:hAnsi="Browallia New" w:cs="Browallia New"/>
                <w:sz w:val="28"/>
                <w:szCs w:val="28"/>
                <w:lang w:val="en-US"/>
              </w:rPr>
              <w:t>513</w:t>
            </w:r>
          </w:p>
        </w:tc>
        <w:tc>
          <w:tcPr>
            <w:tcW w:w="236" w:type="dxa"/>
            <w:shd w:val="clear" w:color="auto" w:fill="auto"/>
          </w:tcPr>
          <w:p w14:paraId="7BB4E61D"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bottom w:val="single" w:sz="12" w:space="0" w:color="auto"/>
            </w:tcBorders>
            <w:shd w:val="clear" w:color="auto" w:fill="auto"/>
          </w:tcPr>
          <w:p w14:paraId="65ECEAC8" w14:textId="1FB46F16"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147,624</w:t>
            </w:r>
          </w:p>
        </w:tc>
        <w:tc>
          <w:tcPr>
            <w:tcW w:w="238" w:type="dxa"/>
            <w:shd w:val="clear" w:color="auto" w:fill="auto"/>
          </w:tcPr>
          <w:p w14:paraId="4CF7EB6C"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tcPr>
          <w:p w14:paraId="5E0F763C" w14:textId="7E90EB37"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95,794</w:t>
            </w:r>
          </w:p>
        </w:tc>
        <w:tc>
          <w:tcPr>
            <w:tcW w:w="236" w:type="dxa"/>
          </w:tcPr>
          <w:p w14:paraId="1237BA22" w14:textId="77777777" w:rsidR="009A359B" w:rsidRPr="00B737D5" w:rsidRDefault="009A359B" w:rsidP="009A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bottom w:val="single" w:sz="12" w:space="0" w:color="auto"/>
            </w:tcBorders>
          </w:tcPr>
          <w:p w14:paraId="7EEC7820" w14:textId="3703F5FA" w:rsidR="009A359B" w:rsidRPr="00B737D5" w:rsidRDefault="009A359B" w:rsidP="009A359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74,876</w:t>
            </w:r>
          </w:p>
        </w:tc>
      </w:tr>
    </w:tbl>
    <w:p w14:paraId="433DEAFC" w14:textId="77777777" w:rsidR="006D025A" w:rsidRPr="00B737D5" w:rsidRDefault="006D025A"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26D087E5" w14:textId="78A551E5" w:rsidR="00E32D84" w:rsidRPr="00B737D5" w:rsidRDefault="006971B8"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ต้นทุนการพัฒนาอสังหาริมทรัพย์</w:t>
      </w:r>
      <w:r w:rsidR="00297E59" w:rsidRPr="00B737D5">
        <w:rPr>
          <w:rFonts w:ascii="Browallia New" w:hAnsi="Browallia New" w:cs="Browallia New"/>
          <w:b/>
          <w:bCs/>
          <w:sz w:val="28"/>
          <w:szCs w:val="28"/>
          <w:lang w:val="en-GB"/>
        </w:rPr>
        <w:t xml:space="preserve"> </w:t>
      </w:r>
      <w:r w:rsidR="009F3AAA" w:rsidRPr="00B737D5">
        <w:rPr>
          <w:rFonts w:ascii="Browallia New" w:hAnsi="Browallia New" w:cs="Browallia New"/>
          <w:b/>
          <w:bCs/>
          <w:sz w:val="28"/>
          <w:szCs w:val="28"/>
          <w:lang w:val="en-GB"/>
        </w:rPr>
        <w:t>-</w:t>
      </w:r>
      <w:r w:rsidR="00297E59" w:rsidRPr="00B737D5">
        <w:rPr>
          <w:rFonts w:ascii="Browallia New" w:hAnsi="Browallia New" w:cs="Browallia New"/>
          <w:b/>
          <w:bCs/>
          <w:sz w:val="28"/>
          <w:szCs w:val="28"/>
          <w:lang w:val="en-GB"/>
        </w:rPr>
        <w:t xml:space="preserve"> </w:t>
      </w:r>
      <w:r w:rsidR="00297E59" w:rsidRPr="00B737D5">
        <w:rPr>
          <w:rFonts w:ascii="Browallia New" w:hAnsi="Browallia New" w:cs="Browallia New" w:hint="cs"/>
          <w:b/>
          <w:bCs/>
          <w:sz w:val="28"/>
          <w:szCs w:val="28"/>
          <w:cs/>
          <w:lang w:val="en-GB"/>
        </w:rPr>
        <w:t>สุทธิ</w:t>
      </w:r>
    </w:p>
    <w:p w14:paraId="42FF7BB6" w14:textId="77777777" w:rsidR="00285A61" w:rsidRPr="00B737D5" w:rsidRDefault="00285A61" w:rsidP="0028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2"/>
          <w:szCs w:val="22"/>
          <w:lang w:val="en-GB"/>
        </w:rPr>
      </w:pPr>
    </w:p>
    <w:tbl>
      <w:tblPr>
        <w:tblW w:w="8997" w:type="dxa"/>
        <w:tblInd w:w="360" w:type="dxa"/>
        <w:tblLayout w:type="fixed"/>
        <w:tblLook w:val="0000" w:firstRow="0" w:lastRow="0" w:firstColumn="0" w:lastColumn="0" w:noHBand="0" w:noVBand="0"/>
      </w:tblPr>
      <w:tblGrid>
        <w:gridCol w:w="3573"/>
        <w:gridCol w:w="1179"/>
        <w:gridCol w:w="236"/>
        <w:gridCol w:w="1195"/>
        <w:gridCol w:w="245"/>
        <w:gridCol w:w="1151"/>
        <w:gridCol w:w="236"/>
        <w:gridCol w:w="1182"/>
      </w:tblGrid>
      <w:tr w:rsidR="00C21A9F" w:rsidRPr="00B737D5" w14:paraId="61FB0EFE" w14:textId="77777777" w:rsidTr="00B5478F">
        <w:trPr>
          <w:tblHeader/>
        </w:trPr>
        <w:tc>
          <w:tcPr>
            <w:tcW w:w="3573" w:type="dxa"/>
            <w:tcBorders>
              <w:top w:val="nil"/>
              <w:left w:val="nil"/>
              <w:bottom w:val="nil"/>
              <w:right w:val="nil"/>
            </w:tcBorders>
          </w:tcPr>
          <w:p w14:paraId="796BB880" w14:textId="4BE18C4F" w:rsidR="00C21A9F" w:rsidRPr="00B737D5" w:rsidRDefault="00C21A9F" w:rsidP="00AE4528">
            <w:pPr>
              <w:spacing w:line="240" w:lineRule="auto"/>
              <w:jc w:val="both"/>
              <w:rPr>
                <w:rFonts w:ascii="Browallia New" w:hAnsi="Browallia New" w:cs="Browallia New"/>
                <w:sz w:val="28"/>
                <w:szCs w:val="28"/>
              </w:rPr>
            </w:pPr>
          </w:p>
        </w:tc>
        <w:tc>
          <w:tcPr>
            <w:tcW w:w="5424" w:type="dxa"/>
            <w:gridSpan w:val="7"/>
            <w:tcBorders>
              <w:top w:val="nil"/>
              <w:left w:val="nil"/>
              <w:right w:val="nil"/>
            </w:tcBorders>
          </w:tcPr>
          <w:p w14:paraId="34920C9F" w14:textId="77777777" w:rsidR="00C21A9F" w:rsidRPr="00B737D5" w:rsidRDefault="00C21A9F" w:rsidP="00AE4528">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xml:space="preserve">: </w:t>
            </w:r>
            <w:r w:rsidRPr="00B737D5">
              <w:rPr>
                <w:rFonts w:ascii="Browallia New" w:hAnsi="Browallia New" w:cs="Browallia New"/>
                <w:sz w:val="28"/>
                <w:szCs w:val="28"/>
                <w:cs/>
              </w:rPr>
              <w:t>พันบาท)</w:t>
            </w:r>
          </w:p>
        </w:tc>
      </w:tr>
      <w:tr w:rsidR="00C21A9F" w:rsidRPr="00B737D5" w14:paraId="59862BBA" w14:textId="77777777" w:rsidTr="00B5478F">
        <w:trPr>
          <w:trHeight w:val="257"/>
          <w:tblHeader/>
        </w:trPr>
        <w:tc>
          <w:tcPr>
            <w:tcW w:w="3573" w:type="dxa"/>
            <w:tcBorders>
              <w:top w:val="nil"/>
              <w:left w:val="nil"/>
              <w:bottom w:val="nil"/>
              <w:right w:val="nil"/>
            </w:tcBorders>
          </w:tcPr>
          <w:p w14:paraId="777B214D" w14:textId="77777777" w:rsidR="00C21A9F" w:rsidRPr="00B737D5" w:rsidRDefault="00C21A9F" w:rsidP="00AE4528">
            <w:pPr>
              <w:spacing w:line="240" w:lineRule="auto"/>
              <w:ind w:left="702" w:hanging="702"/>
              <w:jc w:val="both"/>
              <w:rPr>
                <w:rFonts w:ascii="Browallia New" w:hAnsi="Browallia New" w:cs="Browallia New"/>
                <w:sz w:val="28"/>
                <w:szCs w:val="28"/>
              </w:rPr>
            </w:pPr>
          </w:p>
        </w:tc>
        <w:tc>
          <w:tcPr>
            <w:tcW w:w="2610" w:type="dxa"/>
            <w:gridSpan w:val="3"/>
            <w:tcBorders>
              <w:left w:val="nil"/>
              <w:bottom w:val="single" w:sz="4" w:space="0" w:color="auto"/>
              <w:right w:val="nil"/>
            </w:tcBorders>
          </w:tcPr>
          <w:p w14:paraId="49B990EA" w14:textId="77777777" w:rsidR="00C21A9F" w:rsidRPr="00B737D5" w:rsidRDefault="00C21A9F" w:rsidP="00AE4528">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45" w:type="dxa"/>
            <w:tcBorders>
              <w:left w:val="nil"/>
              <w:right w:val="nil"/>
            </w:tcBorders>
          </w:tcPr>
          <w:p w14:paraId="6EF94A48" w14:textId="77777777" w:rsidR="00C21A9F" w:rsidRPr="00B737D5" w:rsidRDefault="00C21A9F" w:rsidP="00AE4528">
            <w:pPr>
              <w:spacing w:line="240" w:lineRule="auto"/>
              <w:jc w:val="center"/>
              <w:rPr>
                <w:rFonts w:ascii="Browallia New" w:hAnsi="Browallia New" w:cs="Browallia New"/>
                <w:sz w:val="28"/>
                <w:szCs w:val="28"/>
                <w:cs/>
              </w:rPr>
            </w:pPr>
          </w:p>
        </w:tc>
        <w:tc>
          <w:tcPr>
            <w:tcW w:w="2569" w:type="dxa"/>
            <w:gridSpan w:val="3"/>
            <w:tcBorders>
              <w:left w:val="nil"/>
              <w:bottom w:val="single" w:sz="4" w:space="0" w:color="auto"/>
              <w:right w:val="nil"/>
            </w:tcBorders>
          </w:tcPr>
          <w:p w14:paraId="6CA38DDC" w14:textId="77777777" w:rsidR="00C21A9F" w:rsidRPr="00B737D5" w:rsidRDefault="00C21A9F" w:rsidP="00AE4528">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งบการเงินเฉพาะบริษัท</w:t>
            </w:r>
          </w:p>
        </w:tc>
      </w:tr>
      <w:tr w:rsidR="006F1672" w:rsidRPr="00B737D5" w14:paraId="5F6761AA" w14:textId="77777777" w:rsidTr="00B5478F">
        <w:trPr>
          <w:tblHeader/>
        </w:trPr>
        <w:tc>
          <w:tcPr>
            <w:tcW w:w="3573" w:type="dxa"/>
            <w:tcBorders>
              <w:top w:val="nil"/>
              <w:left w:val="nil"/>
              <w:bottom w:val="nil"/>
              <w:right w:val="nil"/>
            </w:tcBorders>
          </w:tcPr>
          <w:p w14:paraId="0B4873B0" w14:textId="77777777" w:rsidR="006F1672" w:rsidRPr="00B737D5" w:rsidRDefault="006F1672" w:rsidP="006F1672">
            <w:pPr>
              <w:spacing w:line="240" w:lineRule="auto"/>
              <w:jc w:val="center"/>
              <w:rPr>
                <w:rFonts w:ascii="Browallia New" w:hAnsi="Browallia New" w:cs="Browallia New"/>
                <w:sz w:val="28"/>
                <w:szCs w:val="28"/>
              </w:rPr>
            </w:pPr>
          </w:p>
        </w:tc>
        <w:tc>
          <w:tcPr>
            <w:tcW w:w="1179" w:type="dxa"/>
            <w:tcBorders>
              <w:top w:val="single" w:sz="4" w:space="0" w:color="auto"/>
              <w:left w:val="nil"/>
              <w:bottom w:val="single" w:sz="4" w:space="0" w:color="auto"/>
              <w:right w:val="nil"/>
            </w:tcBorders>
          </w:tcPr>
          <w:p w14:paraId="758AD6BD" w14:textId="02263279" w:rsidR="006F1672" w:rsidRPr="00B737D5" w:rsidRDefault="006F1672" w:rsidP="006F1672">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36" w:type="dxa"/>
            <w:tcBorders>
              <w:top w:val="nil"/>
              <w:left w:val="nil"/>
              <w:right w:val="nil"/>
            </w:tcBorders>
            <w:vAlign w:val="bottom"/>
          </w:tcPr>
          <w:p w14:paraId="6A5D0C84" w14:textId="77777777" w:rsidR="006F1672" w:rsidRPr="00B737D5" w:rsidRDefault="006F1672" w:rsidP="006F1672">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left w:val="nil"/>
              <w:bottom w:val="single" w:sz="4" w:space="0" w:color="auto"/>
              <w:right w:val="nil"/>
            </w:tcBorders>
            <w:vAlign w:val="bottom"/>
          </w:tcPr>
          <w:p w14:paraId="0EB60789" w14:textId="39A25954" w:rsidR="006F1672" w:rsidRPr="00B737D5" w:rsidRDefault="006F1672" w:rsidP="006F1672">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45" w:type="dxa"/>
            <w:tcBorders>
              <w:top w:val="nil"/>
              <w:left w:val="nil"/>
              <w:right w:val="nil"/>
            </w:tcBorders>
          </w:tcPr>
          <w:p w14:paraId="784BD59A" w14:textId="77777777" w:rsidR="006F1672" w:rsidRPr="00B737D5" w:rsidRDefault="006F1672" w:rsidP="006F1672">
            <w:pPr>
              <w:spacing w:line="240" w:lineRule="auto"/>
              <w:ind w:right="-10"/>
              <w:jc w:val="center"/>
              <w:rPr>
                <w:rFonts w:ascii="Browallia New" w:hAnsi="Browallia New" w:cs="Browallia New"/>
                <w:sz w:val="28"/>
                <w:szCs w:val="28"/>
              </w:rPr>
            </w:pPr>
          </w:p>
        </w:tc>
        <w:tc>
          <w:tcPr>
            <w:tcW w:w="1151" w:type="dxa"/>
            <w:tcBorders>
              <w:top w:val="single" w:sz="4" w:space="0" w:color="auto"/>
              <w:left w:val="nil"/>
              <w:bottom w:val="single" w:sz="4" w:space="0" w:color="auto"/>
              <w:right w:val="nil"/>
            </w:tcBorders>
          </w:tcPr>
          <w:p w14:paraId="104E760D" w14:textId="05F2EF63" w:rsidR="006F1672" w:rsidRPr="00B737D5" w:rsidRDefault="006F1672" w:rsidP="006F1672">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36" w:type="dxa"/>
            <w:tcBorders>
              <w:top w:val="nil"/>
              <w:left w:val="nil"/>
              <w:bottom w:val="nil"/>
              <w:right w:val="nil"/>
            </w:tcBorders>
            <w:vAlign w:val="bottom"/>
          </w:tcPr>
          <w:p w14:paraId="2D138300" w14:textId="77777777" w:rsidR="006F1672" w:rsidRPr="00B737D5" w:rsidRDefault="006F1672" w:rsidP="006F1672">
            <w:pPr>
              <w:tabs>
                <w:tab w:val="clear" w:pos="907"/>
              </w:tabs>
              <w:spacing w:line="240" w:lineRule="auto"/>
              <w:ind w:left="-108" w:right="-108"/>
              <w:jc w:val="center"/>
              <w:rPr>
                <w:rFonts w:ascii="Browallia New" w:hAnsi="Browallia New" w:cs="Browallia New"/>
                <w:sz w:val="28"/>
                <w:szCs w:val="28"/>
                <w:cs/>
              </w:rPr>
            </w:pPr>
          </w:p>
        </w:tc>
        <w:tc>
          <w:tcPr>
            <w:tcW w:w="1182" w:type="dxa"/>
            <w:tcBorders>
              <w:top w:val="nil"/>
              <w:left w:val="nil"/>
              <w:bottom w:val="single" w:sz="4" w:space="0" w:color="auto"/>
              <w:right w:val="nil"/>
            </w:tcBorders>
            <w:vAlign w:val="bottom"/>
          </w:tcPr>
          <w:p w14:paraId="60956C44" w14:textId="615A7015" w:rsidR="006F1672" w:rsidRPr="00B737D5" w:rsidRDefault="006F1672" w:rsidP="006F1672">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C21A9F" w:rsidRPr="00B737D5" w14:paraId="2D7672A6" w14:textId="77777777" w:rsidTr="00E8493F">
        <w:trPr>
          <w:trHeight w:hRule="exact" w:val="216"/>
          <w:tblHeader/>
        </w:trPr>
        <w:tc>
          <w:tcPr>
            <w:tcW w:w="3573" w:type="dxa"/>
            <w:tcBorders>
              <w:top w:val="nil"/>
              <w:left w:val="nil"/>
              <w:bottom w:val="nil"/>
              <w:right w:val="nil"/>
            </w:tcBorders>
            <w:vAlign w:val="center"/>
          </w:tcPr>
          <w:p w14:paraId="1C1AA55B" w14:textId="77777777" w:rsidR="00C21A9F" w:rsidRPr="00B737D5" w:rsidRDefault="00C21A9F" w:rsidP="00AE4528">
            <w:pPr>
              <w:spacing w:line="240" w:lineRule="auto"/>
              <w:rPr>
                <w:rFonts w:ascii="Browallia New" w:hAnsi="Browallia New" w:cs="Browallia New"/>
                <w:sz w:val="28"/>
                <w:szCs w:val="28"/>
                <w:cs/>
              </w:rPr>
            </w:pPr>
          </w:p>
        </w:tc>
        <w:tc>
          <w:tcPr>
            <w:tcW w:w="1179" w:type="dxa"/>
            <w:tcBorders>
              <w:top w:val="single" w:sz="4" w:space="0" w:color="auto"/>
              <w:left w:val="nil"/>
              <w:right w:val="nil"/>
            </w:tcBorders>
          </w:tcPr>
          <w:p w14:paraId="45464B6E" w14:textId="77777777" w:rsidR="00C21A9F" w:rsidRPr="00B737D5"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34C89DB8" w14:textId="77777777" w:rsidR="00C21A9F" w:rsidRPr="00B737D5" w:rsidRDefault="00C21A9F" w:rsidP="00AE4528">
            <w:pPr>
              <w:spacing w:line="240" w:lineRule="auto"/>
              <w:rPr>
                <w:rFonts w:ascii="Browallia New" w:hAnsi="Browallia New" w:cs="Browallia New"/>
                <w:sz w:val="28"/>
                <w:szCs w:val="28"/>
              </w:rPr>
            </w:pPr>
          </w:p>
        </w:tc>
        <w:tc>
          <w:tcPr>
            <w:tcW w:w="1195" w:type="dxa"/>
            <w:tcBorders>
              <w:top w:val="single" w:sz="4" w:space="0" w:color="auto"/>
              <w:left w:val="nil"/>
              <w:right w:val="nil"/>
            </w:tcBorders>
          </w:tcPr>
          <w:p w14:paraId="0F575EC2" w14:textId="77777777" w:rsidR="00C21A9F" w:rsidRPr="00B737D5"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right w:val="nil"/>
            </w:tcBorders>
            <w:vAlign w:val="center"/>
          </w:tcPr>
          <w:p w14:paraId="25DAF3D2" w14:textId="77777777" w:rsidR="00C21A9F" w:rsidRPr="00B737D5" w:rsidRDefault="00C21A9F" w:rsidP="00AE4528">
            <w:pPr>
              <w:spacing w:line="240" w:lineRule="auto"/>
              <w:jc w:val="right"/>
              <w:rPr>
                <w:rFonts w:ascii="Browallia New" w:hAnsi="Browallia New" w:cs="Browallia New"/>
                <w:sz w:val="28"/>
                <w:szCs w:val="28"/>
              </w:rPr>
            </w:pPr>
          </w:p>
        </w:tc>
        <w:tc>
          <w:tcPr>
            <w:tcW w:w="1151" w:type="dxa"/>
            <w:tcBorders>
              <w:top w:val="single" w:sz="4" w:space="0" w:color="auto"/>
              <w:left w:val="nil"/>
              <w:right w:val="nil"/>
            </w:tcBorders>
            <w:vAlign w:val="center"/>
          </w:tcPr>
          <w:p w14:paraId="5BC893BB" w14:textId="77777777" w:rsidR="00C21A9F" w:rsidRPr="00B737D5"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38D861F9" w14:textId="77777777" w:rsidR="00C21A9F" w:rsidRPr="00B737D5" w:rsidRDefault="00C21A9F" w:rsidP="00AE4528">
            <w:pPr>
              <w:spacing w:line="240" w:lineRule="auto"/>
              <w:jc w:val="right"/>
              <w:rPr>
                <w:rFonts w:ascii="Browallia New" w:hAnsi="Browallia New" w:cs="Browallia New"/>
                <w:sz w:val="28"/>
                <w:szCs w:val="28"/>
              </w:rPr>
            </w:pPr>
          </w:p>
        </w:tc>
        <w:tc>
          <w:tcPr>
            <w:tcW w:w="1182" w:type="dxa"/>
            <w:tcBorders>
              <w:top w:val="nil"/>
              <w:left w:val="nil"/>
              <w:bottom w:val="nil"/>
              <w:right w:val="nil"/>
            </w:tcBorders>
            <w:vAlign w:val="center"/>
          </w:tcPr>
          <w:p w14:paraId="60335CA8" w14:textId="77777777" w:rsidR="00C21A9F" w:rsidRPr="00B737D5"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AA42E8" w:rsidRPr="00B737D5" w14:paraId="0288C143" w14:textId="77777777" w:rsidTr="00B5478F">
        <w:tc>
          <w:tcPr>
            <w:tcW w:w="3573" w:type="dxa"/>
            <w:tcBorders>
              <w:top w:val="nil"/>
              <w:left w:val="nil"/>
              <w:bottom w:val="nil"/>
              <w:right w:val="nil"/>
            </w:tcBorders>
            <w:vAlign w:val="center"/>
          </w:tcPr>
          <w:p w14:paraId="4E9E0992" w14:textId="77777777" w:rsidR="00AA42E8" w:rsidRPr="00B737D5" w:rsidRDefault="00AA42E8" w:rsidP="00AE4528">
            <w:pPr>
              <w:spacing w:line="240" w:lineRule="auto"/>
              <w:rPr>
                <w:rFonts w:ascii="Browallia New" w:hAnsi="Browallia New" w:cs="Browallia New"/>
                <w:sz w:val="28"/>
                <w:szCs w:val="28"/>
                <w:cs/>
              </w:rPr>
            </w:pPr>
            <w:r w:rsidRPr="00B737D5">
              <w:rPr>
                <w:rFonts w:ascii="Browallia New" w:hAnsi="Browallia New" w:cs="Browallia New"/>
                <w:sz w:val="28"/>
                <w:szCs w:val="28"/>
                <w:cs/>
              </w:rPr>
              <w:t>ที่ดินและสิ่งปลูกสร้างที่อยู่ระหว่างพัฒนา</w:t>
            </w:r>
          </w:p>
        </w:tc>
        <w:tc>
          <w:tcPr>
            <w:tcW w:w="1179" w:type="dxa"/>
            <w:tcBorders>
              <w:left w:val="nil"/>
              <w:bottom w:val="nil"/>
              <w:right w:val="nil"/>
            </w:tcBorders>
          </w:tcPr>
          <w:p w14:paraId="1FE217DB" w14:textId="77777777" w:rsidR="00AA42E8" w:rsidRPr="00B737D5"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tcPr>
          <w:p w14:paraId="3FBA0307" w14:textId="77777777" w:rsidR="00AA42E8" w:rsidRPr="00B737D5" w:rsidRDefault="00AA42E8" w:rsidP="00AE4528">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5E12EE8B" w14:textId="77777777" w:rsidR="00AA42E8" w:rsidRPr="00B737D5"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bottom w:val="nil"/>
              <w:right w:val="nil"/>
            </w:tcBorders>
            <w:vAlign w:val="center"/>
          </w:tcPr>
          <w:p w14:paraId="175643E2" w14:textId="77777777" w:rsidR="00AA42E8" w:rsidRPr="00B737D5" w:rsidRDefault="00AA42E8" w:rsidP="00AE4528">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6376F277" w14:textId="77777777" w:rsidR="00AA42E8" w:rsidRPr="00B737D5" w:rsidRDefault="00AA42E8" w:rsidP="001045E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vAlign w:val="center"/>
          </w:tcPr>
          <w:p w14:paraId="6540B65D" w14:textId="77777777" w:rsidR="00AA42E8" w:rsidRPr="00B737D5" w:rsidRDefault="00AA42E8" w:rsidP="00AE4528">
            <w:pPr>
              <w:spacing w:line="240" w:lineRule="auto"/>
              <w:ind w:right="26"/>
              <w:jc w:val="right"/>
              <w:rPr>
                <w:rFonts w:ascii="Browallia New" w:hAnsi="Browallia New" w:cs="Browallia New"/>
                <w:sz w:val="28"/>
                <w:szCs w:val="28"/>
              </w:rPr>
            </w:pPr>
          </w:p>
        </w:tc>
        <w:tc>
          <w:tcPr>
            <w:tcW w:w="1182" w:type="dxa"/>
            <w:tcBorders>
              <w:left w:val="nil"/>
              <w:bottom w:val="nil"/>
              <w:right w:val="nil"/>
            </w:tcBorders>
            <w:vAlign w:val="center"/>
          </w:tcPr>
          <w:p w14:paraId="7EA106A4" w14:textId="77777777" w:rsidR="00AA42E8" w:rsidRPr="00B737D5"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EC6A46" w:rsidRPr="00B737D5" w14:paraId="6E6B8B6C" w14:textId="77777777" w:rsidTr="00205DE0">
        <w:tc>
          <w:tcPr>
            <w:tcW w:w="3573" w:type="dxa"/>
            <w:tcBorders>
              <w:top w:val="nil"/>
              <w:left w:val="nil"/>
              <w:bottom w:val="nil"/>
              <w:right w:val="nil"/>
            </w:tcBorders>
            <w:vAlign w:val="center"/>
          </w:tcPr>
          <w:p w14:paraId="536AC83C" w14:textId="77777777" w:rsidR="00EC6A46" w:rsidRPr="00B737D5" w:rsidRDefault="00EC6A46" w:rsidP="00EC6A46">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ที่ดิน</w:t>
            </w:r>
          </w:p>
        </w:tc>
        <w:tc>
          <w:tcPr>
            <w:tcW w:w="1179" w:type="dxa"/>
            <w:tcBorders>
              <w:left w:val="nil"/>
              <w:bottom w:val="nil"/>
              <w:right w:val="nil"/>
            </w:tcBorders>
          </w:tcPr>
          <w:p w14:paraId="429075AC" w14:textId="39E6D5A2" w:rsidR="00EC6A46" w:rsidRPr="00B737D5" w:rsidRDefault="007E28AB"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599,680</w:t>
            </w:r>
          </w:p>
        </w:tc>
        <w:tc>
          <w:tcPr>
            <w:tcW w:w="236" w:type="dxa"/>
            <w:tcBorders>
              <w:left w:val="nil"/>
              <w:bottom w:val="nil"/>
              <w:right w:val="nil"/>
            </w:tcBorders>
          </w:tcPr>
          <w:p w14:paraId="3AFF2A17"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69FE8FB1" w14:textId="16B3A1F0"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606,050</w:t>
            </w:r>
          </w:p>
        </w:tc>
        <w:tc>
          <w:tcPr>
            <w:tcW w:w="245" w:type="dxa"/>
            <w:tcBorders>
              <w:left w:val="nil"/>
              <w:bottom w:val="nil"/>
              <w:right w:val="nil"/>
            </w:tcBorders>
            <w:vAlign w:val="center"/>
          </w:tcPr>
          <w:p w14:paraId="65DB633F"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2C7B61F2" w14:textId="03971D71"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Borders>
              <w:top w:val="nil"/>
              <w:left w:val="nil"/>
              <w:bottom w:val="nil"/>
              <w:right w:val="nil"/>
            </w:tcBorders>
            <w:vAlign w:val="center"/>
          </w:tcPr>
          <w:p w14:paraId="146956A3"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282D56E6" w14:textId="791406E4"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EC6A46" w:rsidRPr="00B737D5" w14:paraId="066CA8B9" w14:textId="77777777" w:rsidTr="00205DE0">
        <w:tc>
          <w:tcPr>
            <w:tcW w:w="3573" w:type="dxa"/>
            <w:tcBorders>
              <w:top w:val="nil"/>
              <w:left w:val="nil"/>
              <w:bottom w:val="nil"/>
              <w:right w:val="nil"/>
            </w:tcBorders>
            <w:vAlign w:val="center"/>
          </w:tcPr>
          <w:p w14:paraId="2ED08E38" w14:textId="77777777" w:rsidR="00EC6A46" w:rsidRPr="00B737D5" w:rsidRDefault="00EC6A46" w:rsidP="00EC6A46">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ค่าปรับปรุงที่ดิน</w:t>
            </w:r>
          </w:p>
        </w:tc>
        <w:tc>
          <w:tcPr>
            <w:tcW w:w="1179" w:type="dxa"/>
            <w:tcBorders>
              <w:left w:val="nil"/>
              <w:bottom w:val="nil"/>
              <w:right w:val="nil"/>
            </w:tcBorders>
          </w:tcPr>
          <w:p w14:paraId="11ECC80C" w14:textId="679E830A" w:rsidR="00EC6A46" w:rsidRPr="00B737D5" w:rsidRDefault="007E28AB"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114,625</w:t>
            </w:r>
          </w:p>
        </w:tc>
        <w:tc>
          <w:tcPr>
            <w:tcW w:w="236" w:type="dxa"/>
            <w:tcBorders>
              <w:left w:val="nil"/>
              <w:bottom w:val="nil"/>
              <w:right w:val="nil"/>
            </w:tcBorders>
          </w:tcPr>
          <w:p w14:paraId="43C335B2"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32EFD67D" w14:textId="04582259"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115,529</w:t>
            </w:r>
          </w:p>
        </w:tc>
        <w:tc>
          <w:tcPr>
            <w:tcW w:w="245" w:type="dxa"/>
            <w:tcBorders>
              <w:left w:val="nil"/>
              <w:bottom w:val="nil"/>
              <w:right w:val="nil"/>
            </w:tcBorders>
            <w:vAlign w:val="center"/>
          </w:tcPr>
          <w:p w14:paraId="360457AC"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5FA4284A" w14:textId="575117BF"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Borders>
              <w:top w:val="nil"/>
              <w:left w:val="nil"/>
              <w:bottom w:val="nil"/>
              <w:right w:val="nil"/>
            </w:tcBorders>
            <w:vAlign w:val="center"/>
          </w:tcPr>
          <w:p w14:paraId="37AA91AC"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25A357D1" w14:textId="10594973"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EC6A46" w:rsidRPr="00B737D5" w14:paraId="7D6077BC" w14:textId="77777777" w:rsidTr="00522CB4">
        <w:tc>
          <w:tcPr>
            <w:tcW w:w="3573" w:type="dxa"/>
            <w:tcBorders>
              <w:top w:val="nil"/>
              <w:left w:val="nil"/>
              <w:bottom w:val="nil"/>
              <w:right w:val="nil"/>
            </w:tcBorders>
            <w:vAlign w:val="center"/>
          </w:tcPr>
          <w:p w14:paraId="119172BD" w14:textId="77777777" w:rsidR="00EC6A46" w:rsidRPr="00B737D5" w:rsidRDefault="00EC6A46" w:rsidP="00EC6A46">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ค่าก่อสร้าง</w:t>
            </w:r>
          </w:p>
        </w:tc>
        <w:tc>
          <w:tcPr>
            <w:tcW w:w="1179" w:type="dxa"/>
            <w:tcBorders>
              <w:left w:val="nil"/>
              <w:bottom w:val="nil"/>
              <w:right w:val="nil"/>
            </w:tcBorders>
          </w:tcPr>
          <w:p w14:paraId="13EB729D" w14:textId="4715F2A5" w:rsidR="00EC6A46" w:rsidRPr="00B737D5" w:rsidRDefault="007E28AB"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1,207,627</w:t>
            </w:r>
          </w:p>
        </w:tc>
        <w:tc>
          <w:tcPr>
            <w:tcW w:w="236" w:type="dxa"/>
            <w:tcBorders>
              <w:left w:val="nil"/>
              <w:bottom w:val="nil"/>
              <w:right w:val="nil"/>
            </w:tcBorders>
          </w:tcPr>
          <w:p w14:paraId="4A989C1E"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5BAA15BF" w14:textId="442A5F9D"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1,182,411</w:t>
            </w:r>
          </w:p>
        </w:tc>
        <w:tc>
          <w:tcPr>
            <w:tcW w:w="245" w:type="dxa"/>
            <w:tcBorders>
              <w:left w:val="nil"/>
              <w:bottom w:val="nil"/>
              <w:right w:val="nil"/>
            </w:tcBorders>
            <w:vAlign w:val="center"/>
          </w:tcPr>
          <w:p w14:paraId="27111AFA"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5644B373" w14:textId="5D08CDDB"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1,819</w:t>
            </w:r>
          </w:p>
        </w:tc>
        <w:tc>
          <w:tcPr>
            <w:tcW w:w="236" w:type="dxa"/>
            <w:tcBorders>
              <w:top w:val="nil"/>
              <w:left w:val="nil"/>
              <w:bottom w:val="nil"/>
              <w:right w:val="nil"/>
            </w:tcBorders>
            <w:vAlign w:val="center"/>
          </w:tcPr>
          <w:p w14:paraId="24A51952"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6CC930C2" w14:textId="4C63748D"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1,819</w:t>
            </w:r>
          </w:p>
        </w:tc>
      </w:tr>
      <w:tr w:rsidR="00EC6A46" w:rsidRPr="00B737D5" w14:paraId="6E88EEB2" w14:textId="77777777" w:rsidTr="00205DE0">
        <w:tc>
          <w:tcPr>
            <w:tcW w:w="3573" w:type="dxa"/>
            <w:tcBorders>
              <w:top w:val="nil"/>
              <w:left w:val="nil"/>
              <w:bottom w:val="nil"/>
              <w:right w:val="nil"/>
            </w:tcBorders>
            <w:vAlign w:val="center"/>
          </w:tcPr>
          <w:p w14:paraId="78DE71D6" w14:textId="77777777" w:rsidR="00EC6A46" w:rsidRPr="00B737D5" w:rsidRDefault="00EC6A46" w:rsidP="00EC6A46">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ค่าสาธารณูปโภค</w:t>
            </w:r>
          </w:p>
        </w:tc>
        <w:tc>
          <w:tcPr>
            <w:tcW w:w="1179" w:type="dxa"/>
            <w:tcBorders>
              <w:left w:val="nil"/>
              <w:bottom w:val="nil"/>
              <w:right w:val="nil"/>
            </w:tcBorders>
          </w:tcPr>
          <w:p w14:paraId="08C21967" w14:textId="300A7FE1" w:rsidR="00EC6A46" w:rsidRPr="00B737D5" w:rsidRDefault="007E28AB"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309,882</w:t>
            </w:r>
          </w:p>
        </w:tc>
        <w:tc>
          <w:tcPr>
            <w:tcW w:w="236" w:type="dxa"/>
            <w:tcBorders>
              <w:left w:val="nil"/>
              <w:bottom w:val="nil"/>
              <w:right w:val="nil"/>
            </w:tcBorders>
          </w:tcPr>
          <w:p w14:paraId="1955453C"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774DC6D7" w14:textId="28A2D51D"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312,049</w:t>
            </w:r>
          </w:p>
        </w:tc>
        <w:tc>
          <w:tcPr>
            <w:tcW w:w="245" w:type="dxa"/>
            <w:tcBorders>
              <w:left w:val="nil"/>
              <w:bottom w:val="nil"/>
              <w:right w:val="nil"/>
            </w:tcBorders>
            <w:vAlign w:val="center"/>
          </w:tcPr>
          <w:p w14:paraId="7DD22136"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0150FF3F" w14:textId="35CE31BC"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Borders>
              <w:top w:val="nil"/>
              <w:left w:val="nil"/>
              <w:bottom w:val="nil"/>
              <w:right w:val="nil"/>
            </w:tcBorders>
            <w:vAlign w:val="center"/>
          </w:tcPr>
          <w:p w14:paraId="1B5CB349"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4E56AF1E" w14:textId="1E7B32C5"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EC6A46" w:rsidRPr="00B737D5" w14:paraId="4B6EE761" w14:textId="77777777" w:rsidTr="00205DE0">
        <w:tc>
          <w:tcPr>
            <w:tcW w:w="3573" w:type="dxa"/>
            <w:tcBorders>
              <w:top w:val="nil"/>
              <w:left w:val="nil"/>
              <w:bottom w:val="nil"/>
              <w:right w:val="nil"/>
            </w:tcBorders>
            <w:vAlign w:val="center"/>
          </w:tcPr>
          <w:p w14:paraId="163A0E44" w14:textId="77777777" w:rsidR="00EC6A46" w:rsidRPr="00B737D5" w:rsidRDefault="00EC6A46" w:rsidP="00EC6A46">
            <w:pPr>
              <w:spacing w:line="240" w:lineRule="auto"/>
              <w:rPr>
                <w:rFonts w:ascii="Browallia New" w:hAnsi="Browallia New" w:cs="Browallia New"/>
                <w:sz w:val="28"/>
                <w:szCs w:val="28"/>
              </w:rPr>
            </w:pPr>
            <w:r w:rsidRPr="00B737D5">
              <w:rPr>
                <w:rFonts w:ascii="Browallia New" w:hAnsi="Browallia New" w:cs="Browallia New"/>
                <w:sz w:val="28"/>
                <w:szCs w:val="28"/>
                <w:cs/>
              </w:rPr>
              <w:t xml:space="preserve">     ต้นทุนทางการเงิน</w:t>
            </w:r>
          </w:p>
        </w:tc>
        <w:tc>
          <w:tcPr>
            <w:tcW w:w="1179" w:type="dxa"/>
            <w:tcBorders>
              <w:top w:val="nil"/>
              <w:left w:val="nil"/>
              <w:right w:val="nil"/>
            </w:tcBorders>
          </w:tcPr>
          <w:p w14:paraId="4C41F3E2" w14:textId="3C1A782D" w:rsidR="00EC6A46" w:rsidRPr="00B737D5" w:rsidRDefault="007E28AB"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w:t>
            </w:r>
            <w:r w:rsidR="00AB3A9D" w:rsidRPr="00B737D5">
              <w:rPr>
                <w:rFonts w:ascii="Browallia New" w:hAnsi="Browallia New" w:cs="Browallia New"/>
                <w:sz w:val="28"/>
                <w:szCs w:val="28"/>
              </w:rPr>
              <w:t>0</w:t>
            </w:r>
            <w:r w:rsidR="00056458" w:rsidRPr="00B737D5">
              <w:rPr>
                <w:rFonts w:ascii="Browallia New" w:hAnsi="Browallia New" w:cs="Browallia New"/>
                <w:sz w:val="28"/>
                <w:szCs w:val="28"/>
              </w:rPr>
              <w:t>3</w:t>
            </w:r>
            <w:r w:rsidR="00AB3A9D" w:rsidRPr="00B737D5">
              <w:rPr>
                <w:rFonts w:ascii="Browallia New" w:hAnsi="Browallia New" w:cs="Browallia New"/>
                <w:sz w:val="28"/>
                <w:szCs w:val="28"/>
              </w:rPr>
              <w:t>,</w:t>
            </w:r>
            <w:r w:rsidR="00056458" w:rsidRPr="00B737D5">
              <w:rPr>
                <w:rFonts w:ascii="Browallia New" w:hAnsi="Browallia New" w:cs="Browallia New"/>
                <w:sz w:val="28"/>
                <w:szCs w:val="28"/>
              </w:rPr>
              <w:t>487</w:t>
            </w:r>
          </w:p>
        </w:tc>
        <w:tc>
          <w:tcPr>
            <w:tcW w:w="236" w:type="dxa"/>
            <w:tcBorders>
              <w:top w:val="nil"/>
              <w:left w:val="nil"/>
              <w:right w:val="nil"/>
            </w:tcBorders>
          </w:tcPr>
          <w:p w14:paraId="19361340"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95" w:type="dxa"/>
            <w:tcBorders>
              <w:top w:val="nil"/>
              <w:left w:val="nil"/>
              <w:right w:val="nil"/>
            </w:tcBorders>
          </w:tcPr>
          <w:p w14:paraId="4A8D322D" w14:textId="09D69387"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97,023</w:t>
            </w:r>
          </w:p>
        </w:tc>
        <w:tc>
          <w:tcPr>
            <w:tcW w:w="245" w:type="dxa"/>
            <w:tcBorders>
              <w:top w:val="nil"/>
              <w:left w:val="nil"/>
              <w:right w:val="nil"/>
            </w:tcBorders>
            <w:vAlign w:val="center"/>
          </w:tcPr>
          <w:p w14:paraId="25CABD78"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51" w:type="dxa"/>
            <w:tcBorders>
              <w:top w:val="nil"/>
              <w:left w:val="nil"/>
              <w:right w:val="nil"/>
            </w:tcBorders>
            <w:vAlign w:val="center"/>
          </w:tcPr>
          <w:p w14:paraId="6DD36541" w14:textId="4256D7B5"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Borders>
              <w:top w:val="nil"/>
              <w:left w:val="nil"/>
              <w:right w:val="nil"/>
            </w:tcBorders>
            <w:vAlign w:val="center"/>
          </w:tcPr>
          <w:p w14:paraId="61E06573"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82" w:type="dxa"/>
            <w:tcBorders>
              <w:top w:val="nil"/>
              <w:left w:val="nil"/>
              <w:right w:val="nil"/>
            </w:tcBorders>
            <w:vAlign w:val="center"/>
          </w:tcPr>
          <w:p w14:paraId="78A0C9E9" w14:textId="77577878"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EC6A46" w:rsidRPr="00B737D5" w14:paraId="0938A3D0" w14:textId="77777777" w:rsidTr="00205DE0">
        <w:tc>
          <w:tcPr>
            <w:tcW w:w="3573" w:type="dxa"/>
            <w:tcBorders>
              <w:top w:val="nil"/>
              <w:left w:val="nil"/>
              <w:bottom w:val="nil"/>
              <w:right w:val="nil"/>
            </w:tcBorders>
            <w:vAlign w:val="center"/>
          </w:tcPr>
          <w:p w14:paraId="6D139016" w14:textId="1657A51A" w:rsidR="00EC6A46" w:rsidRPr="00B737D5" w:rsidRDefault="00EC6A46" w:rsidP="00EC6A46">
            <w:pPr>
              <w:spacing w:line="240" w:lineRule="auto"/>
              <w:ind w:left="315"/>
              <w:rPr>
                <w:rFonts w:ascii="Browallia New" w:hAnsi="Browallia New" w:cs="Browallia New"/>
                <w:sz w:val="28"/>
                <w:szCs w:val="28"/>
                <w:cs/>
              </w:rPr>
            </w:pPr>
            <w:r w:rsidRPr="00B737D5">
              <w:rPr>
                <w:rFonts w:ascii="Browallia New" w:hAnsi="Browallia New" w:cs="Browallia New" w:hint="cs"/>
                <w:sz w:val="28"/>
                <w:szCs w:val="28"/>
                <w:cs/>
              </w:rPr>
              <w:t>ต้นทุนการกู้ยืม</w:t>
            </w:r>
          </w:p>
        </w:tc>
        <w:tc>
          <w:tcPr>
            <w:tcW w:w="1179" w:type="dxa"/>
            <w:tcBorders>
              <w:top w:val="nil"/>
              <w:left w:val="nil"/>
              <w:right w:val="nil"/>
            </w:tcBorders>
          </w:tcPr>
          <w:p w14:paraId="228B8BA3" w14:textId="6519BFB0" w:rsidR="00EC6A46" w:rsidRPr="00B737D5" w:rsidRDefault="000A52FF"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180</w:t>
            </w:r>
          </w:p>
        </w:tc>
        <w:tc>
          <w:tcPr>
            <w:tcW w:w="236" w:type="dxa"/>
            <w:tcBorders>
              <w:top w:val="nil"/>
              <w:left w:val="nil"/>
              <w:right w:val="nil"/>
            </w:tcBorders>
          </w:tcPr>
          <w:p w14:paraId="5E78B891"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95" w:type="dxa"/>
            <w:tcBorders>
              <w:top w:val="nil"/>
              <w:left w:val="nil"/>
              <w:right w:val="nil"/>
            </w:tcBorders>
          </w:tcPr>
          <w:p w14:paraId="584D7009" w14:textId="07E65B4B"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246</w:t>
            </w:r>
          </w:p>
        </w:tc>
        <w:tc>
          <w:tcPr>
            <w:tcW w:w="245" w:type="dxa"/>
            <w:tcBorders>
              <w:top w:val="nil"/>
              <w:left w:val="nil"/>
              <w:right w:val="nil"/>
            </w:tcBorders>
            <w:vAlign w:val="center"/>
          </w:tcPr>
          <w:p w14:paraId="2DCFEF8C"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51" w:type="dxa"/>
            <w:tcBorders>
              <w:top w:val="nil"/>
              <w:left w:val="nil"/>
              <w:right w:val="nil"/>
            </w:tcBorders>
            <w:vAlign w:val="center"/>
          </w:tcPr>
          <w:p w14:paraId="1D25A561" w14:textId="189E0F80"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hint="cs"/>
                <w:sz w:val="28"/>
                <w:szCs w:val="28"/>
                <w:cs/>
              </w:rPr>
              <w:t xml:space="preserve">         </w:t>
            </w:r>
            <w:r w:rsidRPr="00B737D5">
              <w:rPr>
                <w:rFonts w:ascii="Browallia New" w:hAnsi="Browallia New" w:cs="Browallia New"/>
                <w:sz w:val="28"/>
                <w:szCs w:val="28"/>
                <w:cs/>
              </w:rPr>
              <w:t>-</w:t>
            </w:r>
          </w:p>
        </w:tc>
        <w:tc>
          <w:tcPr>
            <w:tcW w:w="236" w:type="dxa"/>
            <w:tcBorders>
              <w:top w:val="nil"/>
              <w:left w:val="nil"/>
              <w:right w:val="nil"/>
            </w:tcBorders>
            <w:vAlign w:val="center"/>
          </w:tcPr>
          <w:p w14:paraId="484633B5"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82" w:type="dxa"/>
            <w:tcBorders>
              <w:top w:val="nil"/>
              <w:left w:val="nil"/>
              <w:right w:val="nil"/>
            </w:tcBorders>
            <w:vAlign w:val="center"/>
          </w:tcPr>
          <w:p w14:paraId="483A8CCE" w14:textId="71B589AE"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hint="cs"/>
                <w:sz w:val="28"/>
                <w:szCs w:val="28"/>
                <w:cs/>
              </w:rPr>
              <w:t xml:space="preserve">         </w:t>
            </w:r>
            <w:r w:rsidRPr="00B737D5">
              <w:rPr>
                <w:rFonts w:ascii="Browallia New" w:hAnsi="Browallia New" w:cs="Browallia New"/>
                <w:sz w:val="28"/>
                <w:szCs w:val="28"/>
                <w:cs/>
              </w:rPr>
              <w:t>-</w:t>
            </w:r>
          </w:p>
        </w:tc>
      </w:tr>
      <w:tr w:rsidR="00EC6A46" w:rsidRPr="00B737D5" w14:paraId="7F0996B8" w14:textId="77777777" w:rsidTr="00522CB4">
        <w:tc>
          <w:tcPr>
            <w:tcW w:w="3573" w:type="dxa"/>
            <w:tcBorders>
              <w:top w:val="nil"/>
              <w:left w:val="nil"/>
              <w:bottom w:val="nil"/>
              <w:right w:val="nil"/>
            </w:tcBorders>
            <w:vAlign w:val="center"/>
          </w:tcPr>
          <w:p w14:paraId="78AF5844" w14:textId="77777777" w:rsidR="00EC6A46" w:rsidRPr="00B737D5" w:rsidRDefault="00EC6A46" w:rsidP="00EC6A46">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ต้นทุนอื่นๆ</w:t>
            </w:r>
          </w:p>
        </w:tc>
        <w:tc>
          <w:tcPr>
            <w:tcW w:w="1179" w:type="dxa"/>
            <w:tcBorders>
              <w:left w:val="nil"/>
              <w:bottom w:val="single" w:sz="4" w:space="0" w:color="auto"/>
              <w:right w:val="nil"/>
            </w:tcBorders>
          </w:tcPr>
          <w:p w14:paraId="79DA1559" w14:textId="60D6B62F" w:rsidR="00EC6A46" w:rsidRPr="00B737D5" w:rsidRDefault="007E28AB"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85,913</w:t>
            </w:r>
          </w:p>
        </w:tc>
        <w:tc>
          <w:tcPr>
            <w:tcW w:w="236" w:type="dxa"/>
            <w:tcBorders>
              <w:left w:val="nil"/>
              <w:right w:val="nil"/>
            </w:tcBorders>
          </w:tcPr>
          <w:p w14:paraId="3E71DFDC"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95" w:type="dxa"/>
            <w:tcBorders>
              <w:left w:val="nil"/>
              <w:bottom w:val="single" w:sz="4" w:space="0" w:color="auto"/>
              <w:right w:val="nil"/>
            </w:tcBorders>
          </w:tcPr>
          <w:p w14:paraId="31A5BD62" w14:textId="2B48F708"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83,901</w:t>
            </w:r>
          </w:p>
        </w:tc>
        <w:tc>
          <w:tcPr>
            <w:tcW w:w="245" w:type="dxa"/>
            <w:tcBorders>
              <w:left w:val="nil"/>
              <w:right w:val="nil"/>
            </w:tcBorders>
            <w:vAlign w:val="center"/>
          </w:tcPr>
          <w:p w14:paraId="3E5F36DD"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65C88317" w14:textId="02C565B0"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8,293</w:t>
            </w:r>
          </w:p>
        </w:tc>
        <w:tc>
          <w:tcPr>
            <w:tcW w:w="236" w:type="dxa"/>
            <w:tcBorders>
              <w:left w:val="nil"/>
              <w:right w:val="nil"/>
            </w:tcBorders>
            <w:vAlign w:val="center"/>
          </w:tcPr>
          <w:p w14:paraId="5859FC25"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82" w:type="dxa"/>
            <w:tcBorders>
              <w:left w:val="nil"/>
              <w:bottom w:val="single" w:sz="4" w:space="0" w:color="auto"/>
              <w:right w:val="nil"/>
            </w:tcBorders>
            <w:vAlign w:val="center"/>
          </w:tcPr>
          <w:p w14:paraId="0F2AFBC6" w14:textId="5C6FBC3D"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8,293</w:t>
            </w:r>
          </w:p>
        </w:tc>
      </w:tr>
      <w:tr w:rsidR="00EC6A46" w:rsidRPr="00B737D5" w14:paraId="54CCCA85" w14:textId="77777777" w:rsidTr="00522CB4">
        <w:tc>
          <w:tcPr>
            <w:tcW w:w="3573" w:type="dxa"/>
            <w:tcBorders>
              <w:top w:val="nil"/>
              <w:left w:val="nil"/>
              <w:bottom w:val="nil"/>
              <w:right w:val="nil"/>
            </w:tcBorders>
          </w:tcPr>
          <w:p w14:paraId="2DE80F19" w14:textId="77777777" w:rsidR="00EC6A46" w:rsidRPr="00B737D5" w:rsidRDefault="00EC6A46" w:rsidP="00EC6A46">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รวม</w:t>
            </w:r>
          </w:p>
        </w:tc>
        <w:tc>
          <w:tcPr>
            <w:tcW w:w="1179" w:type="dxa"/>
            <w:tcBorders>
              <w:top w:val="single" w:sz="4" w:space="0" w:color="auto"/>
              <w:left w:val="nil"/>
              <w:right w:val="nil"/>
            </w:tcBorders>
          </w:tcPr>
          <w:p w14:paraId="3A980E78" w14:textId="18DA6AC3" w:rsidR="00EC6A46" w:rsidRPr="00B737D5" w:rsidRDefault="007E28AB"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2,4</w:t>
            </w:r>
            <w:r w:rsidR="007B2CC2" w:rsidRPr="00B737D5">
              <w:rPr>
                <w:rFonts w:ascii="Browallia New" w:hAnsi="Browallia New" w:cs="Browallia New"/>
                <w:sz w:val="28"/>
                <w:szCs w:val="28"/>
              </w:rPr>
              <w:t>2</w:t>
            </w:r>
            <w:r w:rsidR="00993811" w:rsidRPr="00B737D5">
              <w:rPr>
                <w:rFonts w:ascii="Browallia New" w:hAnsi="Browallia New" w:cs="Browallia New"/>
                <w:sz w:val="28"/>
                <w:szCs w:val="28"/>
              </w:rPr>
              <w:t>1,394</w:t>
            </w:r>
          </w:p>
        </w:tc>
        <w:tc>
          <w:tcPr>
            <w:tcW w:w="236" w:type="dxa"/>
            <w:tcBorders>
              <w:left w:val="nil"/>
              <w:right w:val="nil"/>
            </w:tcBorders>
          </w:tcPr>
          <w:p w14:paraId="766FEA02"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95" w:type="dxa"/>
            <w:tcBorders>
              <w:top w:val="single" w:sz="4" w:space="0" w:color="auto"/>
              <w:left w:val="nil"/>
              <w:right w:val="nil"/>
            </w:tcBorders>
          </w:tcPr>
          <w:p w14:paraId="3E713574" w14:textId="2939BCE2"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cs/>
              </w:rPr>
              <w:t>2</w:t>
            </w:r>
            <w:r w:rsidRPr="00B737D5">
              <w:rPr>
                <w:rFonts w:ascii="Browallia New" w:hAnsi="Browallia New" w:cs="Browallia New"/>
                <w:sz w:val="28"/>
                <w:szCs w:val="28"/>
              </w:rPr>
              <w:t>,397,209</w:t>
            </w:r>
          </w:p>
        </w:tc>
        <w:tc>
          <w:tcPr>
            <w:tcW w:w="245" w:type="dxa"/>
            <w:tcBorders>
              <w:left w:val="nil"/>
              <w:right w:val="nil"/>
            </w:tcBorders>
            <w:vAlign w:val="center"/>
          </w:tcPr>
          <w:p w14:paraId="181C7E2E"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51" w:type="dxa"/>
            <w:tcBorders>
              <w:top w:val="single" w:sz="4" w:space="0" w:color="auto"/>
              <w:left w:val="nil"/>
              <w:right w:val="nil"/>
            </w:tcBorders>
            <w:vAlign w:val="center"/>
          </w:tcPr>
          <w:p w14:paraId="182178CA" w14:textId="69DACFA6"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10,112</w:t>
            </w:r>
          </w:p>
        </w:tc>
        <w:tc>
          <w:tcPr>
            <w:tcW w:w="236" w:type="dxa"/>
            <w:tcBorders>
              <w:left w:val="nil"/>
              <w:right w:val="nil"/>
            </w:tcBorders>
            <w:vAlign w:val="center"/>
          </w:tcPr>
          <w:p w14:paraId="57239B33"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82" w:type="dxa"/>
            <w:tcBorders>
              <w:top w:val="single" w:sz="4" w:space="0" w:color="auto"/>
              <w:left w:val="nil"/>
              <w:right w:val="nil"/>
            </w:tcBorders>
            <w:vAlign w:val="center"/>
          </w:tcPr>
          <w:p w14:paraId="0C05C7C0" w14:textId="45955CE2"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10,112</w:t>
            </w:r>
          </w:p>
        </w:tc>
      </w:tr>
      <w:tr w:rsidR="00EC6A46" w:rsidRPr="00B737D5" w14:paraId="6BF5D3DC" w14:textId="77777777" w:rsidTr="00F73F75">
        <w:tc>
          <w:tcPr>
            <w:tcW w:w="3573" w:type="dxa"/>
            <w:tcBorders>
              <w:top w:val="nil"/>
              <w:left w:val="nil"/>
              <w:bottom w:val="nil"/>
              <w:right w:val="nil"/>
            </w:tcBorders>
            <w:vAlign w:val="center"/>
          </w:tcPr>
          <w:p w14:paraId="4F822BE1" w14:textId="77777777" w:rsidR="00EC6A46" w:rsidRPr="00B737D5" w:rsidRDefault="00EC6A46" w:rsidP="00EC6A46">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w:t>
            </w: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ค่าเผื่อสินค้าลดมูลค่า</w:t>
            </w:r>
          </w:p>
        </w:tc>
        <w:tc>
          <w:tcPr>
            <w:tcW w:w="1179" w:type="dxa"/>
            <w:tcBorders>
              <w:left w:val="nil"/>
              <w:bottom w:val="single" w:sz="4" w:space="0" w:color="auto"/>
              <w:right w:val="nil"/>
            </w:tcBorders>
          </w:tcPr>
          <w:p w14:paraId="4FDA2F3A" w14:textId="3C90988B" w:rsidR="00EC6A46" w:rsidRPr="00B737D5" w:rsidRDefault="007E28AB"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(1,990)</w:t>
            </w:r>
          </w:p>
        </w:tc>
        <w:tc>
          <w:tcPr>
            <w:tcW w:w="236" w:type="dxa"/>
            <w:tcBorders>
              <w:left w:val="nil"/>
              <w:right w:val="nil"/>
            </w:tcBorders>
          </w:tcPr>
          <w:p w14:paraId="0052B1C5"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95" w:type="dxa"/>
            <w:tcBorders>
              <w:left w:val="nil"/>
              <w:bottom w:val="single" w:sz="4" w:space="0" w:color="auto"/>
              <w:right w:val="nil"/>
            </w:tcBorders>
          </w:tcPr>
          <w:p w14:paraId="7F7A830B" w14:textId="270FEED0"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(2,754)</w:t>
            </w:r>
          </w:p>
        </w:tc>
        <w:tc>
          <w:tcPr>
            <w:tcW w:w="245" w:type="dxa"/>
            <w:tcBorders>
              <w:left w:val="nil"/>
              <w:right w:val="nil"/>
            </w:tcBorders>
            <w:vAlign w:val="center"/>
          </w:tcPr>
          <w:p w14:paraId="1A022AD8"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60326D45" w14:textId="0A5D14C9"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Borders>
              <w:left w:val="nil"/>
              <w:right w:val="nil"/>
            </w:tcBorders>
            <w:vAlign w:val="center"/>
          </w:tcPr>
          <w:p w14:paraId="0996D0E1"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82" w:type="dxa"/>
            <w:tcBorders>
              <w:left w:val="nil"/>
              <w:bottom w:val="single" w:sz="4" w:space="0" w:color="auto"/>
              <w:right w:val="nil"/>
            </w:tcBorders>
            <w:vAlign w:val="center"/>
          </w:tcPr>
          <w:p w14:paraId="79D7EEEC" w14:textId="0E191316"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EC6A46" w:rsidRPr="00B737D5" w14:paraId="430782CB" w14:textId="77777777" w:rsidTr="00522CB4">
        <w:tc>
          <w:tcPr>
            <w:tcW w:w="3573" w:type="dxa"/>
            <w:tcBorders>
              <w:top w:val="nil"/>
              <w:left w:val="nil"/>
              <w:bottom w:val="nil"/>
              <w:right w:val="nil"/>
            </w:tcBorders>
            <w:vAlign w:val="center"/>
          </w:tcPr>
          <w:p w14:paraId="50CD9023" w14:textId="77777777" w:rsidR="00EC6A46" w:rsidRPr="00B737D5" w:rsidRDefault="00EC6A46" w:rsidP="00EC6A46">
            <w:pPr>
              <w:spacing w:line="240" w:lineRule="auto"/>
              <w:rPr>
                <w:rFonts w:ascii="Browallia New" w:hAnsi="Browallia New" w:cs="Browallia New"/>
                <w:sz w:val="28"/>
                <w:szCs w:val="28"/>
              </w:rPr>
            </w:pPr>
            <w:r w:rsidRPr="00B737D5">
              <w:rPr>
                <w:rFonts w:ascii="Browallia New" w:hAnsi="Browallia New" w:cs="Browallia New"/>
                <w:sz w:val="28"/>
                <w:szCs w:val="28"/>
                <w:cs/>
              </w:rPr>
              <w:t xml:space="preserve">     สุทธิ</w:t>
            </w:r>
          </w:p>
        </w:tc>
        <w:tc>
          <w:tcPr>
            <w:tcW w:w="1179" w:type="dxa"/>
            <w:tcBorders>
              <w:top w:val="single" w:sz="4" w:space="0" w:color="auto"/>
              <w:left w:val="nil"/>
              <w:bottom w:val="single" w:sz="12" w:space="0" w:color="auto"/>
              <w:right w:val="nil"/>
            </w:tcBorders>
          </w:tcPr>
          <w:p w14:paraId="791F7A3C" w14:textId="713FB321" w:rsidR="00EC6A46" w:rsidRPr="00B737D5" w:rsidRDefault="007E28AB"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2,4</w:t>
            </w:r>
            <w:r w:rsidR="00993811" w:rsidRPr="00B737D5">
              <w:rPr>
                <w:rFonts w:ascii="Browallia New" w:hAnsi="Browallia New" w:cs="Browallia New"/>
                <w:sz w:val="28"/>
                <w:szCs w:val="28"/>
              </w:rPr>
              <w:t>19,404</w:t>
            </w:r>
          </w:p>
        </w:tc>
        <w:tc>
          <w:tcPr>
            <w:tcW w:w="236" w:type="dxa"/>
            <w:tcBorders>
              <w:left w:val="nil"/>
              <w:right w:val="nil"/>
            </w:tcBorders>
          </w:tcPr>
          <w:p w14:paraId="47A142BD"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95" w:type="dxa"/>
            <w:tcBorders>
              <w:top w:val="single" w:sz="4" w:space="0" w:color="auto"/>
              <w:left w:val="nil"/>
              <w:bottom w:val="single" w:sz="12" w:space="0" w:color="auto"/>
              <w:right w:val="nil"/>
            </w:tcBorders>
          </w:tcPr>
          <w:p w14:paraId="108A18B7" w14:textId="29496AB2"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2,394,455</w:t>
            </w:r>
          </w:p>
        </w:tc>
        <w:tc>
          <w:tcPr>
            <w:tcW w:w="245" w:type="dxa"/>
            <w:tcBorders>
              <w:left w:val="nil"/>
              <w:right w:val="nil"/>
            </w:tcBorders>
            <w:vAlign w:val="center"/>
          </w:tcPr>
          <w:p w14:paraId="1CE2E5F8"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51" w:type="dxa"/>
            <w:tcBorders>
              <w:top w:val="single" w:sz="4" w:space="0" w:color="auto"/>
              <w:left w:val="nil"/>
              <w:bottom w:val="single" w:sz="12" w:space="0" w:color="auto"/>
              <w:right w:val="nil"/>
            </w:tcBorders>
            <w:vAlign w:val="center"/>
          </w:tcPr>
          <w:p w14:paraId="479D2B7E" w14:textId="2FF328B4"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10,112</w:t>
            </w:r>
          </w:p>
        </w:tc>
        <w:tc>
          <w:tcPr>
            <w:tcW w:w="236" w:type="dxa"/>
            <w:tcBorders>
              <w:left w:val="nil"/>
              <w:right w:val="nil"/>
            </w:tcBorders>
            <w:vAlign w:val="center"/>
          </w:tcPr>
          <w:p w14:paraId="739A56CA"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82" w:type="dxa"/>
            <w:tcBorders>
              <w:top w:val="single" w:sz="4" w:space="0" w:color="auto"/>
              <w:left w:val="nil"/>
              <w:bottom w:val="single" w:sz="12" w:space="0" w:color="auto"/>
              <w:right w:val="nil"/>
            </w:tcBorders>
            <w:vAlign w:val="center"/>
          </w:tcPr>
          <w:p w14:paraId="0300714F" w14:textId="72FDE351"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10,112</w:t>
            </w:r>
          </w:p>
        </w:tc>
      </w:tr>
      <w:tr w:rsidR="00EC6A46" w:rsidRPr="00B737D5" w14:paraId="3A8ADB9A" w14:textId="77777777" w:rsidTr="00522CB4">
        <w:trPr>
          <w:trHeight w:val="197"/>
        </w:trPr>
        <w:tc>
          <w:tcPr>
            <w:tcW w:w="3573" w:type="dxa"/>
            <w:tcBorders>
              <w:top w:val="nil"/>
              <w:left w:val="nil"/>
              <w:bottom w:val="nil"/>
              <w:right w:val="nil"/>
            </w:tcBorders>
            <w:vAlign w:val="center"/>
          </w:tcPr>
          <w:p w14:paraId="12318E34" w14:textId="77777777" w:rsidR="00EC6A46" w:rsidRPr="00B737D5" w:rsidRDefault="00EC6A46" w:rsidP="00EC6A46">
            <w:pPr>
              <w:spacing w:line="240" w:lineRule="auto"/>
              <w:rPr>
                <w:rFonts w:ascii="Browallia New" w:hAnsi="Browallia New" w:cs="Browallia New"/>
                <w:sz w:val="28"/>
                <w:szCs w:val="28"/>
                <w:cs/>
              </w:rPr>
            </w:pPr>
          </w:p>
        </w:tc>
        <w:tc>
          <w:tcPr>
            <w:tcW w:w="1179" w:type="dxa"/>
            <w:tcBorders>
              <w:top w:val="single" w:sz="12" w:space="0" w:color="auto"/>
              <w:left w:val="nil"/>
              <w:right w:val="nil"/>
            </w:tcBorders>
          </w:tcPr>
          <w:p w14:paraId="12290CF4" w14:textId="77777777"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BE298A0"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95" w:type="dxa"/>
            <w:tcBorders>
              <w:top w:val="single" w:sz="12" w:space="0" w:color="auto"/>
              <w:left w:val="nil"/>
              <w:right w:val="nil"/>
            </w:tcBorders>
          </w:tcPr>
          <w:p w14:paraId="4F05FD81" w14:textId="77777777"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right w:val="nil"/>
            </w:tcBorders>
            <w:vAlign w:val="center"/>
          </w:tcPr>
          <w:p w14:paraId="33DB0D5D"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51" w:type="dxa"/>
            <w:tcBorders>
              <w:top w:val="single" w:sz="12" w:space="0" w:color="auto"/>
              <w:left w:val="nil"/>
              <w:right w:val="nil"/>
            </w:tcBorders>
            <w:vAlign w:val="bottom"/>
          </w:tcPr>
          <w:p w14:paraId="759C77E8" w14:textId="77777777" w:rsidR="00EC6A46" w:rsidRPr="00B737D5" w:rsidRDefault="00EC6A46" w:rsidP="00EC6A46">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0EB0F84B"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82" w:type="dxa"/>
            <w:tcBorders>
              <w:top w:val="single" w:sz="12" w:space="0" w:color="auto"/>
              <w:left w:val="nil"/>
              <w:right w:val="nil"/>
            </w:tcBorders>
            <w:vAlign w:val="bottom"/>
          </w:tcPr>
          <w:p w14:paraId="36321636" w14:textId="77777777"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EC6A46" w:rsidRPr="00B737D5" w14:paraId="457CA1C7" w14:textId="77777777" w:rsidTr="00E8493F">
        <w:trPr>
          <w:trHeight w:val="216"/>
        </w:trPr>
        <w:tc>
          <w:tcPr>
            <w:tcW w:w="3573" w:type="dxa"/>
            <w:tcBorders>
              <w:top w:val="nil"/>
              <w:left w:val="nil"/>
              <w:bottom w:val="nil"/>
              <w:right w:val="nil"/>
            </w:tcBorders>
          </w:tcPr>
          <w:p w14:paraId="6D0A2FCB" w14:textId="77777777" w:rsidR="00EC6A46" w:rsidRPr="00B737D5" w:rsidRDefault="00EC6A46" w:rsidP="00EC6A46">
            <w:pPr>
              <w:tabs>
                <w:tab w:val="clear" w:pos="2580"/>
              </w:tabs>
              <w:spacing w:line="240" w:lineRule="auto"/>
              <w:ind w:right="-107"/>
              <w:rPr>
                <w:rFonts w:ascii="Browallia New" w:hAnsi="Browallia New" w:cs="Browallia New"/>
                <w:sz w:val="28"/>
                <w:szCs w:val="28"/>
              </w:rPr>
            </w:pPr>
            <w:r w:rsidRPr="00B737D5">
              <w:rPr>
                <w:rFonts w:ascii="Browallia New" w:hAnsi="Browallia New" w:cs="Browallia New"/>
                <w:sz w:val="28"/>
                <w:szCs w:val="28"/>
                <w:cs/>
              </w:rPr>
              <w:t>ต้นทุนทางการเงินที่รวมเป็นส่วนหนึ่งของ</w:t>
            </w:r>
          </w:p>
        </w:tc>
        <w:tc>
          <w:tcPr>
            <w:tcW w:w="1179" w:type="dxa"/>
            <w:tcBorders>
              <w:left w:val="nil"/>
              <w:right w:val="nil"/>
            </w:tcBorders>
          </w:tcPr>
          <w:p w14:paraId="3AD880F9" w14:textId="73B325CA"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1ED89E9C"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95" w:type="dxa"/>
            <w:tcBorders>
              <w:left w:val="nil"/>
              <w:right w:val="nil"/>
            </w:tcBorders>
          </w:tcPr>
          <w:p w14:paraId="77498B74" w14:textId="77777777"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right w:val="nil"/>
            </w:tcBorders>
            <w:vAlign w:val="center"/>
          </w:tcPr>
          <w:p w14:paraId="5B77D79A"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51" w:type="dxa"/>
            <w:tcBorders>
              <w:left w:val="nil"/>
              <w:right w:val="nil"/>
            </w:tcBorders>
          </w:tcPr>
          <w:p w14:paraId="1F970F88" w14:textId="77777777" w:rsidR="00EC6A46" w:rsidRPr="00B737D5" w:rsidRDefault="00EC6A46" w:rsidP="00EC6A46">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013B8D0E"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82" w:type="dxa"/>
            <w:tcBorders>
              <w:left w:val="nil"/>
              <w:right w:val="nil"/>
            </w:tcBorders>
          </w:tcPr>
          <w:p w14:paraId="649F11D9" w14:textId="77777777" w:rsidR="00EC6A46" w:rsidRPr="00B737D5" w:rsidRDefault="00EC6A46" w:rsidP="00EC6A46">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EC6A46" w:rsidRPr="00B737D5" w14:paraId="04A73F75" w14:textId="77777777" w:rsidTr="00B5478F">
        <w:tc>
          <w:tcPr>
            <w:tcW w:w="3573" w:type="dxa"/>
            <w:tcBorders>
              <w:top w:val="nil"/>
              <w:left w:val="nil"/>
              <w:bottom w:val="nil"/>
              <w:right w:val="nil"/>
            </w:tcBorders>
          </w:tcPr>
          <w:p w14:paraId="59571C78" w14:textId="6FE426F8" w:rsidR="00EC6A46" w:rsidRPr="00B737D5" w:rsidRDefault="00EC6A46" w:rsidP="00EC6A46">
            <w:pPr>
              <w:tabs>
                <w:tab w:val="clear" w:pos="2580"/>
              </w:tabs>
              <w:spacing w:line="240" w:lineRule="auto"/>
              <w:ind w:right="-43"/>
              <w:rPr>
                <w:rFonts w:ascii="Browallia New" w:hAnsi="Browallia New" w:cs="Browallia New"/>
                <w:sz w:val="28"/>
                <w:szCs w:val="28"/>
              </w:rPr>
            </w:pPr>
            <w:r w:rsidRPr="00B737D5">
              <w:rPr>
                <w:rFonts w:ascii="Browallia New" w:hAnsi="Browallia New" w:cs="Browallia New"/>
                <w:sz w:val="28"/>
                <w:szCs w:val="28"/>
                <w:cs/>
              </w:rPr>
              <w:t xml:space="preserve">    ต้นทุนการพัฒนา</w:t>
            </w:r>
          </w:p>
        </w:tc>
        <w:tc>
          <w:tcPr>
            <w:tcW w:w="1179" w:type="dxa"/>
            <w:tcBorders>
              <w:left w:val="nil"/>
              <w:bottom w:val="single" w:sz="12" w:space="0" w:color="auto"/>
              <w:right w:val="nil"/>
            </w:tcBorders>
            <w:shd w:val="clear" w:color="auto" w:fill="auto"/>
          </w:tcPr>
          <w:p w14:paraId="7DEC04E0" w14:textId="3A61EA09" w:rsidR="00EC6A46" w:rsidRPr="00B737D5" w:rsidRDefault="001F51CE"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B737D5">
              <w:rPr>
                <w:rFonts w:ascii="Browallia New" w:hAnsi="Browallia New" w:cs="Browallia New"/>
                <w:sz w:val="28"/>
                <w:szCs w:val="28"/>
              </w:rPr>
              <w:t>9,098</w:t>
            </w:r>
          </w:p>
        </w:tc>
        <w:tc>
          <w:tcPr>
            <w:tcW w:w="236" w:type="dxa"/>
            <w:tcBorders>
              <w:left w:val="nil"/>
              <w:right w:val="nil"/>
            </w:tcBorders>
          </w:tcPr>
          <w:p w14:paraId="62840B0C"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95" w:type="dxa"/>
            <w:tcBorders>
              <w:left w:val="nil"/>
              <w:bottom w:val="single" w:sz="12" w:space="0" w:color="auto"/>
              <w:right w:val="nil"/>
            </w:tcBorders>
          </w:tcPr>
          <w:p w14:paraId="7EA8A6FE" w14:textId="008EECEF"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28,607</w:t>
            </w:r>
          </w:p>
        </w:tc>
        <w:tc>
          <w:tcPr>
            <w:tcW w:w="245" w:type="dxa"/>
            <w:tcBorders>
              <w:left w:val="nil"/>
              <w:right w:val="nil"/>
            </w:tcBorders>
            <w:vAlign w:val="center"/>
          </w:tcPr>
          <w:p w14:paraId="271B6419"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51" w:type="dxa"/>
            <w:tcBorders>
              <w:left w:val="nil"/>
              <w:bottom w:val="single" w:sz="12" w:space="0" w:color="auto"/>
              <w:right w:val="nil"/>
            </w:tcBorders>
            <w:vAlign w:val="center"/>
          </w:tcPr>
          <w:p w14:paraId="60DBD671" w14:textId="1E6D5862"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Borders>
              <w:left w:val="nil"/>
              <w:right w:val="nil"/>
            </w:tcBorders>
            <w:vAlign w:val="center"/>
          </w:tcPr>
          <w:p w14:paraId="6CBE9234" w14:textId="77777777" w:rsidR="00EC6A46" w:rsidRPr="00B737D5" w:rsidRDefault="00EC6A46" w:rsidP="00EC6A46">
            <w:pPr>
              <w:spacing w:line="240" w:lineRule="auto"/>
              <w:ind w:right="26"/>
              <w:jc w:val="right"/>
              <w:rPr>
                <w:rFonts w:ascii="Browallia New" w:hAnsi="Browallia New" w:cs="Browallia New"/>
                <w:sz w:val="28"/>
                <w:szCs w:val="28"/>
              </w:rPr>
            </w:pPr>
          </w:p>
        </w:tc>
        <w:tc>
          <w:tcPr>
            <w:tcW w:w="1182" w:type="dxa"/>
            <w:tcBorders>
              <w:left w:val="nil"/>
              <w:bottom w:val="single" w:sz="12" w:space="0" w:color="auto"/>
              <w:right w:val="nil"/>
            </w:tcBorders>
            <w:vAlign w:val="center"/>
          </w:tcPr>
          <w:p w14:paraId="65FBB6F8" w14:textId="1106A0B3" w:rsidR="00EC6A46" w:rsidRPr="00B737D5" w:rsidRDefault="00EC6A46" w:rsidP="00EC6A4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bl>
    <w:p w14:paraId="1129864A" w14:textId="77777777" w:rsidR="007E07F6" w:rsidRPr="00B737D5" w:rsidRDefault="007E07F6" w:rsidP="001B4041">
      <w:pPr>
        <w:spacing w:line="240" w:lineRule="auto"/>
        <w:ind w:left="426"/>
        <w:jc w:val="thaiDistribute"/>
        <w:rPr>
          <w:rFonts w:ascii="Browallia New" w:hAnsi="Browallia New" w:cs="Browallia New"/>
          <w:sz w:val="24"/>
          <w:szCs w:val="24"/>
        </w:rPr>
      </w:pPr>
    </w:p>
    <w:p w14:paraId="1FC28B37" w14:textId="4BF489A9" w:rsidR="006971B8" w:rsidRPr="00B737D5" w:rsidRDefault="00557C97" w:rsidP="001B4041">
      <w:pPr>
        <w:spacing w:line="240" w:lineRule="auto"/>
        <w:ind w:left="426"/>
        <w:jc w:val="thaiDistribute"/>
        <w:rPr>
          <w:rFonts w:ascii="Browallia New" w:hAnsi="Browallia New" w:cs="Browallia New"/>
          <w:sz w:val="28"/>
          <w:szCs w:val="28"/>
          <w:lang w:val="en-GB"/>
        </w:rPr>
      </w:pPr>
      <w:r w:rsidRPr="00B737D5">
        <w:rPr>
          <w:rFonts w:ascii="Browallia New" w:hAnsi="Browallia New" w:cs="Browallia New"/>
          <w:sz w:val="28"/>
          <w:szCs w:val="28"/>
          <w:cs/>
        </w:rPr>
        <w:t xml:space="preserve">ณ วันที่ </w:t>
      </w:r>
      <w:r w:rsidR="006E753F" w:rsidRPr="00B737D5">
        <w:rPr>
          <w:rFonts w:ascii="Browallia New" w:hAnsi="Browallia New" w:cs="Browallia New"/>
          <w:sz w:val="28"/>
          <w:szCs w:val="28"/>
        </w:rPr>
        <w:t>31</w:t>
      </w:r>
      <w:r w:rsidR="006E753F" w:rsidRPr="00B737D5">
        <w:rPr>
          <w:rFonts w:ascii="Browallia New" w:hAnsi="Browallia New" w:cs="Browallia New" w:hint="cs"/>
          <w:sz w:val="28"/>
          <w:szCs w:val="28"/>
          <w:cs/>
        </w:rPr>
        <w:t xml:space="preserve"> มีนาคม </w:t>
      </w:r>
      <w:r w:rsidR="006E753F" w:rsidRPr="00B737D5">
        <w:rPr>
          <w:rFonts w:ascii="Browallia New" w:hAnsi="Browallia New" w:cs="Browallia New"/>
          <w:sz w:val="28"/>
          <w:szCs w:val="28"/>
        </w:rPr>
        <w:t>2565</w:t>
      </w:r>
      <w:r w:rsidR="00666252" w:rsidRPr="00B737D5">
        <w:rPr>
          <w:rFonts w:ascii="Browallia New" w:hAnsi="Browallia New" w:cs="Browallia New"/>
          <w:sz w:val="28"/>
          <w:szCs w:val="28"/>
          <w:cs/>
        </w:rPr>
        <w:t xml:space="preserve"> และ วันที่ </w:t>
      </w:r>
      <w:r w:rsidR="00666252" w:rsidRPr="00B737D5">
        <w:rPr>
          <w:rFonts w:ascii="Browallia New" w:hAnsi="Browallia New" w:cs="Browallia New"/>
          <w:sz w:val="28"/>
          <w:szCs w:val="28"/>
          <w:lang w:val="en-GB"/>
        </w:rPr>
        <w:t>31</w:t>
      </w:r>
      <w:r w:rsidR="00666252" w:rsidRPr="00B737D5">
        <w:rPr>
          <w:rFonts w:ascii="Browallia New" w:hAnsi="Browallia New" w:cs="Browallia New"/>
          <w:sz w:val="28"/>
          <w:szCs w:val="28"/>
          <w:cs/>
        </w:rPr>
        <w:t xml:space="preserve"> ธันวาคม </w:t>
      </w:r>
      <w:r w:rsidR="00666252" w:rsidRPr="00B737D5">
        <w:rPr>
          <w:rFonts w:ascii="Browallia New" w:hAnsi="Browallia New" w:cs="Browallia New"/>
          <w:sz w:val="28"/>
          <w:szCs w:val="28"/>
          <w:lang w:val="en-GB"/>
        </w:rPr>
        <w:t>256</w:t>
      </w:r>
      <w:r w:rsidR="006E753F" w:rsidRPr="00B737D5">
        <w:rPr>
          <w:rFonts w:ascii="Browallia New" w:hAnsi="Browallia New" w:cs="Browallia New"/>
          <w:sz w:val="28"/>
          <w:szCs w:val="28"/>
          <w:lang w:val="en-GB"/>
        </w:rPr>
        <w:t>4</w:t>
      </w:r>
      <w:r w:rsidR="00666252" w:rsidRPr="00B737D5">
        <w:rPr>
          <w:rFonts w:ascii="Browallia New" w:hAnsi="Browallia New" w:cs="Browallia New"/>
          <w:sz w:val="28"/>
          <w:szCs w:val="28"/>
          <w:cs/>
        </w:rPr>
        <w:t xml:space="preserve"> </w:t>
      </w:r>
      <w:r w:rsidR="006971B8" w:rsidRPr="00B737D5">
        <w:rPr>
          <w:rFonts w:ascii="Browallia New" w:hAnsi="Browallia New" w:cs="Browallia New"/>
          <w:sz w:val="28"/>
          <w:szCs w:val="28"/>
          <w:cs/>
        </w:rPr>
        <w:t>ที่ดินพร้อมสิ่งปลูกสร้างของโครงการอสังหาริมทรัพย์</w:t>
      </w:r>
      <w:r w:rsidR="00D602E3" w:rsidRPr="00B737D5">
        <w:rPr>
          <w:rFonts w:ascii="Browallia New" w:hAnsi="Browallia New" w:cs="Browallia New"/>
          <w:sz w:val="28"/>
          <w:szCs w:val="28"/>
          <w:cs/>
        </w:rPr>
        <w:t>ขอ</w:t>
      </w:r>
      <w:r w:rsidR="00293974" w:rsidRPr="00B737D5">
        <w:rPr>
          <w:rFonts w:ascii="Browallia New" w:hAnsi="Browallia New" w:cs="Browallia New"/>
          <w:sz w:val="28"/>
          <w:szCs w:val="28"/>
          <w:cs/>
        </w:rPr>
        <w:t>ง</w:t>
      </w:r>
      <w:r w:rsidR="00126706" w:rsidRPr="00B737D5">
        <w:rPr>
          <w:rFonts w:ascii="Browallia New" w:hAnsi="Browallia New" w:cs="Browallia New"/>
          <w:sz w:val="28"/>
          <w:szCs w:val="28"/>
        </w:rPr>
        <w:t xml:space="preserve">   </w:t>
      </w:r>
      <w:r w:rsidR="00293974" w:rsidRPr="00B737D5">
        <w:rPr>
          <w:rFonts w:ascii="Browallia New" w:hAnsi="Browallia New" w:cs="Browallia New"/>
          <w:sz w:val="28"/>
          <w:szCs w:val="28"/>
          <w:cs/>
        </w:rPr>
        <w:t>กลุ่ม</w:t>
      </w:r>
      <w:r w:rsidR="00D602E3" w:rsidRPr="00B737D5">
        <w:rPr>
          <w:rFonts w:ascii="Browallia New" w:hAnsi="Browallia New" w:cs="Browallia New"/>
          <w:sz w:val="28"/>
          <w:szCs w:val="28"/>
          <w:cs/>
        </w:rPr>
        <w:t>บริษัท</w:t>
      </w:r>
      <w:r w:rsidR="006971B8" w:rsidRPr="00B737D5">
        <w:rPr>
          <w:rFonts w:ascii="Browallia New" w:hAnsi="Browallia New" w:cs="Browallia New"/>
          <w:sz w:val="28"/>
          <w:szCs w:val="28"/>
          <w:cs/>
        </w:rPr>
        <w:t xml:space="preserve">ซึ่งมีมูลค่าสุทธิตามบัญชี จำนวน </w:t>
      </w:r>
      <w:r w:rsidR="00B6445F" w:rsidRPr="00B737D5">
        <w:rPr>
          <w:rFonts w:ascii="Browallia New" w:hAnsi="Browallia New" w:cs="Browallia New"/>
          <w:sz w:val="28"/>
          <w:szCs w:val="28"/>
        </w:rPr>
        <w:t>1,210.00</w:t>
      </w:r>
      <w:r w:rsidR="00010A3E" w:rsidRPr="00B737D5">
        <w:rPr>
          <w:rFonts w:ascii="Browallia New" w:hAnsi="Browallia New" w:cs="Browallia New"/>
          <w:sz w:val="28"/>
          <w:szCs w:val="28"/>
          <w:cs/>
        </w:rPr>
        <w:t xml:space="preserve"> </w:t>
      </w:r>
      <w:r w:rsidR="006971B8" w:rsidRPr="00B737D5">
        <w:rPr>
          <w:rFonts w:ascii="Browallia New" w:hAnsi="Browallia New" w:cs="Browallia New"/>
          <w:sz w:val="28"/>
          <w:szCs w:val="28"/>
          <w:cs/>
        </w:rPr>
        <w:t xml:space="preserve">ล้านบาท และ </w:t>
      </w:r>
      <w:r w:rsidR="009068BF" w:rsidRPr="00B737D5">
        <w:rPr>
          <w:rFonts w:ascii="Browallia New" w:hAnsi="Browallia New" w:cs="Browallia New"/>
          <w:sz w:val="28"/>
          <w:szCs w:val="28"/>
        </w:rPr>
        <w:t>1,195.79</w:t>
      </w:r>
      <w:r w:rsidR="00B10428" w:rsidRPr="00B737D5">
        <w:rPr>
          <w:rFonts w:ascii="Browallia New" w:hAnsi="Browallia New" w:cs="Browallia New"/>
          <w:sz w:val="28"/>
          <w:szCs w:val="28"/>
          <w:cs/>
          <w:lang w:val="en-GB"/>
        </w:rPr>
        <w:t xml:space="preserve"> </w:t>
      </w:r>
      <w:r w:rsidR="006971B8" w:rsidRPr="00B737D5">
        <w:rPr>
          <w:rFonts w:ascii="Browallia New" w:hAnsi="Browallia New" w:cs="Browallia New"/>
          <w:sz w:val="28"/>
          <w:szCs w:val="28"/>
          <w:cs/>
        </w:rPr>
        <w:t>ล้านบาท ตามลำดับ ติดภาระจำนอง</w:t>
      </w:r>
      <w:r w:rsidR="00126706" w:rsidRPr="00B737D5">
        <w:rPr>
          <w:rFonts w:ascii="Browallia New" w:hAnsi="Browallia New" w:cs="Browallia New"/>
          <w:sz w:val="28"/>
          <w:szCs w:val="28"/>
        </w:rPr>
        <w:t xml:space="preserve">         </w:t>
      </w:r>
      <w:r w:rsidR="006971B8" w:rsidRPr="00B737D5">
        <w:rPr>
          <w:rFonts w:ascii="Browallia New" w:hAnsi="Browallia New" w:cs="Browallia New"/>
          <w:sz w:val="28"/>
          <w:szCs w:val="28"/>
          <w:cs/>
        </w:rPr>
        <w:t>เป็นหลักประกันการก</w:t>
      </w:r>
      <w:r w:rsidR="00EE1C09" w:rsidRPr="00B737D5">
        <w:rPr>
          <w:rFonts w:ascii="Browallia New" w:hAnsi="Browallia New" w:cs="Browallia New"/>
          <w:sz w:val="28"/>
          <w:szCs w:val="28"/>
          <w:cs/>
        </w:rPr>
        <w:t>ู้เงินไว้กับธนาคารตามที่กล่าวใน</w:t>
      </w:r>
      <w:r w:rsidR="006971B8" w:rsidRPr="00B737D5">
        <w:rPr>
          <w:rFonts w:ascii="Browallia New" w:hAnsi="Browallia New" w:cs="Browallia New"/>
          <w:sz w:val="28"/>
          <w:szCs w:val="28"/>
          <w:cs/>
        </w:rPr>
        <w:t>หมายเหตุ</w:t>
      </w:r>
      <w:r w:rsidR="000F6829" w:rsidRPr="00B737D5">
        <w:rPr>
          <w:rFonts w:ascii="Browallia New" w:hAnsi="Browallia New" w:cs="Browallia New"/>
          <w:sz w:val="28"/>
          <w:szCs w:val="28"/>
          <w:cs/>
        </w:rPr>
        <w:t>ประกอบงบการเงิน</w:t>
      </w:r>
      <w:r w:rsidR="008910F7" w:rsidRPr="00B737D5">
        <w:rPr>
          <w:rFonts w:ascii="Browallia New" w:hAnsi="Browallia New" w:cs="Browallia New"/>
          <w:sz w:val="28"/>
          <w:szCs w:val="28"/>
          <w:cs/>
        </w:rPr>
        <w:t>ข้อ</w:t>
      </w:r>
      <w:r w:rsidR="006971B8" w:rsidRPr="00B737D5">
        <w:rPr>
          <w:rFonts w:ascii="Browallia New" w:hAnsi="Browallia New" w:cs="Browallia New"/>
          <w:sz w:val="28"/>
          <w:szCs w:val="28"/>
          <w:cs/>
        </w:rPr>
        <w:t xml:space="preserve"> </w:t>
      </w:r>
      <w:r w:rsidR="00D71BE4" w:rsidRPr="00B737D5">
        <w:rPr>
          <w:rFonts w:ascii="Browallia New" w:hAnsi="Browallia New" w:cs="Browallia New"/>
          <w:sz w:val="28"/>
          <w:szCs w:val="28"/>
          <w:lang w:val="en-GB"/>
        </w:rPr>
        <w:t>19</w:t>
      </w:r>
    </w:p>
    <w:p w14:paraId="524C6A66" w14:textId="092D562F" w:rsidR="00CE2CD6" w:rsidRPr="00B737D5" w:rsidRDefault="00CE2CD6" w:rsidP="00F73F75">
      <w:pPr>
        <w:spacing w:line="240" w:lineRule="auto"/>
        <w:ind w:left="426"/>
        <w:jc w:val="thaiDistribute"/>
        <w:rPr>
          <w:rFonts w:ascii="Browallia New" w:hAnsi="Browallia New" w:cs="Browallia New"/>
          <w:sz w:val="28"/>
          <w:szCs w:val="28"/>
        </w:rPr>
      </w:pPr>
      <w:r w:rsidRPr="00B737D5">
        <w:rPr>
          <w:rFonts w:ascii="Browallia New" w:eastAsia="Arial Unicode MS" w:hAnsi="Browallia New" w:cs="Browallia New"/>
          <w:sz w:val="28"/>
          <w:szCs w:val="28"/>
          <w:cs/>
        </w:rPr>
        <w:lastRenderedPageBreak/>
        <w:t>สำหรับงวด</w:t>
      </w:r>
      <w:r w:rsidR="009068BF" w:rsidRPr="00B737D5">
        <w:rPr>
          <w:rFonts w:ascii="Browallia New" w:eastAsia="Arial Unicode MS" w:hAnsi="Browallia New" w:cs="Browallia New" w:hint="cs"/>
          <w:sz w:val="28"/>
          <w:szCs w:val="28"/>
          <w:cs/>
        </w:rPr>
        <w:t>สาม</w:t>
      </w:r>
      <w:r w:rsidRPr="00B737D5">
        <w:rPr>
          <w:rFonts w:ascii="Browallia New" w:eastAsia="Arial Unicode MS" w:hAnsi="Browallia New" w:cs="Browallia New"/>
          <w:sz w:val="28"/>
          <w:szCs w:val="28"/>
          <w:cs/>
        </w:rPr>
        <w:t>เดือนสิ้นสุดวันที่</w:t>
      </w:r>
      <w:r w:rsidRPr="00B737D5">
        <w:rPr>
          <w:rFonts w:ascii="Browallia New" w:eastAsia="Arial Unicode MS" w:hAnsi="Browallia New" w:cs="Browallia New"/>
          <w:sz w:val="28"/>
          <w:szCs w:val="28"/>
        </w:rPr>
        <w:t xml:space="preserve"> </w:t>
      </w:r>
      <w:r w:rsidR="009068BF" w:rsidRPr="00B737D5">
        <w:rPr>
          <w:rFonts w:ascii="Browallia New" w:hAnsi="Browallia New" w:cs="Browallia New"/>
          <w:sz w:val="28"/>
          <w:szCs w:val="28"/>
        </w:rPr>
        <w:t>31</w:t>
      </w:r>
      <w:r w:rsidR="009068BF" w:rsidRPr="00B737D5">
        <w:rPr>
          <w:rFonts w:ascii="Browallia New" w:hAnsi="Browallia New" w:cs="Browallia New" w:hint="cs"/>
          <w:sz w:val="28"/>
          <w:szCs w:val="28"/>
          <w:cs/>
        </w:rPr>
        <w:t xml:space="preserve"> มีนาคม </w:t>
      </w:r>
      <w:r w:rsidR="009068BF" w:rsidRPr="00B737D5">
        <w:rPr>
          <w:rFonts w:ascii="Browallia New" w:hAnsi="Browallia New" w:cs="Browallia New"/>
          <w:sz w:val="28"/>
          <w:szCs w:val="28"/>
        </w:rPr>
        <w:t>2565</w:t>
      </w:r>
      <w:r w:rsidRPr="00B737D5">
        <w:rPr>
          <w:rFonts w:ascii="Browallia New" w:eastAsia="Arial Unicode MS" w:hAnsi="Browallia New" w:cs="Browallia New"/>
          <w:sz w:val="28"/>
          <w:szCs w:val="28"/>
          <w:cs/>
        </w:rPr>
        <w:t xml:space="preserve"> </w:t>
      </w:r>
      <w:r w:rsidR="00C35295" w:rsidRPr="00B737D5">
        <w:rPr>
          <w:rFonts w:ascii="Browallia New" w:eastAsia="Arial Unicode MS" w:hAnsi="Browallia New" w:cs="Browallia New"/>
          <w:sz w:val="28"/>
          <w:szCs w:val="28"/>
          <w:cs/>
        </w:rPr>
        <w:t>และสำหรับ</w:t>
      </w:r>
      <w:r w:rsidR="002847B7" w:rsidRPr="00B737D5">
        <w:rPr>
          <w:rFonts w:ascii="Browallia New" w:eastAsia="Arial Unicode MS" w:hAnsi="Browallia New" w:cs="Browallia New"/>
          <w:sz w:val="28"/>
          <w:szCs w:val="28"/>
          <w:cs/>
        </w:rPr>
        <w:t xml:space="preserve">ปีสิ้นสุดวันที่ </w:t>
      </w:r>
      <w:r w:rsidR="002847B7" w:rsidRPr="00B737D5">
        <w:rPr>
          <w:rFonts w:ascii="Browallia New" w:eastAsia="SimSun" w:hAnsi="Browallia New" w:cs="Browallia New"/>
          <w:sz w:val="28"/>
          <w:szCs w:val="28"/>
        </w:rPr>
        <w:t>3</w:t>
      </w:r>
      <w:r w:rsidR="003B405E" w:rsidRPr="00B737D5">
        <w:rPr>
          <w:rFonts w:ascii="Browallia New" w:hAnsi="Browallia New" w:cs="Browallia New"/>
          <w:sz w:val="28"/>
          <w:szCs w:val="28"/>
        </w:rPr>
        <w:t>1</w:t>
      </w:r>
      <w:r w:rsidR="002847B7" w:rsidRPr="00B737D5">
        <w:rPr>
          <w:rFonts w:ascii="Browallia New" w:eastAsia="SimSun" w:hAnsi="Browallia New" w:cs="Browallia New"/>
          <w:sz w:val="28"/>
          <w:szCs w:val="28"/>
        </w:rPr>
        <w:t xml:space="preserve"> </w:t>
      </w:r>
      <w:r w:rsidR="00370365" w:rsidRPr="00B737D5">
        <w:rPr>
          <w:rFonts w:ascii="Browallia New" w:eastAsia="SimSun" w:hAnsi="Browallia New" w:cs="Browallia New"/>
          <w:sz w:val="28"/>
          <w:szCs w:val="28"/>
          <w:cs/>
        </w:rPr>
        <w:t>ธันวา</w:t>
      </w:r>
      <w:r w:rsidR="00AB062B" w:rsidRPr="00B737D5">
        <w:rPr>
          <w:rFonts w:ascii="Browallia New" w:eastAsia="SimSun" w:hAnsi="Browallia New" w:cs="Browallia New"/>
          <w:sz w:val="28"/>
          <w:szCs w:val="28"/>
          <w:cs/>
        </w:rPr>
        <w:t>คม</w:t>
      </w:r>
      <w:r w:rsidR="002847B7" w:rsidRPr="00B737D5">
        <w:rPr>
          <w:rFonts w:ascii="Browallia New" w:eastAsia="SimSun" w:hAnsi="Browallia New" w:cs="Browallia New"/>
          <w:sz w:val="28"/>
          <w:szCs w:val="28"/>
          <w:cs/>
        </w:rPr>
        <w:t xml:space="preserve"> </w:t>
      </w:r>
      <w:r w:rsidR="002847B7" w:rsidRPr="00B737D5">
        <w:rPr>
          <w:rFonts w:ascii="Browallia New" w:eastAsia="SimSun" w:hAnsi="Browallia New" w:cs="Browallia New"/>
          <w:sz w:val="28"/>
          <w:szCs w:val="28"/>
        </w:rPr>
        <w:t>256</w:t>
      </w:r>
      <w:r w:rsidR="00AE0C9E" w:rsidRPr="00B737D5">
        <w:rPr>
          <w:rFonts w:ascii="Browallia New" w:eastAsia="SimSun" w:hAnsi="Browallia New" w:cs="Browallia New"/>
          <w:sz w:val="28"/>
          <w:szCs w:val="28"/>
        </w:rPr>
        <w:t>4</w:t>
      </w:r>
      <w:r w:rsidR="002847B7" w:rsidRPr="00B737D5">
        <w:rPr>
          <w:rFonts w:ascii="Browallia New" w:eastAsia="Arial Unicode MS" w:hAnsi="Browallia New" w:cs="Browallia New"/>
          <w:sz w:val="28"/>
          <w:szCs w:val="28"/>
          <w:cs/>
        </w:rPr>
        <w:t xml:space="preserve"> </w:t>
      </w:r>
      <w:r w:rsidR="00A97BBB" w:rsidRPr="00B737D5">
        <w:rPr>
          <w:rFonts w:ascii="Browallia New" w:hAnsi="Browallia New" w:cs="Browallia New"/>
          <w:sz w:val="28"/>
          <w:szCs w:val="28"/>
          <w:cs/>
        </w:rPr>
        <w:t>กลุ่มบริษัท</w:t>
      </w:r>
      <w:r w:rsidR="002A66B0" w:rsidRPr="00B737D5">
        <w:rPr>
          <w:rFonts w:ascii="Browallia New" w:hAnsi="Browallia New" w:cs="Browallia New"/>
          <w:sz w:val="28"/>
          <w:szCs w:val="28"/>
          <w:cs/>
        </w:rPr>
        <w:t>รับรู้</w:t>
      </w:r>
      <w:r w:rsidRPr="00B737D5">
        <w:rPr>
          <w:rFonts w:ascii="Browallia New" w:eastAsia="Arial Unicode MS" w:hAnsi="Browallia New" w:cs="Browallia New"/>
          <w:sz w:val="28"/>
          <w:szCs w:val="28"/>
          <w:cs/>
        </w:rPr>
        <w:t>ต้นทุนการกู้ยืมสำหรับ</w:t>
      </w:r>
      <w:r w:rsidR="00577579" w:rsidRPr="00B737D5">
        <w:rPr>
          <w:rFonts w:ascii="Browallia New" w:hAnsi="Browallia New" w:cs="Browallia New"/>
          <w:sz w:val="28"/>
          <w:szCs w:val="28"/>
          <w:cs/>
        </w:rPr>
        <w:t>การ</w:t>
      </w:r>
      <w:r w:rsidR="002B005C" w:rsidRPr="00B737D5">
        <w:rPr>
          <w:rFonts w:ascii="Browallia New" w:hAnsi="Browallia New" w:cs="Browallia New"/>
          <w:sz w:val="28"/>
          <w:szCs w:val="28"/>
          <w:cs/>
        </w:rPr>
        <w:t>ก่อสร้าง</w:t>
      </w:r>
      <w:r w:rsidRPr="00B737D5">
        <w:rPr>
          <w:rFonts w:ascii="Browallia New" w:eastAsia="Arial Unicode MS" w:hAnsi="Browallia New" w:cs="Browallia New"/>
          <w:sz w:val="28"/>
          <w:szCs w:val="28"/>
          <w:cs/>
        </w:rPr>
        <w:t xml:space="preserve"> จำนวน </w:t>
      </w:r>
      <w:r w:rsidR="00E31F72" w:rsidRPr="00B737D5">
        <w:rPr>
          <w:rFonts w:ascii="Browallia New" w:hAnsi="Browallia New" w:cs="Browallia New"/>
          <w:sz w:val="28"/>
          <w:szCs w:val="28"/>
        </w:rPr>
        <w:t>9.</w:t>
      </w:r>
      <w:r w:rsidR="007A5D65" w:rsidRPr="00B737D5">
        <w:rPr>
          <w:rFonts w:ascii="Browallia New" w:hAnsi="Browallia New" w:cs="Browallia New"/>
          <w:sz w:val="28"/>
          <w:szCs w:val="28"/>
        </w:rPr>
        <w:t>10</w:t>
      </w:r>
      <w:r w:rsidRPr="00B737D5">
        <w:rPr>
          <w:rFonts w:ascii="Browallia New" w:eastAsia="Arial Unicode MS" w:hAnsi="Browallia New" w:cs="Browallia New"/>
          <w:sz w:val="28"/>
          <w:szCs w:val="28"/>
        </w:rPr>
        <w:t xml:space="preserve"> </w:t>
      </w:r>
      <w:r w:rsidRPr="00B737D5">
        <w:rPr>
          <w:rFonts w:ascii="Browallia New" w:eastAsia="Arial Unicode MS" w:hAnsi="Browallia New" w:cs="Browallia New"/>
          <w:sz w:val="28"/>
          <w:szCs w:val="28"/>
          <w:cs/>
        </w:rPr>
        <w:t>ล้านบาท</w:t>
      </w:r>
      <w:r w:rsidR="00EC09B5" w:rsidRPr="00B737D5">
        <w:rPr>
          <w:rFonts w:ascii="Browallia New" w:eastAsia="Arial Unicode MS" w:hAnsi="Browallia New" w:cs="Browallia New"/>
          <w:sz w:val="28"/>
          <w:szCs w:val="28"/>
        </w:rPr>
        <w:t xml:space="preserve"> </w:t>
      </w:r>
      <w:r w:rsidR="00EC09B5" w:rsidRPr="00B737D5">
        <w:rPr>
          <w:rFonts w:ascii="Browallia New" w:eastAsia="Arial Unicode MS" w:hAnsi="Browallia New" w:cs="Browallia New"/>
          <w:sz w:val="28"/>
          <w:szCs w:val="28"/>
          <w:cs/>
        </w:rPr>
        <w:t>และ</w:t>
      </w:r>
      <w:r w:rsidR="00F10C69" w:rsidRPr="00B737D5">
        <w:rPr>
          <w:rFonts w:ascii="Browallia New" w:eastAsia="Arial Unicode MS" w:hAnsi="Browallia New" w:cs="Browallia New"/>
          <w:sz w:val="28"/>
          <w:szCs w:val="28"/>
          <w:cs/>
        </w:rPr>
        <w:t xml:space="preserve"> จำนวน </w:t>
      </w:r>
      <w:r w:rsidR="000A6054" w:rsidRPr="00B737D5">
        <w:rPr>
          <w:rFonts w:ascii="Browallia New" w:eastAsia="Arial Unicode MS" w:hAnsi="Browallia New" w:cs="Browallia New"/>
          <w:sz w:val="28"/>
          <w:szCs w:val="28"/>
        </w:rPr>
        <w:t>28.61</w:t>
      </w:r>
      <w:r w:rsidR="008F3346" w:rsidRPr="00B737D5">
        <w:rPr>
          <w:rFonts w:ascii="Browallia New" w:eastAsia="Arial Unicode MS" w:hAnsi="Browallia New" w:cs="Browallia New"/>
          <w:sz w:val="28"/>
          <w:szCs w:val="28"/>
        </w:rPr>
        <w:t xml:space="preserve"> </w:t>
      </w:r>
      <w:r w:rsidR="008F3346" w:rsidRPr="00B737D5">
        <w:rPr>
          <w:rFonts w:ascii="Browallia New" w:eastAsia="Arial Unicode MS" w:hAnsi="Browallia New" w:cs="Browallia New"/>
          <w:sz w:val="28"/>
          <w:szCs w:val="28"/>
          <w:cs/>
        </w:rPr>
        <w:t>ล้านบาท ตามลำดับ</w:t>
      </w:r>
      <w:r w:rsidRPr="00B737D5">
        <w:rPr>
          <w:rFonts w:ascii="Browallia New" w:eastAsia="Arial Unicode MS" w:hAnsi="Browallia New" w:cs="Browallia New"/>
          <w:sz w:val="28"/>
          <w:szCs w:val="28"/>
          <w:cs/>
        </w:rPr>
        <w:t xml:space="preserve"> เกิดจากเงินกู้ยืมที่มีวัตถุประสงค์</w:t>
      </w:r>
      <w:r w:rsidR="00B03E73" w:rsidRPr="00B737D5">
        <w:rPr>
          <w:rFonts w:ascii="Browallia New" w:hAnsi="Browallia New" w:cs="Browallia New"/>
          <w:sz w:val="28"/>
          <w:szCs w:val="28"/>
          <w:cs/>
        </w:rPr>
        <w:t>เฉพาะ</w:t>
      </w:r>
      <w:r w:rsidRPr="00B737D5">
        <w:rPr>
          <w:rFonts w:ascii="Browallia New" w:eastAsia="Arial Unicode MS" w:hAnsi="Browallia New" w:cs="Browallia New"/>
          <w:sz w:val="28"/>
          <w:szCs w:val="28"/>
          <w:cs/>
        </w:rPr>
        <w:t xml:space="preserve"> กลุ่ม</w:t>
      </w:r>
      <w:r w:rsidR="00A65B52" w:rsidRPr="00B737D5">
        <w:rPr>
          <w:rFonts w:ascii="Browallia New" w:hAnsi="Browallia New" w:cs="Browallia New"/>
          <w:sz w:val="28"/>
          <w:szCs w:val="28"/>
          <w:cs/>
        </w:rPr>
        <w:t>บริษัท</w:t>
      </w:r>
      <w:r w:rsidRPr="00B737D5">
        <w:rPr>
          <w:rFonts w:ascii="Browallia New" w:eastAsia="Arial Unicode MS" w:hAnsi="Browallia New" w:cs="Browallia New"/>
          <w:sz w:val="28"/>
          <w:szCs w:val="28"/>
          <w:cs/>
        </w:rPr>
        <w:t xml:space="preserve">ใช้อัตราตั้งขึ้นเป็นทุนร้อยละ </w:t>
      </w:r>
      <w:r w:rsidR="00BF0D30" w:rsidRPr="00B737D5">
        <w:rPr>
          <w:rFonts w:ascii="Browallia New" w:eastAsia="Arial Unicode MS" w:hAnsi="Browallia New" w:cs="Browallia New"/>
          <w:sz w:val="28"/>
          <w:szCs w:val="28"/>
        </w:rPr>
        <w:t>0.55</w:t>
      </w:r>
      <w:r w:rsidRPr="00B737D5">
        <w:rPr>
          <w:rFonts w:ascii="Browallia New" w:hAnsi="Browallia New" w:cs="Browallia New"/>
          <w:sz w:val="28"/>
          <w:szCs w:val="28"/>
        </w:rPr>
        <w:t xml:space="preserve"> </w:t>
      </w:r>
      <w:r w:rsidRPr="00B737D5">
        <w:rPr>
          <w:rFonts w:ascii="Browallia New" w:eastAsia="Arial Unicode MS" w:hAnsi="Browallia New" w:cs="Browallia New"/>
          <w:sz w:val="28"/>
          <w:szCs w:val="28"/>
          <w:cs/>
        </w:rPr>
        <w:t>ต่อปี</w:t>
      </w:r>
      <w:r w:rsidR="008F3346" w:rsidRPr="00B737D5">
        <w:rPr>
          <w:rFonts w:ascii="Browallia New" w:eastAsia="Arial Unicode MS" w:hAnsi="Browallia New" w:cs="Browallia New"/>
          <w:sz w:val="28"/>
          <w:szCs w:val="28"/>
          <w:cs/>
        </w:rPr>
        <w:t xml:space="preserve"> และ</w:t>
      </w:r>
      <w:r w:rsidR="006C290F" w:rsidRPr="00B737D5">
        <w:rPr>
          <w:rFonts w:ascii="Browallia New" w:eastAsia="Arial Unicode MS" w:hAnsi="Browallia New" w:cs="Browallia New"/>
          <w:sz w:val="28"/>
          <w:szCs w:val="28"/>
          <w:cs/>
        </w:rPr>
        <w:t xml:space="preserve"> ร้อยละ </w:t>
      </w:r>
      <w:r w:rsidR="006F1607" w:rsidRPr="00B737D5">
        <w:rPr>
          <w:rFonts w:ascii="Browallia New" w:eastAsia="Arial Unicode MS" w:hAnsi="Browallia New" w:cs="Browallia New"/>
          <w:sz w:val="28"/>
          <w:szCs w:val="28"/>
        </w:rPr>
        <w:t>1</w:t>
      </w:r>
      <w:r w:rsidR="007A7F28" w:rsidRPr="00B737D5">
        <w:rPr>
          <w:rFonts w:ascii="Browallia New" w:eastAsia="Arial Unicode MS" w:hAnsi="Browallia New" w:cs="Browallia New"/>
          <w:sz w:val="28"/>
          <w:szCs w:val="28"/>
        </w:rPr>
        <w:t>.</w:t>
      </w:r>
      <w:r w:rsidR="00B5147A" w:rsidRPr="00B737D5">
        <w:rPr>
          <w:rFonts w:ascii="Browallia New" w:eastAsia="Arial Unicode MS" w:hAnsi="Browallia New" w:cs="Browallia New"/>
          <w:sz w:val="28"/>
          <w:szCs w:val="28"/>
        </w:rPr>
        <w:t>8</w:t>
      </w:r>
      <w:r w:rsidR="00334853" w:rsidRPr="00B737D5">
        <w:rPr>
          <w:rFonts w:ascii="Browallia New" w:eastAsia="Arial Unicode MS" w:hAnsi="Browallia New" w:cs="Browallia New"/>
          <w:sz w:val="28"/>
          <w:szCs w:val="28"/>
        </w:rPr>
        <w:t>2</w:t>
      </w:r>
      <w:r w:rsidR="007A7F28" w:rsidRPr="00B737D5">
        <w:rPr>
          <w:rFonts w:ascii="Browallia New" w:eastAsia="Arial Unicode MS" w:hAnsi="Browallia New" w:cs="Browallia New"/>
          <w:sz w:val="28"/>
          <w:szCs w:val="28"/>
        </w:rPr>
        <w:t xml:space="preserve"> </w:t>
      </w:r>
      <w:r w:rsidR="007A7F28" w:rsidRPr="00B737D5">
        <w:rPr>
          <w:rFonts w:ascii="Browallia New" w:eastAsia="Arial Unicode MS" w:hAnsi="Browallia New" w:cs="Browallia New"/>
          <w:sz w:val="28"/>
          <w:szCs w:val="28"/>
          <w:cs/>
        </w:rPr>
        <w:t>ต่อปี</w:t>
      </w:r>
      <w:r w:rsidR="00F90348" w:rsidRPr="00B737D5">
        <w:rPr>
          <w:rFonts w:ascii="Browallia New" w:eastAsia="Arial Unicode MS" w:hAnsi="Browallia New" w:cs="Browallia New"/>
          <w:sz w:val="28"/>
          <w:szCs w:val="28"/>
        </w:rPr>
        <w:t xml:space="preserve"> </w:t>
      </w:r>
      <w:r w:rsidR="00F90348" w:rsidRPr="00B737D5">
        <w:rPr>
          <w:rFonts w:ascii="Browallia New" w:eastAsia="Arial Unicode MS" w:hAnsi="Browallia New" w:cs="Browallia New"/>
          <w:sz w:val="28"/>
          <w:szCs w:val="28"/>
          <w:cs/>
        </w:rPr>
        <w:t>ตามลำดับ</w:t>
      </w:r>
      <w:r w:rsidR="00A65B52" w:rsidRPr="00B737D5">
        <w:rPr>
          <w:rFonts w:ascii="Browallia New" w:hAnsi="Browallia New" w:cs="Browallia New"/>
          <w:sz w:val="28"/>
          <w:szCs w:val="28"/>
          <w:cs/>
        </w:rPr>
        <w:t xml:space="preserve"> </w:t>
      </w:r>
      <w:r w:rsidRPr="00B737D5">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ในการคำนวณต้นทุนการกู้ยืมที่รวมเป็นส่วนหนึ่งของราคาทุนของสินทรัพย์ที่เพิ่มขึ้นในระหว่างงวด</w:t>
      </w:r>
    </w:p>
    <w:p w14:paraId="7296B219" w14:textId="77777777" w:rsidR="00284E1E" w:rsidRPr="00B737D5" w:rsidRDefault="00284E1E" w:rsidP="001B4041">
      <w:pPr>
        <w:spacing w:line="240" w:lineRule="auto"/>
        <w:ind w:left="426"/>
        <w:jc w:val="thaiDistribute"/>
        <w:rPr>
          <w:rFonts w:ascii="Browallia New" w:hAnsi="Browallia New" w:cs="Browallia New"/>
          <w:sz w:val="24"/>
          <w:szCs w:val="24"/>
          <w:lang w:val="en-GB"/>
        </w:rPr>
      </w:pPr>
    </w:p>
    <w:p w14:paraId="2D56277F" w14:textId="741EC947" w:rsidR="006971B8" w:rsidRPr="00B737D5" w:rsidRDefault="006971B8"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เงินลงทุนในบริษัทย่อย</w:t>
      </w:r>
      <w:r w:rsidR="001A2982" w:rsidRPr="00B737D5">
        <w:rPr>
          <w:rFonts w:ascii="Browallia New" w:hAnsi="Browallia New" w:cs="Browallia New"/>
          <w:b/>
          <w:bCs/>
          <w:sz w:val="28"/>
          <w:szCs w:val="28"/>
          <w:lang w:val="en-GB"/>
        </w:rPr>
        <w:t xml:space="preserve"> </w:t>
      </w:r>
      <w:r w:rsidR="001A2982" w:rsidRPr="00B737D5">
        <w:rPr>
          <w:rFonts w:ascii="Browallia New" w:hAnsi="Browallia New" w:cs="Browallia New"/>
          <w:b/>
          <w:bCs/>
          <w:sz w:val="28"/>
          <w:szCs w:val="28"/>
        </w:rPr>
        <w:t xml:space="preserve">- </w:t>
      </w:r>
      <w:r w:rsidR="001A2982" w:rsidRPr="00B737D5">
        <w:rPr>
          <w:rFonts w:ascii="Browallia New" w:hAnsi="Browallia New" w:cs="Browallia New" w:hint="cs"/>
          <w:b/>
          <w:bCs/>
          <w:sz w:val="28"/>
          <w:szCs w:val="28"/>
          <w:cs/>
        </w:rPr>
        <w:t>สุทธิ</w:t>
      </w:r>
    </w:p>
    <w:p w14:paraId="33ED5E63" w14:textId="480DDE62" w:rsidR="00527B4D" w:rsidRPr="00B737D5"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10"/>
          <w:szCs w:val="10"/>
          <w:lang w:val="en-GB"/>
        </w:rPr>
      </w:pPr>
    </w:p>
    <w:tbl>
      <w:tblPr>
        <w:tblW w:w="9302" w:type="dxa"/>
        <w:tblInd w:w="426" w:type="dxa"/>
        <w:tblLayout w:type="fixed"/>
        <w:tblLook w:val="0000" w:firstRow="0" w:lastRow="0" w:firstColumn="0" w:lastColumn="0" w:noHBand="0" w:noVBand="0"/>
      </w:tblPr>
      <w:tblGrid>
        <w:gridCol w:w="3228"/>
        <w:gridCol w:w="708"/>
        <w:gridCol w:w="706"/>
        <w:gridCol w:w="745"/>
        <w:gridCol w:w="739"/>
        <w:gridCol w:w="854"/>
        <w:gridCol w:w="865"/>
        <w:gridCol w:w="707"/>
        <w:gridCol w:w="750"/>
      </w:tblGrid>
      <w:tr w:rsidR="002B7CAC" w:rsidRPr="00B737D5" w14:paraId="2E47304F" w14:textId="77777777" w:rsidTr="00804F14">
        <w:trPr>
          <w:tblHeader/>
        </w:trPr>
        <w:tc>
          <w:tcPr>
            <w:tcW w:w="3228" w:type="dxa"/>
          </w:tcPr>
          <w:p w14:paraId="54828A60" w14:textId="77777777" w:rsidR="002B7CAC" w:rsidRPr="00B737D5" w:rsidRDefault="002B7CAC" w:rsidP="00ED0B0E">
            <w:pPr>
              <w:spacing w:line="240" w:lineRule="auto"/>
              <w:ind w:left="175" w:hanging="175"/>
              <w:rPr>
                <w:rFonts w:ascii="Browallia New" w:hAnsi="Browallia New" w:cs="Browallia New"/>
                <w:sz w:val="20"/>
                <w:szCs w:val="20"/>
              </w:rPr>
            </w:pPr>
          </w:p>
        </w:tc>
        <w:tc>
          <w:tcPr>
            <w:tcW w:w="6074" w:type="dxa"/>
            <w:gridSpan w:val="8"/>
          </w:tcPr>
          <w:p w14:paraId="2F0357AC" w14:textId="77777777" w:rsidR="002B7CAC" w:rsidRPr="00B737D5" w:rsidRDefault="002B7CAC" w:rsidP="00ED0B0E">
            <w:pPr>
              <w:spacing w:line="240" w:lineRule="auto"/>
              <w:ind w:right="-45"/>
              <w:jc w:val="right"/>
              <w:rPr>
                <w:rFonts w:ascii="Browallia New" w:hAnsi="Browallia New" w:cs="Browallia New"/>
                <w:sz w:val="20"/>
                <w:szCs w:val="20"/>
                <w:cs/>
              </w:rPr>
            </w:pPr>
            <w:r w:rsidRPr="00B737D5">
              <w:rPr>
                <w:rFonts w:ascii="Browallia New" w:hAnsi="Browallia New" w:cs="Browallia New"/>
                <w:sz w:val="20"/>
                <w:szCs w:val="20"/>
                <w:cs/>
              </w:rPr>
              <w:t xml:space="preserve">(หน่วย </w:t>
            </w:r>
            <w:r w:rsidRPr="00B737D5">
              <w:rPr>
                <w:rFonts w:ascii="Browallia New" w:hAnsi="Browallia New" w:cs="Browallia New"/>
                <w:sz w:val="20"/>
                <w:szCs w:val="20"/>
                <w:cs/>
                <w:lang w:val="en-GB"/>
              </w:rPr>
              <w:t xml:space="preserve">: </w:t>
            </w:r>
            <w:r w:rsidRPr="00B737D5">
              <w:rPr>
                <w:rFonts w:ascii="Browallia New" w:hAnsi="Browallia New" w:cs="Browallia New"/>
                <w:sz w:val="20"/>
                <w:szCs w:val="20"/>
                <w:cs/>
              </w:rPr>
              <w:t>พันบาท)</w:t>
            </w:r>
          </w:p>
        </w:tc>
      </w:tr>
      <w:tr w:rsidR="002B7CAC" w:rsidRPr="00B737D5" w14:paraId="48812E90" w14:textId="77777777" w:rsidTr="00804F14">
        <w:trPr>
          <w:tblHeader/>
        </w:trPr>
        <w:tc>
          <w:tcPr>
            <w:tcW w:w="3228" w:type="dxa"/>
          </w:tcPr>
          <w:p w14:paraId="7C1523D5" w14:textId="77777777" w:rsidR="002B7CAC" w:rsidRPr="00B737D5" w:rsidRDefault="002B7CAC" w:rsidP="00ED0B0E">
            <w:pPr>
              <w:spacing w:line="240" w:lineRule="auto"/>
              <w:ind w:left="175" w:hanging="175"/>
              <w:rPr>
                <w:rFonts w:ascii="Browallia New" w:hAnsi="Browallia New" w:cs="Browallia New"/>
                <w:sz w:val="20"/>
                <w:szCs w:val="20"/>
              </w:rPr>
            </w:pPr>
          </w:p>
        </w:tc>
        <w:tc>
          <w:tcPr>
            <w:tcW w:w="6074" w:type="dxa"/>
            <w:gridSpan w:val="8"/>
          </w:tcPr>
          <w:p w14:paraId="520C9A1D" w14:textId="77777777" w:rsidR="002B7CAC" w:rsidRPr="00B737D5" w:rsidRDefault="002B7CAC" w:rsidP="00ED0B0E">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งบการเงินเฉพาะของบริษัท</w:t>
            </w:r>
          </w:p>
        </w:tc>
      </w:tr>
      <w:tr w:rsidR="002B7CAC" w:rsidRPr="00B737D5" w14:paraId="76E3AAA0" w14:textId="77777777" w:rsidTr="00A054C0">
        <w:trPr>
          <w:tblHeader/>
        </w:trPr>
        <w:tc>
          <w:tcPr>
            <w:tcW w:w="3228" w:type="dxa"/>
          </w:tcPr>
          <w:p w14:paraId="1EE436F6" w14:textId="77777777" w:rsidR="002B7CAC" w:rsidRPr="00B737D5" w:rsidRDefault="002B7CAC" w:rsidP="00ED0B0E">
            <w:pPr>
              <w:spacing w:line="240" w:lineRule="auto"/>
              <w:ind w:left="175" w:hanging="175"/>
              <w:rPr>
                <w:rFonts w:ascii="Browallia New" w:hAnsi="Browallia New" w:cs="Browallia New"/>
                <w:sz w:val="20"/>
                <w:szCs w:val="20"/>
                <w:u w:val="single"/>
              </w:rPr>
            </w:pPr>
          </w:p>
        </w:tc>
        <w:tc>
          <w:tcPr>
            <w:tcW w:w="1414" w:type="dxa"/>
            <w:gridSpan w:val="2"/>
            <w:vAlign w:val="bottom"/>
          </w:tcPr>
          <w:p w14:paraId="341D3D61" w14:textId="77777777" w:rsidR="002B7CAC" w:rsidRPr="00B737D5" w:rsidRDefault="002B7CAC" w:rsidP="00ED0B0E">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ทุนเรียกชำระแล้ว</w:t>
            </w:r>
          </w:p>
        </w:tc>
        <w:tc>
          <w:tcPr>
            <w:tcW w:w="1484" w:type="dxa"/>
            <w:gridSpan w:val="2"/>
            <w:vAlign w:val="bottom"/>
          </w:tcPr>
          <w:p w14:paraId="241779A0" w14:textId="77777777" w:rsidR="00597232" w:rsidRPr="00B737D5"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rPr>
            </w:pPr>
            <w:r w:rsidRPr="00B737D5">
              <w:rPr>
                <w:rFonts w:ascii="Browallia New" w:hAnsi="Browallia New" w:cs="Browallia New"/>
                <w:sz w:val="20"/>
                <w:szCs w:val="20"/>
                <w:cs/>
              </w:rPr>
              <w:t xml:space="preserve">สัดส่วนเงินลงทุน </w:t>
            </w:r>
          </w:p>
          <w:p w14:paraId="60C88D0D" w14:textId="2E6642A5" w:rsidR="002B7CAC" w:rsidRPr="00B737D5"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(ร้อยละ)</w:t>
            </w:r>
          </w:p>
        </w:tc>
        <w:tc>
          <w:tcPr>
            <w:tcW w:w="1719" w:type="dxa"/>
            <w:gridSpan w:val="2"/>
            <w:vAlign w:val="bottom"/>
          </w:tcPr>
          <w:p w14:paraId="08D80B43" w14:textId="77777777" w:rsidR="002B7CAC" w:rsidRPr="00B737D5" w:rsidRDefault="002B7CAC" w:rsidP="00ED0B0E">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ราคาทุน</w:t>
            </w:r>
          </w:p>
        </w:tc>
        <w:tc>
          <w:tcPr>
            <w:tcW w:w="1457" w:type="dxa"/>
            <w:gridSpan w:val="2"/>
            <w:vAlign w:val="bottom"/>
          </w:tcPr>
          <w:p w14:paraId="6334AD27" w14:textId="704A2955" w:rsidR="002B7CAC" w:rsidRPr="00B737D5" w:rsidRDefault="002B7CAC" w:rsidP="00ED0B0E">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เงินปันผล</w:t>
            </w:r>
            <w:r w:rsidR="009A3303" w:rsidRPr="00B737D5">
              <w:rPr>
                <w:rFonts w:ascii="Browallia New" w:hAnsi="Browallia New" w:cs="Browallia New"/>
                <w:sz w:val="20"/>
                <w:szCs w:val="20"/>
                <w:cs/>
              </w:rPr>
              <w:t>รับ</w:t>
            </w:r>
          </w:p>
        </w:tc>
      </w:tr>
      <w:tr w:rsidR="00B5147A" w:rsidRPr="00B737D5" w14:paraId="32BEED40" w14:textId="77777777" w:rsidTr="00A054C0">
        <w:trPr>
          <w:tblHeader/>
        </w:trPr>
        <w:tc>
          <w:tcPr>
            <w:tcW w:w="3228" w:type="dxa"/>
            <w:vAlign w:val="bottom"/>
          </w:tcPr>
          <w:p w14:paraId="1715A6D3" w14:textId="77777777" w:rsidR="00B5147A" w:rsidRPr="00B737D5" w:rsidRDefault="00B5147A" w:rsidP="00B5147A">
            <w:pPr>
              <w:pBdr>
                <w:bottom w:val="single" w:sz="4" w:space="1" w:color="auto"/>
              </w:pBdr>
              <w:spacing w:line="240" w:lineRule="auto"/>
              <w:ind w:left="175" w:hanging="175"/>
              <w:jc w:val="center"/>
              <w:rPr>
                <w:rFonts w:ascii="Browallia New" w:hAnsi="Browallia New" w:cs="Browallia New"/>
                <w:sz w:val="20"/>
                <w:szCs w:val="20"/>
                <w:cs/>
              </w:rPr>
            </w:pPr>
            <w:r w:rsidRPr="00B737D5">
              <w:rPr>
                <w:rFonts w:ascii="Browallia New" w:hAnsi="Browallia New" w:cs="Browallia New"/>
                <w:sz w:val="20"/>
                <w:szCs w:val="20"/>
                <w:cs/>
              </w:rPr>
              <w:t>ชื่อบริษัท</w:t>
            </w:r>
          </w:p>
        </w:tc>
        <w:tc>
          <w:tcPr>
            <w:tcW w:w="708" w:type="dxa"/>
            <w:vAlign w:val="bottom"/>
          </w:tcPr>
          <w:p w14:paraId="572AFC69" w14:textId="77777777" w:rsidR="00B5147A" w:rsidRPr="00B737D5" w:rsidRDefault="00B5147A" w:rsidP="00B5147A">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737D5">
              <w:rPr>
                <w:rFonts w:ascii="Browallia New" w:hAnsi="Browallia New" w:cs="Browallia New"/>
                <w:sz w:val="20"/>
                <w:szCs w:val="20"/>
              </w:rPr>
              <w:t>31</w:t>
            </w:r>
            <w:r w:rsidRPr="00B737D5">
              <w:rPr>
                <w:rFonts w:ascii="Browallia New" w:hAnsi="Browallia New" w:cs="Browallia New" w:hint="cs"/>
                <w:sz w:val="20"/>
                <w:szCs w:val="20"/>
                <w:cs/>
              </w:rPr>
              <w:t xml:space="preserve"> มี.ค.</w:t>
            </w:r>
          </w:p>
          <w:p w14:paraId="34ADB94E" w14:textId="62F3FA2F" w:rsidR="00B5147A" w:rsidRPr="00B737D5" w:rsidRDefault="00B5147A" w:rsidP="00B5147A">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lang w:val="en-GB"/>
              </w:rPr>
            </w:pPr>
            <w:r w:rsidRPr="00B737D5">
              <w:rPr>
                <w:rFonts w:ascii="Browallia New" w:hAnsi="Browallia New" w:cs="Browallia New" w:hint="cs"/>
                <w:sz w:val="20"/>
                <w:szCs w:val="20"/>
                <w:cs/>
              </w:rPr>
              <w:t>2565</w:t>
            </w:r>
          </w:p>
        </w:tc>
        <w:tc>
          <w:tcPr>
            <w:tcW w:w="706" w:type="dxa"/>
            <w:vAlign w:val="bottom"/>
          </w:tcPr>
          <w:p w14:paraId="7B0CEA80" w14:textId="066A6A9E" w:rsidR="00B5147A" w:rsidRPr="00B737D5" w:rsidRDefault="00B5147A" w:rsidP="00B5147A">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sz w:val="20"/>
                <w:szCs w:val="20"/>
                <w:lang w:val="en-GB"/>
              </w:rPr>
              <w:t>31</w:t>
            </w:r>
            <w:r w:rsidRPr="00B737D5">
              <w:rPr>
                <w:rFonts w:ascii="Browallia New" w:hAnsi="Browallia New" w:cs="Browallia New"/>
                <w:sz w:val="20"/>
                <w:szCs w:val="20"/>
                <w:cs/>
                <w:lang w:val="en-GB"/>
              </w:rPr>
              <w:t xml:space="preserve"> ธ.ค.</w:t>
            </w:r>
          </w:p>
          <w:p w14:paraId="07AAB836" w14:textId="016545F4" w:rsidR="00B5147A" w:rsidRPr="00B737D5" w:rsidRDefault="00B5147A" w:rsidP="00B5147A">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737D5">
              <w:rPr>
                <w:rFonts w:ascii="Browallia New" w:hAnsi="Browallia New" w:cs="Browallia New"/>
                <w:sz w:val="20"/>
                <w:szCs w:val="20"/>
                <w:lang w:val="en-GB"/>
              </w:rPr>
              <w:t>2564</w:t>
            </w:r>
          </w:p>
        </w:tc>
        <w:tc>
          <w:tcPr>
            <w:tcW w:w="745" w:type="dxa"/>
            <w:vAlign w:val="bottom"/>
          </w:tcPr>
          <w:p w14:paraId="060AB53E" w14:textId="77777777" w:rsidR="00B5147A" w:rsidRPr="00B737D5" w:rsidRDefault="00B5147A" w:rsidP="00B5147A">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737D5">
              <w:rPr>
                <w:rFonts w:ascii="Browallia New" w:hAnsi="Browallia New" w:cs="Browallia New"/>
                <w:sz w:val="20"/>
                <w:szCs w:val="20"/>
              </w:rPr>
              <w:t>31</w:t>
            </w:r>
            <w:r w:rsidRPr="00B737D5">
              <w:rPr>
                <w:rFonts w:ascii="Browallia New" w:hAnsi="Browallia New" w:cs="Browallia New" w:hint="cs"/>
                <w:sz w:val="20"/>
                <w:szCs w:val="20"/>
                <w:cs/>
              </w:rPr>
              <w:t xml:space="preserve"> มี.ค.</w:t>
            </w:r>
          </w:p>
          <w:p w14:paraId="3B699F0C" w14:textId="63D7CEE2" w:rsidR="00B5147A" w:rsidRPr="00B737D5" w:rsidRDefault="00B5147A" w:rsidP="00B5147A">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hint="cs"/>
                <w:sz w:val="20"/>
                <w:szCs w:val="20"/>
                <w:cs/>
              </w:rPr>
              <w:t>2565</w:t>
            </w:r>
          </w:p>
        </w:tc>
        <w:tc>
          <w:tcPr>
            <w:tcW w:w="739" w:type="dxa"/>
            <w:vAlign w:val="bottom"/>
          </w:tcPr>
          <w:p w14:paraId="558C34B2" w14:textId="77777777" w:rsidR="00B5147A" w:rsidRPr="00B737D5" w:rsidRDefault="00B5147A" w:rsidP="00B5147A">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sz w:val="20"/>
                <w:szCs w:val="20"/>
                <w:lang w:val="en-GB"/>
              </w:rPr>
              <w:t>31</w:t>
            </w:r>
            <w:r w:rsidRPr="00B737D5">
              <w:rPr>
                <w:rFonts w:ascii="Browallia New" w:hAnsi="Browallia New" w:cs="Browallia New"/>
                <w:sz w:val="20"/>
                <w:szCs w:val="20"/>
                <w:cs/>
                <w:lang w:val="en-GB"/>
              </w:rPr>
              <w:t xml:space="preserve"> ธ.ค.</w:t>
            </w:r>
          </w:p>
          <w:p w14:paraId="5E07685F" w14:textId="7ECE6195" w:rsidR="00B5147A" w:rsidRPr="00B737D5" w:rsidRDefault="00B5147A" w:rsidP="00B5147A">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737D5">
              <w:rPr>
                <w:rFonts w:ascii="Browallia New" w:hAnsi="Browallia New" w:cs="Browallia New"/>
                <w:sz w:val="20"/>
                <w:szCs w:val="20"/>
                <w:lang w:val="en-GB"/>
              </w:rPr>
              <w:t>2564</w:t>
            </w:r>
          </w:p>
        </w:tc>
        <w:tc>
          <w:tcPr>
            <w:tcW w:w="854" w:type="dxa"/>
            <w:vAlign w:val="bottom"/>
          </w:tcPr>
          <w:p w14:paraId="050455CB" w14:textId="77777777" w:rsidR="00B5147A" w:rsidRPr="00B737D5" w:rsidRDefault="00B5147A" w:rsidP="00B5147A">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737D5">
              <w:rPr>
                <w:rFonts w:ascii="Browallia New" w:hAnsi="Browallia New" w:cs="Browallia New"/>
                <w:sz w:val="20"/>
                <w:szCs w:val="20"/>
              </w:rPr>
              <w:t>31</w:t>
            </w:r>
            <w:r w:rsidRPr="00B737D5">
              <w:rPr>
                <w:rFonts w:ascii="Browallia New" w:hAnsi="Browallia New" w:cs="Browallia New" w:hint="cs"/>
                <w:sz w:val="20"/>
                <w:szCs w:val="20"/>
                <w:cs/>
              </w:rPr>
              <w:t xml:space="preserve"> มี.ค.</w:t>
            </w:r>
          </w:p>
          <w:p w14:paraId="5D3BFC9F" w14:textId="125BFC1B" w:rsidR="00B5147A" w:rsidRPr="00B737D5" w:rsidRDefault="00B5147A" w:rsidP="00B5147A">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hint="cs"/>
                <w:sz w:val="20"/>
                <w:szCs w:val="20"/>
                <w:cs/>
              </w:rPr>
              <w:t>2565</w:t>
            </w:r>
          </w:p>
        </w:tc>
        <w:tc>
          <w:tcPr>
            <w:tcW w:w="865" w:type="dxa"/>
            <w:vAlign w:val="bottom"/>
          </w:tcPr>
          <w:p w14:paraId="42A10EA4" w14:textId="77777777" w:rsidR="00B5147A" w:rsidRPr="00B737D5" w:rsidRDefault="00B5147A" w:rsidP="00B5147A">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sz w:val="20"/>
                <w:szCs w:val="20"/>
                <w:lang w:val="en-GB"/>
              </w:rPr>
              <w:t>31</w:t>
            </w:r>
            <w:r w:rsidRPr="00B737D5">
              <w:rPr>
                <w:rFonts w:ascii="Browallia New" w:hAnsi="Browallia New" w:cs="Browallia New"/>
                <w:sz w:val="20"/>
                <w:szCs w:val="20"/>
                <w:cs/>
                <w:lang w:val="en-GB"/>
              </w:rPr>
              <w:t xml:space="preserve"> ธ.ค.</w:t>
            </w:r>
          </w:p>
          <w:p w14:paraId="6157401E" w14:textId="37BB89B6" w:rsidR="00B5147A" w:rsidRPr="00B737D5" w:rsidRDefault="00B5147A" w:rsidP="00B5147A">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737D5">
              <w:rPr>
                <w:rFonts w:ascii="Browallia New" w:hAnsi="Browallia New" w:cs="Browallia New"/>
                <w:sz w:val="20"/>
                <w:szCs w:val="20"/>
                <w:lang w:val="en-GB"/>
              </w:rPr>
              <w:t>2564</w:t>
            </w:r>
          </w:p>
        </w:tc>
        <w:tc>
          <w:tcPr>
            <w:tcW w:w="707" w:type="dxa"/>
            <w:vAlign w:val="bottom"/>
          </w:tcPr>
          <w:p w14:paraId="5537E283" w14:textId="77777777" w:rsidR="00B5147A" w:rsidRPr="00B737D5" w:rsidRDefault="00B5147A" w:rsidP="00B5147A">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737D5">
              <w:rPr>
                <w:rFonts w:ascii="Browallia New" w:hAnsi="Browallia New" w:cs="Browallia New"/>
                <w:sz w:val="20"/>
                <w:szCs w:val="20"/>
              </w:rPr>
              <w:t>31</w:t>
            </w:r>
            <w:r w:rsidRPr="00B737D5">
              <w:rPr>
                <w:rFonts w:ascii="Browallia New" w:hAnsi="Browallia New" w:cs="Browallia New" w:hint="cs"/>
                <w:sz w:val="20"/>
                <w:szCs w:val="20"/>
                <w:cs/>
              </w:rPr>
              <w:t xml:space="preserve"> มี.ค.</w:t>
            </w:r>
          </w:p>
          <w:p w14:paraId="6B43AF5D" w14:textId="5BF99F9E" w:rsidR="00B5147A" w:rsidRPr="00B737D5" w:rsidRDefault="00B5147A" w:rsidP="00B5147A">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hint="cs"/>
                <w:sz w:val="20"/>
                <w:szCs w:val="20"/>
                <w:cs/>
              </w:rPr>
              <w:t>2565</w:t>
            </w:r>
          </w:p>
        </w:tc>
        <w:tc>
          <w:tcPr>
            <w:tcW w:w="750" w:type="dxa"/>
            <w:vAlign w:val="bottom"/>
          </w:tcPr>
          <w:p w14:paraId="08975760" w14:textId="77777777" w:rsidR="00B5147A" w:rsidRPr="00B737D5" w:rsidRDefault="00B5147A" w:rsidP="00B5147A">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sz w:val="20"/>
                <w:szCs w:val="20"/>
                <w:lang w:val="en-GB"/>
              </w:rPr>
              <w:t>31</w:t>
            </w:r>
            <w:r w:rsidRPr="00B737D5">
              <w:rPr>
                <w:rFonts w:ascii="Browallia New" w:hAnsi="Browallia New" w:cs="Browallia New"/>
                <w:sz w:val="20"/>
                <w:szCs w:val="20"/>
                <w:cs/>
                <w:lang w:val="en-GB"/>
              </w:rPr>
              <w:t xml:space="preserve"> ธ.ค.</w:t>
            </w:r>
          </w:p>
          <w:p w14:paraId="1EAB7547" w14:textId="30FFB253" w:rsidR="00B5147A" w:rsidRPr="00B737D5" w:rsidRDefault="00B5147A" w:rsidP="00B5147A">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737D5">
              <w:rPr>
                <w:rFonts w:ascii="Browallia New" w:hAnsi="Browallia New" w:cs="Browallia New"/>
                <w:sz w:val="20"/>
                <w:szCs w:val="20"/>
                <w:lang w:val="en-GB"/>
              </w:rPr>
              <w:t>2564</w:t>
            </w:r>
          </w:p>
        </w:tc>
      </w:tr>
      <w:tr w:rsidR="002B7CAC" w:rsidRPr="00B737D5" w14:paraId="7054D7DB" w14:textId="77777777" w:rsidTr="00A054C0">
        <w:trPr>
          <w:tblHeader/>
        </w:trPr>
        <w:tc>
          <w:tcPr>
            <w:tcW w:w="3228" w:type="dxa"/>
            <w:vAlign w:val="bottom"/>
          </w:tcPr>
          <w:p w14:paraId="61A07C86" w14:textId="77777777" w:rsidR="002B7CAC" w:rsidRPr="00B737D5"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708" w:type="dxa"/>
            <w:vAlign w:val="bottom"/>
          </w:tcPr>
          <w:p w14:paraId="64D61D6F" w14:textId="77777777" w:rsidR="002B7CAC" w:rsidRPr="00B737D5"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6" w:type="dxa"/>
            <w:vAlign w:val="bottom"/>
          </w:tcPr>
          <w:p w14:paraId="053415BA" w14:textId="77777777" w:rsidR="002B7CAC" w:rsidRPr="00B737D5"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45" w:type="dxa"/>
            <w:vAlign w:val="bottom"/>
          </w:tcPr>
          <w:p w14:paraId="3A323159" w14:textId="77777777" w:rsidR="002B7CAC" w:rsidRPr="00B737D5"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39" w:type="dxa"/>
            <w:vAlign w:val="bottom"/>
          </w:tcPr>
          <w:p w14:paraId="329C06B0" w14:textId="77777777" w:rsidR="002B7CAC" w:rsidRPr="00B737D5"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854" w:type="dxa"/>
            <w:vAlign w:val="bottom"/>
          </w:tcPr>
          <w:p w14:paraId="26B9623C" w14:textId="77777777" w:rsidR="002B7CAC" w:rsidRPr="00B737D5"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865" w:type="dxa"/>
            <w:vAlign w:val="bottom"/>
          </w:tcPr>
          <w:p w14:paraId="30FA5889" w14:textId="77777777" w:rsidR="002B7CAC" w:rsidRPr="00B737D5"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7" w:type="dxa"/>
          </w:tcPr>
          <w:p w14:paraId="0F235737" w14:textId="77777777" w:rsidR="002B7CAC" w:rsidRPr="00B737D5"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50" w:type="dxa"/>
          </w:tcPr>
          <w:p w14:paraId="59D58B7B" w14:textId="77777777" w:rsidR="002B7CAC" w:rsidRPr="00B737D5"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655A6C" w:rsidRPr="00B737D5" w14:paraId="6EFB7F0A" w14:textId="77777777" w:rsidTr="00A054C0">
        <w:tc>
          <w:tcPr>
            <w:tcW w:w="3228" w:type="dxa"/>
            <w:vAlign w:val="bottom"/>
          </w:tcPr>
          <w:p w14:paraId="01E9D52A" w14:textId="77777777" w:rsidR="00655A6C" w:rsidRPr="00B737D5" w:rsidRDefault="00655A6C" w:rsidP="00655A6C">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u w:val="single"/>
                <w:lang w:val="en-GB"/>
              </w:rPr>
            </w:pPr>
            <w:r w:rsidRPr="00B737D5">
              <w:rPr>
                <w:rFonts w:ascii="Browallia New" w:hAnsi="Browallia New" w:cs="Browallia New"/>
                <w:sz w:val="20"/>
                <w:szCs w:val="20"/>
                <w:cs/>
              </w:rPr>
              <w:t>บริษัท ไมด้า ลิสซิ่ง จำกัด (มหาชน)</w:t>
            </w:r>
          </w:p>
        </w:tc>
        <w:tc>
          <w:tcPr>
            <w:tcW w:w="708" w:type="dxa"/>
            <w:vAlign w:val="bottom"/>
          </w:tcPr>
          <w:p w14:paraId="02A34F41" w14:textId="79DDAD34"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532,399</w:t>
            </w:r>
          </w:p>
        </w:tc>
        <w:tc>
          <w:tcPr>
            <w:tcW w:w="706" w:type="dxa"/>
            <w:vAlign w:val="bottom"/>
          </w:tcPr>
          <w:p w14:paraId="4E241D6C" w14:textId="565F45D7"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532,399</w:t>
            </w:r>
          </w:p>
        </w:tc>
        <w:tc>
          <w:tcPr>
            <w:tcW w:w="745" w:type="dxa"/>
            <w:vAlign w:val="bottom"/>
          </w:tcPr>
          <w:p w14:paraId="5A899A89" w14:textId="5E9E8D18"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46.98</w:t>
            </w:r>
          </w:p>
        </w:tc>
        <w:tc>
          <w:tcPr>
            <w:tcW w:w="739" w:type="dxa"/>
            <w:vAlign w:val="bottom"/>
          </w:tcPr>
          <w:p w14:paraId="6BFA57F4" w14:textId="71F0B189"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46.98</w:t>
            </w:r>
          </w:p>
        </w:tc>
        <w:tc>
          <w:tcPr>
            <w:tcW w:w="854" w:type="dxa"/>
            <w:vAlign w:val="bottom"/>
          </w:tcPr>
          <w:p w14:paraId="7E0D11D7" w14:textId="220ED795"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281,864</w:t>
            </w:r>
          </w:p>
        </w:tc>
        <w:tc>
          <w:tcPr>
            <w:tcW w:w="865" w:type="dxa"/>
            <w:vAlign w:val="bottom"/>
          </w:tcPr>
          <w:p w14:paraId="56725C04" w14:textId="401781F6"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281,864</w:t>
            </w:r>
          </w:p>
        </w:tc>
        <w:tc>
          <w:tcPr>
            <w:tcW w:w="707" w:type="dxa"/>
            <w:shd w:val="clear" w:color="auto" w:fill="auto"/>
            <w:vAlign w:val="bottom"/>
          </w:tcPr>
          <w:p w14:paraId="7C40E97B" w14:textId="63A361FA"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c>
          <w:tcPr>
            <w:tcW w:w="750" w:type="dxa"/>
            <w:vAlign w:val="bottom"/>
          </w:tcPr>
          <w:p w14:paraId="614A0054" w14:textId="2E6CD8EA"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25,011</w:t>
            </w:r>
          </w:p>
        </w:tc>
      </w:tr>
      <w:tr w:rsidR="00655A6C" w:rsidRPr="00B737D5" w14:paraId="610985BD" w14:textId="77777777" w:rsidTr="00A054C0">
        <w:tc>
          <w:tcPr>
            <w:tcW w:w="3228" w:type="dxa"/>
            <w:vAlign w:val="center"/>
          </w:tcPr>
          <w:p w14:paraId="41458B62" w14:textId="77777777" w:rsidR="00655A6C" w:rsidRPr="00B737D5" w:rsidRDefault="00655A6C" w:rsidP="00655A6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B737D5">
              <w:rPr>
                <w:rFonts w:ascii="Browallia New" w:hAnsi="Browallia New" w:cs="Browallia New"/>
                <w:sz w:val="20"/>
                <w:szCs w:val="20"/>
                <w:cs/>
              </w:rPr>
              <w:t>บริษัท ไมด้า พร็อพเพอร์ตี้ จำกัด</w:t>
            </w:r>
          </w:p>
        </w:tc>
        <w:tc>
          <w:tcPr>
            <w:tcW w:w="708" w:type="dxa"/>
            <w:vAlign w:val="bottom"/>
          </w:tcPr>
          <w:p w14:paraId="2401060B" w14:textId="484AA764"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1,000,000</w:t>
            </w:r>
          </w:p>
        </w:tc>
        <w:tc>
          <w:tcPr>
            <w:tcW w:w="706" w:type="dxa"/>
            <w:vAlign w:val="bottom"/>
          </w:tcPr>
          <w:p w14:paraId="5651ACDC" w14:textId="20072F76"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1,000,000</w:t>
            </w:r>
          </w:p>
        </w:tc>
        <w:tc>
          <w:tcPr>
            <w:tcW w:w="745" w:type="dxa"/>
            <w:vAlign w:val="bottom"/>
          </w:tcPr>
          <w:p w14:paraId="16615E19" w14:textId="0397AFC2"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739" w:type="dxa"/>
            <w:vAlign w:val="bottom"/>
          </w:tcPr>
          <w:p w14:paraId="3063A752" w14:textId="39D7C05E"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vAlign w:val="bottom"/>
          </w:tcPr>
          <w:p w14:paraId="7A16BE24" w14:textId="2E71217B"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1,013,733</w:t>
            </w:r>
          </w:p>
        </w:tc>
        <w:tc>
          <w:tcPr>
            <w:tcW w:w="865" w:type="dxa"/>
            <w:vAlign w:val="bottom"/>
          </w:tcPr>
          <w:p w14:paraId="5589649C" w14:textId="60E18FA2"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1,013,733</w:t>
            </w:r>
          </w:p>
        </w:tc>
        <w:tc>
          <w:tcPr>
            <w:tcW w:w="707" w:type="dxa"/>
            <w:shd w:val="clear" w:color="auto" w:fill="auto"/>
            <w:vAlign w:val="bottom"/>
          </w:tcPr>
          <w:p w14:paraId="12E5A67E" w14:textId="0DF29382"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c>
          <w:tcPr>
            <w:tcW w:w="750" w:type="dxa"/>
            <w:vAlign w:val="bottom"/>
          </w:tcPr>
          <w:p w14:paraId="0F30DFE1" w14:textId="20CA5656"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655A6C" w:rsidRPr="00B737D5" w14:paraId="73C2E052" w14:textId="77777777" w:rsidTr="00A054C0">
        <w:tc>
          <w:tcPr>
            <w:tcW w:w="3228" w:type="dxa"/>
            <w:vAlign w:val="center"/>
          </w:tcPr>
          <w:p w14:paraId="455C9D0B" w14:textId="77777777" w:rsidR="00655A6C" w:rsidRPr="00B737D5" w:rsidRDefault="00655A6C" w:rsidP="00655A6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B737D5">
              <w:rPr>
                <w:rFonts w:ascii="Browallia New" w:hAnsi="Browallia New" w:cs="Browallia New"/>
                <w:sz w:val="20"/>
                <w:szCs w:val="20"/>
                <w:cs/>
              </w:rPr>
              <w:t>บริษัท ท็อป เอลลิเม็นทส จำกัด</w:t>
            </w:r>
          </w:p>
        </w:tc>
        <w:tc>
          <w:tcPr>
            <w:tcW w:w="708" w:type="dxa"/>
            <w:vAlign w:val="bottom"/>
          </w:tcPr>
          <w:p w14:paraId="0D0192BB" w14:textId="730478C6"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150,000</w:t>
            </w:r>
          </w:p>
        </w:tc>
        <w:tc>
          <w:tcPr>
            <w:tcW w:w="706" w:type="dxa"/>
            <w:vAlign w:val="bottom"/>
          </w:tcPr>
          <w:p w14:paraId="1066BA59" w14:textId="4EB479FD"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150,000</w:t>
            </w:r>
          </w:p>
        </w:tc>
        <w:tc>
          <w:tcPr>
            <w:tcW w:w="745" w:type="dxa"/>
            <w:vAlign w:val="bottom"/>
          </w:tcPr>
          <w:p w14:paraId="50079477" w14:textId="6D3E5760"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739" w:type="dxa"/>
            <w:vAlign w:val="bottom"/>
          </w:tcPr>
          <w:p w14:paraId="4DD7728B" w14:textId="24FBA9B2"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vAlign w:val="bottom"/>
          </w:tcPr>
          <w:p w14:paraId="5D522C1D" w14:textId="451E47EC"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149,988</w:t>
            </w:r>
          </w:p>
        </w:tc>
        <w:tc>
          <w:tcPr>
            <w:tcW w:w="865" w:type="dxa"/>
            <w:vAlign w:val="bottom"/>
          </w:tcPr>
          <w:p w14:paraId="34734AC6" w14:textId="48502ED0"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149,988</w:t>
            </w:r>
          </w:p>
        </w:tc>
        <w:tc>
          <w:tcPr>
            <w:tcW w:w="707" w:type="dxa"/>
            <w:shd w:val="clear" w:color="auto" w:fill="auto"/>
            <w:vAlign w:val="bottom"/>
          </w:tcPr>
          <w:p w14:paraId="46085988" w14:textId="2E1193FB"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c>
          <w:tcPr>
            <w:tcW w:w="750" w:type="dxa"/>
            <w:vAlign w:val="bottom"/>
          </w:tcPr>
          <w:p w14:paraId="495F9ACF" w14:textId="0D5EE61B"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655A6C" w:rsidRPr="00B737D5" w14:paraId="6721D8C0" w14:textId="77777777" w:rsidTr="00A054C0">
        <w:tc>
          <w:tcPr>
            <w:tcW w:w="3228" w:type="dxa"/>
            <w:vAlign w:val="center"/>
          </w:tcPr>
          <w:p w14:paraId="1624A3ED" w14:textId="77777777" w:rsidR="00655A6C" w:rsidRPr="00B737D5" w:rsidRDefault="00655A6C" w:rsidP="00655A6C">
            <w:pPr>
              <w:tabs>
                <w:tab w:val="clear" w:pos="5387"/>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lang w:val="en-GB"/>
              </w:rPr>
            </w:pPr>
            <w:r w:rsidRPr="00B737D5">
              <w:rPr>
                <w:rFonts w:ascii="Browallia New" w:hAnsi="Browallia New" w:cs="Browallia New"/>
                <w:sz w:val="20"/>
                <w:szCs w:val="20"/>
                <w:cs/>
              </w:rPr>
              <w:t>บริษัท ไมด้า แอด จำกัด</w:t>
            </w:r>
          </w:p>
        </w:tc>
        <w:tc>
          <w:tcPr>
            <w:tcW w:w="708" w:type="dxa"/>
            <w:vAlign w:val="bottom"/>
          </w:tcPr>
          <w:p w14:paraId="16B17193" w14:textId="0D9A2EC8"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175,000</w:t>
            </w:r>
          </w:p>
        </w:tc>
        <w:tc>
          <w:tcPr>
            <w:tcW w:w="706" w:type="dxa"/>
            <w:vAlign w:val="bottom"/>
          </w:tcPr>
          <w:p w14:paraId="305EC9E7" w14:textId="7CB8BA9E"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175,000</w:t>
            </w:r>
          </w:p>
        </w:tc>
        <w:tc>
          <w:tcPr>
            <w:tcW w:w="745" w:type="dxa"/>
            <w:vAlign w:val="bottom"/>
          </w:tcPr>
          <w:p w14:paraId="3F7470EB" w14:textId="0BAAFD08"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739" w:type="dxa"/>
            <w:vAlign w:val="bottom"/>
          </w:tcPr>
          <w:p w14:paraId="711CC494" w14:textId="65A9D972"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vAlign w:val="bottom"/>
          </w:tcPr>
          <w:p w14:paraId="77AE6077" w14:textId="35B9F337"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175,000</w:t>
            </w:r>
          </w:p>
        </w:tc>
        <w:tc>
          <w:tcPr>
            <w:tcW w:w="865" w:type="dxa"/>
            <w:vAlign w:val="bottom"/>
          </w:tcPr>
          <w:p w14:paraId="77B7BB6D" w14:textId="4720D028"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175,000</w:t>
            </w:r>
          </w:p>
        </w:tc>
        <w:tc>
          <w:tcPr>
            <w:tcW w:w="707" w:type="dxa"/>
            <w:shd w:val="clear" w:color="auto" w:fill="auto"/>
            <w:vAlign w:val="bottom"/>
          </w:tcPr>
          <w:p w14:paraId="5E9E2AB9" w14:textId="7366CF09"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c>
          <w:tcPr>
            <w:tcW w:w="750" w:type="dxa"/>
            <w:vAlign w:val="bottom"/>
          </w:tcPr>
          <w:p w14:paraId="74D9EB39" w14:textId="0CAE4A84"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655A6C" w:rsidRPr="00B737D5" w14:paraId="70FBCAD6" w14:textId="77777777" w:rsidTr="00A054C0">
        <w:tc>
          <w:tcPr>
            <w:tcW w:w="3228" w:type="dxa"/>
            <w:vAlign w:val="center"/>
          </w:tcPr>
          <w:p w14:paraId="18851F16" w14:textId="77777777" w:rsidR="00655A6C" w:rsidRPr="00B737D5" w:rsidRDefault="00655A6C" w:rsidP="00655A6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B737D5">
              <w:rPr>
                <w:rFonts w:ascii="Browallia New" w:hAnsi="Browallia New" w:cs="Browallia New"/>
                <w:sz w:val="20"/>
                <w:szCs w:val="20"/>
                <w:cs/>
              </w:rPr>
              <w:t>บริษัท ไมด้า โฮเทล แอนด์ รีสอร์ท จำกัด</w:t>
            </w:r>
          </w:p>
        </w:tc>
        <w:tc>
          <w:tcPr>
            <w:tcW w:w="708" w:type="dxa"/>
            <w:vAlign w:val="bottom"/>
          </w:tcPr>
          <w:p w14:paraId="46064098" w14:textId="6F016307"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240,000</w:t>
            </w:r>
          </w:p>
        </w:tc>
        <w:tc>
          <w:tcPr>
            <w:tcW w:w="706" w:type="dxa"/>
            <w:vAlign w:val="bottom"/>
          </w:tcPr>
          <w:p w14:paraId="78E8EA7F" w14:textId="55DC4C30"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240,000</w:t>
            </w:r>
          </w:p>
        </w:tc>
        <w:tc>
          <w:tcPr>
            <w:tcW w:w="745" w:type="dxa"/>
            <w:vAlign w:val="bottom"/>
          </w:tcPr>
          <w:p w14:paraId="1A78FDD4" w14:textId="39B9D8D3"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739" w:type="dxa"/>
            <w:vAlign w:val="bottom"/>
          </w:tcPr>
          <w:p w14:paraId="2EAE72E0" w14:textId="4007C4B4"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vAlign w:val="bottom"/>
          </w:tcPr>
          <w:p w14:paraId="7579D270" w14:textId="39B44D96"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236,899</w:t>
            </w:r>
          </w:p>
        </w:tc>
        <w:tc>
          <w:tcPr>
            <w:tcW w:w="865" w:type="dxa"/>
            <w:vAlign w:val="bottom"/>
          </w:tcPr>
          <w:p w14:paraId="5D8B1570" w14:textId="50DE6C44" w:rsidR="00655A6C" w:rsidRPr="00B737D5" w:rsidRDefault="00655A6C" w:rsidP="00655A6C">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236,899</w:t>
            </w:r>
          </w:p>
        </w:tc>
        <w:tc>
          <w:tcPr>
            <w:tcW w:w="707" w:type="dxa"/>
            <w:shd w:val="clear" w:color="auto" w:fill="auto"/>
            <w:vAlign w:val="bottom"/>
          </w:tcPr>
          <w:p w14:paraId="3BC2422E" w14:textId="4A2177B7"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c>
          <w:tcPr>
            <w:tcW w:w="750" w:type="dxa"/>
            <w:vAlign w:val="bottom"/>
          </w:tcPr>
          <w:p w14:paraId="2671A60B" w14:textId="156D5FFB"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655A6C" w:rsidRPr="00B737D5" w14:paraId="725C627C" w14:textId="77777777" w:rsidTr="00A054C0">
        <w:tc>
          <w:tcPr>
            <w:tcW w:w="3228" w:type="dxa"/>
          </w:tcPr>
          <w:p w14:paraId="52ADE51C" w14:textId="77777777" w:rsidR="00655A6C" w:rsidRPr="00B737D5" w:rsidRDefault="00655A6C" w:rsidP="00655A6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เดอะ รีทรีท หัวหิน จำกัด</w:t>
            </w:r>
          </w:p>
        </w:tc>
        <w:tc>
          <w:tcPr>
            <w:tcW w:w="708" w:type="dxa"/>
            <w:vAlign w:val="bottom"/>
          </w:tcPr>
          <w:p w14:paraId="743B4F5E" w14:textId="23410279"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850,000</w:t>
            </w:r>
          </w:p>
        </w:tc>
        <w:tc>
          <w:tcPr>
            <w:tcW w:w="706" w:type="dxa"/>
            <w:vAlign w:val="bottom"/>
          </w:tcPr>
          <w:p w14:paraId="2260AE14" w14:textId="7F63B2F6"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850,000</w:t>
            </w:r>
          </w:p>
        </w:tc>
        <w:tc>
          <w:tcPr>
            <w:tcW w:w="745" w:type="dxa"/>
            <w:vAlign w:val="bottom"/>
          </w:tcPr>
          <w:p w14:paraId="72030284" w14:textId="29BFE3FB"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99.99</w:t>
            </w:r>
          </w:p>
        </w:tc>
        <w:tc>
          <w:tcPr>
            <w:tcW w:w="739" w:type="dxa"/>
            <w:vAlign w:val="bottom"/>
          </w:tcPr>
          <w:p w14:paraId="78846634" w14:textId="05120283"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99.99</w:t>
            </w:r>
          </w:p>
        </w:tc>
        <w:tc>
          <w:tcPr>
            <w:tcW w:w="854" w:type="dxa"/>
            <w:vAlign w:val="bottom"/>
          </w:tcPr>
          <w:p w14:paraId="0A51DA98" w14:textId="55114DB4"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860,337</w:t>
            </w:r>
          </w:p>
        </w:tc>
        <w:tc>
          <w:tcPr>
            <w:tcW w:w="865" w:type="dxa"/>
            <w:vAlign w:val="bottom"/>
          </w:tcPr>
          <w:p w14:paraId="013BBCE2" w14:textId="7FEC4F74"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860,337</w:t>
            </w:r>
          </w:p>
        </w:tc>
        <w:tc>
          <w:tcPr>
            <w:tcW w:w="707" w:type="dxa"/>
            <w:shd w:val="clear" w:color="auto" w:fill="auto"/>
            <w:vAlign w:val="bottom"/>
          </w:tcPr>
          <w:p w14:paraId="6BC9DE66" w14:textId="00FA939B"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c>
          <w:tcPr>
            <w:tcW w:w="750" w:type="dxa"/>
            <w:vAlign w:val="bottom"/>
          </w:tcPr>
          <w:p w14:paraId="3A65E704" w14:textId="2007D23D"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655A6C" w:rsidRPr="00B737D5" w14:paraId="4F846C8A" w14:textId="77777777" w:rsidTr="00A054C0">
        <w:tc>
          <w:tcPr>
            <w:tcW w:w="3228" w:type="dxa"/>
          </w:tcPr>
          <w:p w14:paraId="5D3B2DAD" w14:textId="77777777" w:rsidR="00655A6C" w:rsidRPr="00B737D5" w:rsidRDefault="00655A6C" w:rsidP="00655A6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ไมด้า (ลาว) เช่าสินเชื่อ จำกัด</w:t>
            </w:r>
          </w:p>
        </w:tc>
        <w:tc>
          <w:tcPr>
            <w:tcW w:w="708" w:type="dxa"/>
            <w:vAlign w:val="bottom"/>
          </w:tcPr>
          <w:p w14:paraId="42541ECA" w14:textId="1008AA69"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53,678</w:t>
            </w:r>
          </w:p>
        </w:tc>
        <w:tc>
          <w:tcPr>
            <w:tcW w:w="706" w:type="dxa"/>
            <w:vAlign w:val="bottom"/>
          </w:tcPr>
          <w:p w14:paraId="302DF62A" w14:textId="2ED58C4B"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53,678</w:t>
            </w:r>
          </w:p>
        </w:tc>
        <w:tc>
          <w:tcPr>
            <w:tcW w:w="745" w:type="dxa"/>
            <w:vAlign w:val="bottom"/>
          </w:tcPr>
          <w:p w14:paraId="6E49675F" w14:textId="4199D90B"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60.00</w:t>
            </w:r>
          </w:p>
        </w:tc>
        <w:tc>
          <w:tcPr>
            <w:tcW w:w="739" w:type="dxa"/>
            <w:vAlign w:val="bottom"/>
          </w:tcPr>
          <w:p w14:paraId="110F979C" w14:textId="1EF71C41"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60.00</w:t>
            </w:r>
          </w:p>
        </w:tc>
        <w:tc>
          <w:tcPr>
            <w:tcW w:w="854" w:type="dxa"/>
            <w:vAlign w:val="bottom"/>
          </w:tcPr>
          <w:p w14:paraId="1E37E4F6" w14:textId="13DEE6E8"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32,207</w:t>
            </w:r>
          </w:p>
        </w:tc>
        <w:tc>
          <w:tcPr>
            <w:tcW w:w="865" w:type="dxa"/>
            <w:vAlign w:val="bottom"/>
          </w:tcPr>
          <w:p w14:paraId="61576810" w14:textId="27B124C8"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32,207</w:t>
            </w:r>
          </w:p>
        </w:tc>
        <w:tc>
          <w:tcPr>
            <w:tcW w:w="707" w:type="dxa"/>
            <w:shd w:val="clear" w:color="auto" w:fill="auto"/>
            <w:vAlign w:val="bottom"/>
          </w:tcPr>
          <w:p w14:paraId="71401E94" w14:textId="27FD58E8" w:rsidR="00655A6C" w:rsidRPr="00B737D5" w:rsidRDefault="00655A6C" w:rsidP="00655A6C">
            <w:pPr>
              <w:spacing w:line="240" w:lineRule="auto"/>
              <w:jc w:val="right"/>
              <w:rPr>
                <w:rFonts w:ascii="Browallia New" w:hAnsi="Browallia New" w:cs="Browallia New"/>
                <w:sz w:val="20"/>
                <w:szCs w:val="20"/>
                <w:cs/>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c>
          <w:tcPr>
            <w:tcW w:w="750" w:type="dxa"/>
            <w:vAlign w:val="bottom"/>
          </w:tcPr>
          <w:p w14:paraId="43E1FBC4" w14:textId="67192E86"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40,800</w:t>
            </w:r>
          </w:p>
        </w:tc>
      </w:tr>
      <w:tr w:rsidR="00655A6C" w:rsidRPr="00B737D5" w14:paraId="0986F375" w14:textId="77777777" w:rsidTr="00A054C0">
        <w:tc>
          <w:tcPr>
            <w:tcW w:w="3228" w:type="dxa"/>
          </w:tcPr>
          <w:p w14:paraId="2644B7E9" w14:textId="77777777" w:rsidR="00655A6C" w:rsidRPr="00B737D5" w:rsidRDefault="00655A6C" w:rsidP="00655A6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ไมด้า ดิเวลลอปเม้นท์ จำกัด</w:t>
            </w:r>
          </w:p>
        </w:tc>
        <w:tc>
          <w:tcPr>
            <w:tcW w:w="708" w:type="dxa"/>
            <w:vAlign w:val="bottom"/>
          </w:tcPr>
          <w:p w14:paraId="35502DF4" w14:textId="377E3871"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210,000</w:t>
            </w:r>
          </w:p>
        </w:tc>
        <w:tc>
          <w:tcPr>
            <w:tcW w:w="706" w:type="dxa"/>
            <w:vAlign w:val="bottom"/>
          </w:tcPr>
          <w:p w14:paraId="5FFFA7FB" w14:textId="5173D5B6"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210,000</w:t>
            </w:r>
          </w:p>
        </w:tc>
        <w:tc>
          <w:tcPr>
            <w:tcW w:w="745" w:type="dxa"/>
            <w:vAlign w:val="bottom"/>
          </w:tcPr>
          <w:p w14:paraId="6DDC26D1" w14:textId="46285210"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80.00</w:t>
            </w:r>
          </w:p>
        </w:tc>
        <w:tc>
          <w:tcPr>
            <w:tcW w:w="739" w:type="dxa"/>
            <w:vAlign w:val="bottom"/>
          </w:tcPr>
          <w:p w14:paraId="31CA0993" w14:textId="0903BA17"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80.00</w:t>
            </w:r>
          </w:p>
        </w:tc>
        <w:tc>
          <w:tcPr>
            <w:tcW w:w="854" w:type="dxa"/>
            <w:vAlign w:val="bottom"/>
          </w:tcPr>
          <w:p w14:paraId="2EDE2ABD" w14:textId="694D1710"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168,000</w:t>
            </w:r>
          </w:p>
        </w:tc>
        <w:tc>
          <w:tcPr>
            <w:tcW w:w="865" w:type="dxa"/>
            <w:vAlign w:val="bottom"/>
          </w:tcPr>
          <w:p w14:paraId="1C1A6270" w14:textId="51DCC813"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168,000</w:t>
            </w:r>
          </w:p>
        </w:tc>
        <w:tc>
          <w:tcPr>
            <w:tcW w:w="707" w:type="dxa"/>
            <w:vAlign w:val="bottom"/>
          </w:tcPr>
          <w:p w14:paraId="3B3F2AFE" w14:textId="3D488D95"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c>
          <w:tcPr>
            <w:tcW w:w="750" w:type="dxa"/>
            <w:vAlign w:val="bottom"/>
          </w:tcPr>
          <w:p w14:paraId="016136FB" w14:textId="4C1AA5A4"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655A6C" w:rsidRPr="00B737D5" w14:paraId="6B0AEE95" w14:textId="77777777" w:rsidTr="00A054C0">
        <w:tc>
          <w:tcPr>
            <w:tcW w:w="3228" w:type="dxa"/>
          </w:tcPr>
          <w:p w14:paraId="193692CB" w14:textId="77777777" w:rsidR="00655A6C" w:rsidRPr="00B737D5" w:rsidRDefault="00655A6C" w:rsidP="00655A6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แมกซ์ โฮเทล จำกัด</w:t>
            </w:r>
          </w:p>
        </w:tc>
        <w:tc>
          <w:tcPr>
            <w:tcW w:w="708" w:type="dxa"/>
            <w:vAlign w:val="bottom"/>
          </w:tcPr>
          <w:p w14:paraId="5DAA3911" w14:textId="004806AB"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145,000</w:t>
            </w:r>
          </w:p>
        </w:tc>
        <w:tc>
          <w:tcPr>
            <w:tcW w:w="706" w:type="dxa"/>
            <w:vAlign w:val="bottom"/>
          </w:tcPr>
          <w:p w14:paraId="665C3606" w14:textId="63DA975C"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145,000</w:t>
            </w:r>
          </w:p>
        </w:tc>
        <w:tc>
          <w:tcPr>
            <w:tcW w:w="745" w:type="dxa"/>
            <w:vAlign w:val="bottom"/>
          </w:tcPr>
          <w:p w14:paraId="7A917B76" w14:textId="13E10C34"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739" w:type="dxa"/>
            <w:vAlign w:val="bottom"/>
          </w:tcPr>
          <w:p w14:paraId="3A3A64AA" w14:textId="6F06BAFA"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vAlign w:val="bottom"/>
          </w:tcPr>
          <w:p w14:paraId="6D349EE7" w14:textId="4D7AB746"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145,000</w:t>
            </w:r>
          </w:p>
        </w:tc>
        <w:tc>
          <w:tcPr>
            <w:tcW w:w="865" w:type="dxa"/>
            <w:vAlign w:val="bottom"/>
          </w:tcPr>
          <w:p w14:paraId="16C0F942" w14:textId="1DF45C51"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lang w:val="en-GB"/>
              </w:rPr>
            </w:pPr>
            <w:r w:rsidRPr="00B737D5">
              <w:rPr>
                <w:rFonts w:ascii="Browallia New" w:hAnsi="Browallia New" w:cs="Browallia New"/>
                <w:sz w:val="20"/>
                <w:szCs w:val="20"/>
              </w:rPr>
              <w:t>145,000</w:t>
            </w:r>
          </w:p>
        </w:tc>
        <w:tc>
          <w:tcPr>
            <w:tcW w:w="707" w:type="dxa"/>
            <w:vAlign w:val="bottom"/>
          </w:tcPr>
          <w:p w14:paraId="04271DD7" w14:textId="236C4F2E"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c>
          <w:tcPr>
            <w:tcW w:w="750" w:type="dxa"/>
            <w:vAlign w:val="bottom"/>
          </w:tcPr>
          <w:p w14:paraId="6BB071CE" w14:textId="3551720D"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655A6C" w:rsidRPr="00B737D5" w14:paraId="5F261D6B" w14:textId="77777777" w:rsidTr="00A054C0">
        <w:tc>
          <w:tcPr>
            <w:tcW w:w="3228" w:type="dxa"/>
          </w:tcPr>
          <w:p w14:paraId="1D6FC8FC" w14:textId="77777777" w:rsidR="00655A6C" w:rsidRPr="00B737D5" w:rsidRDefault="00655A6C" w:rsidP="00655A6C">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ไมด้า เอเจนซี่ แอนด์ ดิเวลลอปเม้นท์ จำกัด</w:t>
            </w:r>
          </w:p>
        </w:tc>
        <w:tc>
          <w:tcPr>
            <w:tcW w:w="708" w:type="dxa"/>
            <w:vAlign w:val="bottom"/>
          </w:tcPr>
          <w:p w14:paraId="647E32F4" w14:textId="663489C3" w:rsidR="00655A6C" w:rsidRPr="00B737D5" w:rsidRDefault="00655A6C" w:rsidP="00655A6C">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2,000</w:t>
            </w:r>
          </w:p>
        </w:tc>
        <w:tc>
          <w:tcPr>
            <w:tcW w:w="706" w:type="dxa"/>
            <w:vAlign w:val="bottom"/>
          </w:tcPr>
          <w:p w14:paraId="58759873" w14:textId="53ED8202" w:rsidR="00655A6C" w:rsidRPr="00B737D5" w:rsidRDefault="00655A6C" w:rsidP="00655A6C">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2,000</w:t>
            </w:r>
          </w:p>
        </w:tc>
        <w:tc>
          <w:tcPr>
            <w:tcW w:w="745" w:type="dxa"/>
            <w:vAlign w:val="bottom"/>
          </w:tcPr>
          <w:p w14:paraId="32665D81" w14:textId="3B9DD8F1" w:rsidR="00655A6C" w:rsidRPr="00B737D5" w:rsidRDefault="00655A6C" w:rsidP="00655A6C">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B737D5">
              <w:rPr>
                <w:rFonts w:ascii="Browallia New" w:hAnsi="Browallia New" w:cs="Browallia New"/>
                <w:sz w:val="20"/>
                <w:szCs w:val="20"/>
              </w:rPr>
              <w:t>70.00</w:t>
            </w:r>
          </w:p>
        </w:tc>
        <w:tc>
          <w:tcPr>
            <w:tcW w:w="739" w:type="dxa"/>
            <w:vAlign w:val="bottom"/>
          </w:tcPr>
          <w:p w14:paraId="1C1DDCA8" w14:textId="703FF29E" w:rsidR="00655A6C" w:rsidRPr="00B737D5" w:rsidRDefault="00655A6C" w:rsidP="00655A6C">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B737D5">
              <w:rPr>
                <w:rFonts w:ascii="Browallia New" w:hAnsi="Browallia New" w:cs="Browallia New"/>
                <w:sz w:val="20"/>
                <w:szCs w:val="20"/>
              </w:rPr>
              <w:t>70.00</w:t>
            </w:r>
          </w:p>
        </w:tc>
        <w:tc>
          <w:tcPr>
            <w:tcW w:w="854" w:type="dxa"/>
            <w:vAlign w:val="bottom"/>
          </w:tcPr>
          <w:p w14:paraId="40A6D4C0" w14:textId="77D5D8EF" w:rsidR="00655A6C" w:rsidRPr="00B737D5" w:rsidRDefault="00655A6C" w:rsidP="00655A6C">
            <w:pPr>
              <w:tabs>
                <w:tab w:val="clear" w:pos="680"/>
                <w:tab w:val="clear" w:pos="907"/>
                <w:tab w:val="clear" w:pos="1644"/>
              </w:tabs>
              <w:spacing w:line="240" w:lineRule="auto"/>
              <w:ind w:left="175" w:right="-10" w:hanging="175"/>
              <w:jc w:val="right"/>
              <w:rPr>
                <w:rFonts w:ascii="Browallia New" w:hAnsi="Browallia New" w:cs="Browallia New"/>
                <w:sz w:val="20"/>
                <w:szCs w:val="20"/>
                <w:cs/>
              </w:rPr>
            </w:pPr>
            <w:r w:rsidRPr="00B737D5">
              <w:rPr>
                <w:rFonts w:ascii="Browallia New" w:hAnsi="Browallia New" w:cs="Browallia New"/>
                <w:sz w:val="20"/>
                <w:szCs w:val="20"/>
              </w:rPr>
              <w:t>1,400</w:t>
            </w:r>
          </w:p>
        </w:tc>
        <w:tc>
          <w:tcPr>
            <w:tcW w:w="865" w:type="dxa"/>
            <w:vAlign w:val="bottom"/>
          </w:tcPr>
          <w:p w14:paraId="5B3C9AAC" w14:textId="428659FB" w:rsidR="00655A6C" w:rsidRPr="00B737D5" w:rsidRDefault="00655A6C" w:rsidP="00655A6C">
            <w:pPr>
              <w:tabs>
                <w:tab w:val="clear" w:pos="680"/>
                <w:tab w:val="clear" w:pos="907"/>
                <w:tab w:val="clear" w:pos="1644"/>
              </w:tabs>
              <w:spacing w:line="240" w:lineRule="auto"/>
              <w:ind w:left="175" w:right="-10" w:hanging="175"/>
              <w:jc w:val="right"/>
              <w:rPr>
                <w:rFonts w:ascii="Browallia New" w:hAnsi="Browallia New" w:cs="Browallia New"/>
                <w:sz w:val="20"/>
                <w:szCs w:val="20"/>
                <w:cs/>
              </w:rPr>
            </w:pPr>
            <w:r w:rsidRPr="00B737D5">
              <w:rPr>
                <w:rFonts w:ascii="Browallia New" w:hAnsi="Browallia New" w:cs="Browallia New"/>
                <w:sz w:val="20"/>
                <w:szCs w:val="20"/>
              </w:rPr>
              <w:t>1,400</w:t>
            </w:r>
          </w:p>
        </w:tc>
        <w:tc>
          <w:tcPr>
            <w:tcW w:w="707" w:type="dxa"/>
            <w:vAlign w:val="bottom"/>
          </w:tcPr>
          <w:p w14:paraId="3F0698EB" w14:textId="0D2662CB"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c>
          <w:tcPr>
            <w:tcW w:w="750" w:type="dxa"/>
            <w:vAlign w:val="bottom"/>
          </w:tcPr>
          <w:p w14:paraId="7B254071" w14:textId="10911EAA"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655A6C" w:rsidRPr="00B737D5" w14:paraId="063A349A" w14:textId="77777777" w:rsidTr="00A054C0">
        <w:tc>
          <w:tcPr>
            <w:tcW w:w="3228" w:type="dxa"/>
          </w:tcPr>
          <w:p w14:paraId="11921ED0" w14:textId="2F94BBBD" w:rsidR="00655A6C" w:rsidRPr="00B737D5" w:rsidRDefault="00655A6C" w:rsidP="00655A6C">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rPr>
            </w:pPr>
            <w:r w:rsidRPr="00B737D5">
              <w:rPr>
                <w:rFonts w:ascii="Browallia New" w:hAnsi="Browallia New" w:cs="Browallia New"/>
                <w:sz w:val="20"/>
                <w:szCs w:val="20"/>
                <w:cs/>
              </w:rPr>
              <w:t>บริษัท อิเล็กทริคแมน จำกัด</w:t>
            </w:r>
            <w:r w:rsidRPr="00B737D5">
              <w:rPr>
                <w:rFonts w:ascii="Browallia New" w:hAnsi="Browallia New" w:cs="Browallia New"/>
                <w:sz w:val="20"/>
                <w:szCs w:val="20"/>
              </w:rPr>
              <w:t xml:space="preserve"> </w:t>
            </w:r>
          </w:p>
        </w:tc>
        <w:tc>
          <w:tcPr>
            <w:tcW w:w="708" w:type="dxa"/>
            <w:vAlign w:val="bottom"/>
          </w:tcPr>
          <w:p w14:paraId="2DB4C68A" w14:textId="0895EE2A" w:rsidR="00655A6C" w:rsidRPr="00B737D5" w:rsidRDefault="00655A6C" w:rsidP="00655A6C">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10,000</w:t>
            </w:r>
          </w:p>
        </w:tc>
        <w:tc>
          <w:tcPr>
            <w:tcW w:w="706" w:type="dxa"/>
            <w:vAlign w:val="bottom"/>
          </w:tcPr>
          <w:p w14:paraId="0B315FB9" w14:textId="59A15B8B" w:rsidR="00655A6C" w:rsidRPr="00B737D5" w:rsidRDefault="00655A6C" w:rsidP="00655A6C">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10,000</w:t>
            </w:r>
          </w:p>
        </w:tc>
        <w:tc>
          <w:tcPr>
            <w:tcW w:w="745" w:type="dxa"/>
            <w:vAlign w:val="bottom"/>
          </w:tcPr>
          <w:p w14:paraId="0031E98B" w14:textId="31987C47" w:rsidR="00655A6C" w:rsidRPr="00B737D5" w:rsidRDefault="00655A6C" w:rsidP="00655A6C">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99.99</w:t>
            </w:r>
          </w:p>
        </w:tc>
        <w:tc>
          <w:tcPr>
            <w:tcW w:w="739" w:type="dxa"/>
            <w:vAlign w:val="bottom"/>
          </w:tcPr>
          <w:p w14:paraId="15D928DB" w14:textId="604B8385" w:rsidR="00655A6C" w:rsidRPr="00B737D5" w:rsidRDefault="00655A6C" w:rsidP="00655A6C">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vAlign w:val="bottom"/>
          </w:tcPr>
          <w:p w14:paraId="4701053E" w14:textId="61F0473A" w:rsidR="00655A6C" w:rsidRPr="00B737D5" w:rsidRDefault="00655A6C" w:rsidP="00655A6C">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10,000</w:t>
            </w:r>
          </w:p>
        </w:tc>
        <w:tc>
          <w:tcPr>
            <w:tcW w:w="865" w:type="dxa"/>
            <w:vAlign w:val="bottom"/>
          </w:tcPr>
          <w:p w14:paraId="0D32FFC3" w14:textId="3736C1C2" w:rsidR="00655A6C" w:rsidRPr="00B737D5" w:rsidRDefault="00655A6C" w:rsidP="00655A6C">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10,000</w:t>
            </w:r>
          </w:p>
        </w:tc>
        <w:tc>
          <w:tcPr>
            <w:tcW w:w="707" w:type="dxa"/>
            <w:vAlign w:val="bottom"/>
          </w:tcPr>
          <w:p w14:paraId="788A9887" w14:textId="14A8B960"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c>
          <w:tcPr>
            <w:tcW w:w="750" w:type="dxa"/>
            <w:vAlign w:val="bottom"/>
          </w:tcPr>
          <w:p w14:paraId="780A7830" w14:textId="2A520D3E" w:rsidR="00655A6C" w:rsidRPr="00B737D5" w:rsidRDefault="00655A6C" w:rsidP="00655A6C">
            <w:pPr>
              <w:spacing w:line="240" w:lineRule="auto"/>
              <w:jc w:val="right"/>
              <w:rPr>
                <w:rFonts w:ascii="Browallia New" w:hAnsi="Browallia New" w:cs="Browallia New"/>
                <w:sz w:val="20"/>
                <w:szCs w:val="20"/>
                <w:cs/>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655A6C" w:rsidRPr="00B737D5" w14:paraId="32978F9D" w14:textId="77777777" w:rsidTr="00A054C0">
        <w:tc>
          <w:tcPr>
            <w:tcW w:w="3228" w:type="dxa"/>
            <w:vAlign w:val="center"/>
          </w:tcPr>
          <w:p w14:paraId="45A206C1" w14:textId="7A9A5D64" w:rsidR="00655A6C" w:rsidRPr="00B737D5" w:rsidRDefault="00655A6C" w:rsidP="00655A6C">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บริหารสินทรัพย์ กรุงเทพจรัญ จำกัด</w:t>
            </w:r>
          </w:p>
        </w:tc>
        <w:tc>
          <w:tcPr>
            <w:tcW w:w="708" w:type="dxa"/>
            <w:vAlign w:val="bottom"/>
          </w:tcPr>
          <w:p w14:paraId="73E9FA18" w14:textId="7ADE6778" w:rsidR="00655A6C" w:rsidRPr="00B737D5" w:rsidRDefault="00655A6C" w:rsidP="00655A6C">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25,000</w:t>
            </w:r>
          </w:p>
        </w:tc>
        <w:tc>
          <w:tcPr>
            <w:tcW w:w="706" w:type="dxa"/>
            <w:vAlign w:val="bottom"/>
          </w:tcPr>
          <w:p w14:paraId="722C5EB4" w14:textId="1E41D504" w:rsidR="00655A6C" w:rsidRPr="00B737D5" w:rsidRDefault="00655A6C" w:rsidP="00655A6C">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25,000</w:t>
            </w:r>
          </w:p>
        </w:tc>
        <w:tc>
          <w:tcPr>
            <w:tcW w:w="745" w:type="dxa"/>
            <w:vAlign w:val="bottom"/>
          </w:tcPr>
          <w:p w14:paraId="2B3A267D" w14:textId="41E48AC2" w:rsidR="00655A6C" w:rsidRPr="00B737D5" w:rsidRDefault="00655A6C" w:rsidP="00655A6C">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B737D5">
              <w:rPr>
                <w:rFonts w:ascii="Browallia New" w:hAnsi="Browallia New" w:cs="Browallia New"/>
                <w:sz w:val="20"/>
                <w:szCs w:val="20"/>
              </w:rPr>
              <w:t>99.99</w:t>
            </w:r>
          </w:p>
        </w:tc>
        <w:tc>
          <w:tcPr>
            <w:tcW w:w="739" w:type="dxa"/>
            <w:vAlign w:val="bottom"/>
          </w:tcPr>
          <w:p w14:paraId="70E35011" w14:textId="4C01635A" w:rsidR="00655A6C" w:rsidRPr="00B737D5" w:rsidRDefault="00655A6C" w:rsidP="00655A6C">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vAlign w:val="bottom"/>
          </w:tcPr>
          <w:p w14:paraId="5B838107" w14:textId="59E96664" w:rsidR="00655A6C" w:rsidRPr="00B737D5" w:rsidRDefault="00655A6C" w:rsidP="00655A6C">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25,000</w:t>
            </w:r>
          </w:p>
        </w:tc>
        <w:tc>
          <w:tcPr>
            <w:tcW w:w="865" w:type="dxa"/>
            <w:vAlign w:val="bottom"/>
          </w:tcPr>
          <w:p w14:paraId="5EF9D643" w14:textId="4AB40592" w:rsidR="00655A6C" w:rsidRPr="00B737D5" w:rsidRDefault="00655A6C" w:rsidP="00655A6C">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25,000</w:t>
            </w:r>
          </w:p>
        </w:tc>
        <w:tc>
          <w:tcPr>
            <w:tcW w:w="707" w:type="dxa"/>
            <w:vAlign w:val="bottom"/>
          </w:tcPr>
          <w:p w14:paraId="319DB7AF" w14:textId="27DC511F"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c>
          <w:tcPr>
            <w:tcW w:w="750" w:type="dxa"/>
            <w:vAlign w:val="bottom"/>
          </w:tcPr>
          <w:p w14:paraId="0A9C8B45" w14:textId="28D2C0D1" w:rsidR="00655A6C" w:rsidRPr="00B737D5" w:rsidRDefault="00655A6C" w:rsidP="00655A6C">
            <w:pPr>
              <w:spacing w:line="240" w:lineRule="auto"/>
              <w:jc w:val="right"/>
              <w:rPr>
                <w:rFonts w:ascii="Browallia New" w:hAnsi="Browallia New" w:cs="Browallia New"/>
                <w:sz w:val="20"/>
                <w:szCs w:val="20"/>
                <w:cs/>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655A6C" w:rsidRPr="00B737D5" w14:paraId="1C537597" w14:textId="77777777" w:rsidTr="00A054C0">
        <w:tc>
          <w:tcPr>
            <w:tcW w:w="3228" w:type="dxa"/>
            <w:vAlign w:val="center"/>
          </w:tcPr>
          <w:p w14:paraId="064E625E" w14:textId="6B346FF5" w:rsidR="00655A6C" w:rsidRPr="00B737D5" w:rsidRDefault="00655A6C" w:rsidP="00655A6C">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ไมด้า ฮอสพิทาลิตี้ กรุ๊ป จำกัด</w:t>
            </w:r>
          </w:p>
        </w:tc>
        <w:tc>
          <w:tcPr>
            <w:tcW w:w="708" w:type="dxa"/>
            <w:vAlign w:val="bottom"/>
          </w:tcPr>
          <w:p w14:paraId="08206CD8" w14:textId="413458DC" w:rsidR="00655A6C" w:rsidRPr="00B737D5" w:rsidRDefault="00655A6C" w:rsidP="00655A6C">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2,000</w:t>
            </w:r>
          </w:p>
        </w:tc>
        <w:tc>
          <w:tcPr>
            <w:tcW w:w="706" w:type="dxa"/>
            <w:vAlign w:val="bottom"/>
          </w:tcPr>
          <w:p w14:paraId="5EFC52E3" w14:textId="5E95B50C" w:rsidR="00655A6C" w:rsidRPr="00B737D5" w:rsidRDefault="00655A6C" w:rsidP="00655A6C">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2,000</w:t>
            </w:r>
          </w:p>
        </w:tc>
        <w:tc>
          <w:tcPr>
            <w:tcW w:w="745" w:type="dxa"/>
            <w:vAlign w:val="bottom"/>
          </w:tcPr>
          <w:p w14:paraId="1104C60E" w14:textId="77ABFB95" w:rsidR="00655A6C" w:rsidRPr="00B737D5" w:rsidRDefault="00655A6C" w:rsidP="00655A6C">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99.99</w:t>
            </w:r>
          </w:p>
        </w:tc>
        <w:tc>
          <w:tcPr>
            <w:tcW w:w="739" w:type="dxa"/>
            <w:vAlign w:val="bottom"/>
          </w:tcPr>
          <w:p w14:paraId="7F2EB6A9" w14:textId="6C4D4BF5" w:rsidR="00655A6C" w:rsidRPr="00B737D5" w:rsidRDefault="00655A6C" w:rsidP="00655A6C">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vAlign w:val="bottom"/>
          </w:tcPr>
          <w:p w14:paraId="3E227EB6" w14:textId="6A0A00DD" w:rsidR="00655A6C" w:rsidRPr="00B737D5" w:rsidRDefault="00655A6C" w:rsidP="00655A6C">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1,292</w:t>
            </w:r>
          </w:p>
        </w:tc>
        <w:tc>
          <w:tcPr>
            <w:tcW w:w="865" w:type="dxa"/>
            <w:vAlign w:val="bottom"/>
          </w:tcPr>
          <w:p w14:paraId="4C63D5C5" w14:textId="77468090" w:rsidR="00655A6C" w:rsidRPr="00B737D5" w:rsidRDefault="00655A6C" w:rsidP="00655A6C">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1,292</w:t>
            </w:r>
          </w:p>
        </w:tc>
        <w:tc>
          <w:tcPr>
            <w:tcW w:w="707" w:type="dxa"/>
            <w:vAlign w:val="bottom"/>
          </w:tcPr>
          <w:p w14:paraId="2D0CD59D" w14:textId="4A20E369" w:rsidR="00655A6C" w:rsidRPr="00B737D5" w:rsidRDefault="00655A6C" w:rsidP="00655A6C">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c>
          <w:tcPr>
            <w:tcW w:w="750" w:type="dxa"/>
            <w:vAlign w:val="bottom"/>
          </w:tcPr>
          <w:p w14:paraId="606BA2DA" w14:textId="383BDBBB" w:rsidR="00655A6C" w:rsidRPr="00B737D5" w:rsidRDefault="00655A6C" w:rsidP="00655A6C">
            <w:pPr>
              <w:spacing w:line="240" w:lineRule="auto"/>
              <w:jc w:val="right"/>
              <w:rPr>
                <w:rFonts w:ascii="Browallia New" w:hAnsi="Browallia New" w:cs="Browallia New"/>
                <w:sz w:val="20"/>
                <w:szCs w:val="20"/>
                <w:cs/>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655A6C" w:rsidRPr="00B737D5" w14:paraId="22E5B4D1" w14:textId="77777777" w:rsidTr="00A054C0">
        <w:tc>
          <w:tcPr>
            <w:tcW w:w="3228" w:type="dxa"/>
            <w:vAlign w:val="center"/>
          </w:tcPr>
          <w:p w14:paraId="44F88A1D" w14:textId="0EC08E36" w:rsidR="00655A6C" w:rsidRPr="00B737D5" w:rsidRDefault="00655A6C" w:rsidP="00655A6C">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rPr>
            </w:pPr>
            <w:r w:rsidRPr="00B737D5">
              <w:rPr>
                <w:rFonts w:ascii="Browallia New" w:hAnsi="Browallia New" w:cs="Browallia New"/>
                <w:sz w:val="20"/>
                <w:szCs w:val="20"/>
                <w:cs/>
              </w:rPr>
              <w:t xml:space="preserve">บริษัท เอ็มดี รีสอร์ท จำกัด    </w:t>
            </w:r>
          </w:p>
        </w:tc>
        <w:tc>
          <w:tcPr>
            <w:tcW w:w="708" w:type="dxa"/>
            <w:vAlign w:val="bottom"/>
          </w:tcPr>
          <w:p w14:paraId="0DD7494A" w14:textId="1041C9EA" w:rsidR="00655A6C" w:rsidRPr="00B737D5" w:rsidRDefault="00655A6C" w:rsidP="00655A6C">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28,200</w:t>
            </w:r>
          </w:p>
        </w:tc>
        <w:tc>
          <w:tcPr>
            <w:tcW w:w="706" w:type="dxa"/>
            <w:vAlign w:val="bottom"/>
          </w:tcPr>
          <w:p w14:paraId="17234BB1" w14:textId="304F68D9"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28,200</w:t>
            </w:r>
          </w:p>
        </w:tc>
        <w:tc>
          <w:tcPr>
            <w:tcW w:w="745" w:type="dxa"/>
            <w:vAlign w:val="bottom"/>
          </w:tcPr>
          <w:p w14:paraId="401B746E" w14:textId="1BDF6B6E" w:rsidR="00655A6C" w:rsidRPr="00B737D5" w:rsidRDefault="00655A6C" w:rsidP="00655A6C">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0.04</w:t>
            </w:r>
          </w:p>
        </w:tc>
        <w:tc>
          <w:tcPr>
            <w:tcW w:w="739" w:type="dxa"/>
            <w:vAlign w:val="bottom"/>
          </w:tcPr>
          <w:p w14:paraId="784E8376" w14:textId="6C67F528" w:rsidR="00655A6C" w:rsidRPr="00B737D5" w:rsidRDefault="00655A6C" w:rsidP="00655A6C">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0.04</w:t>
            </w:r>
          </w:p>
        </w:tc>
        <w:tc>
          <w:tcPr>
            <w:tcW w:w="854" w:type="dxa"/>
            <w:vAlign w:val="bottom"/>
          </w:tcPr>
          <w:p w14:paraId="77164E75" w14:textId="1CD005C3" w:rsidR="00655A6C" w:rsidRPr="00B737D5" w:rsidRDefault="00655A6C" w:rsidP="00655A6C">
            <w:pPr>
              <w:pBdr>
                <w:bottom w:val="single" w:sz="4" w:space="1" w:color="auto"/>
              </w:pBdr>
              <w:spacing w:line="240" w:lineRule="auto"/>
              <w:ind w:left="175" w:hanging="175"/>
              <w:jc w:val="right"/>
              <w:rPr>
                <w:rFonts w:ascii="Browallia New" w:hAnsi="Browallia New" w:cs="Browallia New"/>
                <w:sz w:val="20"/>
                <w:szCs w:val="20"/>
              </w:rPr>
            </w:pPr>
            <w:r w:rsidRPr="00B737D5">
              <w:rPr>
                <w:rFonts w:ascii="Browallia New" w:hAnsi="Browallia New" w:cs="Browallia New"/>
                <w:sz w:val="20"/>
                <w:szCs w:val="20"/>
              </w:rPr>
              <w:t>10</w:t>
            </w:r>
          </w:p>
        </w:tc>
        <w:tc>
          <w:tcPr>
            <w:tcW w:w="865" w:type="dxa"/>
            <w:vAlign w:val="bottom"/>
          </w:tcPr>
          <w:p w14:paraId="2DCCE3CE" w14:textId="66BEFBF0" w:rsidR="00655A6C" w:rsidRPr="00B737D5" w:rsidRDefault="00655A6C" w:rsidP="00655A6C">
            <w:pPr>
              <w:pBdr>
                <w:bottom w:val="single" w:sz="4" w:space="1" w:color="auto"/>
              </w:pBdr>
              <w:spacing w:line="240" w:lineRule="auto"/>
              <w:ind w:left="175" w:hanging="175"/>
              <w:jc w:val="right"/>
              <w:rPr>
                <w:rFonts w:ascii="Browallia New" w:hAnsi="Browallia New" w:cs="Browallia New"/>
                <w:sz w:val="20"/>
                <w:szCs w:val="20"/>
              </w:rPr>
            </w:pPr>
            <w:r w:rsidRPr="00B737D5">
              <w:rPr>
                <w:rFonts w:ascii="Browallia New" w:hAnsi="Browallia New" w:cs="Browallia New"/>
                <w:sz w:val="20"/>
                <w:szCs w:val="20"/>
              </w:rPr>
              <w:t>10</w:t>
            </w:r>
          </w:p>
        </w:tc>
        <w:tc>
          <w:tcPr>
            <w:tcW w:w="707" w:type="dxa"/>
            <w:vAlign w:val="bottom"/>
          </w:tcPr>
          <w:p w14:paraId="284C0EB5" w14:textId="6AC1021E" w:rsidR="00655A6C" w:rsidRPr="00B737D5" w:rsidRDefault="00655A6C" w:rsidP="00655A6C">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c>
          <w:tcPr>
            <w:tcW w:w="750" w:type="dxa"/>
            <w:vAlign w:val="bottom"/>
          </w:tcPr>
          <w:p w14:paraId="08DD0A6D" w14:textId="6B696B8C" w:rsidR="00655A6C" w:rsidRPr="00B737D5" w:rsidRDefault="00655A6C" w:rsidP="00655A6C">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655A6C" w:rsidRPr="00B737D5" w14:paraId="3E94B16E" w14:textId="77777777" w:rsidTr="00A054C0">
        <w:trPr>
          <w:trHeight w:val="80"/>
        </w:trPr>
        <w:tc>
          <w:tcPr>
            <w:tcW w:w="3228" w:type="dxa"/>
            <w:vAlign w:val="center"/>
          </w:tcPr>
          <w:p w14:paraId="615678C3" w14:textId="77777777" w:rsidR="00655A6C" w:rsidRPr="00B737D5" w:rsidRDefault="00655A6C" w:rsidP="00655A6C">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cs/>
              </w:rPr>
            </w:pPr>
            <w:r w:rsidRPr="00B737D5">
              <w:rPr>
                <w:rFonts w:ascii="Browallia New" w:hAnsi="Browallia New" w:cs="Browallia New"/>
                <w:sz w:val="20"/>
                <w:szCs w:val="20"/>
                <w:cs/>
              </w:rPr>
              <w:t>รวม</w:t>
            </w:r>
          </w:p>
        </w:tc>
        <w:tc>
          <w:tcPr>
            <w:tcW w:w="708" w:type="dxa"/>
            <w:vAlign w:val="bottom"/>
          </w:tcPr>
          <w:p w14:paraId="4D63AB94" w14:textId="77777777"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6" w:type="dxa"/>
            <w:vAlign w:val="bottom"/>
          </w:tcPr>
          <w:p w14:paraId="03BA2556" w14:textId="77777777" w:rsidR="00655A6C" w:rsidRPr="00B737D5" w:rsidRDefault="00655A6C" w:rsidP="00655A6C">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45" w:type="dxa"/>
            <w:vAlign w:val="bottom"/>
          </w:tcPr>
          <w:p w14:paraId="1736FC2F" w14:textId="77777777"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39" w:type="dxa"/>
            <w:vAlign w:val="bottom"/>
          </w:tcPr>
          <w:p w14:paraId="3375436F" w14:textId="77777777" w:rsidR="00655A6C" w:rsidRPr="00B737D5" w:rsidRDefault="00655A6C" w:rsidP="00655A6C">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4" w:type="dxa"/>
          </w:tcPr>
          <w:p w14:paraId="34A8C12E" w14:textId="16CD0909" w:rsidR="00655A6C" w:rsidRPr="00B737D5" w:rsidRDefault="00655A6C" w:rsidP="00655A6C">
            <w:pPr>
              <w:pBdr>
                <w:bottom w:val="single" w:sz="12" w:space="1" w:color="FFFFFF" w:themeColor="background1"/>
              </w:pBdr>
              <w:spacing w:line="240" w:lineRule="auto"/>
              <w:jc w:val="right"/>
              <w:rPr>
                <w:rFonts w:ascii="Browallia New" w:hAnsi="Browallia New" w:cs="Browallia New"/>
                <w:sz w:val="20"/>
                <w:szCs w:val="20"/>
              </w:rPr>
            </w:pPr>
            <w:r w:rsidRPr="00B737D5">
              <w:rPr>
                <w:rFonts w:ascii="Browallia New" w:hAnsi="Browallia New" w:cs="Browallia New"/>
                <w:sz w:val="20"/>
                <w:szCs w:val="20"/>
              </w:rPr>
              <w:t>3,100,730</w:t>
            </w:r>
          </w:p>
        </w:tc>
        <w:tc>
          <w:tcPr>
            <w:tcW w:w="865" w:type="dxa"/>
          </w:tcPr>
          <w:p w14:paraId="4907E2F8" w14:textId="47D4081E" w:rsidR="00655A6C" w:rsidRPr="00B737D5" w:rsidRDefault="00655A6C" w:rsidP="00655A6C">
            <w:pPr>
              <w:pBdr>
                <w:bottom w:val="single" w:sz="12" w:space="1" w:color="FFFFFF" w:themeColor="background1"/>
              </w:pBdr>
              <w:spacing w:line="240" w:lineRule="auto"/>
              <w:jc w:val="right"/>
              <w:rPr>
                <w:rFonts w:ascii="Browallia New" w:hAnsi="Browallia New" w:cs="Browallia New"/>
                <w:sz w:val="20"/>
                <w:szCs w:val="20"/>
              </w:rPr>
            </w:pPr>
            <w:r w:rsidRPr="00B737D5">
              <w:rPr>
                <w:rFonts w:ascii="Browallia New" w:hAnsi="Browallia New" w:cs="Browallia New"/>
                <w:sz w:val="20"/>
                <w:szCs w:val="20"/>
              </w:rPr>
              <w:t>3,100,730</w:t>
            </w:r>
          </w:p>
        </w:tc>
        <w:tc>
          <w:tcPr>
            <w:tcW w:w="707" w:type="dxa"/>
            <w:vAlign w:val="bottom"/>
          </w:tcPr>
          <w:p w14:paraId="4E9B1517" w14:textId="097B23FA" w:rsidR="00655A6C" w:rsidRPr="00B737D5" w:rsidRDefault="00655A6C" w:rsidP="00655A6C">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c>
          <w:tcPr>
            <w:tcW w:w="750" w:type="dxa"/>
            <w:vAlign w:val="bottom"/>
          </w:tcPr>
          <w:p w14:paraId="2E84FAC2" w14:textId="464FD92A" w:rsidR="00655A6C" w:rsidRPr="00B737D5" w:rsidRDefault="00655A6C" w:rsidP="00655A6C">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65,811</w:t>
            </w:r>
          </w:p>
        </w:tc>
      </w:tr>
      <w:tr w:rsidR="00804F14" w:rsidRPr="00B737D5" w14:paraId="15D69A48" w14:textId="2C485040" w:rsidTr="00A054C0">
        <w:trPr>
          <w:trHeight w:val="81"/>
        </w:trPr>
        <w:tc>
          <w:tcPr>
            <w:tcW w:w="5387" w:type="dxa"/>
            <w:gridSpan w:val="4"/>
            <w:vAlign w:val="center"/>
          </w:tcPr>
          <w:p w14:paraId="69679157" w14:textId="3130009A" w:rsidR="00804F14" w:rsidRPr="00B737D5" w:rsidRDefault="00804F14" w:rsidP="00804F14">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rPr>
            </w:pPr>
            <w:r w:rsidRPr="00B737D5">
              <w:rPr>
                <w:rFonts w:ascii="Browallia New" w:hAnsi="Browallia New" w:cs="Browallia New"/>
                <w:sz w:val="20"/>
                <w:szCs w:val="20"/>
                <w:u w:val="single"/>
                <w:cs/>
              </w:rPr>
              <w:t>หัก</w:t>
            </w:r>
            <w:r w:rsidRPr="00B737D5">
              <w:rPr>
                <w:rFonts w:ascii="Browallia New" w:hAnsi="Browallia New" w:cs="Browallia New"/>
                <w:sz w:val="20"/>
                <w:szCs w:val="20"/>
                <w:cs/>
              </w:rPr>
              <w:t xml:space="preserve"> ค่าเผื่อการ</w:t>
            </w:r>
            <w:r w:rsidRPr="00B737D5">
              <w:rPr>
                <w:rFonts w:ascii="Browallia New" w:hAnsi="Browallia New" w:cs="Browallia New" w:hint="cs"/>
                <w:sz w:val="20"/>
                <w:szCs w:val="20"/>
                <w:cs/>
              </w:rPr>
              <w:t>ลดมูล</w:t>
            </w:r>
            <w:r w:rsidRPr="00B737D5">
              <w:rPr>
                <w:rFonts w:ascii="Browallia New" w:hAnsi="Browallia New" w:cs="Browallia New"/>
                <w:sz w:val="20"/>
                <w:szCs w:val="20"/>
                <w:cs/>
              </w:rPr>
              <w:t>ค่า</w:t>
            </w:r>
            <w:r w:rsidRPr="00B737D5">
              <w:rPr>
                <w:rFonts w:ascii="Browallia New" w:hAnsi="Browallia New" w:cs="Browallia New" w:hint="cs"/>
                <w:sz w:val="20"/>
                <w:szCs w:val="20"/>
                <w:cs/>
              </w:rPr>
              <w:t>ของ</w:t>
            </w:r>
            <w:r w:rsidRPr="00B737D5">
              <w:rPr>
                <w:rFonts w:ascii="Browallia New" w:hAnsi="Browallia New" w:cs="Browallia New"/>
                <w:sz w:val="20"/>
                <w:szCs w:val="20"/>
                <w:cs/>
              </w:rPr>
              <w:t>เงินลงทุน</w:t>
            </w:r>
          </w:p>
        </w:tc>
        <w:tc>
          <w:tcPr>
            <w:tcW w:w="739" w:type="dxa"/>
            <w:vAlign w:val="bottom"/>
          </w:tcPr>
          <w:p w14:paraId="453FA247" w14:textId="77777777" w:rsidR="00804F14" w:rsidRPr="00B737D5" w:rsidRDefault="00804F14" w:rsidP="00804F1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4" w:type="dxa"/>
            <w:vAlign w:val="center"/>
          </w:tcPr>
          <w:p w14:paraId="3541584F" w14:textId="724E465C" w:rsidR="00804F14" w:rsidRPr="00B737D5" w:rsidRDefault="00804F14" w:rsidP="00804F14">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(111,400)</w:t>
            </w:r>
          </w:p>
        </w:tc>
        <w:tc>
          <w:tcPr>
            <w:tcW w:w="865" w:type="dxa"/>
            <w:vAlign w:val="center"/>
          </w:tcPr>
          <w:p w14:paraId="26E5925C" w14:textId="6613DDB8" w:rsidR="00804F14" w:rsidRPr="00B737D5" w:rsidRDefault="00804F14" w:rsidP="00804F14">
            <w:pPr>
              <w:pBdr>
                <w:bottom w:val="single" w:sz="4" w:space="1" w:color="auto"/>
              </w:pBdr>
              <w:spacing w:line="240" w:lineRule="auto"/>
              <w:jc w:val="right"/>
              <w:rPr>
                <w:rFonts w:ascii="Browallia New" w:hAnsi="Browallia New" w:cs="Browallia New"/>
                <w:i/>
                <w:iCs/>
                <w:sz w:val="20"/>
                <w:szCs w:val="20"/>
              </w:rPr>
            </w:pPr>
            <w:r w:rsidRPr="00B737D5">
              <w:rPr>
                <w:rFonts w:ascii="Browallia New" w:hAnsi="Browallia New" w:cs="Browallia New"/>
                <w:sz w:val="20"/>
                <w:szCs w:val="20"/>
              </w:rPr>
              <w:t>(111,400)</w:t>
            </w:r>
          </w:p>
        </w:tc>
        <w:tc>
          <w:tcPr>
            <w:tcW w:w="707" w:type="dxa"/>
            <w:vAlign w:val="bottom"/>
          </w:tcPr>
          <w:p w14:paraId="502CAE16" w14:textId="77777777" w:rsidR="00804F14" w:rsidRPr="00B737D5" w:rsidRDefault="00804F14" w:rsidP="00804F14">
            <w:pPr>
              <w:spacing w:line="240" w:lineRule="auto"/>
              <w:jc w:val="right"/>
              <w:rPr>
                <w:rFonts w:ascii="Browallia New" w:hAnsi="Browallia New" w:cs="Browallia New"/>
                <w:sz w:val="20"/>
                <w:szCs w:val="20"/>
              </w:rPr>
            </w:pPr>
          </w:p>
        </w:tc>
        <w:tc>
          <w:tcPr>
            <w:tcW w:w="750" w:type="dxa"/>
            <w:vAlign w:val="center"/>
          </w:tcPr>
          <w:p w14:paraId="5D1F5396" w14:textId="10B17D5C" w:rsidR="00804F14" w:rsidRPr="00B737D5" w:rsidRDefault="00804F14" w:rsidP="00804F1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r>
      <w:tr w:rsidR="00804F14" w:rsidRPr="00B737D5" w14:paraId="0729D264" w14:textId="77777777" w:rsidTr="00A054C0">
        <w:tc>
          <w:tcPr>
            <w:tcW w:w="3228" w:type="dxa"/>
            <w:vAlign w:val="center"/>
          </w:tcPr>
          <w:p w14:paraId="64E96823" w14:textId="304432B0" w:rsidR="00804F14" w:rsidRPr="00B737D5" w:rsidRDefault="00804F14" w:rsidP="00804F14">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0"/>
                <w:szCs w:val="20"/>
                <w:cs/>
                <w:lang w:val="en-GB"/>
              </w:rPr>
            </w:pPr>
            <w:r w:rsidRPr="00B737D5">
              <w:rPr>
                <w:rFonts w:ascii="Browallia New" w:hAnsi="Browallia New" w:cs="Browallia New"/>
                <w:sz w:val="20"/>
                <w:szCs w:val="20"/>
                <w:cs/>
              </w:rPr>
              <w:t xml:space="preserve">เงินลงทุนในบริษัทย่อย </w:t>
            </w:r>
            <w:r w:rsidRPr="00B737D5">
              <w:rPr>
                <w:rFonts w:ascii="Browallia New" w:hAnsi="Browallia New" w:cs="Browallia New"/>
                <w:sz w:val="20"/>
                <w:szCs w:val="20"/>
                <w:lang w:val="en-GB"/>
              </w:rPr>
              <w:t xml:space="preserve">- </w:t>
            </w:r>
            <w:r w:rsidRPr="00B737D5">
              <w:rPr>
                <w:rFonts w:ascii="Browallia New" w:hAnsi="Browallia New" w:cs="Browallia New"/>
                <w:sz w:val="20"/>
                <w:szCs w:val="20"/>
                <w:cs/>
                <w:lang w:val="en-GB"/>
              </w:rPr>
              <w:t>สุทธิ</w:t>
            </w:r>
          </w:p>
        </w:tc>
        <w:tc>
          <w:tcPr>
            <w:tcW w:w="708" w:type="dxa"/>
            <w:vAlign w:val="bottom"/>
          </w:tcPr>
          <w:p w14:paraId="694CF874" w14:textId="77777777" w:rsidR="00804F14" w:rsidRPr="00B737D5" w:rsidRDefault="00804F14" w:rsidP="00804F14">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06" w:type="dxa"/>
            <w:vAlign w:val="bottom"/>
          </w:tcPr>
          <w:p w14:paraId="48E47001" w14:textId="77777777" w:rsidR="00804F14" w:rsidRPr="00B737D5" w:rsidRDefault="00804F14" w:rsidP="00804F14">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45" w:type="dxa"/>
            <w:vAlign w:val="center"/>
          </w:tcPr>
          <w:p w14:paraId="7EA9A57C" w14:textId="06120431" w:rsidR="00804F14" w:rsidRPr="00B737D5" w:rsidRDefault="00804F14" w:rsidP="00804F1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39" w:type="dxa"/>
            <w:vAlign w:val="bottom"/>
          </w:tcPr>
          <w:p w14:paraId="4D3E7F0E" w14:textId="77777777" w:rsidR="00804F14" w:rsidRPr="00B737D5" w:rsidRDefault="00804F14" w:rsidP="00804F1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4" w:type="dxa"/>
            <w:vAlign w:val="center"/>
          </w:tcPr>
          <w:p w14:paraId="719D2369" w14:textId="2FB3D04D" w:rsidR="00804F14" w:rsidRPr="00B737D5" w:rsidRDefault="00804F14" w:rsidP="00804F14">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B737D5">
              <w:rPr>
                <w:rFonts w:ascii="Browallia New" w:hAnsi="Browallia New" w:cs="Browallia New"/>
                <w:sz w:val="20"/>
                <w:szCs w:val="20"/>
              </w:rPr>
              <w:t>2,989,330</w:t>
            </w:r>
          </w:p>
        </w:tc>
        <w:tc>
          <w:tcPr>
            <w:tcW w:w="865" w:type="dxa"/>
            <w:vAlign w:val="center"/>
          </w:tcPr>
          <w:p w14:paraId="34645F7E" w14:textId="08A60145" w:rsidR="00804F14" w:rsidRPr="00B737D5" w:rsidRDefault="00804F14" w:rsidP="00804F14">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B737D5">
              <w:rPr>
                <w:rFonts w:ascii="Browallia New" w:hAnsi="Browallia New" w:cs="Browallia New"/>
                <w:sz w:val="20"/>
                <w:szCs w:val="20"/>
              </w:rPr>
              <w:t>2,989,330</w:t>
            </w:r>
          </w:p>
        </w:tc>
        <w:tc>
          <w:tcPr>
            <w:tcW w:w="707" w:type="dxa"/>
            <w:vAlign w:val="bottom"/>
          </w:tcPr>
          <w:p w14:paraId="09B0316E" w14:textId="77777777" w:rsidR="00804F14" w:rsidRPr="00B737D5" w:rsidRDefault="00804F14" w:rsidP="00804F14">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c>
          <w:tcPr>
            <w:tcW w:w="750" w:type="dxa"/>
            <w:vAlign w:val="bottom"/>
          </w:tcPr>
          <w:p w14:paraId="4764F578" w14:textId="77777777" w:rsidR="00804F14" w:rsidRPr="00B737D5" w:rsidRDefault="00804F14" w:rsidP="00804F14">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r>
    </w:tbl>
    <w:p w14:paraId="6AB62773" w14:textId="77777777" w:rsidR="006E5903" w:rsidRPr="00B737D5" w:rsidRDefault="006E5903" w:rsidP="004C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p w14:paraId="5F223748" w14:textId="468F91CA" w:rsidR="000E0307" w:rsidRPr="00B737D5" w:rsidRDefault="000E0307" w:rsidP="004C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u w:val="single"/>
          <w:cs/>
          <w:lang w:val="en-GB"/>
        </w:rPr>
      </w:pPr>
      <w:r w:rsidRPr="00B737D5">
        <w:rPr>
          <w:rFonts w:ascii="Browallia New" w:hAnsi="Browallia New" w:cs="Browallia New" w:hint="cs"/>
          <w:b/>
          <w:bCs/>
          <w:sz w:val="28"/>
          <w:szCs w:val="28"/>
          <w:u w:val="single"/>
          <w:cs/>
          <w:lang w:val="en-GB"/>
        </w:rPr>
        <w:t>การจัดตั้งบริษัทย่อยทางอ้อม</w:t>
      </w:r>
    </w:p>
    <w:p w14:paraId="643AFF2B" w14:textId="712C1803" w:rsidR="0049643E" w:rsidRPr="00B737D5" w:rsidRDefault="0049643E" w:rsidP="0049643E">
      <w:pPr>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เมื่อวันที่</w:t>
      </w:r>
      <w:r w:rsidRPr="00B737D5">
        <w:rPr>
          <w:rFonts w:ascii="Browallia New" w:hAnsi="Browallia New" w:cs="Browallia New"/>
          <w:sz w:val="28"/>
          <w:szCs w:val="28"/>
        </w:rPr>
        <w:t xml:space="preserve"> 8 </w:t>
      </w:r>
      <w:r w:rsidRPr="00B737D5">
        <w:rPr>
          <w:rFonts w:ascii="Browallia New" w:hAnsi="Browallia New" w:cs="Browallia New"/>
          <w:sz w:val="28"/>
          <w:szCs w:val="28"/>
          <w:cs/>
        </w:rPr>
        <w:t xml:space="preserve">กุมภาพันธ์ </w:t>
      </w:r>
      <w:r w:rsidRPr="00B737D5">
        <w:rPr>
          <w:rFonts w:ascii="Browallia New" w:hAnsi="Browallia New" w:cs="Browallia New"/>
          <w:sz w:val="28"/>
          <w:szCs w:val="28"/>
        </w:rPr>
        <w:t xml:space="preserve">2565 </w:t>
      </w:r>
      <w:r w:rsidRPr="00B737D5">
        <w:rPr>
          <w:rFonts w:ascii="Browallia New" w:hAnsi="Browallia New" w:cs="Browallia New"/>
          <w:sz w:val="28"/>
          <w:szCs w:val="28"/>
          <w:cs/>
        </w:rPr>
        <w:t xml:space="preserve">ที่ประชุมคณะกรรมการบริษัท ไมด้า ลิสซิ่ง จำกัด (มหาชน) </w:t>
      </w:r>
      <w:r w:rsidR="00BD19EE" w:rsidRPr="00B737D5">
        <w:rPr>
          <w:rFonts w:ascii="Browallia New" w:hAnsi="Browallia New" w:cs="Browallia New"/>
          <w:sz w:val="28"/>
          <w:szCs w:val="28"/>
        </w:rPr>
        <w:t>(</w:t>
      </w:r>
      <w:r w:rsidR="007574DF" w:rsidRPr="00B737D5">
        <w:rPr>
          <w:rFonts w:ascii="Browallia New" w:hAnsi="Browallia New" w:cs="Browallia New"/>
          <w:sz w:val="28"/>
          <w:szCs w:val="28"/>
        </w:rPr>
        <w:t>“</w:t>
      </w:r>
      <w:r w:rsidR="00BD19EE" w:rsidRPr="00B737D5">
        <w:rPr>
          <w:rFonts w:ascii="Browallia New" w:hAnsi="Browallia New" w:cs="Browallia New" w:hint="cs"/>
          <w:sz w:val="28"/>
          <w:szCs w:val="28"/>
          <w:cs/>
        </w:rPr>
        <w:t>บริษัทย่อย</w:t>
      </w:r>
      <w:r w:rsidR="007574DF" w:rsidRPr="00B737D5">
        <w:rPr>
          <w:rFonts w:ascii="Browallia New" w:hAnsi="Browallia New" w:cs="Browallia New"/>
          <w:sz w:val="28"/>
          <w:szCs w:val="28"/>
        </w:rPr>
        <w:t>”</w:t>
      </w:r>
      <w:r w:rsidR="00BD19EE" w:rsidRPr="00B737D5">
        <w:rPr>
          <w:rFonts w:ascii="Browallia New" w:hAnsi="Browallia New" w:cs="Browallia New" w:hint="cs"/>
          <w:sz w:val="28"/>
          <w:szCs w:val="28"/>
          <w:cs/>
        </w:rPr>
        <w:t xml:space="preserve">) </w:t>
      </w:r>
      <w:r w:rsidRPr="00B737D5">
        <w:rPr>
          <w:rFonts w:ascii="Browallia New" w:hAnsi="Browallia New" w:cs="Browallia New"/>
          <w:sz w:val="28"/>
          <w:szCs w:val="28"/>
          <w:cs/>
        </w:rPr>
        <w:t xml:space="preserve">ครั้งที่ </w:t>
      </w:r>
      <w:r w:rsidRPr="00B737D5">
        <w:rPr>
          <w:rFonts w:ascii="Browallia New" w:hAnsi="Browallia New" w:cs="Browallia New"/>
          <w:sz w:val="28"/>
          <w:szCs w:val="28"/>
        </w:rPr>
        <w:t xml:space="preserve">5/2565 </w:t>
      </w:r>
      <w:r w:rsidRPr="00B737D5">
        <w:rPr>
          <w:rFonts w:ascii="Browallia New" w:hAnsi="Browallia New" w:cs="Browallia New"/>
          <w:sz w:val="28"/>
          <w:szCs w:val="28"/>
          <w:cs/>
        </w:rPr>
        <w:t xml:space="preserve">มีมติอนุมัติให้จัดตั้งบริษัทย่อยทางอ้อมแห่งหนึ่ง โดยใช้ชื่อว่าบริษัท ไมด้า มันนี่ จำกัด ซึ่งได้จดทะเบียนจัดตั้งบริษัทด้วยทุนจดทะเบียน </w:t>
      </w:r>
      <w:r w:rsidRPr="00B737D5">
        <w:rPr>
          <w:rFonts w:ascii="Browallia New" w:hAnsi="Browallia New" w:cs="Browallia New"/>
          <w:sz w:val="28"/>
          <w:szCs w:val="28"/>
        </w:rPr>
        <w:t xml:space="preserve">500,000 </w:t>
      </w:r>
      <w:r w:rsidRPr="00B737D5">
        <w:rPr>
          <w:rFonts w:ascii="Browallia New" w:hAnsi="Browallia New" w:cs="Browallia New"/>
          <w:sz w:val="28"/>
          <w:szCs w:val="28"/>
          <w:cs/>
        </w:rPr>
        <w:t xml:space="preserve">หุ้น มูลค่าหุ้นละ </w:t>
      </w:r>
      <w:r w:rsidRPr="00B737D5">
        <w:rPr>
          <w:rFonts w:ascii="Browallia New" w:hAnsi="Browallia New" w:cs="Browallia New"/>
          <w:sz w:val="28"/>
          <w:szCs w:val="28"/>
        </w:rPr>
        <w:t xml:space="preserve">10 </w:t>
      </w:r>
      <w:r w:rsidRPr="00B737D5">
        <w:rPr>
          <w:rFonts w:ascii="Browallia New" w:hAnsi="Browallia New" w:cs="Browallia New"/>
          <w:sz w:val="28"/>
          <w:szCs w:val="28"/>
          <w:cs/>
        </w:rPr>
        <w:t>บาท เพื่อประกอบกิจการจำนำและรับจำนำ ซึ่งสังหาริมทรัพย์ทุกชนิด โดย</w:t>
      </w:r>
      <w:r w:rsidR="00493523" w:rsidRPr="00B737D5">
        <w:rPr>
          <w:rFonts w:ascii="Browallia New" w:hAnsi="Browallia New" w:cs="Browallia New" w:hint="cs"/>
          <w:sz w:val="28"/>
          <w:szCs w:val="28"/>
          <w:cs/>
        </w:rPr>
        <w:t>บริษัท</w:t>
      </w:r>
      <w:r w:rsidR="00EA22E8" w:rsidRPr="00B737D5">
        <w:rPr>
          <w:rFonts w:ascii="Browallia New" w:hAnsi="Browallia New" w:cs="Browallia New" w:hint="cs"/>
          <w:sz w:val="28"/>
          <w:szCs w:val="28"/>
          <w:cs/>
        </w:rPr>
        <w:t>ย่อย</w:t>
      </w:r>
      <w:r w:rsidRPr="00B737D5">
        <w:rPr>
          <w:rFonts w:ascii="Browallia New" w:hAnsi="Browallia New" w:cs="Browallia New"/>
          <w:sz w:val="28"/>
          <w:szCs w:val="28"/>
          <w:cs/>
        </w:rPr>
        <w:t xml:space="preserve">ถือหุ้นร้อยละ </w:t>
      </w:r>
      <w:r w:rsidRPr="00B737D5">
        <w:rPr>
          <w:rFonts w:ascii="Browallia New" w:hAnsi="Browallia New" w:cs="Browallia New"/>
          <w:sz w:val="28"/>
          <w:szCs w:val="28"/>
        </w:rPr>
        <w:t xml:space="preserve">99.99 </w:t>
      </w:r>
      <w:r w:rsidRPr="00B737D5">
        <w:rPr>
          <w:rFonts w:ascii="Browallia New" w:hAnsi="Browallia New" w:cs="Browallia New"/>
          <w:sz w:val="28"/>
          <w:szCs w:val="28"/>
          <w:cs/>
        </w:rPr>
        <w:t>ของทุนจดทะเบียนทั้งหมด</w:t>
      </w:r>
    </w:p>
    <w:p w14:paraId="73837E5E" w14:textId="77777777" w:rsidR="00872E52" w:rsidRPr="00B737D5" w:rsidRDefault="00872E52" w:rsidP="008B5E05">
      <w:pPr>
        <w:spacing w:line="240" w:lineRule="auto"/>
        <w:ind w:left="426"/>
        <w:jc w:val="thaiDistribute"/>
        <w:rPr>
          <w:rFonts w:ascii="Browallia New" w:hAnsi="Browallia New" w:cs="Browallia New"/>
          <w:sz w:val="28"/>
          <w:szCs w:val="28"/>
        </w:rPr>
      </w:pPr>
    </w:p>
    <w:p w14:paraId="5833B0AD" w14:textId="520DCC7D" w:rsidR="00693EA0" w:rsidRPr="00B737D5" w:rsidRDefault="00693EA0" w:rsidP="008B5E05">
      <w:pPr>
        <w:spacing w:line="240" w:lineRule="auto"/>
        <w:ind w:left="426"/>
        <w:jc w:val="thaiDistribute"/>
        <w:rPr>
          <w:rFonts w:ascii="Browallia New" w:hAnsi="Browallia New" w:cs="Browallia New"/>
          <w:sz w:val="28"/>
          <w:szCs w:val="28"/>
        </w:rPr>
      </w:pPr>
    </w:p>
    <w:p w14:paraId="0A56A197" w14:textId="4B0EE4FE" w:rsidR="00693EA0" w:rsidRPr="00B737D5" w:rsidRDefault="00A7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B737D5">
        <w:rPr>
          <w:rFonts w:ascii="Browallia New" w:hAnsi="Browallia New" w:cs="Browallia New"/>
          <w:sz w:val="28"/>
          <w:szCs w:val="28"/>
          <w:cs/>
        </w:rPr>
        <w:br w:type="page"/>
      </w:r>
    </w:p>
    <w:p w14:paraId="7AC40893" w14:textId="1AF59432" w:rsidR="006971B8" w:rsidRPr="00B737D5" w:rsidRDefault="006971B8"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ที่ดิน อาคาร</w:t>
      </w:r>
      <w:r w:rsidR="008D7DD1"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cs/>
          <w:lang w:val="en-GB"/>
        </w:rPr>
        <w:t>และอุปกรณ์</w:t>
      </w:r>
      <w:r w:rsidR="00D21542" w:rsidRPr="00B737D5">
        <w:rPr>
          <w:rFonts w:ascii="Browallia New" w:hAnsi="Browallia New" w:cs="Browallia New" w:hint="cs"/>
          <w:b/>
          <w:bCs/>
          <w:sz w:val="28"/>
          <w:szCs w:val="28"/>
          <w:cs/>
          <w:lang w:val="en-GB"/>
        </w:rPr>
        <w:t xml:space="preserve"> </w:t>
      </w:r>
      <w:r w:rsidR="00D21542" w:rsidRPr="00B737D5">
        <w:rPr>
          <w:rFonts w:ascii="Browallia New" w:hAnsi="Browallia New" w:cs="Browallia New"/>
          <w:b/>
          <w:bCs/>
          <w:sz w:val="28"/>
          <w:szCs w:val="28"/>
        </w:rPr>
        <w:t xml:space="preserve">- </w:t>
      </w:r>
      <w:r w:rsidR="00D21542" w:rsidRPr="00B737D5">
        <w:rPr>
          <w:rFonts w:ascii="Browallia New" w:hAnsi="Browallia New" w:cs="Browallia New" w:hint="cs"/>
          <w:b/>
          <w:bCs/>
          <w:sz w:val="28"/>
          <w:szCs w:val="28"/>
          <w:cs/>
        </w:rPr>
        <w:t>สุทธิ</w:t>
      </w:r>
    </w:p>
    <w:p w14:paraId="509EB191" w14:textId="5E9410C2" w:rsidR="00EA0032" w:rsidRPr="00B737D5" w:rsidRDefault="00581505" w:rsidP="003F5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rPr>
          <w:rFonts w:ascii="Browallia New" w:hAnsi="Browallia New" w:cs="Browallia New"/>
          <w:b/>
          <w:bCs/>
          <w:sz w:val="24"/>
          <w:szCs w:val="24"/>
          <w:lang w:val="en-GB"/>
        </w:rPr>
      </w:pPr>
      <w:r w:rsidRPr="00B737D5">
        <w:rPr>
          <w:rFonts w:ascii="Browallia New" w:hAnsi="Browallia New" w:cs="Browallia New"/>
          <w:b/>
          <w:bCs/>
          <w:sz w:val="28"/>
          <w:szCs w:val="28"/>
          <w:lang w:val="en-GB"/>
        </w:rPr>
        <w:tab/>
      </w:r>
    </w:p>
    <w:p w14:paraId="49592F42" w14:textId="6515CC78" w:rsidR="00E349FC" w:rsidRPr="00B737D5" w:rsidRDefault="00E349FC" w:rsidP="00E349FC">
      <w:pPr>
        <w:tabs>
          <w:tab w:val="left" w:pos="3390"/>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รายการเคลื่อนไหวของที่ดิน อาคาร และอุปกรณ์สำหรับงวด</w:t>
      </w:r>
      <w:r w:rsidR="000D6CEB" w:rsidRPr="00B737D5">
        <w:rPr>
          <w:rFonts w:ascii="Browallia New" w:hAnsi="Browallia New" w:cs="Browallia New" w:hint="cs"/>
          <w:sz w:val="28"/>
          <w:szCs w:val="28"/>
          <w:cs/>
        </w:rPr>
        <w:t>สาม</w:t>
      </w:r>
      <w:r w:rsidRPr="00B737D5">
        <w:rPr>
          <w:rFonts w:ascii="Browallia New" w:hAnsi="Browallia New" w:cs="Browallia New"/>
          <w:sz w:val="28"/>
          <w:szCs w:val="28"/>
          <w:cs/>
        </w:rPr>
        <w:t xml:space="preserve">เดือนสิ้นสุดวันที่ </w:t>
      </w:r>
      <w:r w:rsidR="000D6CEB" w:rsidRPr="00B737D5">
        <w:rPr>
          <w:rFonts w:ascii="Browallia New" w:hAnsi="Browallia New" w:cs="Browallia New"/>
          <w:sz w:val="28"/>
          <w:szCs w:val="28"/>
        </w:rPr>
        <w:t>31</w:t>
      </w:r>
      <w:r w:rsidR="000D6CEB" w:rsidRPr="00B737D5">
        <w:rPr>
          <w:rFonts w:ascii="Browallia New" w:hAnsi="Browallia New" w:cs="Browallia New" w:hint="cs"/>
          <w:sz w:val="28"/>
          <w:szCs w:val="28"/>
          <w:cs/>
        </w:rPr>
        <w:t xml:space="preserve"> มีนาคม </w:t>
      </w:r>
      <w:r w:rsidR="000D6CEB" w:rsidRPr="00B737D5">
        <w:rPr>
          <w:rFonts w:ascii="Browallia New" w:hAnsi="Browallia New" w:cs="Browallia New"/>
          <w:sz w:val="28"/>
          <w:szCs w:val="28"/>
        </w:rPr>
        <w:t>2565</w:t>
      </w:r>
      <w:r w:rsidRPr="00B737D5">
        <w:rPr>
          <w:rFonts w:ascii="Browallia New" w:hAnsi="Browallia New" w:cs="Browallia New"/>
          <w:sz w:val="28"/>
          <w:szCs w:val="28"/>
          <w:cs/>
        </w:rPr>
        <w:t xml:space="preserve"> มีดังนี้</w:t>
      </w:r>
    </w:p>
    <w:p w14:paraId="270CA29B" w14:textId="77777777" w:rsidR="00325A5C" w:rsidRPr="00B737D5" w:rsidRDefault="00325A5C" w:rsidP="00325A5C">
      <w:pPr>
        <w:tabs>
          <w:tab w:val="left" w:pos="3390"/>
        </w:tabs>
        <w:spacing w:line="240" w:lineRule="auto"/>
        <w:ind w:left="426"/>
        <w:jc w:val="thaiDistribute"/>
        <w:rPr>
          <w:rFonts w:ascii="Browallia New" w:hAnsi="Browallia New" w:cs="Browallia New"/>
          <w:sz w:val="20"/>
          <w:szCs w:val="20"/>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75"/>
        <w:gridCol w:w="212"/>
        <w:gridCol w:w="2267"/>
      </w:tblGrid>
      <w:tr w:rsidR="00325A5C" w:rsidRPr="00B737D5" w14:paraId="374CEB73" w14:textId="77777777" w:rsidTr="00C320BC">
        <w:trPr>
          <w:cantSplit/>
        </w:trPr>
        <w:tc>
          <w:tcPr>
            <w:tcW w:w="4110" w:type="dxa"/>
          </w:tcPr>
          <w:p w14:paraId="2AC6EB9A"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C493DE0"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10D7866E" w14:textId="77777777" w:rsidR="00325A5C" w:rsidRPr="00B737D5" w:rsidRDefault="00325A5C" w:rsidP="00204A5D">
            <w:pPr>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325A5C" w:rsidRPr="00B737D5" w14:paraId="27DE6F1C" w14:textId="77777777" w:rsidTr="00C320BC">
        <w:trPr>
          <w:cantSplit/>
        </w:trPr>
        <w:tc>
          <w:tcPr>
            <w:tcW w:w="4110" w:type="dxa"/>
          </w:tcPr>
          <w:p w14:paraId="1CF16B2E"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A9735D"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23BBA4B5" w14:textId="77777777" w:rsidR="00325A5C" w:rsidRPr="00B737D5" w:rsidRDefault="00325A5C"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12" w:type="dxa"/>
          </w:tcPr>
          <w:p w14:paraId="70AA7936"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B737D5" w:rsidRDefault="00325A5C"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325A5C" w:rsidRPr="00B737D5" w14:paraId="66136851" w14:textId="77777777" w:rsidTr="00085938">
        <w:trPr>
          <w:cantSplit/>
          <w:trHeight w:hRule="exact" w:val="397"/>
        </w:trPr>
        <w:tc>
          <w:tcPr>
            <w:tcW w:w="4110" w:type="dxa"/>
          </w:tcPr>
          <w:p w14:paraId="1B594829"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c>
          <w:tcPr>
            <w:tcW w:w="165" w:type="dxa"/>
          </w:tcPr>
          <w:p w14:paraId="4B320F35"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75" w:type="dxa"/>
            <w:tcBorders>
              <w:top w:val="single" w:sz="4" w:space="0" w:color="auto"/>
            </w:tcBorders>
          </w:tcPr>
          <w:p w14:paraId="5A7E3493"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2" w:type="dxa"/>
          </w:tcPr>
          <w:p w14:paraId="36B3E0D1"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267" w:type="dxa"/>
            <w:tcBorders>
              <w:top w:val="single" w:sz="4" w:space="0" w:color="auto"/>
            </w:tcBorders>
          </w:tcPr>
          <w:p w14:paraId="2DC47D9B"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r>
      <w:tr w:rsidR="00DF2569" w:rsidRPr="00B737D5" w14:paraId="1D9E7605" w14:textId="77777777" w:rsidTr="3F9C846B">
        <w:trPr>
          <w:cantSplit/>
          <w:trHeight w:val="80"/>
        </w:trPr>
        <w:tc>
          <w:tcPr>
            <w:tcW w:w="4110" w:type="dxa"/>
          </w:tcPr>
          <w:p w14:paraId="1195D06F" w14:textId="4E272947" w:rsidR="00DF2569" w:rsidRPr="00B737D5" w:rsidRDefault="007B7D8A" w:rsidP="00E42FF9">
            <w:pPr>
              <w:tabs>
                <w:tab w:val="left" w:pos="3390"/>
              </w:tabs>
              <w:spacing w:line="240" w:lineRule="auto"/>
              <w:jc w:val="thaiDistribute"/>
              <w:rPr>
                <w:rFonts w:ascii="Browallia New" w:hAnsi="Browallia New" w:cs="Browallia New"/>
                <w:sz w:val="28"/>
                <w:szCs w:val="28"/>
                <w:lang w:val="en-GB"/>
              </w:rPr>
            </w:pPr>
            <w:r w:rsidRPr="00B737D5">
              <w:rPr>
                <w:rFonts w:ascii="Browallia New" w:hAnsi="Browallia New" w:cs="Browallia New"/>
                <w:sz w:val="28"/>
                <w:szCs w:val="28"/>
                <w:cs/>
              </w:rPr>
              <w:t>มูลค่า</w:t>
            </w:r>
            <w:r w:rsidR="0068631D" w:rsidRPr="00B737D5">
              <w:rPr>
                <w:rFonts w:ascii="Browallia New" w:hAnsi="Browallia New" w:cs="Browallia New" w:hint="cs"/>
                <w:sz w:val="28"/>
                <w:szCs w:val="28"/>
                <w:cs/>
              </w:rPr>
              <w:t>สุทธิ</w:t>
            </w:r>
            <w:r w:rsidR="00DF2569" w:rsidRPr="00B737D5">
              <w:rPr>
                <w:rFonts w:ascii="Browallia New" w:hAnsi="Browallia New" w:cs="Browallia New"/>
                <w:sz w:val="28"/>
                <w:szCs w:val="28"/>
                <w:cs/>
              </w:rPr>
              <w:t>ตามบัญชี</w:t>
            </w:r>
            <w:r w:rsidR="00DF2569" w:rsidRPr="00B737D5">
              <w:rPr>
                <w:rFonts w:ascii="Browallia New" w:hAnsi="Browallia New" w:cs="Browallia New"/>
                <w:sz w:val="28"/>
                <w:szCs w:val="28"/>
                <w:lang w:val="en-GB"/>
              </w:rPr>
              <w:t xml:space="preserve"> </w:t>
            </w:r>
            <w:r w:rsidR="00DF2569" w:rsidRPr="00B737D5">
              <w:rPr>
                <w:rFonts w:ascii="Browallia New" w:hAnsi="Browallia New" w:cs="Browallia New"/>
                <w:sz w:val="28"/>
                <w:szCs w:val="28"/>
                <w:cs/>
                <w:lang w:val="en-GB"/>
              </w:rPr>
              <w:t xml:space="preserve">ณ วันที่ </w:t>
            </w:r>
            <w:r w:rsidR="00DF2569" w:rsidRPr="00B737D5">
              <w:rPr>
                <w:rFonts w:ascii="Browallia New" w:hAnsi="Browallia New" w:cs="Browallia New"/>
                <w:sz w:val="28"/>
                <w:szCs w:val="28"/>
                <w:lang w:val="en-GB"/>
              </w:rPr>
              <w:t>1</w:t>
            </w:r>
            <w:r w:rsidR="00DF2569" w:rsidRPr="00B737D5">
              <w:rPr>
                <w:rFonts w:ascii="Browallia New" w:hAnsi="Browallia New" w:cs="Browallia New"/>
                <w:sz w:val="28"/>
                <w:szCs w:val="28"/>
                <w:cs/>
                <w:lang w:val="en-GB"/>
              </w:rPr>
              <w:t xml:space="preserve"> มกราคม </w:t>
            </w:r>
            <w:r w:rsidR="00CA746A" w:rsidRPr="00B737D5">
              <w:rPr>
                <w:rFonts w:ascii="Browallia New" w:hAnsi="Browallia New" w:cs="Browallia New"/>
                <w:sz w:val="28"/>
                <w:szCs w:val="28"/>
              </w:rPr>
              <w:t>256</w:t>
            </w:r>
            <w:r w:rsidR="00630FDA" w:rsidRPr="00B737D5">
              <w:rPr>
                <w:rFonts w:ascii="Browallia New" w:hAnsi="Browallia New" w:cs="Browallia New"/>
                <w:sz w:val="28"/>
                <w:szCs w:val="28"/>
              </w:rPr>
              <w:t>5</w:t>
            </w:r>
          </w:p>
        </w:tc>
        <w:tc>
          <w:tcPr>
            <w:tcW w:w="165" w:type="dxa"/>
          </w:tcPr>
          <w:p w14:paraId="3B69E01B" w14:textId="77777777" w:rsidR="00DF2569" w:rsidRPr="00B737D5"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Pr>
          <w:p w14:paraId="67C744F9" w14:textId="4F582245" w:rsidR="00DF2569" w:rsidRPr="00B737D5" w:rsidRDefault="0038017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3,089,975</w:t>
            </w:r>
          </w:p>
        </w:tc>
        <w:tc>
          <w:tcPr>
            <w:tcW w:w="212" w:type="dxa"/>
          </w:tcPr>
          <w:p w14:paraId="62ADE423" w14:textId="77777777" w:rsidR="00DF2569" w:rsidRPr="00B737D5"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5C6E596F" w:rsidR="00DF2569" w:rsidRPr="00B737D5" w:rsidRDefault="008479C0"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930,973</w:t>
            </w:r>
          </w:p>
        </w:tc>
      </w:tr>
      <w:tr w:rsidR="00A107EE" w:rsidRPr="00B737D5" w14:paraId="6878301E" w14:textId="77777777" w:rsidTr="00DF479B">
        <w:trPr>
          <w:cantSplit/>
          <w:trHeight w:val="80"/>
        </w:trPr>
        <w:tc>
          <w:tcPr>
            <w:tcW w:w="4110" w:type="dxa"/>
          </w:tcPr>
          <w:p w14:paraId="32814BAB" w14:textId="19A94DA2" w:rsidR="00A107EE" w:rsidRPr="00B737D5" w:rsidRDefault="00A107EE" w:rsidP="00A107EE">
            <w:pPr>
              <w:tabs>
                <w:tab w:val="left" w:pos="3390"/>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ซื้อ</w:t>
            </w:r>
            <w:r w:rsidRPr="00B737D5">
              <w:rPr>
                <w:rFonts w:ascii="Browallia New" w:hAnsi="Browallia New" w:cs="Browallia New"/>
                <w:sz w:val="28"/>
                <w:szCs w:val="28"/>
                <w:cs/>
                <w:lang w:val="en-GB"/>
              </w:rPr>
              <w:t>ระหว่างงวด</w:t>
            </w:r>
          </w:p>
        </w:tc>
        <w:tc>
          <w:tcPr>
            <w:tcW w:w="165" w:type="dxa"/>
          </w:tcPr>
          <w:p w14:paraId="2540A52E" w14:textId="77777777" w:rsidR="00A107EE" w:rsidRPr="00B737D5" w:rsidRDefault="00A107EE" w:rsidP="00A107EE">
            <w:pPr>
              <w:tabs>
                <w:tab w:val="left" w:pos="3390"/>
              </w:tabs>
              <w:spacing w:line="240" w:lineRule="auto"/>
              <w:ind w:left="426"/>
              <w:jc w:val="thaiDistribute"/>
              <w:rPr>
                <w:rFonts w:ascii="Browallia New" w:hAnsi="Browallia New" w:cs="Browallia New"/>
                <w:sz w:val="28"/>
                <w:szCs w:val="28"/>
                <w:cs/>
              </w:rPr>
            </w:pPr>
          </w:p>
        </w:tc>
        <w:tc>
          <w:tcPr>
            <w:tcW w:w="2175" w:type="dxa"/>
          </w:tcPr>
          <w:p w14:paraId="3C0DA92E" w14:textId="6D32FF48" w:rsidR="00A107EE" w:rsidRPr="00B737D5" w:rsidRDefault="006023A6" w:rsidP="00A107EE">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1,584</w:t>
            </w:r>
          </w:p>
        </w:tc>
        <w:tc>
          <w:tcPr>
            <w:tcW w:w="212" w:type="dxa"/>
            <w:vAlign w:val="bottom"/>
          </w:tcPr>
          <w:p w14:paraId="732030E2" w14:textId="77777777" w:rsidR="00A107EE" w:rsidRPr="00B737D5" w:rsidRDefault="00A107EE" w:rsidP="00A107EE">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350052E0" w14:textId="665B40AE" w:rsidR="00A107EE" w:rsidRPr="00B737D5" w:rsidRDefault="00A107EE" w:rsidP="00A107EE">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399</w:t>
            </w:r>
          </w:p>
        </w:tc>
      </w:tr>
      <w:tr w:rsidR="00A107EE" w:rsidRPr="00B737D5" w14:paraId="19ADB674" w14:textId="77777777" w:rsidTr="00DF479B">
        <w:trPr>
          <w:cantSplit/>
          <w:trHeight w:val="80"/>
        </w:trPr>
        <w:tc>
          <w:tcPr>
            <w:tcW w:w="4110" w:type="dxa"/>
          </w:tcPr>
          <w:p w14:paraId="632262E6" w14:textId="7131E00C" w:rsidR="00A107EE" w:rsidRPr="00B737D5" w:rsidRDefault="00A107EE" w:rsidP="00A107EE">
            <w:pPr>
              <w:tabs>
                <w:tab w:val="left" w:pos="3390"/>
              </w:tabs>
              <w:spacing w:line="240" w:lineRule="auto"/>
              <w:jc w:val="thaiDistribute"/>
              <w:rPr>
                <w:rFonts w:ascii="Browallia New" w:hAnsi="Browallia New" w:cs="Browallia New"/>
                <w:sz w:val="28"/>
                <w:szCs w:val="28"/>
                <w:cs/>
                <w:lang w:val="en-GB"/>
              </w:rPr>
            </w:pPr>
            <w:r w:rsidRPr="00B737D5">
              <w:rPr>
                <w:rFonts w:ascii="Browallia New" w:hAnsi="Browallia New" w:cs="Browallia New"/>
                <w:sz w:val="28"/>
                <w:szCs w:val="28"/>
                <w:cs/>
              </w:rPr>
              <w:t>จำหน่าย</w:t>
            </w:r>
            <w:r w:rsidRPr="00B737D5">
              <w:rPr>
                <w:rFonts w:ascii="Browallia New" w:hAnsi="Browallia New" w:cs="Browallia New" w:hint="cs"/>
                <w:sz w:val="28"/>
                <w:szCs w:val="28"/>
                <w:cs/>
              </w:rPr>
              <w:t>และ</w:t>
            </w:r>
            <w:r w:rsidRPr="00B737D5">
              <w:rPr>
                <w:rFonts w:ascii="Browallia New" w:hAnsi="Browallia New" w:cs="Browallia New"/>
                <w:sz w:val="28"/>
                <w:szCs w:val="28"/>
                <w:cs/>
              </w:rPr>
              <w:t>ตัดจำหน่ายระหว่างงวด</w:t>
            </w:r>
          </w:p>
        </w:tc>
        <w:tc>
          <w:tcPr>
            <w:tcW w:w="165" w:type="dxa"/>
          </w:tcPr>
          <w:p w14:paraId="3938FD87" w14:textId="77777777" w:rsidR="00A107EE" w:rsidRPr="00B737D5" w:rsidRDefault="00A107EE" w:rsidP="00A107EE">
            <w:pPr>
              <w:tabs>
                <w:tab w:val="left" w:pos="3390"/>
              </w:tabs>
              <w:spacing w:line="240" w:lineRule="auto"/>
              <w:ind w:left="426"/>
              <w:jc w:val="thaiDistribute"/>
              <w:rPr>
                <w:rFonts w:ascii="Browallia New" w:hAnsi="Browallia New" w:cs="Browallia New"/>
                <w:sz w:val="28"/>
                <w:szCs w:val="28"/>
                <w:cs/>
              </w:rPr>
            </w:pPr>
          </w:p>
        </w:tc>
        <w:tc>
          <w:tcPr>
            <w:tcW w:w="2175" w:type="dxa"/>
          </w:tcPr>
          <w:p w14:paraId="5A62F411" w14:textId="5ABF25E2" w:rsidR="00A107EE" w:rsidRPr="00B737D5" w:rsidRDefault="004077E0" w:rsidP="00A107EE">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w:t>
            </w:r>
            <w:r w:rsidR="001F791C" w:rsidRPr="00B737D5">
              <w:rPr>
                <w:rFonts w:ascii="Browallia New" w:hAnsi="Browallia New" w:cs="Browallia New"/>
                <w:sz w:val="28"/>
                <w:szCs w:val="28"/>
                <w:lang w:val="en-GB"/>
              </w:rPr>
              <w:t>365</w:t>
            </w:r>
            <w:r w:rsidR="006B51DC" w:rsidRPr="00B737D5">
              <w:rPr>
                <w:rFonts w:ascii="Browallia New" w:hAnsi="Browallia New" w:cs="Browallia New"/>
                <w:sz w:val="28"/>
                <w:szCs w:val="28"/>
                <w:lang w:val="en-GB"/>
              </w:rPr>
              <w:t>)</w:t>
            </w:r>
          </w:p>
        </w:tc>
        <w:tc>
          <w:tcPr>
            <w:tcW w:w="212" w:type="dxa"/>
            <w:vAlign w:val="bottom"/>
          </w:tcPr>
          <w:p w14:paraId="213A09B8" w14:textId="77777777" w:rsidR="00A107EE" w:rsidRPr="00B737D5" w:rsidRDefault="00A107EE" w:rsidP="00A107EE">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4A938DA4" w14:textId="55CD4912" w:rsidR="00A107EE" w:rsidRPr="00B737D5" w:rsidRDefault="00A107EE" w:rsidP="00A107EE">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(153)</w:t>
            </w:r>
          </w:p>
        </w:tc>
      </w:tr>
      <w:tr w:rsidR="00A107EE" w:rsidRPr="00B737D5" w14:paraId="63C1F117" w14:textId="77777777" w:rsidTr="00DF479B">
        <w:trPr>
          <w:cantSplit/>
        </w:trPr>
        <w:tc>
          <w:tcPr>
            <w:tcW w:w="4110" w:type="dxa"/>
          </w:tcPr>
          <w:p w14:paraId="56FAA243" w14:textId="4D38ED89" w:rsidR="00A107EE" w:rsidRPr="00B737D5" w:rsidRDefault="00A107EE" w:rsidP="00A107EE">
            <w:pPr>
              <w:pStyle w:val="acctfourfigures"/>
              <w:tabs>
                <w:tab w:val="clear" w:pos="765"/>
              </w:tabs>
              <w:spacing w:line="240" w:lineRule="auto"/>
              <w:rPr>
                <w:rFonts w:ascii="Browallia New" w:hAnsi="Browallia New" w:cs="Browallia New"/>
                <w:sz w:val="28"/>
                <w:szCs w:val="28"/>
                <w:lang w:bidi="th-TH"/>
              </w:rPr>
            </w:pPr>
            <w:r w:rsidRPr="00B737D5">
              <w:rPr>
                <w:rFonts w:ascii="Browallia New" w:hAnsi="Browallia New" w:cs="Browallia New"/>
                <w:sz w:val="28"/>
                <w:szCs w:val="28"/>
                <w:cs/>
              </w:rPr>
              <w:t>ค่าเสื่อมราคาสำหรับงวด</w:t>
            </w:r>
          </w:p>
        </w:tc>
        <w:tc>
          <w:tcPr>
            <w:tcW w:w="165" w:type="dxa"/>
          </w:tcPr>
          <w:p w14:paraId="682FD927" w14:textId="77777777" w:rsidR="00A107EE" w:rsidRPr="00B737D5" w:rsidRDefault="00A107EE" w:rsidP="00A107EE">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EAA8DD4" w14:textId="26540CAA" w:rsidR="00A107EE" w:rsidRPr="00B737D5" w:rsidRDefault="009A151D" w:rsidP="00A107EE">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(28,717)</w:t>
            </w:r>
          </w:p>
        </w:tc>
        <w:tc>
          <w:tcPr>
            <w:tcW w:w="212" w:type="dxa"/>
            <w:vAlign w:val="bottom"/>
          </w:tcPr>
          <w:p w14:paraId="400FBDA1" w14:textId="77777777" w:rsidR="00A107EE" w:rsidRPr="00B737D5" w:rsidRDefault="00A107EE" w:rsidP="00A107EE">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36EAAB7F" w14:textId="3F792D07" w:rsidR="00A107EE" w:rsidRPr="00B737D5" w:rsidRDefault="00A107EE" w:rsidP="00A107EE">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(9,110)</w:t>
            </w:r>
          </w:p>
        </w:tc>
      </w:tr>
      <w:tr w:rsidR="00A107EE" w:rsidRPr="00B737D5" w14:paraId="350474A3" w14:textId="77777777" w:rsidTr="00736485">
        <w:trPr>
          <w:cantSplit/>
        </w:trPr>
        <w:tc>
          <w:tcPr>
            <w:tcW w:w="4110" w:type="dxa"/>
          </w:tcPr>
          <w:p w14:paraId="13B0FE72" w14:textId="4B974F43" w:rsidR="00A107EE" w:rsidRPr="00B737D5" w:rsidRDefault="00A107EE" w:rsidP="00A107EE">
            <w:pPr>
              <w:pStyle w:val="acctfourfigures"/>
              <w:tabs>
                <w:tab w:val="clear" w:pos="765"/>
              </w:tabs>
              <w:spacing w:line="240" w:lineRule="auto"/>
              <w:rPr>
                <w:rFonts w:ascii="Browallia New" w:hAnsi="Browallia New" w:cs="Browallia New"/>
                <w:sz w:val="28"/>
                <w:szCs w:val="28"/>
                <w:cs/>
                <w:lang w:bidi="th-TH"/>
              </w:rPr>
            </w:pPr>
            <w:r w:rsidRPr="00B737D5">
              <w:rPr>
                <w:rFonts w:ascii="Browallia New" w:hAnsi="Browallia New" w:cs="Browallia New" w:hint="cs"/>
                <w:sz w:val="28"/>
                <w:szCs w:val="28"/>
                <w:cs/>
                <w:lang w:bidi="th-TH"/>
              </w:rPr>
              <w:t>รวม</w:t>
            </w:r>
            <w:r w:rsidRPr="00B737D5">
              <w:rPr>
                <w:rFonts w:ascii="Browallia New" w:hAnsi="Browallia New" w:cs="Browallia New"/>
                <w:sz w:val="28"/>
                <w:szCs w:val="28"/>
                <w:cs/>
              </w:rPr>
              <w:t>มูลค่าตามบัญชี</w:t>
            </w:r>
          </w:p>
        </w:tc>
        <w:tc>
          <w:tcPr>
            <w:tcW w:w="165" w:type="dxa"/>
          </w:tcPr>
          <w:p w14:paraId="081E1DE1" w14:textId="77777777" w:rsidR="00A107EE" w:rsidRPr="00B737D5" w:rsidRDefault="00A107EE" w:rsidP="00A107EE">
            <w:pPr>
              <w:tabs>
                <w:tab w:val="left" w:pos="3390"/>
              </w:tabs>
              <w:spacing w:line="240" w:lineRule="auto"/>
              <w:ind w:left="426"/>
              <w:jc w:val="thaiDistribute"/>
              <w:rPr>
                <w:rFonts w:ascii="Browallia New" w:hAnsi="Browallia New" w:cs="Browallia New"/>
                <w:sz w:val="28"/>
                <w:szCs w:val="28"/>
                <w:cs/>
              </w:rPr>
            </w:pPr>
          </w:p>
        </w:tc>
        <w:tc>
          <w:tcPr>
            <w:tcW w:w="2175" w:type="dxa"/>
          </w:tcPr>
          <w:p w14:paraId="066CF8A3" w14:textId="2D9DC44F" w:rsidR="00A107EE" w:rsidRPr="00B737D5" w:rsidRDefault="00A0688A" w:rsidP="00A107EE">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3,062,477</w:t>
            </w:r>
          </w:p>
        </w:tc>
        <w:tc>
          <w:tcPr>
            <w:tcW w:w="212" w:type="dxa"/>
            <w:vAlign w:val="bottom"/>
          </w:tcPr>
          <w:p w14:paraId="1D8B4C06" w14:textId="77777777" w:rsidR="00A107EE" w:rsidRPr="00B737D5" w:rsidRDefault="00A107EE" w:rsidP="00A107EE">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03F04E9C" w14:textId="26C13831" w:rsidR="00A107EE" w:rsidRPr="00B737D5" w:rsidRDefault="00A107EE" w:rsidP="00A107EE">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922,109</w:t>
            </w:r>
          </w:p>
        </w:tc>
      </w:tr>
      <w:tr w:rsidR="00A107EE" w:rsidRPr="00B737D5" w14:paraId="50374051" w14:textId="77777777" w:rsidTr="00736485">
        <w:trPr>
          <w:cantSplit/>
        </w:trPr>
        <w:tc>
          <w:tcPr>
            <w:tcW w:w="4110" w:type="dxa"/>
          </w:tcPr>
          <w:p w14:paraId="1DBBBF65" w14:textId="06D5E3B9" w:rsidR="00A107EE" w:rsidRPr="00B737D5" w:rsidRDefault="003B78A1" w:rsidP="00A107EE">
            <w:pPr>
              <w:pStyle w:val="acctfourfigures"/>
              <w:tabs>
                <w:tab w:val="clear" w:pos="765"/>
              </w:tabs>
              <w:spacing w:line="240" w:lineRule="auto"/>
              <w:rPr>
                <w:rFonts w:ascii="Browallia New" w:hAnsi="Browallia New" w:cs="Browallia New"/>
                <w:sz w:val="28"/>
                <w:szCs w:val="28"/>
                <w:cs/>
                <w:lang w:bidi="th-TH"/>
              </w:rPr>
            </w:pPr>
            <w:r w:rsidRPr="00B737D5">
              <w:rPr>
                <w:rFonts w:ascii="Browallia New" w:hAnsi="Browallia New" w:cs="Browallia New" w:hint="cs"/>
                <w:sz w:val="28"/>
                <w:szCs w:val="28"/>
                <w:u w:val="single"/>
                <w:cs/>
                <w:lang w:bidi="th-TH"/>
              </w:rPr>
              <w:t>บวก</w:t>
            </w:r>
            <w:r w:rsidRPr="00B737D5">
              <w:rPr>
                <w:rFonts w:ascii="Browallia New" w:hAnsi="Browallia New" w:cs="Browallia New" w:hint="cs"/>
                <w:sz w:val="28"/>
                <w:szCs w:val="28"/>
                <w:cs/>
                <w:lang w:bidi="th-TH"/>
              </w:rPr>
              <w:t xml:space="preserve"> </w:t>
            </w:r>
            <w:r w:rsidR="0046204A" w:rsidRPr="00B737D5">
              <w:rPr>
                <w:rFonts w:ascii="Browallia New" w:hAnsi="Browallia New" w:cs="Browallia New" w:hint="cs"/>
                <w:sz w:val="28"/>
                <w:szCs w:val="28"/>
                <w:cs/>
                <w:lang w:bidi="th-TH"/>
              </w:rPr>
              <w:t>กลับรายการ</w:t>
            </w:r>
            <w:r w:rsidR="00A107EE" w:rsidRPr="00B737D5">
              <w:rPr>
                <w:rFonts w:ascii="Browallia New" w:hAnsi="Browallia New" w:cs="Browallia New" w:hint="cs"/>
                <w:sz w:val="28"/>
                <w:szCs w:val="28"/>
                <w:cs/>
                <w:lang w:bidi="th-TH"/>
              </w:rPr>
              <w:t>ค่าเผื่อการลดมูลค่าของสินทรัพย์</w:t>
            </w:r>
          </w:p>
        </w:tc>
        <w:tc>
          <w:tcPr>
            <w:tcW w:w="165" w:type="dxa"/>
          </w:tcPr>
          <w:p w14:paraId="46AA4575" w14:textId="77777777" w:rsidR="00A107EE" w:rsidRPr="00B737D5" w:rsidRDefault="00A107EE" w:rsidP="00A107EE">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D376316" w14:textId="158505AC" w:rsidR="00A107EE" w:rsidRPr="00B737D5" w:rsidRDefault="002B2C52" w:rsidP="00A107EE">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114</w:t>
            </w:r>
          </w:p>
        </w:tc>
        <w:tc>
          <w:tcPr>
            <w:tcW w:w="212" w:type="dxa"/>
            <w:vAlign w:val="bottom"/>
          </w:tcPr>
          <w:p w14:paraId="20E104B5" w14:textId="77777777" w:rsidR="00A107EE" w:rsidRPr="00B737D5" w:rsidRDefault="00A107EE" w:rsidP="00A107EE">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737E52B1" w14:textId="4C167E97" w:rsidR="00A107EE" w:rsidRPr="00B737D5" w:rsidRDefault="002A647B" w:rsidP="002A647B">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w:t>
            </w:r>
          </w:p>
        </w:tc>
      </w:tr>
      <w:tr w:rsidR="00A107EE" w:rsidRPr="00B737D5" w14:paraId="57431FEA" w14:textId="77777777" w:rsidTr="00DF479B">
        <w:trPr>
          <w:cantSplit/>
        </w:trPr>
        <w:tc>
          <w:tcPr>
            <w:tcW w:w="4110" w:type="dxa"/>
          </w:tcPr>
          <w:p w14:paraId="224AE3E9" w14:textId="4E0EA86D" w:rsidR="00A107EE" w:rsidRPr="00B737D5" w:rsidRDefault="00A107EE" w:rsidP="00A107EE">
            <w:pPr>
              <w:tabs>
                <w:tab w:val="left" w:pos="3390"/>
              </w:tabs>
              <w:spacing w:line="240" w:lineRule="auto"/>
              <w:jc w:val="thaiDistribute"/>
              <w:rPr>
                <w:rFonts w:ascii="Browallia New" w:hAnsi="Browallia New" w:cs="Browallia New"/>
                <w:sz w:val="28"/>
                <w:szCs w:val="28"/>
                <w:cs/>
                <w:lang w:val="en-GB"/>
              </w:rPr>
            </w:pPr>
            <w:r w:rsidRPr="00B737D5">
              <w:rPr>
                <w:rFonts w:ascii="Browallia New" w:hAnsi="Browallia New" w:cs="Browallia New"/>
                <w:sz w:val="28"/>
                <w:szCs w:val="28"/>
                <w:cs/>
              </w:rPr>
              <w:t>มูลค่า</w:t>
            </w:r>
            <w:r w:rsidRPr="00B737D5">
              <w:rPr>
                <w:rFonts w:ascii="Browallia New" w:hAnsi="Browallia New" w:cs="Browallia New" w:hint="cs"/>
                <w:sz w:val="28"/>
                <w:szCs w:val="28"/>
                <w:cs/>
              </w:rPr>
              <w:t>สุทธิ</w:t>
            </w:r>
            <w:r w:rsidRPr="00B737D5">
              <w:rPr>
                <w:rFonts w:ascii="Browallia New" w:hAnsi="Browallia New" w:cs="Browallia New"/>
                <w:sz w:val="28"/>
                <w:szCs w:val="28"/>
                <w:cs/>
              </w:rPr>
              <w:t xml:space="preserve">ตามบัญชี ณ วันที่ </w:t>
            </w: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165" w:type="dxa"/>
          </w:tcPr>
          <w:p w14:paraId="2E163258" w14:textId="77777777" w:rsidR="00A107EE" w:rsidRPr="00B737D5" w:rsidRDefault="00A107EE" w:rsidP="00A107EE">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24962580" w14:textId="6428604E" w:rsidR="00A107EE" w:rsidRPr="00B737D5" w:rsidRDefault="00811B4E" w:rsidP="00A107EE">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B737D5">
              <w:rPr>
                <w:rFonts w:ascii="Browallia New" w:hAnsi="Browallia New" w:cs="Browallia New"/>
                <w:sz w:val="28"/>
                <w:szCs w:val="28"/>
                <w:lang w:val="en-GB"/>
              </w:rPr>
              <w:t>3,062,591</w:t>
            </w:r>
          </w:p>
        </w:tc>
        <w:tc>
          <w:tcPr>
            <w:tcW w:w="212" w:type="dxa"/>
            <w:vAlign w:val="bottom"/>
          </w:tcPr>
          <w:p w14:paraId="2F295693" w14:textId="77777777" w:rsidR="00A107EE" w:rsidRPr="00B737D5" w:rsidRDefault="00A107EE" w:rsidP="00A107EE">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tcPr>
          <w:p w14:paraId="5FEB0C48" w14:textId="5D9570B0" w:rsidR="00A107EE" w:rsidRPr="00B737D5" w:rsidRDefault="00A107EE" w:rsidP="00A107EE">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922,109</w:t>
            </w:r>
          </w:p>
        </w:tc>
      </w:tr>
    </w:tbl>
    <w:p w14:paraId="36F4EF77" w14:textId="77777777" w:rsidR="000D6CEB" w:rsidRPr="00B737D5" w:rsidRDefault="000D6CEB" w:rsidP="00357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p>
    <w:p w14:paraId="0BF6D9F5" w14:textId="572E7224" w:rsidR="00EF5C8A" w:rsidRPr="00B737D5" w:rsidRDefault="009F5FE4"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B737D5">
        <w:rPr>
          <w:rFonts w:ascii="Browallia New" w:hAnsi="Browallia New" w:cs="Browallia New"/>
          <w:sz w:val="28"/>
          <w:szCs w:val="28"/>
          <w:cs/>
        </w:rPr>
        <w:t xml:space="preserve">ณ วันที่ </w:t>
      </w:r>
      <w:r w:rsidR="000D6CEB" w:rsidRPr="00B737D5">
        <w:rPr>
          <w:rFonts w:ascii="Browallia New" w:hAnsi="Browallia New" w:cs="Browallia New"/>
          <w:sz w:val="28"/>
          <w:szCs w:val="28"/>
        </w:rPr>
        <w:t>31</w:t>
      </w:r>
      <w:r w:rsidR="000D6CEB" w:rsidRPr="00B737D5">
        <w:rPr>
          <w:rFonts w:ascii="Browallia New" w:hAnsi="Browallia New" w:cs="Browallia New" w:hint="cs"/>
          <w:sz w:val="28"/>
          <w:szCs w:val="28"/>
          <w:cs/>
        </w:rPr>
        <w:t xml:space="preserve"> มีนาคม </w:t>
      </w:r>
      <w:r w:rsidR="000D6CEB" w:rsidRPr="00B737D5">
        <w:rPr>
          <w:rFonts w:ascii="Browallia New" w:hAnsi="Browallia New" w:cs="Browallia New"/>
          <w:sz w:val="28"/>
          <w:szCs w:val="28"/>
        </w:rPr>
        <w:t>2565</w:t>
      </w:r>
      <w:r w:rsidRPr="00B737D5">
        <w:rPr>
          <w:rFonts w:ascii="Browallia New" w:hAnsi="Browallia New" w:cs="Browallia New"/>
          <w:sz w:val="28"/>
          <w:szCs w:val="28"/>
          <w:cs/>
        </w:rPr>
        <w:t xml:space="preserve"> และ วันที่ </w:t>
      </w: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00CA746A" w:rsidRPr="00B737D5">
        <w:rPr>
          <w:rFonts w:ascii="Browallia New" w:hAnsi="Browallia New" w:cs="Browallia New"/>
          <w:sz w:val="28"/>
          <w:szCs w:val="28"/>
        </w:rPr>
        <w:t>256</w:t>
      </w:r>
      <w:r w:rsidR="000D6CEB" w:rsidRPr="00B737D5">
        <w:rPr>
          <w:rFonts w:ascii="Browallia New" w:hAnsi="Browallia New" w:cs="Browallia New"/>
          <w:sz w:val="28"/>
          <w:szCs w:val="28"/>
        </w:rPr>
        <w:t>4</w:t>
      </w:r>
      <w:r w:rsidR="00E349FC" w:rsidRPr="00B737D5">
        <w:rPr>
          <w:rFonts w:ascii="Browallia New" w:hAnsi="Browallia New" w:cs="Browallia New"/>
          <w:sz w:val="28"/>
          <w:szCs w:val="28"/>
          <w:cs/>
        </w:rPr>
        <w:t xml:space="preserve"> </w:t>
      </w:r>
      <w:r w:rsidRPr="00B737D5">
        <w:rPr>
          <w:rFonts w:ascii="Browallia New" w:hAnsi="Browallia New" w:cs="Browallia New"/>
          <w:sz w:val="28"/>
          <w:szCs w:val="28"/>
          <w:cs/>
        </w:rPr>
        <w:t>ที่ดินพร้อมสิ่งปลูกสร้าง</w:t>
      </w:r>
      <w:r w:rsidR="005A6DB7" w:rsidRPr="00B737D5">
        <w:rPr>
          <w:rFonts w:ascii="Browallia New" w:hAnsi="Browallia New" w:cs="Browallia New" w:hint="cs"/>
          <w:sz w:val="28"/>
          <w:szCs w:val="28"/>
          <w:cs/>
        </w:rPr>
        <w:t>ของ</w:t>
      </w:r>
      <w:r w:rsidR="009E0ABD" w:rsidRPr="00B737D5">
        <w:rPr>
          <w:rFonts w:ascii="Browallia New" w:hAnsi="Browallia New" w:cs="Browallia New" w:hint="cs"/>
          <w:sz w:val="28"/>
          <w:szCs w:val="28"/>
          <w:cs/>
        </w:rPr>
        <w:t>กลุ่มบริษัท</w:t>
      </w:r>
      <w:r w:rsidRPr="00B737D5">
        <w:rPr>
          <w:rFonts w:ascii="Browallia New" w:hAnsi="Browallia New" w:cs="Browallia New"/>
          <w:sz w:val="28"/>
          <w:szCs w:val="28"/>
          <w:cs/>
        </w:rPr>
        <w:t>ซึ่งมีมูลค่าสุทธิตามบัญชี จำนวน</w:t>
      </w:r>
      <w:r w:rsidRPr="00B737D5">
        <w:rPr>
          <w:rFonts w:ascii="Browallia New" w:hAnsi="Browallia New" w:cs="Browallia New"/>
          <w:sz w:val="28"/>
          <w:szCs w:val="28"/>
        </w:rPr>
        <w:t xml:space="preserve"> </w:t>
      </w:r>
      <w:r w:rsidR="00A209D7" w:rsidRPr="00B737D5">
        <w:rPr>
          <w:rFonts w:ascii="Browallia New" w:hAnsi="Browallia New" w:cs="Browallia New"/>
          <w:sz w:val="28"/>
          <w:szCs w:val="28"/>
        </w:rPr>
        <w:t>2,05</w:t>
      </w:r>
      <w:r w:rsidR="00D16E46" w:rsidRPr="00B737D5">
        <w:rPr>
          <w:rFonts w:ascii="Browallia New" w:hAnsi="Browallia New" w:cs="Browallia New"/>
          <w:sz w:val="28"/>
          <w:szCs w:val="28"/>
        </w:rPr>
        <w:t>1.</w:t>
      </w:r>
      <w:r w:rsidR="00D21F3B" w:rsidRPr="00B737D5">
        <w:rPr>
          <w:rFonts w:ascii="Browallia New" w:hAnsi="Browallia New" w:cs="Browallia New"/>
          <w:sz w:val="28"/>
          <w:szCs w:val="28"/>
        </w:rPr>
        <w:t>74</w:t>
      </w:r>
      <w:r w:rsidR="003A6680" w:rsidRPr="00B737D5">
        <w:rPr>
          <w:rFonts w:ascii="Browallia New" w:hAnsi="Browallia New" w:cs="Browallia New"/>
          <w:sz w:val="28"/>
          <w:szCs w:val="28"/>
        </w:rPr>
        <w:t xml:space="preserve"> </w:t>
      </w:r>
      <w:r w:rsidRPr="00B737D5">
        <w:rPr>
          <w:rFonts w:ascii="Browallia New" w:hAnsi="Browallia New" w:cs="Browallia New"/>
          <w:sz w:val="28"/>
          <w:szCs w:val="28"/>
          <w:cs/>
        </w:rPr>
        <w:t>ล้านบาท</w:t>
      </w:r>
      <w:r w:rsidRPr="00B737D5">
        <w:rPr>
          <w:rFonts w:ascii="Browallia New" w:hAnsi="Browallia New" w:cs="Browallia New"/>
          <w:sz w:val="28"/>
          <w:szCs w:val="28"/>
        </w:rPr>
        <w:t xml:space="preserve"> </w:t>
      </w:r>
      <w:r w:rsidRPr="00B737D5">
        <w:rPr>
          <w:rFonts w:ascii="Browallia New" w:hAnsi="Browallia New" w:cs="Browallia New"/>
          <w:sz w:val="28"/>
          <w:szCs w:val="28"/>
          <w:cs/>
        </w:rPr>
        <w:t>และ</w:t>
      </w:r>
      <w:r w:rsidR="00477BCA" w:rsidRPr="00B737D5">
        <w:rPr>
          <w:rFonts w:ascii="Browallia New" w:hAnsi="Browallia New" w:cs="Browallia New"/>
          <w:sz w:val="28"/>
          <w:szCs w:val="28"/>
        </w:rPr>
        <w:t xml:space="preserve"> </w:t>
      </w:r>
      <w:r w:rsidR="00206A45" w:rsidRPr="00B737D5">
        <w:rPr>
          <w:rFonts w:ascii="Browallia New" w:hAnsi="Browallia New" w:cs="Browallia New" w:hint="cs"/>
          <w:sz w:val="28"/>
          <w:szCs w:val="28"/>
          <w:cs/>
        </w:rPr>
        <w:t>จำนวน</w:t>
      </w:r>
      <w:r w:rsidRPr="00B737D5">
        <w:rPr>
          <w:rFonts w:ascii="Browallia New" w:hAnsi="Browallia New" w:cs="Browallia New"/>
          <w:sz w:val="28"/>
          <w:szCs w:val="28"/>
        </w:rPr>
        <w:t xml:space="preserve"> </w:t>
      </w:r>
      <w:r w:rsidR="00CD3983" w:rsidRPr="00B737D5">
        <w:rPr>
          <w:rFonts w:ascii="Browallia New" w:hAnsi="Browallia New" w:cs="Browallia New"/>
          <w:sz w:val="28"/>
          <w:szCs w:val="28"/>
        </w:rPr>
        <w:t>2,060</w:t>
      </w:r>
      <w:r w:rsidR="00D21F3B" w:rsidRPr="00B737D5">
        <w:rPr>
          <w:rFonts w:ascii="Browallia New" w:hAnsi="Browallia New" w:cs="Browallia New"/>
          <w:sz w:val="28"/>
          <w:szCs w:val="28"/>
        </w:rPr>
        <w:t>.07</w:t>
      </w:r>
      <w:r w:rsidR="00E349FC" w:rsidRPr="00B737D5">
        <w:rPr>
          <w:rFonts w:ascii="Browallia New" w:hAnsi="Browallia New" w:cs="Browallia New"/>
          <w:sz w:val="28"/>
          <w:szCs w:val="28"/>
          <w:cs/>
        </w:rPr>
        <w:t xml:space="preserve"> </w:t>
      </w:r>
      <w:r w:rsidRPr="00B737D5">
        <w:rPr>
          <w:rFonts w:ascii="Browallia New" w:hAnsi="Browallia New" w:cs="Browallia New"/>
          <w:sz w:val="28"/>
          <w:szCs w:val="28"/>
          <w:cs/>
        </w:rPr>
        <w:t>ล้านบาท</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ตามลำดับ (งบการเงินเฉพาะของบริษัท </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จำนวน </w:t>
      </w:r>
      <w:r w:rsidR="00A209D7" w:rsidRPr="00B737D5">
        <w:rPr>
          <w:rFonts w:ascii="Browallia New" w:hAnsi="Browallia New" w:cs="Browallia New"/>
          <w:sz w:val="28"/>
          <w:szCs w:val="28"/>
        </w:rPr>
        <w:t>44</w:t>
      </w:r>
      <w:r w:rsidR="00D21F3B" w:rsidRPr="00B737D5">
        <w:rPr>
          <w:rFonts w:ascii="Browallia New" w:hAnsi="Browallia New" w:cs="Browallia New"/>
          <w:sz w:val="28"/>
          <w:szCs w:val="28"/>
        </w:rPr>
        <w:t>0.54</w:t>
      </w:r>
      <w:r w:rsidR="00D21F3B"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ล้านบาท และ</w:t>
      </w:r>
      <w:r w:rsidR="00477BCA" w:rsidRPr="00B737D5">
        <w:rPr>
          <w:rFonts w:ascii="Browallia New" w:hAnsi="Browallia New" w:cs="Browallia New"/>
          <w:sz w:val="28"/>
          <w:szCs w:val="28"/>
        </w:rPr>
        <w:t xml:space="preserve"> </w:t>
      </w:r>
      <w:r w:rsidR="00477BCA" w:rsidRPr="00B737D5">
        <w:rPr>
          <w:rFonts w:ascii="Browallia New" w:hAnsi="Browallia New" w:cs="Browallia New" w:hint="cs"/>
          <w:sz w:val="28"/>
          <w:szCs w:val="28"/>
          <w:cs/>
        </w:rPr>
        <w:t>จำนวน</w:t>
      </w:r>
      <w:r w:rsidRPr="00B737D5">
        <w:rPr>
          <w:rFonts w:ascii="Browallia New" w:hAnsi="Browallia New" w:cs="Browallia New"/>
          <w:sz w:val="28"/>
          <w:szCs w:val="28"/>
        </w:rPr>
        <w:t xml:space="preserve"> </w:t>
      </w:r>
      <w:r w:rsidR="00CD3983" w:rsidRPr="00B737D5">
        <w:rPr>
          <w:rFonts w:ascii="Browallia New" w:hAnsi="Browallia New" w:cs="Browallia New"/>
          <w:sz w:val="28"/>
          <w:szCs w:val="28"/>
        </w:rPr>
        <w:t>44</w:t>
      </w:r>
      <w:r w:rsidR="00240357" w:rsidRPr="00B737D5">
        <w:rPr>
          <w:rFonts w:ascii="Browallia New" w:hAnsi="Browallia New" w:cs="Browallia New"/>
          <w:sz w:val="28"/>
          <w:szCs w:val="28"/>
        </w:rPr>
        <w:t>2.80</w:t>
      </w:r>
      <w:r w:rsidR="003A6680" w:rsidRPr="00B737D5">
        <w:rPr>
          <w:rFonts w:ascii="Browallia New" w:hAnsi="Browallia New" w:cs="Browallia New"/>
          <w:sz w:val="28"/>
          <w:szCs w:val="28"/>
        </w:rPr>
        <w:t xml:space="preserve"> </w:t>
      </w:r>
      <w:r w:rsidRPr="00B737D5">
        <w:rPr>
          <w:rFonts w:ascii="Browallia New" w:hAnsi="Browallia New" w:cs="Browallia New"/>
          <w:sz w:val="28"/>
          <w:szCs w:val="28"/>
          <w:cs/>
        </w:rPr>
        <w:t>ล้านบาท ตามลำดับ) ติดภาระค้ำประกันวงเงินสินเชื่อที่ได้รับจากสถาบันการเงินและหนังสือค้ำประกันที่ออกโดยธนาคาร</w:t>
      </w:r>
    </w:p>
    <w:p w14:paraId="59F17AE9" w14:textId="4AE502E6" w:rsidR="00E83A84" w:rsidRPr="00B737D5" w:rsidRDefault="00E8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39806A1" w14:textId="2A495292" w:rsidR="00C10503" w:rsidRPr="00B737D5" w:rsidRDefault="009A767A"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สินทรัพย์</w:t>
      </w:r>
      <w:r w:rsidR="00A31D9F" w:rsidRPr="00B737D5">
        <w:rPr>
          <w:rFonts w:ascii="Browallia New" w:hAnsi="Browallia New" w:cs="Browallia New"/>
          <w:b/>
          <w:bCs/>
          <w:sz w:val="28"/>
          <w:szCs w:val="28"/>
          <w:cs/>
          <w:lang w:val="en-GB"/>
        </w:rPr>
        <w:t>สิทธิการใช้</w:t>
      </w:r>
      <w:r w:rsidR="007C2D7E" w:rsidRPr="00B737D5">
        <w:rPr>
          <w:rFonts w:ascii="Browallia New" w:hAnsi="Browallia New" w:cs="Browallia New"/>
          <w:b/>
          <w:bCs/>
          <w:sz w:val="28"/>
          <w:szCs w:val="28"/>
          <w:lang w:val="en-GB"/>
        </w:rPr>
        <w:t xml:space="preserve"> -</w:t>
      </w:r>
      <w:r w:rsidR="001A4195" w:rsidRPr="00B737D5">
        <w:rPr>
          <w:rFonts w:ascii="Browallia New" w:hAnsi="Browallia New" w:cs="Browallia New"/>
          <w:b/>
          <w:bCs/>
          <w:sz w:val="28"/>
          <w:szCs w:val="28"/>
          <w:lang w:val="en-GB"/>
        </w:rPr>
        <w:t xml:space="preserve"> </w:t>
      </w:r>
      <w:r w:rsidR="001A4195" w:rsidRPr="00B737D5">
        <w:rPr>
          <w:rFonts w:ascii="Browallia New" w:hAnsi="Browallia New" w:cs="Browallia New" w:hint="cs"/>
          <w:b/>
          <w:bCs/>
          <w:sz w:val="28"/>
          <w:szCs w:val="28"/>
          <w:cs/>
          <w:lang w:val="en-GB"/>
        </w:rPr>
        <w:t>สุทธิ</w:t>
      </w:r>
    </w:p>
    <w:p w14:paraId="56923BBC" w14:textId="55942B81" w:rsidR="00A31D9F" w:rsidRPr="00B737D5" w:rsidRDefault="00A31D9F" w:rsidP="00581505">
      <w:pPr>
        <w:rPr>
          <w:sz w:val="28"/>
          <w:szCs w:val="28"/>
        </w:rPr>
      </w:pPr>
    </w:p>
    <w:p w14:paraId="5CF35F5A" w14:textId="616EFCE1" w:rsidR="00604CB9" w:rsidRPr="00B737D5" w:rsidRDefault="00604CB9" w:rsidP="00604CB9">
      <w:pPr>
        <w:tabs>
          <w:tab w:val="clear" w:pos="454"/>
          <w:tab w:val="left" w:pos="3390"/>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w:t>
      </w:r>
      <w:r w:rsidR="009A767A" w:rsidRPr="00B737D5">
        <w:rPr>
          <w:rFonts w:ascii="Browallia New" w:hAnsi="Browallia New" w:cs="Browallia New"/>
          <w:sz w:val="28"/>
          <w:szCs w:val="28"/>
          <w:cs/>
        </w:rPr>
        <w:t>สินทรัพย์</w:t>
      </w:r>
      <w:r w:rsidRPr="00B737D5">
        <w:rPr>
          <w:rFonts w:ascii="Browallia New" w:hAnsi="Browallia New" w:cs="Browallia New"/>
          <w:sz w:val="28"/>
          <w:szCs w:val="28"/>
          <w:cs/>
        </w:rPr>
        <w:t>สิทธิการใช้สำหรับงวด</w:t>
      </w:r>
      <w:r w:rsidR="00CC53EA" w:rsidRPr="00B737D5">
        <w:rPr>
          <w:rFonts w:ascii="Browallia New" w:hAnsi="Browallia New" w:cs="Browallia New" w:hint="cs"/>
          <w:sz w:val="28"/>
          <w:szCs w:val="28"/>
          <w:cs/>
        </w:rPr>
        <w:t>สาม</w:t>
      </w:r>
      <w:r w:rsidRPr="00B737D5">
        <w:rPr>
          <w:rFonts w:ascii="Browallia New" w:hAnsi="Browallia New" w:cs="Browallia New"/>
          <w:sz w:val="28"/>
          <w:szCs w:val="28"/>
          <w:cs/>
        </w:rPr>
        <w:t xml:space="preserve">เดือนสิ้นสุดวันที่ </w:t>
      </w:r>
      <w:r w:rsidR="00CC53EA" w:rsidRPr="00B737D5">
        <w:rPr>
          <w:rFonts w:ascii="Browallia New" w:hAnsi="Browallia New" w:cs="Browallia New"/>
          <w:sz w:val="28"/>
          <w:szCs w:val="28"/>
        </w:rPr>
        <w:t>31</w:t>
      </w:r>
      <w:r w:rsidR="00CC53EA" w:rsidRPr="00B737D5">
        <w:rPr>
          <w:rFonts w:ascii="Browallia New" w:hAnsi="Browallia New" w:cs="Browallia New" w:hint="cs"/>
          <w:sz w:val="28"/>
          <w:szCs w:val="28"/>
          <w:cs/>
        </w:rPr>
        <w:t xml:space="preserve"> มีนาคม </w:t>
      </w:r>
      <w:r w:rsidR="00CC53EA" w:rsidRPr="00B737D5">
        <w:rPr>
          <w:rFonts w:ascii="Browallia New" w:hAnsi="Browallia New" w:cs="Browallia New"/>
          <w:sz w:val="28"/>
          <w:szCs w:val="28"/>
        </w:rPr>
        <w:t>2565</w:t>
      </w:r>
      <w:r w:rsidRPr="00B737D5">
        <w:rPr>
          <w:rFonts w:ascii="Browallia New" w:hAnsi="Browallia New" w:cs="Browallia New"/>
          <w:sz w:val="28"/>
          <w:szCs w:val="28"/>
          <w:cs/>
        </w:rPr>
        <w:t xml:space="preserve"> มีดังนี้</w:t>
      </w:r>
    </w:p>
    <w:p w14:paraId="067A0FFE" w14:textId="77777777" w:rsidR="0051290A" w:rsidRPr="00B737D5" w:rsidRDefault="0051290A" w:rsidP="00604CB9">
      <w:pPr>
        <w:tabs>
          <w:tab w:val="clear" w:pos="454"/>
          <w:tab w:val="left" w:pos="3390"/>
        </w:tabs>
        <w:spacing w:line="240" w:lineRule="auto"/>
        <w:ind w:left="426"/>
        <w:jc w:val="thaiDistribute"/>
        <w:rPr>
          <w:rFonts w:ascii="Browallia New" w:hAnsi="Browallia New" w:cs="Browallia New"/>
          <w:sz w:val="24"/>
          <w:szCs w:val="24"/>
        </w:rPr>
      </w:pPr>
    </w:p>
    <w:tbl>
      <w:tblPr>
        <w:tblW w:w="8929" w:type="dxa"/>
        <w:tblInd w:w="426" w:type="dxa"/>
        <w:tblLayout w:type="fixed"/>
        <w:tblCellMar>
          <w:left w:w="72" w:type="dxa"/>
          <w:right w:w="72" w:type="dxa"/>
        </w:tblCellMar>
        <w:tblLook w:val="0000" w:firstRow="0" w:lastRow="0" w:firstColumn="0" w:lastColumn="0" w:noHBand="0" w:noVBand="0"/>
      </w:tblPr>
      <w:tblGrid>
        <w:gridCol w:w="4275"/>
        <w:gridCol w:w="2175"/>
        <w:gridCol w:w="212"/>
        <w:gridCol w:w="2267"/>
      </w:tblGrid>
      <w:tr w:rsidR="00D83EDF" w:rsidRPr="00B737D5" w14:paraId="64D78B8C" w14:textId="77777777" w:rsidTr="007A18DC">
        <w:trPr>
          <w:cantSplit/>
        </w:trPr>
        <w:tc>
          <w:tcPr>
            <w:tcW w:w="4275" w:type="dxa"/>
          </w:tcPr>
          <w:p w14:paraId="40B55AA5" w14:textId="77777777" w:rsidR="00D83EDF" w:rsidRPr="00B737D5"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08634EED" w14:textId="77777777" w:rsidR="00D83EDF" w:rsidRPr="00B737D5" w:rsidRDefault="00D83EDF" w:rsidP="007A18DC">
            <w:pPr>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D83EDF" w:rsidRPr="00B737D5" w14:paraId="5E16076E" w14:textId="77777777" w:rsidTr="007A18DC">
        <w:trPr>
          <w:cantSplit/>
        </w:trPr>
        <w:tc>
          <w:tcPr>
            <w:tcW w:w="4275" w:type="dxa"/>
          </w:tcPr>
          <w:p w14:paraId="04D8113F" w14:textId="77777777" w:rsidR="00D83EDF" w:rsidRPr="00B737D5"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701A61FE" w14:textId="77777777" w:rsidR="00D83EDF" w:rsidRPr="00B737D5" w:rsidRDefault="00D83EDF" w:rsidP="007A18DC">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12" w:type="dxa"/>
          </w:tcPr>
          <w:p w14:paraId="3F2E51BF" w14:textId="77777777" w:rsidR="00D83EDF" w:rsidRPr="00B737D5"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6F02EB9E" w14:textId="77777777" w:rsidR="00D83EDF" w:rsidRPr="00B737D5" w:rsidRDefault="00D83EDF" w:rsidP="007A18DC">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D83EDF" w:rsidRPr="00B737D5" w14:paraId="6E6E1E70" w14:textId="77777777" w:rsidTr="00085938">
        <w:trPr>
          <w:cantSplit/>
          <w:trHeight w:hRule="exact" w:val="352"/>
        </w:trPr>
        <w:tc>
          <w:tcPr>
            <w:tcW w:w="4275" w:type="dxa"/>
          </w:tcPr>
          <w:p w14:paraId="2C635913" w14:textId="77777777" w:rsidR="00D83EDF" w:rsidRPr="00B737D5"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75" w:type="dxa"/>
            <w:tcBorders>
              <w:top w:val="single" w:sz="4" w:space="0" w:color="auto"/>
            </w:tcBorders>
          </w:tcPr>
          <w:p w14:paraId="7A5D0065" w14:textId="77777777" w:rsidR="00D83EDF" w:rsidRPr="00B737D5"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2" w:type="dxa"/>
          </w:tcPr>
          <w:p w14:paraId="5CE5225E" w14:textId="77777777" w:rsidR="00D83EDF" w:rsidRPr="00B737D5"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267" w:type="dxa"/>
            <w:tcBorders>
              <w:top w:val="single" w:sz="4" w:space="0" w:color="auto"/>
            </w:tcBorders>
          </w:tcPr>
          <w:p w14:paraId="5D645DC4" w14:textId="77777777" w:rsidR="00D83EDF" w:rsidRPr="00B737D5" w:rsidRDefault="00D83EDF" w:rsidP="007A18DC">
            <w:pPr>
              <w:tabs>
                <w:tab w:val="left" w:pos="3390"/>
              </w:tabs>
              <w:spacing w:line="240" w:lineRule="auto"/>
              <w:ind w:left="426"/>
              <w:jc w:val="thaiDistribute"/>
              <w:rPr>
                <w:rFonts w:ascii="Browallia New" w:hAnsi="Browallia New" w:cs="Browallia New"/>
                <w:sz w:val="16"/>
                <w:szCs w:val="16"/>
                <w:cs/>
              </w:rPr>
            </w:pPr>
          </w:p>
        </w:tc>
      </w:tr>
      <w:tr w:rsidR="00975F78" w:rsidRPr="00B737D5" w14:paraId="684A7D3A" w14:textId="77777777" w:rsidTr="00DA55B9">
        <w:trPr>
          <w:cantSplit/>
          <w:trHeight w:val="80"/>
        </w:trPr>
        <w:tc>
          <w:tcPr>
            <w:tcW w:w="4275" w:type="dxa"/>
            <w:vAlign w:val="bottom"/>
          </w:tcPr>
          <w:p w14:paraId="412A0B26" w14:textId="2921E3C9" w:rsidR="00975F78" w:rsidRPr="00B737D5" w:rsidRDefault="00975F78" w:rsidP="00975F78">
            <w:pPr>
              <w:tabs>
                <w:tab w:val="left" w:pos="3390"/>
              </w:tabs>
              <w:spacing w:line="240" w:lineRule="auto"/>
              <w:ind w:left="215" w:right="96" w:hanging="215"/>
              <w:rPr>
                <w:rFonts w:ascii="Browallia New" w:hAnsi="Browallia New" w:cs="Browallia New"/>
                <w:sz w:val="28"/>
                <w:szCs w:val="28"/>
                <w:cs/>
              </w:rPr>
            </w:pPr>
            <w:r w:rsidRPr="00B737D5">
              <w:rPr>
                <w:rFonts w:ascii="Browallia New" w:hAnsi="Browallia New" w:cs="Browallia New"/>
                <w:sz w:val="28"/>
                <w:szCs w:val="28"/>
                <w:cs/>
              </w:rPr>
              <w:t xml:space="preserve">ยอดคงเหลือ ณ วันที่ </w:t>
            </w:r>
            <w:r w:rsidRPr="00B737D5">
              <w:rPr>
                <w:rFonts w:ascii="Browallia New" w:hAnsi="Browallia New" w:cs="Browallia New"/>
                <w:sz w:val="28"/>
                <w:szCs w:val="28"/>
              </w:rPr>
              <w:t>1</w:t>
            </w:r>
            <w:r w:rsidRPr="00B737D5">
              <w:rPr>
                <w:rFonts w:ascii="Browallia New" w:hAnsi="Browallia New" w:cs="Browallia New"/>
                <w:sz w:val="28"/>
                <w:szCs w:val="28"/>
                <w:cs/>
              </w:rPr>
              <w:t xml:space="preserve"> มกราคม </w:t>
            </w:r>
            <w:r w:rsidRPr="00B737D5">
              <w:rPr>
                <w:rFonts w:ascii="Browallia New" w:hAnsi="Browallia New" w:cs="Browallia New"/>
                <w:sz w:val="28"/>
                <w:szCs w:val="28"/>
              </w:rPr>
              <w:t>256</w:t>
            </w:r>
            <w:r w:rsidR="00CC53EA" w:rsidRPr="00B737D5">
              <w:rPr>
                <w:rFonts w:ascii="Browallia New" w:hAnsi="Browallia New" w:cs="Browallia New"/>
                <w:sz w:val="28"/>
                <w:szCs w:val="28"/>
              </w:rPr>
              <w:t>5</w:t>
            </w:r>
          </w:p>
        </w:tc>
        <w:tc>
          <w:tcPr>
            <w:tcW w:w="2175" w:type="dxa"/>
          </w:tcPr>
          <w:p w14:paraId="04FA7A8A" w14:textId="6851A062" w:rsidR="00975F78" w:rsidRPr="00B737D5" w:rsidRDefault="003465B7" w:rsidP="00975F7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79,234</w:t>
            </w:r>
          </w:p>
        </w:tc>
        <w:tc>
          <w:tcPr>
            <w:tcW w:w="212" w:type="dxa"/>
          </w:tcPr>
          <w:p w14:paraId="183BA96C" w14:textId="77777777" w:rsidR="00975F78" w:rsidRPr="00B737D5" w:rsidRDefault="00975F78" w:rsidP="00975F78">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3DF4AEF" w14:textId="1D3F2771" w:rsidR="00975F78" w:rsidRPr="00B737D5" w:rsidRDefault="0055544C" w:rsidP="00975F7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322,416</w:t>
            </w:r>
          </w:p>
        </w:tc>
      </w:tr>
      <w:tr w:rsidR="006A7672" w:rsidRPr="00B737D5" w14:paraId="784C5D58" w14:textId="77777777" w:rsidTr="00D26883">
        <w:trPr>
          <w:cantSplit/>
          <w:trHeight w:val="80"/>
        </w:trPr>
        <w:tc>
          <w:tcPr>
            <w:tcW w:w="4275" w:type="dxa"/>
          </w:tcPr>
          <w:p w14:paraId="082AAD57" w14:textId="57775338" w:rsidR="006A7672" w:rsidRPr="00B737D5" w:rsidRDefault="006A7672" w:rsidP="006A7672">
            <w:pPr>
              <w:tabs>
                <w:tab w:val="left" w:pos="3390"/>
              </w:tabs>
              <w:spacing w:line="240" w:lineRule="auto"/>
              <w:ind w:left="215" w:hanging="215"/>
              <w:rPr>
                <w:rFonts w:ascii="Browallia New" w:hAnsi="Browallia New" w:cs="Browallia New"/>
                <w:sz w:val="28"/>
                <w:szCs w:val="28"/>
                <w:cs/>
              </w:rPr>
            </w:pPr>
            <w:r w:rsidRPr="00B737D5">
              <w:rPr>
                <w:rFonts w:ascii="Browallia New" w:hAnsi="Browallia New" w:cs="Browallia New" w:hint="cs"/>
                <w:sz w:val="28"/>
                <w:szCs w:val="28"/>
                <w:cs/>
              </w:rPr>
              <w:t>เพิ่มระหว่างงวด</w:t>
            </w:r>
          </w:p>
        </w:tc>
        <w:tc>
          <w:tcPr>
            <w:tcW w:w="2175" w:type="dxa"/>
          </w:tcPr>
          <w:p w14:paraId="6848945B" w14:textId="039225D6" w:rsidR="006A7672" w:rsidRPr="00B737D5" w:rsidRDefault="008B4BB4"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1,946</w:t>
            </w:r>
          </w:p>
        </w:tc>
        <w:tc>
          <w:tcPr>
            <w:tcW w:w="212" w:type="dxa"/>
          </w:tcPr>
          <w:p w14:paraId="43705846" w14:textId="77777777" w:rsidR="006A7672" w:rsidRPr="00B737D5" w:rsidRDefault="006A7672" w:rsidP="006A7672">
            <w:pPr>
              <w:tabs>
                <w:tab w:val="left" w:pos="3390"/>
              </w:tabs>
              <w:spacing w:line="240" w:lineRule="auto"/>
              <w:ind w:left="426"/>
              <w:jc w:val="right"/>
              <w:rPr>
                <w:rFonts w:ascii="Browallia New" w:hAnsi="Browallia New" w:cs="Browallia New"/>
                <w:sz w:val="28"/>
                <w:szCs w:val="28"/>
                <w:cs/>
                <w:lang w:val="en-GB"/>
              </w:rPr>
            </w:pPr>
          </w:p>
        </w:tc>
        <w:tc>
          <w:tcPr>
            <w:tcW w:w="2267" w:type="dxa"/>
            <w:vAlign w:val="bottom"/>
          </w:tcPr>
          <w:p w14:paraId="47F760E0" w14:textId="77B431BF" w:rsidR="006A7672" w:rsidRPr="00B737D5" w:rsidRDefault="000D1D91"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350</w:t>
            </w:r>
          </w:p>
        </w:tc>
      </w:tr>
      <w:tr w:rsidR="00AF2808" w:rsidRPr="00B737D5" w14:paraId="0D2A9163" w14:textId="77777777" w:rsidTr="00734FB0">
        <w:trPr>
          <w:cantSplit/>
          <w:trHeight w:val="80"/>
        </w:trPr>
        <w:tc>
          <w:tcPr>
            <w:tcW w:w="4275" w:type="dxa"/>
          </w:tcPr>
          <w:p w14:paraId="3B6E0410" w14:textId="3032D35C" w:rsidR="00AF2808" w:rsidRPr="00B737D5" w:rsidRDefault="001B157B" w:rsidP="00AF2808">
            <w:pPr>
              <w:tabs>
                <w:tab w:val="left" w:pos="3390"/>
              </w:tabs>
              <w:spacing w:line="240" w:lineRule="auto"/>
              <w:ind w:left="215" w:hanging="215"/>
              <w:rPr>
                <w:rFonts w:ascii="Browallia New" w:hAnsi="Browallia New" w:cs="Browallia New"/>
                <w:sz w:val="28"/>
                <w:szCs w:val="28"/>
                <w:cs/>
              </w:rPr>
            </w:pPr>
            <w:r w:rsidRPr="00B737D5">
              <w:rPr>
                <w:rFonts w:ascii="Browallia New" w:hAnsi="Browallia New" w:cs="Browallia New" w:hint="cs"/>
                <w:sz w:val="28"/>
                <w:szCs w:val="28"/>
                <w:cs/>
              </w:rPr>
              <w:t>ปรับปรุงจากการวัดมูลค่าใหม่</w:t>
            </w:r>
          </w:p>
        </w:tc>
        <w:tc>
          <w:tcPr>
            <w:tcW w:w="2175" w:type="dxa"/>
          </w:tcPr>
          <w:p w14:paraId="069EAC16" w14:textId="66076A84" w:rsidR="00AF2808" w:rsidRPr="00B737D5" w:rsidRDefault="008B4BB4" w:rsidP="00AF280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(56)</w:t>
            </w:r>
          </w:p>
        </w:tc>
        <w:tc>
          <w:tcPr>
            <w:tcW w:w="212" w:type="dxa"/>
          </w:tcPr>
          <w:p w14:paraId="103C8C68" w14:textId="77777777" w:rsidR="00AF2808" w:rsidRPr="00B737D5" w:rsidRDefault="00AF2808" w:rsidP="00AF2808">
            <w:pPr>
              <w:tabs>
                <w:tab w:val="left" w:pos="720"/>
                <w:tab w:val="left" w:pos="3390"/>
              </w:tabs>
              <w:spacing w:line="240" w:lineRule="auto"/>
              <w:ind w:left="426" w:right="40"/>
              <w:jc w:val="right"/>
              <w:rPr>
                <w:rFonts w:ascii="Browallia New" w:hAnsi="Browallia New" w:cs="Browallia New"/>
                <w:sz w:val="28"/>
                <w:szCs w:val="28"/>
                <w:cs/>
                <w:lang w:val="en-GB"/>
              </w:rPr>
            </w:pPr>
          </w:p>
        </w:tc>
        <w:tc>
          <w:tcPr>
            <w:tcW w:w="2267" w:type="dxa"/>
          </w:tcPr>
          <w:p w14:paraId="7DE31F09" w14:textId="31FC50AB" w:rsidR="00AF2808" w:rsidRPr="00B737D5" w:rsidRDefault="00774933" w:rsidP="00AF280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w:t>
            </w:r>
          </w:p>
        </w:tc>
      </w:tr>
      <w:tr w:rsidR="006A7672" w:rsidRPr="00B737D5" w14:paraId="6FB4B4FD" w14:textId="77777777" w:rsidTr="00AE4528">
        <w:trPr>
          <w:cantSplit/>
        </w:trPr>
        <w:tc>
          <w:tcPr>
            <w:tcW w:w="4275" w:type="dxa"/>
          </w:tcPr>
          <w:p w14:paraId="7C28BDAD" w14:textId="084E4EBA" w:rsidR="006A7672" w:rsidRPr="00B737D5"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B737D5">
              <w:rPr>
                <w:rFonts w:ascii="Browallia New" w:hAnsi="Browallia New" w:cs="Browallia New"/>
                <w:sz w:val="28"/>
                <w:szCs w:val="28"/>
                <w:cs/>
              </w:rPr>
              <w:t>ค่าเสื่อมราคาสำหรับงวด</w:t>
            </w:r>
          </w:p>
        </w:tc>
        <w:tc>
          <w:tcPr>
            <w:tcW w:w="2175" w:type="dxa"/>
            <w:tcBorders>
              <w:bottom w:val="single" w:sz="4" w:space="0" w:color="auto"/>
            </w:tcBorders>
          </w:tcPr>
          <w:p w14:paraId="420189FD" w14:textId="2D42431B" w:rsidR="006A7672" w:rsidRPr="00B737D5" w:rsidRDefault="00671816"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lang w:val="en-GB"/>
              </w:rPr>
              <w:t>(5,3</w:t>
            </w:r>
            <w:r w:rsidR="00A17939" w:rsidRPr="00B737D5">
              <w:rPr>
                <w:rFonts w:ascii="Browallia New" w:hAnsi="Browallia New" w:cs="Browallia New"/>
                <w:sz w:val="28"/>
                <w:szCs w:val="28"/>
                <w:lang w:val="en-GB"/>
              </w:rPr>
              <w:t>08</w:t>
            </w:r>
            <w:r w:rsidRPr="00B737D5">
              <w:rPr>
                <w:rFonts w:ascii="Browallia New" w:hAnsi="Browallia New" w:cs="Browallia New"/>
                <w:sz w:val="28"/>
                <w:szCs w:val="28"/>
                <w:lang w:val="en-GB"/>
              </w:rPr>
              <w:t>)</w:t>
            </w:r>
          </w:p>
        </w:tc>
        <w:tc>
          <w:tcPr>
            <w:tcW w:w="212" w:type="dxa"/>
            <w:vAlign w:val="bottom"/>
          </w:tcPr>
          <w:p w14:paraId="5017775D" w14:textId="77777777" w:rsidR="006A7672" w:rsidRPr="00B737D5"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2F4B1D6D" w14:textId="28D159E6" w:rsidR="006A7672" w:rsidRPr="00B737D5" w:rsidRDefault="00B54DC6"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737D5">
              <w:rPr>
                <w:rFonts w:ascii="Browallia New" w:hAnsi="Browallia New" w:cs="Browallia New"/>
                <w:sz w:val="28"/>
                <w:szCs w:val="28"/>
              </w:rPr>
              <w:t>(5,5</w:t>
            </w:r>
            <w:r w:rsidR="008B4BB4" w:rsidRPr="00B737D5">
              <w:rPr>
                <w:rFonts w:ascii="Browallia New" w:hAnsi="Browallia New" w:cs="Browallia New"/>
                <w:sz w:val="28"/>
                <w:szCs w:val="28"/>
              </w:rPr>
              <w:t>41</w:t>
            </w:r>
            <w:r w:rsidR="00843FEA" w:rsidRPr="00B737D5">
              <w:rPr>
                <w:rFonts w:ascii="Browallia New" w:hAnsi="Browallia New" w:cs="Browallia New"/>
                <w:sz w:val="28"/>
                <w:szCs w:val="28"/>
              </w:rPr>
              <w:t>)</w:t>
            </w:r>
          </w:p>
        </w:tc>
      </w:tr>
      <w:tr w:rsidR="006A7672" w:rsidRPr="00B737D5" w14:paraId="0B80EA68" w14:textId="77777777" w:rsidTr="00AE4528">
        <w:trPr>
          <w:cantSplit/>
        </w:trPr>
        <w:tc>
          <w:tcPr>
            <w:tcW w:w="4275" w:type="dxa"/>
          </w:tcPr>
          <w:p w14:paraId="71CD05D7" w14:textId="1C3B9121" w:rsidR="006A7672" w:rsidRPr="00B737D5"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B737D5">
              <w:rPr>
                <w:rFonts w:ascii="Browallia New" w:hAnsi="Browallia New" w:cs="Browallia New"/>
                <w:sz w:val="28"/>
                <w:szCs w:val="28"/>
                <w:cs/>
              </w:rPr>
              <w:t>มูลค่า</w:t>
            </w:r>
            <w:r w:rsidRPr="00B737D5">
              <w:rPr>
                <w:rFonts w:ascii="Browallia New" w:hAnsi="Browallia New" w:cs="Browallia New" w:hint="cs"/>
                <w:sz w:val="28"/>
                <w:szCs w:val="28"/>
                <w:cs/>
              </w:rPr>
              <w:t>สุทธิ</w:t>
            </w:r>
            <w:r w:rsidRPr="00B737D5">
              <w:rPr>
                <w:rFonts w:ascii="Browallia New" w:hAnsi="Browallia New" w:cs="Browallia New"/>
                <w:sz w:val="28"/>
                <w:szCs w:val="28"/>
                <w:cs/>
              </w:rPr>
              <w:t xml:space="preserve">ตามบัญชี ณ วันที่ </w:t>
            </w:r>
            <w:r w:rsidR="00CC53EA" w:rsidRPr="00B737D5">
              <w:rPr>
                <w:rFonts w:ascii="Browallia New" w:hAnsi="Browallia New" w:cs="Browallia New"/>
                <w:sz w:val="28"/>
                <w:szCs w:val="28"/>
              </w:rPr>
              <w:t>31</w:t>
            </w:r>
            <w:r w:rsidR="00CC53EA" w:rsidRPr="00B737D5">
              <w:rPr>
                <w:rFonts w:ascii="Browallia New" w:hAnsi="Browallia New" w:cs="Browallia New" w:hint="cs"/>
                <w:sz w:val="28"/>
                <w:szCs w:val="28"/>
                <w:cs/>
              </w:rPr>
              <w:t xml:space="preserve"> มีนาคม </w:t>
            </w:r>
            <w:r w:rsidR="00CC53EA" w:rsidRPr="00B737D5">
              <w:rPr>
                <w:rFonts w:ascii="Browallia New" w:hAnsi="Browallia New" w:cs="Browallia New"/>
                <w:sz w:val="28"/>
                <w:szCs w:val="28"/>
              </w:rPr>
              <w:t>2565</w:t>
            </w:r>
          </w:p>
        </w:tc>
        <w:tc>
          <w:tcPr>
            <w:tcW w:w="2175" w:type="dxa"/>
            <w:tcBorders>
              <w:top w:val="single" w:sz="4" w:space="0" w:color="auto"/>
              <w:bottom w:val="single" w:sz="12" w:space="0" w:color="auto"/>
            </w:tcBorders>
          </w:tcPr>
          <w:p w14:paraId="6165EC76" w14:textId="6A338E4A" w:rsidR="006A7672" w:rsidRPr="00B737D5" w:rsidRDefault="008B4BB4"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B737D5">
              <w:rPr>
                <w:rFonts w:ascii="Browallia New" w:hAnsi="Browallia New" w:cs="Browallia New"/>
                <w:sz w:val="28"/>
                <w:szCs w:val="28"/>
                <w:lang w:val="en-GB"/>
              </w:rPr>
              <w:t>75,816</w:t>
            </w:r>
          </w:p>
        </w:tc>
        <w:tc>
          <w:tcPr>
            <w:tcW w:w="212" w:type="dxa"/>
            <w:vAlign w:val="bottom"/>
          </w:tcPr>
          <w:p w14:paraId="1E2D563E" w14:textId="77777777" w:rsidR="006A7672" w:rsidRPr="00B737D5"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tcPr>
          <w:p w14:paraId="4C52472A" w14:textId="042B4EBF" w:rsidR="006A7672" w:rsidRPr="00B737D5" w:rsidRDefault="005B5F5C"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317</w:t>
            </w:r>
            <w:r w:rsidR="0005427A" w:rsidRPr="00B737D5">
              <w:rPr>
                <w:rFonts w:ascii="Browallia New" w:hAnsi="Browallia New" w:cs="Browallia New"/>
                <w:sz w:val="28"/>
                <w:szCs w:val="28"/>
                <w:lang w:val="en-GB"/>
              </w:rPr>
              <w:t>,</w:t>
            </w:r>
            <w:r w:rsidR="00A925F3" w:rsidRPr="00B737D5">
              <w:rPr>
                <w:rFonts w:ascii="Browallia New" w:hAnsi="Browallia New" w:cs="Browallia New"/>
                <w:sz w:val="28"/>
                <w:szCs w:val="28"/>
                <w:lang w:val="en-GB"/>
              </w:rPr>
              <w:t>2</w:t>
            </w:r>
            <w:r w:rsidR="008B4BB4" w:rsidRPr="00B737D5">
              <w:rPr>
                <w:rFonts w:ascii="Browallia New" w:hAnsi="Browallia New" w:cs="Browallia New"/>
                <w:sz w:val="28"/>
                <w:szCs w:val="28"/>
                <w:lang w:val="en-GB"/>
              </w:rPr>
              <w:t>25</w:t>
            </w:r>
          </w:p>
        </w:tc>
      </w:tr>
    </w:tbl>
    <w:p w14:paraId="1C2BD514" w14:textId="77777777" w:rsidR="00085938" w:rsidRPr="00B737D5" w:rsidRDefault="0008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bookmarkStart w:id="4" w:name="_Hlk38910074"/>
    </w:p>
    <w:p w14:paraId="1E2F022A" w14:textId="77777777" w:rsidR="00330B13" w:rsidRPr="00B737D5" w:rsidRDefault="0033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DC83B45" w14:textId="77777777" w:rsidR="0083719E" w:rsidRPr="00B737D5" w:rsidRDefault="00837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B737D5">
        <w:rPr>
          <w:rFonts w:ascii="Browallia New" w:hAnsi="Browallia New" w:cs="Browallia New"/>
          <w:b/>
          <w:bCs/>
          <w:sz w:val="28"/>
          <w:szCs w:val="28"/>
          <w:cs/>
          <w:lang w:val="en-GB"/>
        </w:rPr>
        <w:br w:type="page"/>
      </w:r>
    </w:p>
    <w:p w14:paraId="54D4BD56" w14:textId="0555F5ED" w:rsidR="00445844" w:rsidRPr="00B737D5" w:rsidRDefault="000064DA"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อสังหาริมทรัพย์เพื่อการลงทุน</w:t>
      </w:r>
    </w:p>
    <w:bookmarkEnd w:id="4"/>
    <w:p w14:paraId="766D1E3E" w14:textId="77777777" w:rsidR="00445844" w:rsidRPr="00B737D5"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10E6F66" w14:textId="68B48CFD" w:rsidR="00445844" w:rsidRPr="00B737D5"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B737D5">
        <w:rPr>
          <w:rFonts w:ascii="Browallia New" w:hAnsi="Browallia New" w:cs="Browallia New"/>
          <w:sz w:val="28"/>
          <w:szCs w:val="28"/>
          <w:cs/>
        </w:rPr>
        <w:t>รายการเคลื่อนไหวของอสังหาริมทรัพย์เพื่อการลงทุนสำหรับงวด</w:t>
      </w:r>
      <w:r w:rsidR="00436BC1" w:rsidRPr="00B737D5">
        <w:rPr>
          <w:rFonts w:ascii="Browallia New" w:hAnsi="Browallia New" w:cs="Browallia New" w:hint="cs"/>
          <w:sz w:val="28"/>
          <w:szCs w:val="28"/>
          <w:cs/>
        </w:rPr>
        <w:t>สาม</w:t>
      </w:r>
      <w:r w:rsidRPr="00B737D5">
        <w:rPr>
          <w:rFonts w:ascii="Browallia New" w:hAnsi="Browallia New" w:cs="Browallia New"/>
          <w:sz w:val="28"/>
          <w:szCs w:val="28"/>
          <w:cs/>
        </w:rPr>
        <w:t xml:space="preserve">เดือนสิ้นสุดวันที่ </w:t>
      </w:r>
      <w:r w:rsidR="00436BC1" w:rsidRPr="00B737D5">
        <w:rPr>
          <w:rFonts w:ascii="Browallia New" w:hAnsi="Browallia New" w:cs="Browallia New"/>
          <w:sz w:val="28"/>
          <w:szCs w:val="28"/>
        </w:rPr>
        <w:t>31</w:t>
      </w:r>
      <w:r w:rsidR="00436BC1" w:rsidRPr="00B737D5">
        <w:rPr>
          <w:rFonts w:ascii="Browallia New" w:hAnsi="Browallia New" w:cs="Browallia New" w:hint="cs"/>
          <w:sz w:val="28"/>
          <w:szCs w:val="28"/>
          <w:cs/>
        </w:rPr>
        <w:t xml:space="preserve"> มีนาคม </w:t>
      </w:r>
      <w:r w:rsidR="00436BC1" w:rsidRPr="00B737D5">
        <w:rPr>
          <w:rFonts w:ascii="Browallia New" w:hAnsi="Browallia New" w:cs="Browallia New"/>
          <w:sz w:val="28"/>
          <w:szCs w:val="28"/>
        </w:rPr>
        <w:t>2565</w:t>
      </w:r>
      <w:r w:rsidRPr="00B737D5">
        <w:rPr>
          <w:rFonts w:ascii="Browallia New" w:hAnsi="Browallia New" w:cs="Browallia New"/>
          <w:sz w:val="28"/>
          <w:szCs w:val="28"/>
          <w:cs/>
        </w:rPr>
        <w:t xml:space="preserve"> มีดังนี้</w:t>
      </w:r>
    </w:p>
    <w:p w14:paraId="32231748" w14:textId="1EC4A802" w:rsidR="00A87DD9" w:rsidRPr="00B737D5"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426"/>
        <w:rPr>
          <w:rFonts w:ascii="Browallia New" w:hAnsi="Browallia New" w:cs="Browallia New"/>
          <w:b/>
          <w:bCs/>
          <w:sz w:val="28"/>
          <w:szCs w:val="28"/>
          <w:lang w:val="en-GB"/>
        </w:rPr>
      </w:pPr>
      <w:r w:rsidRPr="00B737D5">
        <w:rPr>
          <w:rFonts w:ascii="Browallia New" w:hAnsi="Browallia New" w:cs="Browallia New"/>
          <w:b/>
          <w:bCs/>
          <w:sz w:val="28"/>
          <w:szCs w:val="28"/>
          <w:lang w:val="en-GB"/>
        </w:rPr>
        <w:tab/>
      </w:r>
    </w:p>
    <w:tbl>
      <w:tblPr>
        <w:tblW w:w="8936" w:type="dxa"/>
        <w:tblInd w:w="426" w:type="dxa"/>
        <w:tblLayout w:type="fixed"/>
        <w:tblCellMar>
          <w:left w:w="72" w:type="dxa"/>
          <w:right w:w="72" w:type="dxa"/>
        </w:tblCellMar>
        <w:tblLook w:val="0000" w:firstRow="0" w:lastRow="0" w:firstColumn="0" w:lastColumn="0" w:noHBand="0" w:noVBand="0"/>
      </w:tblPr>
      <w:tblGrid>
        <w:gridCol w:w="4110"/>
        <w:gridCol w:w="165"/>
        <w:gridCol w:w="2175"/>
        <w:gridCol w:w="216"/>
        <w:gridCol w:w="2270"/>
      </w:tblGrid>
      <w:tr w:rsidR="007B2C13" w:rsidRPr="00B737D5" w14:paraId="64BBE627" w14:textId="77777777" w:rsidTr="00F73F75">
        <w:trPr>
          <w:cantSplit/>
        </w:trPr>
        <w:tc>
          <w:tcPr>
            <w:tcW w:w="4110" w:type="dxa"/>
          </w:tcPr>
          <w:p w14:paraId="1A9C2A13"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61" w:type="dxa"/>
            <w:gridSpan w:val="3"/>
            <w:vAlign w:val="bottom"/>
          </w:tcPr>
          <w:p w14:paraId="43BDD5B2" w14:textId="77777777" w:rsidR="007B2C13" w:rsidRPr="00B737D5" w:rsidRDefault="007B2C13" w:rsidP="00204A5D">
            <w:pPr>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7B2C13" w:rsidRPr="00B737D5" w14:paraId="18D4F111" w14:textId="77777777" w:rsidTr="009F5BBD">
        <w:trPr>
          <w:cantSplit/>
        </w:trPr>
        <w:tc>
          <w:tcPr>
            <w:tcW w:w="4110" w:type="dxa"/>
          </w:tcPr>
          <w:p w14:paraId="177953DE"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3AAAE578" w14:textId="77777777" w:rsidR="007B2C13" w:rsidRPr="00B737D5" w:rsidRDefault="007B2C13"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16" w:type="dxa"/>
          </w:tcPr>
          <w:p w14:paraId="4932115F"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70" w:type="dxa"/>
            <w:tcBorders>
              <w:bottom w:val="single" w:sz="4" w:space="0" w:color="auto"/>
            </w:tcBorders>
            <w:vAlign w:val="center"/>
          </w:tcPr>
          <w:p w14:paraId="20D14F1E" w14:textId="77777777" w:rsidR="007B2C13" w:rsidRPr="00B737D5" w:rsidRDefault="007B2C13"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7B2C13" w:rsidRPr="00B737D5" w14:paraId="3E8086DE" w14:textId="77777777" w:rsidTr="009F5BBD">
        <w:trPr>
          <w:cantSplit/>
          <w:trHeight w:hRule="exact" w:val="271"/>
        </w:trPr>
        <w:tc>
          <w:tcPr>
            <w:tcW w:w="4110" w:type="dxa"/>
          </w:tcPr>
          <w:p w14:paraId="3C30D15F"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165" w:type="dxa"/>
          </w:tcPr>
          <w:p w14:paraId="37DD0C31"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175" w:type="dxa"/>
            <w:tcBorders>
              <w:top w:val="single" w:sz="4" w:space="0" w:color="auto"/>
            </w:tcBorders>
          </w:tcPr>
          <w:p w14:paraId="3629961C"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16" w:type="dxa"/>
          </w:tcPr>
          <w:p w14:paraId="74706FA2"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270" w:type="dxa"/>
            <w:tcBorders>
              <w:top w:val="single" w:sz="4" w:space="0" w:color="auto"/>
            </w:tcBorders>
          </w:tcPr>
          <w:p w14:paraId="1877944A"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r>
      <w:tr w:rsidR="00CA7E1D" w:rsidRPr="00B737D5" w14:paraId="6BBC9FC8" w14:textId="77777777" w:rsidTr="009F5BBD">
        <w:trPr>
          <w:cantSplit/>
          <w:trHeight w:val="171"/>
        </w:trPr>
        <w:tc>
          <w:tcPr>
            <w:tcW w:w="4110" w:type="dxa"/>
          </w:tcPr>
          <w:p w14:paraId="63C2BE06" w14:textId="542B0842" w:rsidR="00CA7E1D" w:rsidRPr="00B737D5" w:rsidRDefault="00923D05" w:rsidP="00207CDE">
            <w:pPr>
              <w:tabs>
                <w:tab w:val="left" w:pos="3390"/>
              </w:tabs>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มูลค่า</w:t>
            </w:r>
            <w:r w:rsidR="0068631D" w:rsidRPr="00B737D5">
              <w:rPr>
                <w:rFonts w:ascii="Browallia New" w:hAnsi="Browallia New" w:cs="Browallia New" w:hint="cs"/>
                <w:sz w:val="28"/>
                <w:szCs w:val="28"/>
                <w:cs/>
              </w:rPr>
              <w:t>สุทธิ</w:t>
            </w:r>
            <w:r w:rsidR="00CA7E1D" w:rsidRPr="00B737D5">
              <w:rPr>
                <w:rFonts w:ascii="Browallia New" w:hAnsi="Browallia New" w:cs="Browallia New"/>
                <w:sz w:val="28"/>
                <w:szCs w:val="28"/>
                <w:cs/>
              </w:rPr>
              <w:t>ตามบัญชี</w:t>
            </w:r>
            <w:r w:rsidR="00CA7E1D" w:rsidRPr="00B737D5">
              <w:rPr>
                <w:rFonts w:ascii="Browallia New" w:hAnsi="Browallia New" w:cs="Browallia New"/>
                <w:sz w:val="28"/>
                <w:szCs w:val="28"/>
              </w:rPr>
              <w:t xml:space="preserve"> </w:t>
            </w:r>
            <w:r w:rsidR="00CA7E1D" w:rsidRPr="00B737D5">
              <w:rPr>
                <w:rFonts w:ascii="Browallia New" w:hAnsi="Browallia New" w:cs="Browallia New"/>
                <w:sz w:val="28"/>
                <w:szCs w:val="28"/>
                <w:cs/>
              </w:rPr>
              <w:t xml:space="preserve">ณ วันที่ </w:t>
            </w:r>
            <w:r w:rsidR="00690737" w:rsidRPr="00B737D5">
              <w:rPr>
                <w:rFonts w:ascii="Browallia New" w:hAnsi="Browallia New" w:cs="Browallia New"/>
                <w:sz w:val="28"/>
                <w:szCs w:val="28"/>
              </w:rPr>
              <w:t>1</w:t>
            </w:r>
            <w:r w:rsidR="00690737" w:rsidRPr="00B737D5">
              <w:rPr>
                <w:rFonts w:ascii="Browallia New" w:hAnsi="Browallia New" w:cs="Browallia New"/>
                <w:sz w:val="28"/>
                <w:szCs w:val="28"/>
                <w:cs/>
              </w:rPr>
              <w:t xml:space="preserve"> มกราคม </w:t>
            </w:r>
            <w:r w:rsidR="00690737" w:rsidRPr="00B737D5">
              <w:rPr>
                <w:rFonts w:ascii="Browallia New" w:hAnsi="Browallia New" w:cs="Browallia New"/>
                <w:sz w:val="28"/>
                <w:szCs w:val="28"/>
              </w:rPr>
              <w:t>256</w:t>
            </w:r>
            <w:r w:rsidR="00436BC1" w:rsidRPr="00B737D5">
              <w:rPr>
                <w:rFonts w:ascii="Browallia New" w:hAnsi="Browallia New" w:cs="Browallia New" w:hint="cs"/>
                <w:sz w:val="28"/>
                <w:szCs w:val="28"/>
                <w:cs/>
              </w:rPr>
              <w:t>5</w:t>
            </w:r>
          </w:p>
        </w:tc>
        <w:tc>
          <w:tcPr>
            <w:tcW w:w="165" w:type="dxa"/>
          </w:tcPr>
          <w:p w14:paraId="4100E20B" w14:textId="77777777" w:rsidR="00CA7E1D" w:rsidRPr="00B737D5"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75" w:type="dxa"/>
            <w:vAlign w:val="bottom"/>
          </w:tcPr>
          <w:p w14:paraId="59EC8F1E" w14:textId="2F3660C4" w:rsidR="00CA7E1D" w:rsidRPr="00B737D5" w:rsidRDefault="005D2973" w:rsidP="00B762DD">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900,419</w:t>
            </w:r>
          </w:p>
        </w:tc>
        <w:tc>
          <w:tcPr>
            <w:tcW w:w="216" w:type="dxa"/>
            <w:vAlign w:val="bottom"/>
          </w:tcPr>
          <w:p w14:paraId="633B6AE8" w14:textId="77777777" w:rsidR="00CA7E1D" w:rsidRPr="00B737D5" w:rsidRDefault="00CA7E1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70" w:type="dxa"/>
            <w:vAlign w:val="bottom"/>
          </w:tcPr>
          <w:p w14:paraId="79812D87" w14:textId="1AB66F2A" w:rsidR="00CA7E1D" w:rsidRPr="00B737D5" w:rsidRDefault="000D6802" w:rsidP="00B762DD">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256,957</w:t>
            </w:r>
          </w:p>
        </w:tc>
      </w:tr>
      <w:tr w:rsidR="000327B3" w:rsidRPr="00B737D5" w14:paraId="55A40A40" w14:textId="77777777" w:rsidTr="009F5BBD">
        <w:trPr>
          <w:cantSplit/>
          <w:trHeight w:val="171"/>
        </w:trPr>
        <w:tc>
          <w:tcPr>
            <w:tcW w:w="4110" w:type="dxa"/>
          </w:tcPr>
          <w:p w14:paraId="4139F61E" w14:textId="2144A928" w:rsidR="000327B3" w:rsidRPr="00B737D5" w:rsidRDefault="000327B3" w:rsidP="000327B3">
            <w:pPr>
              <w:tabs>
                <w:tab w:val="left" w:pos="3390"/>
              </w:tabs>
              <w:spacing w:line="240" w:lineRule="auto"/>
              <w:jc w:val="thaiDistribute"/>
              <w:rPr>
                <w:rFonts w:ascii="Browallia New" w:hAnsi="Browallia New" w:cs="Browallia New"/>
                <w:sz w:val="28"/>
                <w:szCs w:val="28"/>
                <w:cs/>
              </w:rPr>
            </w:pPr>
            <w:r w:rsidRPr="00B737D5">
              <w:rPr>
                <w:rFonts w:ascii="Browallia New" w:hAnsi="Browallia New" w:cs="Browallia New" w:hint="cs"/>
                <w:sz w:val="28"/>
                <w:szCs w:val="28"/>
                <w:cs/>
              </w:rPr>
              <w:t>เพิ่มระหว่างงวด</w:t>
            </w:r>
          </w:p>
        </w:tc>
        <w:tc>
          <w:tcPr>
            <w:tcW w:w="165" w:type="dxa"/>
          </w:tcPr>
          <w:p w14:paraId="67A3C4C0" w14:textId="77777777" w:rsidR="000327B3" w:rsidRPr="00B737D5" w:rsidRDefault="000327B3" w:rsidP="000327B3">
            <w:pPr>
              <w:tabs>
                <w:tab w:val="left" w:pos="3390"/>
              </w:tabs>
              <w:spacing w:line="240" w:lineRule="auto"/>
              <w:ind w:left="426"/>
              <w:jc w:val="thaiDistribute"/>
              <w:rPr>
                <w:rFonts w:ascii="Browallia New" w:hAnsi="Browallia New" w:cs="Browallia New"/>
                <w:sz w:val="28"/>
                <w:szCs w:val="28"/>
                <w:cs/>
              </w:rPr>
            </w:pPr>
          </w:p>
        </w:tc>
        <w:tc>
          <w:tcPr>
            <w:tcW w:w="2175" w:type="dxa"/>
          </w:tcPr>
          <w:p w14:paraId="10BFE127" w14:textId="24A62821" w:rsidR="000327B3" w:rsidRPr="00B737D5" w:rsidRDefault="00A748A5" w:rsidP="000327B3">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51,</w:t>
            </w:r>
            <w:r w:rsidR="00C0467F" w:rsidRPr="00B737D5">
              <w:rPr>
                <w:rFonts w:ascii="Browallia New" w:hAnsi="Browallia New" w:cs="Browallia New"/>
                <w:sz w:val="28"/>
                <w:szCs w:val="28"/>
              </w:rPr>
              <w:t>785</w:t>
            </w:r>
          </w:p>
        </w:tc>
        <w:tc>
          <w:tcPr>
            <w:tcW w:w="216" w:type="dxa"/>
            <w:vAlign w:val="bottom"/>
          </w:tcPr>
          <w:p w14:paraId="2C2D621F" w14:textId="77777777" w:rsidR="000327B3" w:rsidRPr="00B737D5" w:rsidRDefault="000327B3" w:rsidP="000327B3">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70" w:type="dxa"/>
          </w:tcPr>
          <w:p w14:paraId="641A07A4" w14:textId="5DC7E314" w:rsidR="000327B3" w:rsidRPr="00B737D5" w:rsidRDefault="000327B3" w:rsidP="000327B3">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w:t>
            </w:r>
          </w:p>
        </w:tc>
      </w:tr>
      <w:tr w:rsidR="000327B3" w:rsidRPr="00B737D5" w14:paraId="606E332C" w14:textId="77777777" w:rsidTr="009F5BBD">
        <w:trPr>
          <w:cantSplit/>
          <w:trHeight w:val="80"/>
        </w:trPr>
        <w:tc>
          <w:tcPr>
            <w:tcW w:w="4110" w:type="dxa"/>
          </w:tcPr>
          <w:p w14:paraId="060BAA46" w14:textId="77777777" w:rsidR="000327B3" w:rsidRPr="00B737D5" w:rsidRDefault="000327B3" w:rsidP="000327B3">
            <w:pPr>
              <w:tabs>
                <w:tab w:val="left" w:pos="3390"/>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ค่าเสื่อมราคาสำหรับงวด</w:t>
            </w:r>
          </w:p>
        </w:tc>
        <w:tc>
          <w:tcPr>
            <w:tcW w:w="165" w:type="dxa"/>
          </w:tcPr>
          <w:p w14:paraId="088FF528" w14:textId="77777777" w:rsidR="000327B3" w:rsidRPr="00B737D5" w:rsidRDefault="000327B3" w:rsidP="000327B3">
            <w:pPr>
              <w:tabs>
                <w:tab w:val="left" w:pos="3390"/>
              </w:tabs>
              <w:spacing w:line="240" w:lineRule="auto"/>
              <w:ind w:left="426"/>
              <w:jc w:val="thaiDistribute"/>
              <w:rPr>
                <w:rFonts w:ascii="Browallia New" w:hAnsi="Browallia New" w:cs="Browallia New"/>
                <w:sz w:val="28"/>
                <w:szCs w:val="28"/>
                <w:cs/>
              </w:rPr>
            </w:pPr>
          </w:p>
        </w:tc>
        <w:tc>
          <w:tcPr>
            <w:tcW w:w="2175" w:type="dxa"/>
          </w:tcPr>
          <w:p w14:paraId="15BCBC14" w14:textId="2E4C60C3" w:rsidR="000327B3" w:rsidRPr="00B737D5" w:rsidRDefault="009D6B30" w:rsidP="000327B3">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w:t>
            </w:r>
            <w:r w:rsidR="005A60F4" w:rsidRPr="00B737D5">
              <w:rPr>
                <w:rFonts w:ascii="Browallia New" w:hAnsi="Browallia New" w:cs="Browallia New"/>
                <w:sz w:val="28"/>
                <w:szCs w:val="28"/>
              </w:rPr>
              <w:t>1,626)</w:t>
            </w:r>
          </w:p>
        </w:tc>
        <w:tc>
          <w:tcPr>
            <w:tcW w:w="216" w:type="dxa"/>
            <w:vAlign w:val="bottom"/>
          </w:tcPr>
          <w:p w14:paraId="0487F5C1" w14:textId="77777777" w:rsidR="000327B3" w:rsidRPr="00B737D5" w:rsidRDefault="000327B3" w:rsidP="000327B3">
            <w:pPr>
              <w:tabs>
                <w:tab w:val="left" w:pos="3390"/>
              </w:tabs>
              <w:spacing w:line="240" w:lineRule="auto"/>
              <w:ind w:left="426"/>
              <w:jc w:val="right"/>
              <w:rPr>
                <w:rFonts w:ascii="Browallia New" w:hAnsi="Browallia New" w:cs="Browallia New"/>
                <w:sz w:val="28"/>
                <w:szCs w:val="28"/>
                <w:cs/>
              </w:rPr>
            </w:pPr>
          </w:p>
        </w:tc>
        <w:tc>
          <w:tcPr>
            <w:tcW w:w="2270" w:type="dxa"/>
          </w:tcPr>
          <w:p w14:paraId="6EEBA036" w14:textId="0043A20C" w:rsidR="000327B3" w:rsidRPr="00B737D5" w:rsidRDefault="000327B3" w:rsidP="00F51A39">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w:t>
            </w:r>
          </w:p>
        </w:tc>
      </w:tr>
      <w:tr w:rsidR="003D68BF" w:rsidRPr="00B737D5" w14:paraId="63B13EF9" w14:textId="77777777" w:rsidTr="009F5BBD">
        <w:trPr>
          <w:cantSplit/>
        </w:trPr>
        <w:tc>
          <w:tcPr>
            <w:tcW w:w="4110" w:type="dxa"/>
          </w:tcPr>
          <w:p w14:paraId="7EAE0D0D" w14:textId="7B42B390" w:rsidR="003D68BF" w:rsidRPr="00B737D5" w:rsidRDefault="003D68BF" w:rsidP="003D68BF">
            <w:pPr>
              <w:tabs>
                <w:tab w:val="left" w:pos="3390"/>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มูลค่า</w:t>
            </w:r>
            <w:r w:rsidRPr="00B737D5">
              <w:rPr>
                <w:rFonts w:ascii="Browallia New" w:hAnsi="Browallia New" w:cs="Browallia New" w:hint="cs"/>
                <w:sz w:val="28"/>
                <w:szCs w:val="28"/>
                <w:cs/>
              </w:rPr>
              <w:t>สุทธิ</w:t>
            </w:r>
            <w:r w:rsidRPr="00B737D5">
              <w:rPr>
                <w:rFonts w:ascii="Browallia New" w:hAnsi="Browallia New" w:cs="Browallia New"/>
                <w:sz w:val="28"/>
                <w:szCs w:val="28"/>
                <w:cs/>
              </w:rPr>
              <w:t xml:space="preserve">ตามบัญชี ณ วันที่ </w:t>
            </w:r>
            <w:r w:rsidR="00436BC1" w:rsidRPr="00B737D5">
              <w:rPr>
                <w:rFonts w:ascii="Browallia New" w:hAnsi="Browallia New" w:cs="Browallia New"/>
                <w:sz w:val="28"/>
                <w:szCs w:val="28"/>
              </w:rPr>
              <w:t>31</w:t>
            </w:r>
            <w:r w:rsidR="00436BC1" w:rsidRPr="00B737D5">
              <w:rPr>
                <w:rFonts w:ascii="Browallia New" w:hAnsi="Browallia New" w:cs="Browallia New" w:hint="cs"/>
                <w:sz w:val="28"/>
                <w:szCs w:val="28"/>
                <w:cs/>
              </w:rPr>
              <w:t xml:space="preserve"> มีนาคม </w:t>
            </w:r>
            <w:r w:rsidR="00436BC1" w:rsidRPr="00B737D5">
              <w:rPr>
                <w:rFonts w:ascii="Browallia New" w:hAnsi="Browallia New" w:cs="Browallia New"/>
                <w:sz w:val="28"/>
                <w:szCs w:val="28"/>
              </w:rPr>
              <w:t>2565</w:t>
            </w:r>
          </w:p>
        </w:tc>
        <w:tc>
          <w:tcPr>
            <w:tcW w:w="165" w:type="dxa"/>
          </w:tcPr>
          <w:p w14:paraId="7637A567" w14:textId="77777777" w:rsidR="003D68BF" w:rsidRPr="00B737D5" w:rsidRDefault="003D68BF" w:rsidP="003D68BF">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4FD16005" w14:textId="07FC8F60" w:rsidR="003D68BF" w:rsidRPr="00B737D5" w:rsidRDefault="00F97C75" w:rsidP="003D68BF">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950,578</w:t>
            </w:r>
          </w:p>
        </w:tc>
        <w:tc>
          <w:tcPr>
            <w:tcW w:w="216" w:type="dxa"/>
            <w:vAlign w:val="bottom"/>
          </w:tcPr>
          <w:p w14:paraId="2E5D868B" w14:textId="77777777" w:rsidR="003D68BF" w:rsidRPr="00B737D5" w:rsidRDefault="003D68BF" w:rsidP="003D68BF">
            <w:pPr>
              <w:tabs>
                <w:tab w:val="left" w:pos="3390"/>
              </w:tabs>
              <w:spacing w:line="240" w:lineRule="auto"/>
              <w:ind w:left="426"/>
              <w:jc w:val="right"/>
              <w:rPr>
                <w:rFonts w:ascii="Browallia New" w:hAnsi="Browallia New" w:cs="Browallia New"/>
                <w:sz w:val="28"/>
                <w:szCs w:val="28"/>
                <w:cs/>
              </w:rPr>
            </w:pPr>
          </w:p>
        </w:tc>
        <w:tc>
          <w:tcPr>
            <w:tcW w:w="2270" w:type="dxa"/>
            <w:tcBorders>
              <w:top w:val="single" w:sz="4" w:space="0" w:color="auto"/>
              <w:bottom w:val="single" w:sz="12" w:space="0" w:color="auto"/>
            </w:tcBorders>
            <w:vAlign w:val="bottom"/>
          </w:tcPr>
          <w:p w14:paraId="54FF5D75" w14:textId="71E81C19" w:rsidR="003D68BF" w:rsidRPr="00B737D5" w:rsidRDefault="00505AA9" w:rsidP="003D68BF">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256,957</w:t>
            </w:r>
          </w:p>
        </w:tc>
      </w:tr>
    </w:tbl>
    <w:p w14:paraId="46C63E83" w14:textId="77777777" w:rsidR="00327447" w:rsidRPr="00B737D5" w:rsidRDefault="00327447" w:rsidP="0019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137110B" w14:textId="594BB5CF" w:rsidR="00FE2955" w:rsidRPr="00B737D5" w:rsidRDefault="00FE2955"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เงินลงทุน</w:t>
      </w:r>
      <w:r w:rsidR="009F14EC" w:rsidRPr="00B737D5">
        <w:rPr>
          <w:rFonts w:ascii="Browallia New" w:hAnsi="Browallia New" w:cs="Browallia New" w:hint="cs"/>
          <w:b/>
          <w:bCs/>
          <w:sz w:val="28"/>
          <w:szCs w:val="28"/>
          <w:cs/>
          <w:lang w:val="en-GB"/>
        </w:rPr>
        <w:t>ระยะยาว</w:t>
      </w:r>
      <w:r w:rsidRPr="00B737D5">
        <w:rPr>
          <w:rFonts w:ascii="Browallia New" w:hAnsi="Browallia New" w:cs="Browallia New"/>
          <w:b/>
          <w:bCs/>
          <w:sz w:val="28"/>
          <w:szCs w:val="28"/>
          <w:cs/>
          <w:lang w:val="en-GB"/>
        </w:rPr>
        <w:t>ในลูกหนี้</w:t>
      </w:r>
    </w:p>
    <w:p w14:paraId="6895C76F" w14:textId="77777777" w:rsidR="00FE2955" w:rsidRPr="00B737D5" w:rsidRDefault="00FE2955"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color w:val="FF0000"/>
          <w:sz w:val="24"/>
          <w:szCs w:val="24"/>
          <w:u w:val="single"/>
        </w:rPr>
      </w:pPr>
    </w:p>
    <w:tbl>
      <w:tblPr>
        <w:tblW w:w="8922" w:type="dxa"/>
        <w:tblInd w:w="426" w:type="dxa"/>
        <w:tblLayout w:type="fixed"/>
        <w:tblLook w:val="0000" w:firstRow="0" w:lastRow="0" w:firstColumn="0" w:lastColumn="0" w:noHBand="0" w:noVBand="0"/>
      </w:tblPr>
      <w:tblGrid>
        <w:gridCol w:w="3831"/>
        <w:gridCol w:w="1158"/>
        <w:gridCol w:w="238"/>
        <w:gridCol w:w="1067"/>
        <w:gridCol w:w="252"/>
        <w:gridCol w:w="1092"/>
        <w:gridCol w:w="236"/>
        <w:gridCol w:w="1048"/>
      </w:tblGrid>
      <w:tr w:rsidR="00FE2955" w:rsidRPr="00B737D5" w14:paraId="3BE2D78B" w14:textId="77777777" w:rsidTr="00956EB9">
        <w:trPr>
          <w:tblHeader/>
        </w:trPr>
        <w:tc>
          <w:tcPr>
            <w:tcW w:w="3831" w:type="dxa"/>
          </w:tcPr>
          <w:p w14:paraId="5510D1A7" w14:textId="77777777" w:rsidR="00FE2955" w:rsidRPr="00B737D5"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091" w:type="dxa"/>
            <w:gridSpan w:val="7"/>
          </w:tcPr>
          <w:p w14:paraId="0147D5D4" w14:textId="77777777" w:rsidR="00FE2955" w:rsidRPr="00B737D5" w:rsidRDefault="00FE2955" w:rsidP="00BE5E18">
            <w:pPr>
              <w:tabs>
                <w:tab w:val="clear" w:pos="907"/>
                <w:tab w:val="left" w:pos="900"/>
              </w:tabs>
              <w:spacing w:line="240" w:lineRule="auto"/>
              <w:ind w:right="-45"/>
              <w:jc w:val="right"/>
              <w:rPr>
                <w:rFonts w:ascii="Browallia New" w:hAnsi="Browallia New" w:cs="Browallia New"/>
                <w:sz w:val="28"/>
                <w:szCs w:val="28"/>
              </w:rPr>
            </w:pPr>
            <w:r w:rsidRPr="00B737D5">
              <w:rPr>
                <w:rFonts w:ascii="Browallia New" w:hAnsi="Browallia New" w:cs="Browallia New"/>
                <w:sz w:val="28"/>
                <w:szCs w:val="28"/>
                <w:cs/>
              </w:rPr>
              <w:t>(หน่วย : พันบาท)</w:t>
            </w:r>
          </w:p>
        </w:tc>
      </w:tr>
      <w:tr w:rsidR="00FE2955" w:rsidRPr="00B737D5" w14:paraId="12579201" w14:textId="77777777" w:rsidTr="00956EB9">
        <w:trPr>
          <w:tblHeader/>
        </w:trPr>
        <w:tc>
          <w:tcPr>
            <w:tcW w:w="3831" w:type="dxa"/>
          </w:tcPr>
          <w:p w14:paraId="0873CBD0" w14:textId="77777777" w:rsidR="00FE2955" w:rsidRPr="00B737D5"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091" w:type="dxa"/>
            <w:gridSpan w:val="7"/>
            <w:tcBorders>
              <w:bottom w:val="single" w:sz="4" w:space="0" w:color="auto"/>
            </w:tcBorders>
          </w:tcPr>
          <w:p w14:paraId="5D5EA11C" w14:textId="77777777" w:rsidR="00FE2955" w:rsidRPr="00B737D5" w:rsidRDefault="00FE2955" w:rsidP="00BE5E18">
            <w:pPr>
              <w:tabs>
                <w:tab w:val="clear" w:pos="907"/>
                <w:tab w:val="left" w:pos="900"/>
              </w:tabs>
              <w:spacing w:line="240" w:lineRule="auto"/>
              <w:ind w:right="-45"/>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r>
      <w:tr w:rsidR="00FE2955" w:rsidRPr="00B737D5" w14:paraId="73FD5D8D" w14:textId="77777777" w:rsidTr="00956EB9">
        <w:tblPrEx>
          <w:tblLook w:val="01E0" w:firstRow="1" w:lastRow="1" w:firstColumn="1" w:lastColumn="1" w:noHBand="0" w:noVBand="0"/>
        </w:tblPrEx>
        <w:tc>
          <w:tcPr>
            <w:tcW w:w="3831" w:type="dxa"/>
          </w:tcPr>
          <w:p w14:paraId="4488FA3E"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463" w:type="dxa"/>
            <w:gridSpan w:val="3"/>
            <w:tcBorders>
              <w:bottom w:val="single" w:sz="4" w:space="0" w:color="auto"/>
            </w:tcBorders>
          </w:tcPr>
          <w:p w14:paraId="55F4FA1C" w14:textId="5FCD808F" w:rsidR="00FE2955" w:rsidRPr="00B737D5" w:rsidRDefault="000D6802" w:rsidP="00BE5E18">
            <w:pPr>
              <w:ind w:left="-108" w:right="-108"/>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52" w:type="dxa"/>
          </w:tcPr>
          <w:p w14:paraId="322BD8FE" w14:textId="77777777" w:rsidR="00FE2955" w:rsidRPr="00B737D5" w:rsidRDefault="00FE2955" w:rsidP="00BE5E18">
            <w:pPr>
              <w:jc w:val="center"/>
              <w:rPr>
                <w:rFonts w:ascii="Browallia New" w:hAnsi="Browallia New" w:cs="Browallia New"/>
                <w:sz w:val="28"/>
                <w:szCs w:val="28"/>
              </w:rPr>
            </w:pPr>
          </w:p>
        </w:tc>
        <w:tc>
          <w:tcPr>
            <w:tcW w:w="2376" w:type="dxa"/>
            <w:gridSpan w:val="3"/>
            <w:tcBorders>
              <w:bottom w:val="single" w:sz="4" w:space="0" w:color="auto"/>
            </w:tcBorders>
          </w:tcPr>
          <w:p w14:paraId="5730536D" w14:textId="0229C6B3" w:rsidR="00FE2955" w:rsidRPr="00B737D5" w:rsidRDefault="00FE2955" w:rsidP="00BE5E18">
            <w:pPr>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rPr>
              <w:t>256</w:t>
            </w:r>
            <w:r w:rsidR="000D6802" w:rsidRPr="00B737D5">
              <w:rPr>
                <w:rFonts w:ascii="Browallia New" w:hAnsi="Browallia New" w:cs="Browallia New"/>
                <w:sz w:val="28"/>
                <w:szCs w:val="28"/>
              </w:rPr>
              <w:t>4</w:t>
            </w:r>
          </w:p>
        </w:tc>
      </w:tr>
      <w:tr w:rsidR="00FE2955" w:rsidRPr="00B737D5" w14:paraId="50949773" w14:textId="77777777" w:rsidTr="00956EB9">
        <w:tblPrEx>
          <w:tblLook w:val="01E0" w:firstRow="1" w:lastRow="1" w:firstColumn="1" w:lastColumn="1" w:noHBand="0" w:noVBand="0"/>
        </w:tblPrEx>
        <w:tc>
          <w:tcPr>
            <w:tcW w:w="3831" w:type="dxa"/>
          </w:tcPr>
          <w:p w14:paraId="59FAEC12"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158" w:type="dxa"/>
            <w:tcBorders>
              <w:top w:val="single" w:sz="4" w:space="0" w:color="auto"/>
              <w:bottom w:val="single" w:sz="4" w:space="0" w:color="auto"/>
            </w:tcBorders>
            <w:vAlign w:val="bottom"/>
          </w:tcPr>
          <w:p w14:paraId="0A3F6681" w14:textId="77777777" w:rsidR="00FE2955" w:rsidRPr="00B737D5" w:rsidRDefault="00FE2955" w:rsidP="00493671">
            <w:pPr>
              <w:tabs>
                <w:tab w:val="clear" w:pos="907"/>
                <w:tab w:val="left" w:pos="360"/>
                <w:tab w:val="left" w:pos="900"/>
              </w:tabs>
              <w:ind w:left="-106" w:right="-99"/>
              <w:jc w:val="center"/>
              <w:rPr>
                <w:rFonts w:ascii="Browallia New" w:hAnsi="Browallia New" w:cs="Browallia New"/>
                <w:sz w:val="28"/>
                <w:szCs w:val="28"/>
              </w:rPr>
            </w:pPr>
            <w:r w:rsidRPr="00B737D5">
              <w:rPr>
                <w:rFonts w:ascii="Browallia New" w:hAnsi="Browallia New" w:cs="Browallia New"/>
                <w:sz w:val="28"/>
                <w:szCs w:val="28"/>
                <w:cs/>
              </w:rPr>
              <w:t>จำนวนสัญญา</w:t>
            </w:r>
          </w:p>
        </w:tc>
        <w:tc>
          <w:tcPr>
            <w:tcW w:w="238" w:type="dxa"/>
            <w:tcBorders>
              <w:top w:val="single" w:sz="4" w:space="0" w:color="auto"/>
            </w:tcBorders>
          </w:tcPr>
          <w:p w14:paraId="3D4C0EEC" w14:textId="77777777" w:rsidR="00FE2955" w:rsidRPr="00B737D5"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067" w:type="dxa"/>
            <w:tcBorders>
              <w:top w:val="single" w:sz="4" w:space="0" w:color="auto"/>
              <w:bottom w:val="single" w:sz="4" w:space="0" w:color="auto"/>
            </w:tcBorders>
            <w:vAlign w:val="bottom"/>
          </w:tcPr>
          <w:p w14:paraId="29E54615" w14:textId="77777777" w:rsidR="00FE2955" w:rsidRPr="00B737D5" w:rsidRDefault="00FE2955" w:rsidP="00956EB9">
            <w:pPr>
              <w:tabs>
                <w:tab w:val="clear" w:pos="907"/>
                <w:tab w:val="left" w:pos="360"/>
                <w:tab w:val="left" w:pos="900"/>
              </w:tabs>
              <w:ind w:left="-141" w:right="-118"/>
              <w:jc w:val="center"/>
              <w:rPr>
                <w:rFonts w:ascii="Browallia New" w:hAnsi="Browallia New" w:cs="Browallia New"/>
                <w:sz w:val="28"/>
                <w:szCs w:val="28"/>
              </w:rPr>
            </w:pPr>
            <w:r w:rsidRPr="00B737D5">
              <w:rPr>
                <w:rFonts w:ascii="Browallia New" w:hAnsi="Browallia New" w:cs="Browallia New"/>
                <w:sz w:val="28"/>
                <w:szCs w:val="28"/>
                <w:cs/>
              </w:rPr>
              <w:t>จำนวนเงิน</w:t>
            </w:r>
          </w:p>
        </w:tc>
        <w:tc>
          <w:tcPr>
            <w:tcW w:w="252" w:type="dxa"/>
          </w:tcPr>
          <w:p w14:paraId="5BBE5F01" w14:textId="77777777" w:rsidR="00FE2955" w:rsidRPr="00B737D5" w:rsidRDefault="00FE2955" w:rsidP="00BE5E18">
            <w:pPr>
              <w:tabs>
                <w:tab w:val="clear" w:pos="907"/>
                <w:tab w:val="left" w:pos="360"/>
                <w:tab w:val="left" w:pos="900"/>
              </w:tabs>
              <w:ind w:right="-118"/>
              <w:jc w:val="thaiDistribute"/>
              <w:rPr>
                <w:rFonts w:ascii="Browallia New" w:hAnsi="Browallia New" w:cs="Browallia New"/>
                <w:sz w:val="28"/>
                <w:szCs w:val="28"/>
              </w:rPr>
            </w:pPr>
          </w:p>
        </w:tc>
        <w:tc>
          <w:tcPr>
            <w:tcW w:w="1092" w:type="dxa"/>
            <w:tcBorders>
              <w:top w:val="single" w:sz="4" w:space="0" w:color="auto"/>
              <w:bottom w:val="single" w:sz="4" w:space="0" w:color="auto"/>
            </w:tcBorders>
            <w:vAlign w:val="bottom"/>
          </w:tcPr>
          <w:p w14:paraId="314F9F3A" w14:textId="77777777" w:rsidR="00FE2955" w:rsidRPr="00B737D5" w:rsidRDefault="00FE2955" w:rsidP="00BE5E18">
            <w:pPr>
              <w:tabs>
                <w:tab w:val="clear" w:pos="907"/>
                <w:tab w:val="left" w:pos="360"/>
                <w:tab w:val="left" w:pos="900"/>
              </w:tabs>
              <w:ind w:left="-106" w:right="-118"/>
              <w:jc w:val="center"/>
              <w:rPr>
                <w:rFonts w:ascii="Browallia New" w:hAnsi="Browallia New" w:cs="Browallia New"/>
                <w:sz w:val="28"/>
                <w:szCs w:val="28"/>
              </w:rPr>
            </w:pPr>
            <w:r w:rsidRPr="00B737D5">
              <w:rPr>
                <w:rFonts w:ascii="Browallia New" w:hAnsi="Browallia New" w:cs="Browallia New"/>
                <w:sz w:val="28"/>
                <w:szCs w:val="28"/>
                <w:cs/>
              </w:rPr>
              <w:t>จำนวนสัญญา</w:t>
            </w:r>
          </w:p>
        </w:tc>
        <w:tc>
          <w:tcPr>
            <w:tcW w:w="236" w:type="dxa"/>
            <w:tcBorders>
              <w:top w:val="single" w:sz="4" w:space="0" w:color="auto"/>
            </w:tcBorders>
          </w:tcPr>
          <w:p w14:paraId="569C4332" w14:textId="77777777" w:rsidR="00FE2955" w:rsidRPr="00B737D5"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048" w:type="dxa"/>
            <w:tcBorders>
              <w:top w:val="single" w:sz="4" w:space="0" w:color="auto"/>
              <w:bottom w:val="single" w:sz="4" w:space="0" w:color="auto"/>
            </w:tcBorders>
            <w:vAlign w:val="bottom"/>
          </w:tcPr>
          <w:p w14:paraId="43CAA7CF" w14:textId="77777777" w:rsidR="00FE2955" w:rsidRPr="00B737D5" w:rsidRDefault="00FE2955" w:rsidP="00E16DD3">
            <w:pPr>
              <w:tabs>
                <w:tab w:val="clear" w:pos="907"/>
                <w:tab w:val="left" w:pos="360"/>
                <w:tab w:val="left" w:pos="638"/>
              </w:tabs>
              <w:ind w:right="-118"/>
              <w:rPr>
                <w:rFonts w:ascii="Browallia New" w:hAnsi="Browallia New" w:cs="Browallia New"/>
                <w:sz w:val="28"/>
                <w:szCs w:val="28"/>
              </w:rPr>
            </w:pPr>
            <w:r w:rsidRPr="00B737D5">
              <w:rPr>
                <w:rFonts w:ascii="Browallia New" w:hAnsi="Browallia New" w:cs="Browallia New"/>
                <w:sz w:val="28"/>
                <w:szCs w:val="28"/>
                <w:cs/>
              </w:rPr>
              <w:t>จำนวนเงิน</w:t>
            </w:r>
          </w:p>
        </w:tc>
      </w:tr>
      <w:tr w:rsidR="00FE2955" w:rsidRPr="00B737D5" w14:paraId="542C155B" w14:textId="77777777" w:rsidTr="00956EB9">
        <w:tblPrEx>
          <w:tblLook w:val="01E0" w:firstRow="1" w:lastRow="1" w:firstColumn="1" w:lastColumn="1" w:noHBand="0" w:noVBand="0"/>
        </w:tblPrEx>
        <w:tc>
          <w:tcPr>
            <w:tcW w:w="3831" w:type="dxa"/>
          </w:tcPr>
          <w:p w14:paraId="6F82FC27"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158" w:type="dxa"/>
            <w:tcBorders>
              <w:top w:val="single" w:sz="4" w:space="0" w:color="auto"/>
            </w:tcBorders>
          </w:tcPr>
          <w:p w14:paraId="0F105B28"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38" w:type="dxa"/>
          </w:tcPr>
          <w:p w14:paraId="0185D218"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067" w:type="dxa"/>
            <w:tcBorders>
              <w:top w:val="single" w:sz="4" w:space="0" w:color="auto"/>
            </w:tcBorders>
          </w:tcPr>
          <w:p w14:paraId="05D99DEA"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52" w:type="dxa"/>
          </w:tcPr>
          <w:p w14:paraId="088BE085"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092" w:type="dxa"/>
            <w:tcBorders>
              <w:top w:val="single" w:sz="4" w:space="0" w:color="auto"/>
            </w:tcBorders>
          </w:tcPr>
          <w:p w14:paraId="79310A5D"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36" w:type="dxa"/>
          </w:tcPr>
          <w:p w14:paraId="69678D9F"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048" w:type="dxa"/>
          </w:tcPr>
          <w:p w14:paraId="44B0F822"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r>
      <w:tr w:rsidR="000D3F5B" w:rsidRPr="00B737D5" w14:paraId="43115889" w14:textId="77777777" w:rsidTr="00522CB4">
        <w:tblPrEx>
          <w:tblLook w:val="01E0" w:firstRow="1" w:lastRow="1" w:firstColumn="1" w:lastColumn="1" w:noHBand="0" w:noVBand="0"/>
        </w:tblPrEx>
        <w:trPr>
          <w:trHeight w:val="340"/>
        </w:trPr>
        <w:tc>
          <w:tcPr>
            <w:tcW w:w="3831" w:type="dxa"/>
          </w:tcPr>
          <w:p w14:paraId="3A3C1834" w14:textId="77777777" w:rsidR="000D3F5B" w:rsidRPr="00B737D5" w:rsidRDefault="000D3F5B" w:rsidP="000D3F5B">
            <w:pPr>
              <w:tabs>
                <w:tab w:val="clear" w:pos="907"/>
                <w:tab w:val="left" w:pos="360"/>
                <w:tab w:val="left" w:pos="900"/>
              </w:tabs>
              <w:rPr>
                <w:rFonts w:ascii="Browallia New" w:hAnsi="Browallia New" w:cs="Browallia New"/>
                <w:sz w:val="28"/>
                <w:szCs w:val="28"/>
                <w:cs/>
              </w:rPr>
            </w:pPr>
            <w:r w:rsidRPr="00B737D5">
              <w:rPr>
                <w:rFonts w:ascii="Browallia New" w:hAnsi="Browallia New" w:cs="Browallia New"/>
                <w:sz w:val="28"/>
                <w:szCs w:val="28"/>
                <w:cs/>
              </w:rPr>
              <w:t>ลูกหนี้เช่าซื้อ</w:t>
            </w:r>
          </w:p>
        </w:tc>
        <w:tc>
          <w:tcPr>
            <w:tcW w:w="1158" w:type="dxa"/>
          </w:tcPr>
          <w:p w14:paraId="2E795C0F" w14:textId="3A386790" w:rsidR="000D3F5B" w:rsidRPr="00B737D5" w:rsidRDefault="000D3F5B" w:rsidP="000D3F5B">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1,083</w:t>
            </w:r>
          </w:p>
        </w:tc>
        <w:tc>
          <w:tcPr>
            <w:tcW w:w="238" w:type="dxa"/>
          </w:tcPr>
          <w:p w14:paraId="00CD64C6"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rPr>
            </w:pPr>
          </w:p>
        </w:tc>
        <w:tc>
          <w:tcPr>
            <w:tcW w:w="1067" w:type="dxa"/>
          </w:tcPr>
          <w:p w14:paraId="629FB1AE" w14:textId="33F2E71F" w:rsidR="000D3F5B" w:rsidRPr="00B737D5" w:rsidRDefault="000D3F5B" w:rsidP="000D3F5B">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28,843</w:t>
            </w:r>
          </w:p>
        </w:tc>
        <w:tc>
          <w:tcPr>
            <w:tcW w:w="252" w:type="dxa"/>
          </w:tcPr>
          <w:p w14:paraId="2370516E"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rPr>
            </w:pPr>
          </w:p>
        </w:tc>
        <w:tc>
          <w:tcPr>
            <w:tcW w:w="1092" w:type="dxa"/>
            <w:vAlign w:val="bottom"/>
          </w:tcPr>
          <w:p w14:paraId="26F0B983" w14:textId="183EA4C2" w:rsidR="000D3F5B" w:rsidRPr="00B737D5" w:rsidRDefault="000D3F5B" w:rsidP="000D3F5B">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1,103</w:t>
            </w:r>
          </w:p>
        </w:tc>
        <w:tc>
          <w:tcPr>
            <w:tcW w:w="236" w:type="dxa"/>
          </w:tcPr>
          <w:p w14:paraId="7C09942D"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rPr>
            </w:pPr>
          </w:p>
        </w:tc>
        <w:tc>
          <w:tcPr>
            <w:tcW w:w="1048" w:type="dxa"/>
            <w:vAlign w:val="bottom"/>
          </w:tcPr>
          <w:p w14:paraId="16868E64" w14:textId="6A5D5D8D" w:rsidR="000D3F5B" w:rsidRPr="00B737D5" w:rsidRDefault="000D3F5B" w:rsidP="000D3F5B">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30,170</w:t>
            </w:r>
          </w:p>
        </w:tc>
      </w:tr>
      <w:tr w:rsidR="000D3F5B" w:rsidRPr="00B737D5" w14:paraId="6BFF691D" w14:textId="77777777" w:rsidTr="00522CB4">
        <w:tblPrEx>
          <w:tblLook w:val="01E0" w:firstRow="1" w:lastRow="1" w:firstColumn="1" w:lastColumn="1" w:noHBand="0" w:noVBand="0"/>
        </w:tblPrEx>
        <w:trPr>
          <w:trHeight w:val="340"/>
        </w:trPr>
        <w:tc>
          <w:tcPr>
            <w:tcW w:w="3831" w:type="dxa"/>
          </w:tcPr>
          <w:p w14:paraId="0B7E612E" w14:textId="77777777" w:rsidR="000D3F5B" w:rsidRPr="00B737D5" w:rsidRDefault="000D3F5B" w:rsidP="000D3F5B">
            <w:pPr>
              <w:tabs>
                <w:tab w:val="clear" w:pos="907"/>
                <w:tab w:val="left" w:pos="360"/>
                <w:tab w:val="left" w:pos="900"/>
              </w:tabs>
              <w:rPr>
                <w:rFonts w:ascii="Browallia New" w:hAnsi="Browallia New" w:cs="Browallia New"/>
                <w:sz w:val="28"/>
                <w:szCs w:val="28"/>
                <w:cs/>
              </w:rPr>
            </w:pPr>
            <w:r w:rsidRPr="00B737D5">
              <w:rPr>
                <w:rFonts w:ascii="Browallia New" w:hAnsi="Browallia New" w:cs="Browallia New"/>
                <w:sz w:val="28"/>
                <w:szCs w:val="28"/>
                <w:cs/>
              </w:rPr>
              <w:t>ลูกหนี้ที่มีหลักประกัน</w:t>
            </w:r>
          </w:p>
        </w:tc>
        <w:tc>
          <w:tcPr>
            <w:tcW w:w="1158" w:type="dxa"/>
            <w:tcBorders>
              <w:bottom w:val="single" w:sz="4" w:space="0" w:color="auto"/>
            </w:tcBorders>
          </w:tcPr>
          <w:p w14:paraId="0A62DA49" w14:textId="20E9DA47" w:rsidR="000D3F5B" w:rsidRPr="00B737D5" w:rsidRDefault="000D3F5B" w:rsidP="000D3F5B">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1</w:t>
            </w:r>
          </w:p>
        </w:tc>
        <w:tc>
          <w:tcPr>
            <w:tcW w:w="238" w:type="dxa"/>
          </w:tcPr>
          <w:p w14:paraId="0D5CDB52"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rPr>
            </w:pPr>
          </w:p>
        </w:tc>
        <w:tc>
          <w:tcPr>
            <w:tcW w:w="1067" w:type="dxa"/>
            <w:tcBorders>
              <w:bottom w:val="single" w:sz="4" w:space="0" w:color="auto"/>
            </w:tcBorders>
          </w:tcPr>
          <w:p w14:paraId="3E568020" w14:textId="08995E0A" w:rsidR="000D3F5B" w:rsidRPr="00B737D5" w:rsidRDefault="000D3F5B" w:rsidP="000D3F5B">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114,796</w:t>
            </w:r>
          </w:p>
        </w:tc>
        <w:tc>
          <w:tcPr>
            <w:tcW w:w="252" w:type="dxa"/>
          </w:tcPr>
          <w:p w14:paraId="177E3354"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rPr>
            </w:pPr>
          </w:p>
        </w:tc>
        <w:tc>
          <w:tcPr>
            <w:tcW w:w="1092" w:type="dxa"/>
            <w:tcBorders>
              <w:bottom w:val="single" w:sz="4" w:space="0" w:color="auto"/>
            </w:tcBorders>
            <w:vAlign w:val="bottom"/>
          </w:tcPr>
          <w:p w14:paraId="5F83DFFA" w14:textId="3643735B" w:rsidR="000D3F5B" w:rsidRPr="00B737D5" w:rsidRDefault="000D3F5B" w:rsidP="000D3F5B">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1</w:t>
            </w:r>
          </w:p>
        </w:tc>
        <w:tc>
          <w:tcPr>
            <w:tcW w:w="236" w:type="dxa"/>
          </w:tcPr>
          <w:p w14:paraId="61345814"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rPr>
            </w:pPr>
          </w:p>
        </w:tc>
        <w:tc>
          <w:tcPr>
            <w:tcW w:w="1048" w:type="dxa"/>
            <w:tcBorders>
              <w:bottom w:val="single" w:sz="4" w:space="0" w:color="auto"/>
            </w:tcBorders>
            <w:vAlign w:val="bottom"/>
          </w:tcPr>
          <w:p w14:paraId="3023E470" w14:textId="1ADAD85F" w:rsidR="000D3F5B" w:rsidRPr="00B737D5" w:rsidRDefault="000D3F5B" w:rsidP="000D3F5B">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114,796</w:t>
            </w:r>
          </w:p>
        </w:tc>
      </w:tr>
      <w:tr w:rsidR="000D3F5B" w:rsidRPr="00B737D5" w14:paraId="5CA8106B" w14:textId="77777777" w:rsidTr="00522CB4">
        <w:tblPrEx>
          <w:tblLook w:val="01E0" w:firstRow="1" w:lastRow="1" w:firstColumn="1" w:lastColumn="1" w:noHBand="0" w:noVBand="0"/>
        </w:tblPrEx>
        <w:trPr>
          <w:trHeight w:val="340"/>
        </w:trPr>
        <w:tc>
          <w:tcPr>
            <w:tcW w:w="3831" w:type="dxa"/>
          </w:tcPr>
          <w:p w14:paraId="407061DD" w14:textId="77777777" w:rsidR="000D3F5B" w:rsidRPr="00B737D5" w:rsidRDefault="000D3F5B" w:rsidP="000D3F5B">
            <w:pPr>
              <w:tabs>
                <w:tab w:val="clear" w:pos="907"/>
                <w:tab w:val="left" w:pos="360"/>
                <w:tab w:val="left" w:pos="900"/>
              </w:tabs>
              <w:rPr>
                <w:rFonts w:ascii="Browallia New" w:hAnsi="Browallia New" w:cs="Browallia New"/>
                <w:sz w:val="28"/>
                <w:szCs w:val="28"/>
              </w:rPr>
            </w:pPr>
            <w:r w:rsidRPr="00B737D5">
              <w:rPr>
                <w:rFonts w:ascii="Browallia New" w:hAnsi="Browallia New" w:cs="Browallia New"/>
                <w:sz w:val="28"/>
                <w:szCs w:val="28"/>
                <w:cs/>
              </w:rPr>
              <w:t>รวม</w:t>
            </w:r>
          </w:p>
        </w:tc>
        <w:tc>
          <w:tcPr>
            <w:tcW w:w="1158" w:type="dxa"/>
            <w:tcBorders>
              <w:top w:val="single" w:sz="4" w:space="0" w:color="auto"/>
              <w:bottom w:val="single" w:sz="12" w:space="0" w:color="auto"/>
            </w:tcBorders>
          </w:tcPr>
          <w:p w14:paraId="32673D84" w14:textId="4667A85D" w:rsidR="000D3F5B" w:rsidRPr="00B737D5" w:rsidRDefault="000D3F5B" w:rsidP="000D3F5B">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1,084</w:t>
            </w:r>
          </w:p>
        </w:tc>
        <w:tc>
          <w:tcPr>
            <w:tcW w:w="238" w:type="dxa"/>
          </w:tcPr>
          <w:p w14:paraId="3DAFCFD0"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rPr>
            </w:pPr>
          </w:p>
        </w:tc>
        <w:tc>
          <w:tcPr>
            <w:tcW w:w="1067" w:type="dxa"/>
            <w:tcBorders>
              <w:top w:val="single" w:sz="4" w:space="0" w:color="auto"/>
            </w:tcBorders>
          </w:tcPr>
          <w:p w14:paraId="1CC436C1" w14:textId="7EB96DEF" w:rsidR="000D3F5B" w:rsidRPr="00B737D5" w:rsidRDefault="000D3F5B" w:rsidP="000D3F5B">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143,639</w:t>
            </w:r>
          </w:p>
        </w:tc>
        <w:tc>
          <w:tcPr>
            <w:tcW w:w="252" w:type="dxa"/>
          </w:tcPr>
          <w:p w14:paraId="2E755BF0"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rPr>
            </w:pPr>
          </w:p>
        </w:tc>
        <w:tc>
          <w:tcPr>
            <w:tcW w:w="1092" w:type="dxa"/>
            <w:tcBorders>
              <w:top w:val="single" w:sz="4" w:space="0" w:color="auto"/>
              <w:bottom w:val="single" w:sz="12" w:space="0" w:color="auto"/>
            </w:tcBorders>
            <w:vAlign w:val="bottom"/>
          </w:tcPr>
          <w:p w14:paraId="6754C726" w14:textId="54AD2B78" w:rsidR="000D3F5B" w:rsidRPr="00B737D5" w:rsidRDefault="000D3F5B" w:rsidP="000D3F5B">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hint="cs"/>
                <w:sz w:val="28"/>
                <w:szCs w:val="28"/>
                <w:cs/>
              </w:rPr>
              <w:t>1,104</w:t>
            </w:r>
          </w:p>
        </w:tc>
        <w:tc>
          <w:tcPr>
            <w:tcW w:w="236" w:type="dxa"/>
          </w:tcPr>
          <w:p w14:paraId="3A68E927"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rPr>
            </w:pPr>
          </w:p>
        </w:tc>
        <w:tc>
          <w:tcPr>
            <w:tcW w:w="1048" w:type="dxa"/>
            <w:tcBorders>
              <w:top w:val="single" w:sz="4" w:space="0" w:color="auto"/>
            </w:tcBorders>
            <w:vAlign w:val="bottom"/>
          </w:tcPr>
          <w:p w14:paraId="65C549AB" w14:textId="58AB6870" w:rsidR="000D3F5B" w:rsidRPr="00B737D5" w:rsidRDefault="000D3F5B" w:rsidP="000D3F5B">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hint="cs"/>
                <w:sz w:val="28"/>
                <w:szCs w:val="28"/>
                <w:cs/>
              </w:rPr>
              <w:t>144,96</w:t>
            </w:r>
            <w:r w:rsidRPr="00B737D5">
              <w:rPr>
                <w:rFonts w:ascii="Browallia New" w:hAnsi="Browallia New" w:cs="Browallia New"/>
                <w:sz w:val="28"/>
                <w:szCs w:val="28"/>
              </w:rPr>
              <w:t>6</w:t>
            </w:r>
          </w:p>
        </w:tc>
      </w:tr>
      <w:tr w:rsidR="000D3F5B" w:rsidRPr="00B737D5" w14:paraId="1E282EF7" w14:textId="77777777" w:rsidTr="00522CB4">
        <w:tblPrEx>
          <w:tblLook w:val="01E0" w:firstRow="1" w:lastRow="1" w:firstColumn="1" w:lastColumn="1" w:noHBand="0" w:noVBand="0"/>
        </w:tblPrEx>
        <w:trPr>
          <w:trHeight w:val="340"/>
        </w:trPr>
        <w:tc>
          <w:tcPr>
            <w:tcW w:w="3831" w:type="dxa"/>
          </w:tcPr>
          <w:p w14:paraId="0297BA8D" w14:textId="7E59E13C" w:rsidR="000D3F5B" w:rsidRPr="00B737D5" w:rsidRDefault="000D3F5B" w:rsidP="000D3F5B">
            <w:pPr>
              <w:tabs>
                <w:tab w:val="clear" w:pos="2807"/>
                <w:tab w:val="left" w:pos="360"/>
              </w:tabs>
              <w:ind w:left="450" w:hanging="450"/>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rPr>
              <w:t xml:space="preserve"> </w:t>
            </w:r>
            <w:r w:rsidRPr="00B737D5">
              <w:rPr>
                <w:rFonts w:ascii="Browallia New" w:hAnsi="Browallia New" w:cs="Browallia New"/>
                <w:sz w:val="28"/>
                <w:szCs w:val="28"/>
                <w:cs/>
              </w:rPr>
              <w:t>ค่าเผื่อการลดมูลค่าเงินลงทุนในลูกหนี้</w:t>
            </w:r>
          </w:p>
        </w:tc>
        <w:tc>
          <w:tcPr>
            <w:tcW w:w="1158" w:type="dxa"/>
            <w:tcBorders>
              <w:top w:val="single" w:sz="4" w:space="0" w:color="auto"/>
            </w:tcBorders>
          </w:tcPr>
          <w:p w14:paraId="11DC65A7"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cs/>
              </w:rPr>
            </w:pPr>
          </w:p>
        </w:tc>
        <w:tc>
          <w:tcPr>
            <w:tcW w:w="238" w:type="dxa"/>
          </w:tcPr>
          <w:p w14:paraId="4F347483"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rPr>
            </w:pPr>
          </w:p>
        </w:tc>
        <w:tc>
          <w:tcPr>
            <w:tcW w:w="1067" w:type="dxa"/>
            <w:tcBorders>
              <w:bottom w:val="single" w:sz="4" w:space="0" w:color="auto"/>
            </w:tcBorders>
          </w:tcPr>
          <w:p w14:paraId="3E862A8E" w14:textId="2ABB74E5" w:rsidR="000D3F5B" w:rsidRPr="00B737D5" w:rsidRDefault="000D3F5B" w:rsidP="000D3F5B">
            <w:pPr>
              <w:tabs>
                <w:tab w:val="left" w:pos="360"/>
              </w:tabs>
              <w:jc w:val="right"/>
              <w:rPr>
                <w:rFonts w:ascii="Browallia New" w:hAnsi="Browallia New" w:cs="Browallia New"/>
                <w:sz w:val="28"/>
                <w:szCs w:val="28"/>
              </w:rPr>
            </w:pPr>
            <w:r w:rsidRPr="00B737D5">
              <w:rPr>
                <w:rFonts w:ascii="Browallia New" w:hAnsi="Browallia New" w:cs="Browallia New"/>
                <w:sz w:val="28"/>
                <w:szCs w:val="28"/>
                <w:cs/>
              </w:rPr>
              <w:t>(</w:t>
            </w:r>
            <w:r w:rsidRPr="00B737D5">
              <w:rPr>
                <w:rFonts w:ascii="Browallia New" w:hAnsi="Browallia New" w:cs="Browallia New"/>
                <w:sz w:val="28"/>
                <w:szCs w:val="28"/>
              </w:rPr>
              <w:t>2,514</w:t>
            </w:r>
            <w:r w:rsidRPr="00B737D5">
              <w:rPr>
                <w:rFonts w:ascii="Browallia New" w:hAnsi="Browallia New" w:cs="Browallia New"/>
                <w:sz w:val="28"/>
                <w:szCs w:val="28"/>
                <w:cs/>
              </w:rPr>
              <w:t>)</w:t>
            </w:r>
          </w:p>
        </w:tc>
        <w:tc>
          <w:tcPr>
            <w:tcW w:w="252" w:type="dxa"/>
          </w:tcPr>
          <w:p w14:paraId="3C1B611A"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rPr>
            </w:pPr>
          </w:p>
        </w:tc>
        <w:tc>
          <w:tcPr>
            <w:tcW w:w="1092" w:type="dxa"/>
            <w:tcBorders>
              <w:top w:val="single" w:sz="12" w:space="0" w:color="auto"/>
            </w:tcBorders>
          </w:tcPr>
          <w:p w14:paraId="01690248"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rPr>
            </w:pPr>
          </w:p>
        </w:tc>
        <w:tc>
          <w:tcPr>
            <w:tcW w:w="236" w:type="dxa"/>
          </w:tcPr>
          <w:p w14:paraId="348943D9"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rPr>
            </w:pPr>
          </w:p>
        </w:tc>
        <w:tc>
          <w:tcPr>
            <w:tcW w:w="1048" w:type="dxa"/>
            <w:tcBorders>
              <w:bottom w:val="single" w:sz="4" w:space="0" w:color="auto"/>
            </w:tcBorders>
            <w:vAlign w:val="bottom"/>
          </w:tcPr>
          <w:p w14:paraId="46574CC0" w14:textId="42D265CE" w:rsidR="000D3F5B" w:rsidRPr="00B737D5" w:rsidRDefault="000D3F5B" w:rsidP="000D3F5B">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hint="cs"/>
                <w:sz w:val="28"/>
                <w:szCs w:val="28"/>
                <w:cs/>
              </w:rPr>
              <w:t>(601)</w:t>
            </w:r>
          </w:p>
        </w:tc>
      </w:tr>
      <w:tr w:rsidR="000D3F5B" w:rsidRPr="00B737D5" w14:paraId="5CE47232" w14:textId="77777777" w:rsidTr="00522CB4">
        <w:tblPrEx>
          <w:tblLook w:val="01E0" w:firstRow="1" w:lastRow="1" w:firstColumn="1" w:lastColumn="1" w:noHBand="0" w:noVBand="0"/>
        </w:tblPrEx>
        <w:trPr>
          <w:trHeight w:val="206"/>
        </w:trPr>
        <w:tc>
          <w:tcPr>
            <w:tcW w:w="3831" w:type="dxa"/>
          </w:tcPr>
          <w:p w14:paraId="069E875C" w14:textId="77777777" w:rsidR="000D3F5B" w:rsidRPr="00B737D5" w:rsidRDefault="000D3F5B" w:rsidP="000D3F5B">
            <w:pPr>
              <w:tabs>
                <w:tab w:val="clear" w:pos="907"/>
                <w:tab w:val="left" w:pos="360"/>
                <w:tab w:val="left" w:pos="900"/>
              </w:tabs>
              <w:rPr>
                <w:rFonts w:ascii="Browallia New" w:hAnsi="Browallia New" w:cs="Browallia New"/>
                <w:sz w:val="28"/>
                <w:szCs w:val="28"/>
                <w:cs/>
              </w:rPr>
            </w:pPr>
            <w:r w:rsidRPr="00B737D5">
              <w:rPr>
                <w:rFonts w:ascii="Browallia New" w:hAnsi="Browallia New" w:cs="Browallia New"/>
                <w:sz w:val="28"/>
                <w:szCs w:val="28"/>
                <w:cs/>
              </w:rPr>
              <w:t>สุทธิ</w:t>
            </w:r>
          </w:p>
        </w:tc>
        <w:tc>
          <w:tcPr>
            <w:tcW w:w="1158" w:type="dxa"/>
          </w:tcPr>
          <w:p w14:paraId="0ABB8ECB"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cs/>
              </w:rPr>
            </w:pPr>
          </w:p>
        </w:tc>
        <w:tc>
          <w:tcPr>
            <w:tcW w:w="238" w:type="dxa"/>
          </w:tcPr>
          <w:p w14:paraId="5861C854"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rPr>
            </w:pPr>
          </w:p>
        </w:tc>
        <w:tc>
          <w:tcPr>
            <w:tcW w:w="1067" w:type="dxa"/>
            <w:tcBorders>
              <w:top w:val="single" w:sz="4" w:space="0" w:color="auto"/>
              <w:bottom w:val="single" w:sz="12" w:space="0" w:color="auto"/>
            </w:tcBorders>
          </w:tcPr>
          <w:p w14:paraId="3A4F1C67" w14:textId="74802D76" w:rsidR="000D3F5B" w:rsidRPr="00B737D5" w:rsidRDefault="000D3F5B" w:rsidP="000D3F5B">
            <w:pPr>
              <w:tabs>
                <w:tab w:val="clear" w:pos="907"/>
                <w:tab w:val="left" w:pos="360"/>
                <w:tab w:val="left" w:pos="900"/>
              </w:tabs>
              <w:jc w:val="right"/>
              <w:rPr>
                <w:rFonts w:ascii="Browallia New" w:hAnsi="Browallia New" w:cs="Browallia New"/>
                <w:sz w:val="28"/>
                <w:szCs w:val="28"/>
                <w:cs/>
              </w:rPr>
            </w:pPr>
            <w:r w:rsidRPr="00B737D5">
              <w:rPr>
                <w:rFonts w:ascii="Browallia New" w:hAnsi="Browallia New" w:cs="Browallia New"/>
                <w:sz w:val="28"/>
                <w:szCs w:val="28"/>
              </w:rPr>
              <w:t>141,125</w:t>
            </w:r>
          </w:p>
        </w:tc>
        <w:tc>
          <w:tcPr>
            <w:tcW w:w="252" w:type="dxa"/>
          </w:tcPr>
          <w:p w14:paraId="080165C0"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rPr>
            </w:pPr>
          </w:p>
        </w:tc>
        <w:tc>
          <w:tcPr>
            <w:tcW w:w="1092" w:type="dxa"/>
          </w:tcPr>
          <w:p w14:paraId="38A9316B"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rPr>
            </w:pPr>
          </w:p>
        </w:tc>
        <w:tc>
          <w:tcPr>
            <w:tcW w:w="236" w:type="dxa"/>
          </w:tcPr>
          <w:p w14:paraId="4DD9B854" w14:textId="77777777" w:rsidR="000D3F5B" w:rsidRPr="00B737D5" w:rsidRDefault="000D3F5B" w:rsidP="000D3F5B">
            <w:pPr>
              <w:tabs>
                <w:tab w:val="clear" w:pos="907"/>
                <w:tab w:val="left" w:pos="360"/>
                <w:tab w:val="left" w:pos="900"/>
              </w:tabs>
              <w:jc w:val="right"/>
              <w:rPr>
                <w:rFonts w:ascii="Browallia New" w:hAnsi="Browallia New" w:cs="Browallia New"/>
                <w:sz w:val="28"/>
                <w:szCs w:val="28"/>
              </w:rPr>
            </w:pPr>
          </w:p>
        </w:tc>
        <w:tc>
          <w:tcPr>
            <w:tcW w:w="1048" w:type="dxa"/>
            <w:tcBorders>
              <w:top w:val="single" w:sz="4" w:space="0" w:color="auto"/>
              <w:bottom w:val="single" w:sz="12" w:space="0" w:color="auto"/>
            </w:tcBorders>
            <w:vAlign w:val="bottom"/>
          </w:tcPr>
          <w:p w14:paraId="34813BEB" w14:textId="1C9876DD" w:rsidR="000D3F5B" w:rsidRPr="00B737D5" w:rsidRDefault="000D3F5B" w:rsidP="000D3F5B">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hint="cs"/>
                <w:sz w:val="28"/>
                <w:szCs w:val="28"/>
                <w:cs/>
              </w:rPr>
              <w:t>144,36</w:t>
            </w:r>
            <w:r w:rsidRPr="00B737D5">
              <w:rPr>
                <w:rFonts w:ascii="Browallia New" w:hAnsi="Browallia New" w:cs="Browallia New"/>
                <w:sz w:val="28"/>
                <w:szCs w:val="28"/>
              </w:rPr>
              <w:t>5</w:t>
            </w:r>
          </w:p>
        </w:tc>
      </w:tr>
    </w:tbl>
    <w:p w14:paraId="042E9145" w14:textId="77777777" w:rsidR="005C094D" w:rsidRPr="00B737D5" w:rsidRDefault="005C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eastAsia="en-GB"/>
        </w:rPr>
      </w:pPr>
    </w:p>
    <w:p w14:paraId="1714127F" w14:textId="4A5292FB" w:rsidR="00AF515E" w:rsidRPr="00B737D5" w:rsidRDefault="001D2E1A"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eastAsia="en-GB"/>
        </w:rPr>
      </w:pPr>
      <w:r w:rsidRPr="00B737D5">
        <w:rPr>
          <w:rFonts w:ascii="Browallia New" w:hAnsi="Browallia New" w:cs="Browallia New"/>
          <w:sz w:val="28"/>
          <w:szCs w:val="28"/>
          <w:cs/>
          <w:lang w:val="en-GB" w:eastAsia="en-GB"/>
        </w:rPr>
        <w:t xml:space="preserve">ในระหว่างปี </w:t>
      </w:r>
      <w:r w:rsidRPr="00B737D5">
        <w:rPr>
          <w:rFonts w:ascii="Browallia New" w:hAnsi="Browallia New" w:cs="Browallia New"/>
          <w:sz w:val="28"/>
          <w:szCs w:val="28"/>
          <w:lang w:val="en-GB" w:eastAsia="en-GB"/>
        </w:rPr>
        <w:t xml:space="preserve">2559 </w:t>
      </w:r>
      <w:r w:rsidRPr="00B737D5">
        <w:rPr>
          <w:rFonts w:ascii="Browallia New" w:hAnsi="Browallia New" w:cs="Browallia New"/>
          <w:sz w:val="28"/>
          <w:szCs w:val="28"/>
          <w:cs/>
          <w:lang w:val="en-GB" w:eastAsia="en-GB"/>
        </w:rPr>
        <w:t xml:space="preserve">บริษัทย่อยทางอ้อมได้รับโอนสิทธิเรียกร้องในลูกหนี้จำนวนเงินรวม </w:t>
      </w:r>
      <w:r w:rsidRPr="00B737D5">
        <w:rPr>
          <w:rFonts w:ascii="Browallia New" w:hAnsi="Browallia New" w:cs="Browallia New"/>
          <w:sz w:val="28"/>
          <w:szCs w:val="28"/>
          <w:lang w:val="en-GB" w:eastAsia="en-GB"/>
        </w:rPr>
        <w:t>180</w:t>
      </w:r>
      <w:r w:rsidRPr="00B737D5">
        <w:rPr>
          <w:rFonts w:ascii="Browallia New" w:hAnsi="Browallia New" w:cs="Browallia New"/>
          <w:sz w:val="28"/>
          <w:szCs w:val="28"/>
          <w:lang w:eastAsia="en-GB"/>
        </w:rPr>
        <w:t>.00</w:t>
      </w:r>
      <w:r w:rsidRPr="00B737D5">
        <w:rPr>
          <w:rFonts w:ascii="Browallia New" w:hAnsi="Browallia New" w:cs="Browallia New"/>
          <w:sz w:val="28"/>
          <w:szCs w:val="28"/>
          <w:lang w:val="en-GB" w:eastAsia="en-GB"/>
        </w:rPr>
        <w:t xml:space="preserve"> </w:t>
      </w:r>
      <w:r w:rsidRPr="00B737D5">
        <w:rPr>
          <w:rFonts w:ascii="Browallia New" w:hAnsi="Browallia New" w:cs="Browallia New"/>
          <w:sz w:val="28"/>
          <w:szCs w:val="28"/>
          <w:cs/>
          <w:lang w:val="en-GB" w:eastAsia="en-GB"/>
        </w:rPr>
        <w:t xml:space="preserve">ล้านบาท ซึ่งมีที่ดินว่างเปล่าจำนวน </w:t>
      </w:r>
      <w:r w:rsidRPr="00B737D5">
        <w:rPr>
          <w:rFonts w:ascii="Browallia New" w:hAnsi="Browallia New" w:cs="Browallia New"/>
          <w:sz w:val="28"/>
          <w:szCs w:val="28"/>
          <w:lang w:val="en-GB" w:eastAsia="en-GB"/>
        </w:rPr>
        <w:t xml:space="preserve">3 </w:t>
      </w:r>
      <w:r w:rsidRPr="00B737D5">
        <w:rPr>
          <w:rFonts w:ascii="Browallia New" w:hAnsi="Browallia New" w:cs="Browallia New"/>
          <w:sz w:val="28"/>
          <w:szCs w:val="28"/>
          <w:cs/>
          <w:lang w:val="en-GB" w:eastAsia="en-GB"/>
        </w:rPr>
        <w:t>แปลงเป็นหลักทรัพย์ค้ำประกัน บริษัทย่อยทางอ้อมได้ว่าจ้างผู้ประเมินราคาอิสระให้</w:t>
      </w:r>
      <w:r w:rsidR="00E146B1" w:rsidRPr="00B737D5">
        <w:rPr>
          <w:rFonts w:ascii="Browallia New" w:hAnsi="Browallia New" w:cs="Browallia New" w:hint="cs"/>
          <w:sz w:val="28"/>
          <w:szCs w:val="28"/>
          <w:cs/>
          <w:lang w:val="en-GB" w:eastAsia="en-GB"/>
        </w:rPr>
        <w:t>ประเมิน</w:t>
      </w:r>
      <w:r w:rsidRPr="00B737D5">
        <w:rPr>
          <w:rFonts w:ascii="Browallia New" w:hAnsi="Browallia New" w:cs="Browallia New"/>
          <w:sz w:val="28"/>
          <w:szCs w:val="28"/>
          <w:cs/>
          <w:lang w:val="en-GB" w:eastAsia="en-GB"/>
        </w:rPr>
        <w:t>ราคาที่ดินด้วยวิธีเปรียบเทียบราคาตลาด (</w:t>
      </w:r>
      <w:r w:rsidRPr="00B737D5">
        <w:rPr>
          <w:rFonts w:ascii="Browallia New" w:hAnsi="Browallia New" w:cs="Browallia New"/>
          <w:sz w:val="28"/>
          <w:szCs w:val="28"/>
          <w:lang w:val="en-GB" w:eastAsia="en-GB"/>
        </w:rPr>
        <w:t>Market Approach</w:t>
      </w:r>
      <w:r w:rsidRPr="00B737D5">
        <w:rPr>
          <w:rFonts w:ascii="Browallia New" w:hAnsi="Browallia New" w:cs="Browallia New"/>
          <w:sz w:val="28"/>
          <w:szCs w:val="28"/>
          <w:cs/>
          <w:lang w:val="en-GB" w:eastAsia="en-GB"/>
        </w:rPr>
        <w:t xml:space="preserve">) โดยคิดเป็นมูลค่า </w:t>
      </w:r>
      <w:r w:rsidRPr="00B737D5">
        <w:rPr>
          <w:rFonts w:ascii="Browallia New" w:hAnsi="Browallia New" w:cs="Browallia New"/>
          <w:sz w:val="28"/>
          <w:szCs w:val="28"/>
          <w:lang w:val="en-GB" w:eastAsia="en-GB"/>
        </w:rPr>
        <w:t>506</w:t>
      </w:r>
      <w:r w:rsidRPr="00B737D5">
        <w:rPr>
          <w:rFonts w:ascii="Browallia New" w:hAnsi="Browallia New" w:cs="Browallia New"/>
          <w:sz w:val="28"/>
          <w:szCs w:val="28"/>
          <w:cs/>
          <w:lang w:val="en-GB" w:eastAsia="en-GB"/>
        </w:rPr>
        <w:t>.</w:t>
      </w:r>
      <w:r w:rsidRPr="00B737D5">
        <w:rPr>
          <w:rFonts w:ascii="Browallia New" w:hAnsi="Browallia New" w:cs="Browallia New"/>
          <w:sz w:val="28"/>
          <w:szCs w:val="28"/>
          <w:lang w:val="en-GB" w:eastAsia="en-GB"/>
        </w:rPr>
        <w:t xml:space="preserve">40 </w:t>
      </w:r>
      <w:r w:rsidRPr="00B737D5">
        <w:rPr>
          <w:rFonts w:ascii="Browallia New" w:hAnsi="Browallia New" w:cs="Browallia New"/>
          <w:sz w:val="28"/>
          <w:szCs w:val="28"/>
          <w:cs/>
          <w:lang w:val="en-GB" w:eastAsia="en-GB"/>
        </w:rPr>
        <w:t xml:space="preserve">ล้านบาท โดยในระหว่างปี </w:t>
      </w:r>
      <w:r w:rsidRPr="00B737D5">
        <w:rPr>
          <w:rFonts w:ascii="Browallia New" w:hAnsi="Browallia New" w:cs="Browallia New"/>
          <w:sz w:val="28"/>
          <w:szCs w:val="28"/>
          <w:lang w:val="en-GB" w:eastAsia="en-GB"/>
        </w:rPr>
        <w:t>2562</w:t>
      </w:r>
      <w:r w:rsidRPr="00B737D5">
        <w:rPr>
          <w:rFonts w:ascii="Browallia New" w:hAnsi="Browallia New" w:cs="Browallia New"/>
          <w:sz w:val="28"/>
          <w:szCs w:val="28"/>
          <w:cs/>
          <w:lang w:val="en-GB" w:eastAsia="en-GB"/>
        </w:rPr>
        <w:t xml:space="preserve"> บริษัทย่อยทางอ้อมได้รับชำระเงินบางส่วนจากลูกหนี้ดังกล่าว จำนวน </w:t>
      </w:r>
      <w:r w:rsidRPr="00B737D5">
        <w:rPr>
          <w:rFonts w:ascii="Browallia New" w:hAnsi="Browallia New" w:cs="Browallia New"/>
          <w:sz w:val="28"/>
          <w:szCs w:val="28"/>
          <w:lang w:val="en-GB" w:eastAsia="en-GB"/>
        </w:rPr>
        <w:t>65</w:t>
      </w:r>
      <w:r w:rsidRPr="00B737D5">
        <w:rPr>
          <w:rFonts w:ascii="Browallia New" w:hAnsi="Browallia New" w:cs="Browallia New"/>
          <w:sz w:val="28"/>
          <w:szCs w:val="28"/>
          <w:cs/>
          <w:lang w:val="en-GB" w:eastAsia="en-GB"/>
        </w:rPr>
        <w:t>.</w:t>
      </w:r>
      <w:r w:rsidRPr="00B737D5">
        <w:rPr>
          <w:rFonts w:ascii="Browallia New" w:hAnsi="Browallia New" w:cs="Browallia New"/>
          <w:sz w:val="28"/>
          <w:szCs w:val="28"/>
          <w:lang w:val="en-GB" w:eastAsia="en-GB"/>
        </w:rPr>
        <w:t>20</w:t>
      </w:r>
      <w:r w:rsidRPr="00B737D5">
        <w:rPr>
          <w:rFonts w:ascii="Browallia New" w:hAnsi="Browallia New" w:cs="Browallia New"/>
          <w:sz w:val="28"/>
          <w:szCs w:val="28"/>
          <w:cs/>
          <w:lang w:val="en-GB" w:eastAsia="en-GB"/>
        </w:rPr>
        <w:t xml:space="preserve"> ล้านบาท และได้ยื่นฟ้องบังคับจำนองโฉนดที่ดินดังกล่าวต่อศาลแพ่ง ในวงเงินจำนองค้ำประกัน </w:t>
      </w:r>
      <w:r w:rsidRPr="00B737D5">
        <w:rPr>
          <w:rFonts w:ascii="Browallia New" w:hAnsi="Browallia New" w:cs="Browallia New"/>
          <w:sz w:val="28"/>
          <w:szCs w:val="28"/>
          <w:lang w:val="en-GB" w:eastAsia="en-GB"/>
        </w:rPr>
        <w:t xml:space="preserve">120.00 </w:t>
      </w:r>
      <w:r w:rsidRPr="00B737D5">
        <w:rPr>
          <w:rFonts w:ascii="Browallia New" w:hAnsi="Browallia New" w:cs="Browallia New"/>
          <w:sz w:val="28"/>
          <w:szCs w:val="28"/>
          <w:cs/>
          <w:lang w:val="en-GB" w:eastAsia="en-GB"/>
        </w:rPr>
        <w:t xml:space="preserve">ล้านบาท พร้อมดอกเบี้ยในอัตราร้อยละ </w:t>
      </w:r>
      <w:r w:rsidRPr="00B737D5">
        <w:rPr>
          <w:rFonts w:ascii="Browallia New" w:hAnsi="Browallia New" w:cs="Browallia New"/>
          <w:sz w:val="28"/>
          <w:szCs w:val="28"/>
          <w:lang w:val="en-GB" w:eastAsia="en-GB"/>
        </w:rPr>
        <w:t>19</w:t>
      </w:r>
      <w:r w:rsidRPr="00B737D5">
        <w:rPr>
          <w:rFonts w:ascii="Browallia New" w:hAnsi="Browallia New" w:cs="Browallia New"/>
          <w:sz w:val="28"/>
          <w:szCs w:val="28"/>
          <w:cs/>
          <w:lang w:val="en-GB" w:eastAsia="en-GB"/>
        </w:rPr>
        <w:t xml:space="preserve"> ต่อปี เป็นเวลา</w:t>
      </w:r>
      <w:r w:rsidRPr="00B737D5">
        <w:rPr>
          <w:rFonts w:ascii="Browallia New" w:hAnsi="Browallia New" w:cs="Browallia New"/>
          <w:sz w:val="28"/>
          <w:szCs w:val="28"/>
          <w:lang w:val="en-GB" w:eastAsia="en-GB"/>
        </w:rPr>
        <w:t xml:space="preserve"> 5</w:t>
      </w:r>
      <w:r w:rsidRPr="00B737D5">
        <w:rPr>
          <w:rFonts w:ascii="Browallia New" w:hAnsi="Browallia New" w:cs="Browallia New"/>
          <w:sz w:val="28"/>
          <w:szCs w:val="28"/>
          <w:cs/>
          <w:lang w:val="en-GB" w:eastAsia="en-GB"/>
        </w:rPr>
        <w:t xml:space="preserve"> ปี หรือคิดเป็นดอกเบี้ย</w:t>
      </w:r>
      <w:r w:rsidR="00C51F06" w:rsidRPr="00B737D5">
        <w:rPr>
          <w:rFonts w:ascii="Browallia New" w:hAnsi="Browallia New" w:cs="Browallia New" w:hint="cs"/>
          <w:sz w:val="28"/>
          <w:szCs w:val="28"/>
          <w:cs/>
          <w:lang w:val="en-GB" w:eastAsia="en-GB"/>
        </w:rPr>
        <w:t>จำนวน</w:t>
      </w:r>
      <w:r w:rsidRPr="00B737D5">
        <w:rPr>
          <w:rFonts w:ascii="Browallia New" w:hAnsi="Browallia New" w:cs="Browallia New"/>
          <w:sz w:val="28"/>
          <w:szCs w:val="28"/>
          <w:cs/>
          <w:lang w:val="en-GB" w:eastAsia="en-GB"/>
        </w:rPr>
        <w:t xml:space="preserve"> </w:t>
      </w:r>
      <w:r w:rsidRPr="00B737D5">
        <w:rPr>
          <w:rFonts w:ascii="Browallia New" w:hAnsi="Browallia New" w:cs="Browallia New"/>
          <w:sz w:val="28"/>
          <w:szCs w:val="28"/>
          <w:lang w:val="en-GB" w:eastAsia="en-GB"/>
        </w:rPr>
        <w:t>114.00</w:t>
      </w:r>
      <w:r w:rsidRPr="00B737D5">
        <w:rPr>
          <w:rFonts w:ascii="Browallia New" w:hAnsi="Browallia New" w:cs="Browallia New"/>
          <w:sz w:val="28"/>
          <w:szCs w:val="28"/>
          <w:cs/>
          <w:lang w:val="en-GB" w:eastAsia="en-GB"/>
        </w:rPr>
        <w:t xml:space="preserve"> ล้านบาท รวมเป็นเงินฟ้องบังคับจำนอง </w:t>
      </w:r>
      <w:r w:rsidRPr="00B737D5">
        <w:rPr>
          <w:rFonts w:ascii="Browallia New" w:hAnsi="Browallia New" w:cs="Browallia New"/>
          <w:sz w:val="28"/>
          <w:szCs w:val="28"/>
          <w:lang w:val="en-GB" w:eastAsia="en-GB"/>
        </w:rPr>
        <w:t>234.00</w:t>
      </w:r>
      <w:r w:rsidRPr="00B737D5">
        <w:rPr>
          <w:rFonts w:ascii="Browallia New" w:hAnsi="Browallia New" w:cs="Browallia New"/>
          <w:sz w:val="28"/>
          <w:szCs w:val="28"/>
          <w:cs/>
          <w:lang w:val="en-GB" w:eastAsia="en-GB"/>
        </w:rPr>
        <w:t xml:space="preserve"> ล้านบาท ปัจจุบันคดีอยู่ระหว่างการพิจารณาของศาลชั้นต้น</w:t>
      </w:r>
      <w:r w:rsidRPr="00B737D5">
        <w:rPr>
          <w:rFonts w:ascii="Browallia New" w:hAnsi="Browallia New" w:cs="Browallia New" w:hint="cs"/>
          <w:sz w:val="28"/>
          <w:szCs w:val="28"/>
          <w:cs/>
          <w:lang w:val="en-GB" w:eastAsia="en-GB"/>
        </w:rPr>
        <w:t xml:space="preserve"> </w:t>
      </w:r>
      <w:r w:rsidRPr="00B737D5">
        <w:rPr>
          <w:rFonts w:ascii="Browallia New" w:hAnsi="Browallia New" w:cs="Browallia New"/>
          <w:sz w:val="28"/>
          <w:szCs w:val="28"/>
          <w:cs/>
          <w:lang w:val="en-GB" w:eastAsia="en-GB"/>
        </w:rPr>
        <w:t>อย่างไรก็ตาม บริษัทย่อยทาง</w:t>
      </w:r>
      <w:r w:rsidRPr="00B737D5">
        <w:rPr>
          <w:rFonts w:ascii="Browallia New" w:hAnsi="Browallia New" w:cs="Browallia New" w:hint="cs"/>
          <w:sz w:val="28"/>
          <w:szCs w:val="28"/>
          <w:cs/>
          <w:lang w:val="en-GB" w:eastAsia="en-GB"/>
        </w:rPr>
        <w:t>อ้อม</w:t>
      </w:r>
      <w:r w:rsidRPr="00B737D5">
        <w:rPr>
          <w:rFonts w:ascii="Browallia New" w:hAnsi="Browallia New" w:cs="Browallia New"/>
          <w:sz w:val="28"/>
          <w:szCs w:val="28"/>
          <w:cs/>
          <w:lang w:val="en-GB" w:eastAsia="en-GB"/>
        </w:rPr>
        <w:t>เชื่อว่ามูลค่าทรัพย์สินที่ค้ำประกัน</w:t>
      </w:r>
      <w:r w:rsidRPr="00B737D5">
        <w:rPr>
          <w:rFonts w:ascii="Browallia New" w:hAnsi="Browallia New" w:cs="Browallia New"/>
          <w:sz w:val="28"/>
          <w:szCs w:val="28"/>
          <w:lang w:val="en-GB" w:eastAsia="en-GB"/>
        </w:rPr>
        <w:br/>
      </w:r>
      <w:r w:rsidRPr="00B737D5">
        <w:rPr>
          <w:rFonts w:ascii="Browallia New" w:hAnsi="Browallia New" w:cs="Browallia New"/>
          <w:sz w:val="28"/>
          <w:szCs w:val="28"/>
          <w:cs/>
          <w:lang w:val="en-GB" w:eastAsia="en-GB"/>
        </w:rPr>
        <w:t>สูงกว่าเงินให้สินเชื่อจึงไม่ได้ตั้งค่าเผื่อขาดทุนจากการด้อยค่า</w:t>
      </w:r>
    </w:p>
    <w:p w14:paraId="1E3A1E9D" w14:textId="77777777" w:rsidR="000D6802" w:rsidRPr="00B737D5" w:rsidRDefault="000D6802" w:rsidP="008C139A">
      <w:pPr>
        <w:ind w:firstLine="450"/>
        <w:jc w:val="thaiDistribute"/>
        <w:rPr>
          <w:rFonts w:ascii="Browallia New" w:hAnsi="Browallia New" w:cs="Browallia New"/>
          <w:sz w:val="28"/>
          <w:szCs w:val="28"/>
        </w:rPr>
      </w:pPr>
    </w:p>
    <w:p w14:paraId="076CE2DC" w14:textId="77777777" w:rsidR="00AA51BE" w:rsidRPr="00B737D5" w:rsidRDefault="00AA51BE" w:rsidP="008C139A">
      <w:pPr>
        <w:ind w:firstLine="450"/>
        <w:jc w:val="thaiDistribute"/>
        <w:rPr>
          <w:rFonts w:ascii="Browallia New" w:hAnsi="Browallia New" w:cs="Browallia New"/>
          <w:sz w:val="28"/>
          <w:szCs w:val="28"/>
        </w:rPr>
      </w:pPr>
    </w:p>
    <w:p w14:paraId="168F55B0" w14:textId="77777777" w:rsidR="00AA51BE" w:rsidRPr="00B737D5" w:rsidRDefault="00AA51BE" w:rsidP="008C139A">
      <w:pPr>
        <w:ind w:firstLine="450"/>
        <w:jc w:val="thaiDistribute"/>
        <w:rPr>
          <w:rFonts w:ascii="Browallia New" w:hAnsi="Browallia New" w:cs="Browallia New"/>
          <w:sz w:val="28"/>
          <w:szCs w:val="28"/>
        </w:rPr>
      </w:pPr>
    </w:p>
    <w:p w14:paraId="4DA2CCD7" w14:textId="77777777" w:rsidR="00AA51BE" w:rsidRPr="00B737D5" w:rsidRDefault="00AA51BE" w:rsidP="008C139A">
      <w:pPr>
        <w:ind w:firstLine="450"/>
        <w:jc w:val="thaiDistribute"/>
        <w:rPr>
          <w:rFonts w:ascii="Browallia New" w:hAnsi="Browallia New" w:cs="Browallia New"/>
          <w:sz w:val="28"/>
          <w:szCs w:val="28"/>
        </w:rPr>
      </w:pPr>
    </w:p>
    <w:p w14:paraId="43815B3F" w14:textId="77777777" w:rsidR="005E6211" w:rsidRPr="00B737D5" w:rsidRDefault="005E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en-GB"/>
        </w:rPr>
      </w:pPr>
      <w:r w:rsidRPr="00B737D5">
        <w:rPr>
          <w:rFonts w:ascii="Browallia New" w:hAnsi="Browallia New" w:cs="Browallia New"/>
          <w:sz w:val="28"/>
          <w:szCs w:val="28"/>
          <w:cs/>
          <w:lang w:val="en-GB" w:eastAsia="en-GB"/>
        </w:rPr>
        <w:br w:type="page"/>
      </w:r>
    </w:p>
    <w:p w14:paraId="2092838C" w14:textId="0A03813B" w:rsidR="008C139A" w:rsidRPr="00B737D5" w:rsidRDefault="008C139A" w:rsidP="0094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eastAsia="en-GB"/>
        </w:rPr>
      </w:pPr>
      <w:r w:rsidRPr="00B737D5">
        <w:rPr>
          <w:rFonts w:ascii="Browallia New" w:hAnsi="Browallia New" w:cs="Browallia New"/>
          <w:sz w:val="28"/>
          <w:szCs w:val="28"/>
          <w:cs/>
          <w:lang w:val="en-GB" w:eastAsia="en-GB"/>
        </w:rPr>
        <w:lastRenderedPageBreak/>
        <w:t>รายการเคลื่อนไหวของเงินลงทุน</w:t>
      </w:r>
      <w:r w:rsidR="008758FC" w:rsidRPr="00B737D5">
        <w:rPr>
          <w:rFonts w:ascii="Browallia New" w:hAnsi="Browallia New" w:cs="Browallia New" w:hint="cs"/>
          <w:sz w:val="28"/>
          <w:szCs w:val="28"/>
          <w:cs/>
          <w:lang w:val="en-GB" w:eastAsia="en-GB"/>
        </w:rPr>
        <w:t>ระยะยาว</w:t>
      </w:r>
      <w:r w:rsidRPr="00B737D5">
        <w:rPr>
          <w:rFonts w:ascii="Browallia New" w:hAnsi="Browallia New" w:cs="Browallia New"/>
          <w:sz w:val="28"/>
          <w:szCs w:val="28"/>
          <w:cs/>
          <w:lang w:val="en-GB" w:eastAsia="en-GB"/>
        </w:rPr>
        <w:t>ในลูกหนี้</w:t>
      </w:r>
      <w:r w:rsidRPr="00B737D5">
        <w:rPr>
          <w:rFonts w:ascii="Browallia New" w:hAnsi="Browallia New" w:cs="Browallia New" w:hint="cs"/>
          <w:sz w:val="28"/>
          <w:szCs w:val="28"/>
          <w:cs/>
          <w:lang w:val="en-GB" w:eastAsia="en-GB"/>
        </w:rPr>
        <w:t>สำหรับงวด</w:t>
      </w:r>
      <w:r w:rsidR="001D2E1A" w:rsidRPr="00B737D5">
        <w:rPr>
          <w:rFonts w:ascii="Browallia New" w:hAnsi="Browallia New" w:cs="Browallia New" w:hint="cs"/>
          <w:sz w:val="28"/>
          <w:szCs w:val="28"/>
          <w:cs/>
          <w:lang w:val="en-GB" w:eastAsia="en-GB"/>
        </w:rPr>
        <w:t>สาม</w:t>
      </w:r>
      <w:r w:rsidRPr="00B737D5">
        <w:rPr>
          <w:rFonts w:ascii="Browallia New" w:hAnsi="Browallia New" w:cs="Browallia New" w:hint="cs"/>
          <w:sz w:val="28"/>
          <w:szCs w:val="28"/>
          <w:cs/>
          <w:lang w:val="en-GB" w:eastAsia="en-GB"/>
        </w:rPr>
        <w:t xml:space="preserve">เดือนสิ้นสุดวันที่ </w:t>
      </w:r>
      <w:r w:rsidR="001D2E1A" w:rsidRPr="00B737D5">
        <w:rPr>
          <w:rFonts w:ascii="Browallia New" w:hAnsi="Browallia New" w:cs="Browallia New"/>
          <w:sz w:val="28"/>
          <w:szCs w:val="28"/>
          <w:lang w:val="en-GB" w:eastAsia="en-GB"/>
        </w:rPr>
        <w:t>31</w:t>
      </w:r>
      <w:r w:rsidR="001D2E1A" w:rsidRPr="00B737D5">
        <w:rPr>
          <w:rFonts w:ascii="Browallia New" w:hAnsi="Browallia New" w:cs="Browallia New" w:hint="cs"/>
          <w:sz w:val="28"/>
          <w:szCs w:val="28"/>
          <w:cs/>
          <w:lang w:val="en-GB" w:eastAsia="en-GB"/>
        </w:rPr>
        <w:t xml:space="preserve"> มีนาคม </w:t>
      </w:r>
      <w:r w:rsidR="001D2E1A" w:rsidRPr="00B737D5">
        <w:rPr>
          <w:rFonts w:ascii="Browallia New" w:hAnsi="Browallia New" w:cs="Browallia New"/>
          <w:sz w:val="28"/>
          <w:szCs w:val="28"/>
          <w:lang w:val="en-GB" w:eastAsia="en-GB"/>
        </w:rPr>
        <w:t>2565</w:t>
      </w:r>
      <w:r w:rsidRPr="00B737D5">
        <w:rPr>
          <w:rFonts w:ascii="Browallia New" w:hAnsi="Browallia New" w:cs="Browallia New"/>
          <w:sz w:val="28"/>
          <w:szCs w:val="28"/>
          <w:cs/>
          <w:lang w:val="en-GB" w:eastAsia="en-GB"/>
        </w:rPr>
        <w:t xml:space="preserve"> ดังนี้</w:t>
      </w:r>
    </w:p>
    <w:p w14:paraId="223510A3" w14:textId="7976815D" w:rsidR="00FE2955" w:rsidRPr="00B737D5" w:rsidRDefault="00FE2955" w:rsidP="00FE2955">
      <w:pPr>
        <w:ind w:firstLine="450"/>
        <w:jc w:val="thaiDistribute"/>
        <w:rPr>
          <w:rFonts w:ascii="Browallia New" w:hAnsi="Browallia New" w:cs="Browallia New"/>
          <w:spacing w:val="-2"/>
          <w:sz w:val="20"/>
          <w:szCs w:val="20"/>
        </w:rPr>
      </w:pPr>
    </w:p>
    <w:tbl>
      <w:tblPr>
        <w:tblW w:w="8860" w:type="dxa"/>
        <w:tblInd w:w="426" w:type="dxa"/>
        <w:tblLook w:val="01E0" w:firstRow="1" w:lastRow="1" w:firstColumn="1" w:lastColumn="1" w:noHBand="0" w:noVBand="0"/>
      </w:tblPr>
      <w:tblGrid>
        <w:gridCol w:w="6520"/>
        <w:gridCol w:w="2340"/>
      </w:tblGrid>
      <w:tr w:rsidR="00FE2955" w:rsidRPr="00B737D5" w14:paraId="6DB7B6B2" w14:textId="77777777" w:rsidTr="00987B55">
        <w:tc>
          <w:tcPr>
            <w:tcW w:w="6520" w:type="dxa"/>
          </w:tcPr>
          <w:p w14:paraId="68CC0B37" w14:textId="77777777" w:rsidR="00FE2955" w:rsidRPr="00B737D5" w:rsidRDefault="00FE2955" w:rsidP="00BE5E18">
            <w:pPr>
              <w:jc w:val="thaiDistribute"/>
              <w:rPr>
                <w:rFonts w:ascii="Browallia New" w:hAnsi="Browallia New" w:cs="Browallia New"/>
                <w:spacing w:val="-2"/>
                <w:sz w:val="28"/>
                <w:szCs w:val="28"/>
              </w:rPr>
            </w:pPr>
          </w:p>
        </w:tc>
        <w:tc>
          <w:tcPr>
            <w:tcW w:w="2340" w:type="dxa"/>
          </w:tcPr>
          <w:p w14:paraId="76D71A30" w14:textId="0C4F9828" w:rsidR="00FE2955" w:rsidRPr="00B737D5" w:rsidRDefault="00246F8C" w:rsidP="00987B55">
            <w:pPr>
              <w:jc w:val="right"/>
              <w:rPr>
                <w:rFonts w:ascii="Browallia New" w:hAnsi="Browallia New" w:cs="Browallia New"/>
                <w:spacing w:val="-2"/>
                <w:sz w:val="28"/>
                <w:szCs w:val="28"/>
              </w:rPr>
            </w:pP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หน่วย : พันบาท)</w:t>
            </w:r>
          </w:p>
        </w:tc>
      </w:tr>
      <w:tr w:rsidR="00FE2955" w:rsidRPr="00B737D5" w14:paraId="578A727E" w14:textId="77777777" w:rsidTr="00987B55">
        <w:tc>
          <w:tcPr>
            <w:tcW w:w="6520" w:type="dxa"/>
          </w:tcPr>
          <w:p w14:paraId="3BE8B3CA" w14:textId="77777777" w:rsidR="00FE2955" w:rsidRPr="00B737D5" w:rsidRDefault="00FE2955" w:rsidP="00BE5E18">
            <w:pPr>
              <w:jc w:val="thaiDistribute"/>
              <w:rPr>
                <w:rFonts w:ascii="Browallia New" w:hAnsi="Browallia New" w:cs="Browallia New"/>
                <w:spacing w:val="-2"/>
                <w:sz w:val="28"/>
                <w:szCs w:val="28"/>
              </w:rPr>
            </w:pPr>
          </w:p>
        </w:tc>
        <w:tc>
          <w:tcPr>
            <w:tcW w:w="2340" w:type="dxa"/>
            <w:tcBorders>
              <w:top w:val="nil"/>
              <w:left w:val="nil"/>
              <w:bottom w:val="single" w:sz="4" w:space="0" w:color="auto"/>
              <w:right w:val="nil"/>
            </w:tcBorders>
          </w:tcPr>
          <w:p w14:paraId="6946203A" w14:textId="77777777" w:rsidR="00FE2955" w:rsidRPr="00B737D5" w:rsidRDefault="00FE2955" w:rsidP="00BE5E18">
            <w:pPr>
              <w:tabs>
                <w:tab w:val="left" w:pos="3090"/>
                <w:tab w:val="left" w:pos="4860"/>
              </w:tabs>
              <w:jc w:val="center"/>
              <w:rPr>
                <w:rFonts w:ascii="Browallia New" w:hAnsi="Browallia New" w:cs="Browallia New"/>
                <w:spacing w:val="-2"/>
                <w:sz w:val="28"/>
                <w:szCs w:val="28"/>
              </w:rPr>
            </w:pPr>
            <w:r w:rsidRPr="00B737D5">
              <w:rPr>
                <w:rFonts w:ascii="Browallia New" w:hAnsi="Browallia New" w:cs="Browallia New"/>
                <w:spacing w:val="-2"/>
                <w:sz w:val="28"/>
                <w:szCs w:val="28"/>
                <w:cs/>
              </w:rPr>
              <w:t>งบการเงินรวม</w:t>
            </w:r>
          </w:p>
        </w:tc>
      </w:tr>
      <w:tr w:rsidR="00FE2955" w:rsidRPr="00B737D5" w14:paraId="43BEEA3A" w14:textId="77777777" w:rsidTr="00987B55">
        <w:trPr>
          <w:trHeight w:val="95"/>
        </w:trPr>
        <w:tc>
          <w:tcPr>
            <w:tcW w:w="6520" w:type="dxa"/>
          </w:tcPr>
          <w:p w14:paraId="755724B6" w14:textId="77777777" w:rsidR="00FE2955" w:rsidRPr="00B737D5" w:rsidRDefault="00FE2955" w:rsidP="00BE5E18">
            <w:pPr>
              <w:jc w:val="thaiDistribute"/>
              <w:rPr>
                <w:rFonts w:ascii="Browallia New" w:hAnsi="Browallia New" w:cs="Browallia New"/>
                <w:spacing w:val="-2"/>
                <w:sz w:val="28"/>
                <w:szCs w:val="28"/>
              </w:rPr>
            </w:pPr>
          </w:p>
        </w:tc>
        <w:tc>
          <w:tcPr>
            <w:tcW w:w="2340" w:type="dxa"/>
            <w:tcBorders>
              <w:top w:val="single" w:sz="4" w:space="0" w:color="auto"/>
              <w:left w:val="nil"/>
              <w:bottom w:val="nil"/>
              <w:right w:val="nil"/>
            </w:tcBorders>
          </w:tcPr>
          <w:p w14:paraId="2B284B43" w14:textId="77777777" w:rsidR="00FE2955" w:rsidRPr="00B737D5" w:rsidRDefault="00FE2955" w:rsidP="00BE5E18">
            <w:pPr>
              <w:jc w:val="thaiDistribute"/>
              <w:rPr>
                <w:rFonts w:ascii="Browallia New" w:hAnsi="Browallia New" w:cs="Browallia New"/>
                <w:spacing w:val="-2"/>
                <w:sz w:val="28"/>
                <w:szCs w:val="28"/>
              </w:rPr>
            </w:pPr>
          </w:p>
        </w:tc>
      </w:tr>
      <w:tr w:rsidR="008160A6" w:rsidRPr="00B737D5" w14:paraId="6EF285D8" w14:textId="77777777" w:rsidTr="00522CB4">
        <w:tc>
          <w:tcPr>
            <w:tcW w:w="6520" w:type="dxa"/>
            <w:hideMark/>
          </w:tcPr>
          <w:p w14:paraId="0E2C90F5" w14:textId="13CBB3F0" w:rsidR="008160A6" w:rsidRPr="00B737D5" w:rsidRDefault="008160A6" w:rsidP="008160A6">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Pr="00B737D5">
              <w:rPr>
                <w:rFonts w:ascii="Browallia New" w:hAnsi="Browallia New" w:cs="Browallia New"/>
                <w:spacing w:val="-2"/>
                <w:sz w:val="28"/>
                <w:szCs w:val="28"/>
              </w:rPr>
              <w:t xml:space="preserve">1 </w:t>
            </w:r>
            <w:r w:rsidRPr="00B737D5">
              <w:rPr>
                <w:rFonts w:ascii="Browallia New" w:hAnsi="Browallia New" w:cs="Browallia New"/>
                <w:spacing w:val="-2"/>
                <w:sz w:val="28"/>
                <w:szCs w:val="28"/>
                <w:cs/>
              </w:rPr>
              <w:t xml:space="preserve">มกราคม </w:t>
            </w:r>
            <w:r w:rsidRPr="00B737D5">
              <w:rPr>
                <w:rFonts w:ascii="Browallia New" w:hAnsi="Browallia New" w:cs="Browallia New"/>
                <w:spacing w:val="-2"/>
                <w:sz w:val="28"/>
                <w:szCs w:val="28"/>
              </w:rPr>
              <w:t>256</w:t>
            </w:r>
            <w:r w:rsidRPr="00B737D5">
              <w:rPr>
                <w:rFonts w:ascii="Browallia New" w:hAnsi="Browallia New" w:cs="Browallia New" w:hint="cs"/>
                <w:spacing w:val="-2"/>
                <w:sz w:val="28"/>
                <w:szCs w:val="28"/>
                <w:cs/>
              </w:rPr>
              <w:t>5</w:t>
            </w:r>
          </w:p>
        </w:tc>
        <w:tc>
          <w:tcPr>
            <w:tcW w:w="2340" w:type="dxa"/>
          </w:tcPr>
          <w:p w14:paraId="5EC1D155" w14:textId="75C20EBE" w:rsidR="008160A6" w:rsidRPr="00B737D5" w:rsidRDefault="008160A6" w:rsidP="008160A6">
            <w:pPr>
              <w:tabs>
                <w:tab w:val="clear" w:pos="227"/>
                <w:tab w:val="clear" w:pos="454"/>
                <w:tab w:val="clear" w:pos="680"/>
                <w:tab w:val="left" w:pos="720"/>
              </w:tabs>
              <w:spacing w:line="240" w:lineRule="auto"/>
              <w:jc w:val="right"/>
              <w:rPr>
                <w:rFonts w:ascii="Browallia New" w:hAnsi="Browallia New" w:cs="Browallia New"/>
                <w:sz w:val="28"/>
                <w:szCs w:val="28"/>
              </w:rPr>
            </w:pPr>
            <w:r w:rsidRPr="00B737D5">
              <w:rPr>
                <w:rFonts w:ascii="Browallia New" w:hAnsi="Browallia New" w:cs="Browallia New"/>
                <w:sz w:val="28"/>
                <w:szCs w:val="28"/>
              </w:rPr>
              <w:t>144,966</w:t>
            </w:r>
          </w:p>
        </w:tc>
      </w:tr>
      <w:tr w:rsidR="008160A6" w:rsidRPr="00B737D5" w14:paraId="3BA99C1E" w14:textId="77777777" w:rsidTr="00841F79">
        <w:tc>
          <w:tcPr>
            <w:tcW w:w="6520" w:type="dxa"/>
            <w:hideMark/>
          </w:tcPr>
          <w:p w14:paraId="6905A1A8" w14:textId="148F3D6A" w:rsidR="008160A6" w:rsidRPr="00B737D5" w:rsidRDefault="008160A6" w:rsidP="008160A6">
            <w:pPr>
              <w:tabs>
                <w:tab w:val="clear" w:pos="227"/>
                <w:tab w:val="left" w:pos="367"/>
              </w:tabs>
              <w:jc w:val="thaiDistribute"/>
              <w:rPr>
                <w:rFonts w:ascii="Browallia New" w:hAnsi="Browallia New" w:cs="Browallia New"/>
                <w:spacing w:val="-2"/>
                <w:sz w:val="28"/>
                <w:szCs w:val="28"/>
              </w:rPr>
            </w:pPr>
            <w:r w:rsidRPr="00B737D5">
              <w:rPr>
                <w:rFonts w:ascii="Browallia New" w:hAnsi="Browallia New" w:cs="Browallia New"/>
                <w:spacing w:val="-2"/>
                <w:sz w:val="28"/>
                <w:szCs w:val="28"/>
                <w:u w:val="single"/>
                <w:cs/>
              </w:rPr>
              <w:t>หัก</w:t>
            </w:r>
            <w:r w:rsidRPr="00B737D5">
              <w:rPr>
                <w:rFonts w:ascii="Browallia New" w:hAnsi="Browallia New" w:cs="Browallia New"/>
                <w:spacing w:val="-2"/>
                <w:sz w:val="28"/>
                <w:szCs w:val="28"/>
                <w:cs/>
              </w:rPr>
              <w:t xml:space="preserve"> </w:t>
            </w:r>
            <w:r w:rsidRPr="00B737D5">
              <w:rPr>
                <w:rFonts w:ascii="Browallia New" w:hAnsi="Browallia New" w:cs="Browallia New" w:hint="cs"/>
                <w:spacing w:val="-2"/>
                <w:sz w:val="28"/>
                <w:szCs w:val="28"/>
                <w:cs/>
              </w:rPr>
              <w:t>โอนคืนสิทธิเรียกร้องในลูกหนี้</w:t>
            </w:r>
          </w:p>
        </w:tc>
        <w:tc>
          <w:tcPr>
            <w:tcW w:w="2340" w:type="dxa"/>
            <w:tcBorders>
              <w:top w:val="nil"/>
              <w:left w:val="nil"/>
              <w:right w:val="nil"/>
            </w:tcBorders>
          </w:tcPr>
          <w:p w14:paraId="1817A358" w14:textId="30BC8FC0" w:rsidR="008160A6" w:rsidRPr="00B737D5" w:rsidRDefault="008160A6" w:rsidP="008160A6">
            <w:pPr>
              <w:tabs>
                <w:tab w:val="clear" w:pos="227"/>
                <w:tab w:val="clear" w:pos="454"/>
                <w:tab w:val="clear" w:pos="680"/>
                <w:tab w:val="left" w:pos="720"/>
              </w:tabs>
              <w:spacing w:line="240" w:lineRule="auto"/>
              <w:jc w:val="right"/>
              <w:rPr>
                <w:rFonts w:ascii="Browallia New" w:hAnsi="Browallia New" w:cs="Browallia New"/>
                <w:sz w:val="28"/>
                <w:szCs w:val="28"/>
              </w:rPr>
            </w:pPr>
            <w:r w:rsidRPr="00B737D5">
              <w:rPr>
                <w:rFonts w:ascii="Browallia New" w:hAnsi="Browallia New" w:cs="Browallia New"/>
                <w:sz w:val="28"/>
                <w:szCs w:val="28"/>
              </w:rPr>
              <w:t>(464)</w:t>
            </w:r>
          </w:p>
        </w:tc>
      </w:tr>
      <w:tr w:rsidR="008160A6" w:rsidRPr="00B737D5" w14:paraId="28D6DB36" w14:textId="77777777" w:rsidTr="00841F79">
        <w:tc>
          <w:tcPr>
            <w:tcW w:w="6520" w:type="dxa"/>
          </w:tcPr>
          <w:p w14:paraId="29B5790F" w14:textId="74AA5BC8" w:rsidR="008160A6" w:rsidRPr="00B737D5" w:rsidRDefault="008160A6" w:rsidP="008160A6">
            <w:pPr>
              <w:tabs>
                <w:tab w:val="clear" w:pos="227"/>
                <w:tab w:val="left" w:pos="367"/>
              </w:tabs>
              <w:jc w:val="thaiDistribute"/>
              <w:rPr>
                <w:rFonts w:ascii="Browallia New" w:hAnsi="Browallia New" w:cs="Browallia New"/>
                <w:spacing w:val="-2"/>
                <w:sz w:val="28"/>
                <w:szCs w:val="28"/>
                <w:cs/>
              </w:rPr>
            </w:pPr>
            <w:r w:rsidRPr="00B737D5">
              <w:rPr>
                <w:rFonts w:ascii="Browallia New" w:hAnsi="Browallia New" w:cs="Browallia New"/>
                <w:spacing w:val="-2"/>
                <w:sz w:val="28"/>
                <w:szCs w:val="28"/>
                <w:u w:val="single"/>
                <w:cs/>
              </w:rPr>
              <w:t>หัก</w:t>
            </w:r>
            <w:r w:rsidRPr="00B737D5">
              <w:rPr>
                <w:rFonts w:ascii="Browallia New" w:hAnsi="Browallia New" w:cs="Browallia New"/>
                <w:spacing w:val="-2"/>
                <w:sz w:val="28"/>
                <w:szCs w:val="28"/>
                <w:cs/>
              </w:rPr>
              <w:t xml:space="preserve"> สัดส่วนที่ลดลงจากการรับชำระเงิน</w:t>
            </w:r>
          </w:p>
        </w:tc>
        <w:tc>
          <w:tcPr>
            <w:tcW w:w="2340" w:type="dxa"/>
            <w:tcBorders>
              <w:left w:val="nil"/>
              <w:bottom w:val="single" w:sz="4" w:space="0" w:color="auto"/>
              <w:right w:val="nil"/>
            </w:tcBorders>
          </w:tcPr>
          <w:p w14:paraId="31F1EB26" w14:textId="4CE394FC" w:rsidR="008160A6" w:rsidRPr="00B737D5" w:rsidRDefault="008160A6" w:rsidP="008160A6">
            <w:pPr>
              <w:tabs>
                <w:tab w:val="clear" w:pos="227"/>
                <w:tab w:val="clear" w:pos="454"/>
                <w:tab w:val="clear" w:pos="680"/>
                <w:tab w:val="left" w:pos="720"/>
              </w:tabs>
              <w:spacing w:line="240" w:lineRule="auto"/>
              <w:jc w:val="right"/>
              <w:rPr>
                <w:rFonts w:ascii="Browallia New" w:hAnsi="Browallia New" w:cs="Browallia New"/>
                <w:sz w:val="28"/>
                <w:szCs w:val="28"/>
              </w:rPr>
            </w:pPr>
            <w:r w:rsidRPr="00B737D5">
              <w:rPr>
                <w:rFonts w:ascii="Browallia New" w:hAnsi="Browallia New" w:cs="Browallia New"/>
                <w:sz w:val="28"/>
                <w:szCs w:val="28"/>
                <w:cs/>
              </w:rPr>
              <w:t>(</w:t>
            </w:r>
            <w:r w:rsidRPr="00B737D5">
              <w:rPr>
                <w:rFonts w:ascii="Browallia New" w:hAnsi="Browallia New" w:cs="Browallia New"/>
                <w:sz w:val="28"/>
                <w:szCs w:val="28"/>
              </w:rPr>
              <w:t>863</w:t>
            </w:r>
            <w:r w:rsidRPr="00B737D5">
              <w:rPr>
                <w:rFonts w:ascii="Browallia New" w:hAnsi="Browallia New" w:cs="Browallia New"/>
                <w:sz w:val="28"/>
                <w:szCs w:val="28"/>
                <w:cs/>
              </w:rPr>
              <w:t>)</w:t>
            </w:r>
          </w:p>
        </w:tc>
      </w:tr>
      <w:tr w:rsidR="00607A5A" w:rsidRPr="00B737D5" w14:paraId="1A98926A" w14:textId="77777777" w:rsidTr="00987B55">
        <w:tc>
          <w:tcPr>
            <w:tcW w:w="6520" w:type="dxa"/>
          </w:tcPr>
          <w:p w14:paraId="74D707BB" w14:textId="34EC5E4B" w:rsidR="00607A5A" w:rsidRPr="00B737D5" w:rsidRDefault="008160A6" w:rsidP="00607A5A">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340" w:type="dxa"/>
            <w:tcBorders>
              <w:top w:val="single" w:sz="4" w:space="0" w:color="auto"/>
              <w:left w:val="nil"/>
              <w:bottom w:val="single" w:sz="12" w:space="0" w:color="auto"/>
              <w:right w:val="nil"/>
            </w:tcBorders>
          </w:tcPr>
          <w:p w14:paraId="78509328" w14:textId="710043C0" w:rsidR="00607A5A" w:rsidRPr="00B737D5" w:rsidRDefault="008160A6" w:rsidP="00607A5A">
            <w:pPr>
              <w:tabs>
                <w:tab w:val="clear" w:pos="227"/>
                <w:tab w:val="clear" w:pos="454"/>
                <w:tab w:val="clear" w:pos="680"/>
                <w:tab w:val="left" w:pos="720"/>
              </w:tabs>
              <w:spacing w:line="240" w:lineRule="auto"/>
              <w:jc w:val="right"/>
              <w:rPr>
                <w:rFonts w:ascii="Browallia New" w:hAnsi="Browallia New" w:cs="Browallia New"/>
                <w:sz w:val="28"/>
                <w:szCs w:val="28"/>
              </w:rPr>
            </w:pPr>
            <w:r w:rsidRPr="00B737D5">
              <w:rPr>
                <w:rFonts w:ascii="Browallia New" w:hAnsi="Browallia New" w:cs="Browallia New"/>
                <w:sz w:val="28"/>
                <w:szCs w:val="28"/>
              </w:rPr>
              <w:t>143,639</w:t>
            </w:r>
          </w:p>
        </w:tc>
      </w:tr>
    </w:tbl>
    <w:p w14:paraId="3031F420" w14:textId="0A060B28" w:rsidR="00704341" w:rsidRPr="00B737D5" w:rsidRDefault="0070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45F7E6E" w14:textId="05585BAC" w:rsidR="004677B3" w:rsidRPr="00B737D5" w:rsidRDefault="004677B3" w:rsidP="004677B3">
      <w:pPr>
        <w:ind w:left="450"/>
        <w:jc w:val="thaiDistribute"/>
        <w:rPr>
          <w:rFonts w:ascii="Browallia New" w:hAnsi="Browallia New" w:cs="Browallia New"/>
          <w:sz w:val="28"/>
          <w:szCs w:val="28"/>
        </w:rPr>
      </w:pPr>
      <w:r w:rsidRPr="00B737D5">
        <w:rPr>
          <w:rFonts w:ascii="Browallia New" w:hAnsi="Browallia New" w:cs="Browallia New" w:hint="cs"/>
          <w:sz w:val="28"/>
          <w:szCs w:val="28"/>
          <w:cs/>
        </w:rPr>
        <w:t>รายการเคลื่อนไหวของค่าเผื่อการด้อยค่าของเงินลงทุน</w:t>
      </w:r>
      <w:r w:rsidR="007E140A" w:rsidRPr="00B737D5">
        <w:rPr>
          <w:rFonts w:ascii="Browallia New" w:hAnsi="Browallia New" w:cs="Browallia New" w:hint="cs"/>
          <w:sz w:val="28"/>
          <w:szCs w:val="28"/>
          <w:cs/>
        </w:rPr>
        <w:t>ระยะยาว</w:t>
      </w:r>
      <w:r w:rsidRPr="00B737D5">
        <w:rPr>
          <w:rFonts w:ascii="Browallia New" w:hAnsi="Browallia New" w:cs="Browallia New" w:hint="cs"/>
          <w:sz w:val="28"/>
          <w:szCs w:val="28"/>
          <w:cs/>
        </w:rPr>
        <w:t>ในลูกหนี้ สำหรับงวดสาม</w:t>
      </w:r>
      <w:r w:rsidRPr="00B737D5">
        <w:rPr>
          <w:rFonts w:ascii="Browallia New" w:hAnsi="Browallia New" w:cs="Browallia New" w:hint="cs"/>
          <w:spacing w:val="-2"/>
          <w:sz w:val="28"/>
          <w:szCs w:val="28"/>
          <w:cs/>
        </w:rPr>
        <w:t xml:space="preserve">เดือนสิ้นสุดวันที่ </w:t>
      </w:r>
      <w:r w:rsidRPr="00B737D5">
        <w:rPr>
          <w:rFonts w:ascii="Browallia New" w:hAnsi="Browallia New" w:cs="Browallia New"/>
          <w:spacing w:val="-2"/>
          <w:sz w:val="28"/>
          <w:szCs w:val="28"/>
        </w:rPr>
        <w:t xml:space="preserve">31 </w:t>
      </w:r>
      <w:r w:rsidRPr="00B737D5">
        <w:rPr>
          <w:rFonts w:ascii="Browallia New" w:hAnsi="Browallia New" w:cs="Browallia New" w:hint="cs"/>
          <w:spacing w:val="-2"/>
          <w:sz w:val="28"/>
          <w:szCs w:val="28"/>
          <w:cs/>
        </w:rPr>
        <w:t xml:space="preserve">มีนาคม </w:t>
      </w:r>
      <w:r w:rsidRPr="00B737D5">
        <w:rPr>
          <w:rFonts w:ascii="Browallia New" w:hAnsi="Browallia New" w:cs="Browallia New"/>
          <w:spacing w:val="-2"/>
          <w:sz w:val="28"/>
          <w:szCs w:val="28"/>
        </w:rPr>
        <w:t>2565</w:t>
      </w:r>
      <w:r w:rsidR="00C51F06" w:rsidRPr="00B737D5">
        <w:rPr>
          <w:rFonts w:ascii="Browallia New" w:hAnsi="Browallia New" w:cs="Browallia New" w:hint="cs"/>
          <w:spacing w:val="-2"/>
          <w:sz w:val="28"/>
          <w:szCs w:val="28"/>
          <w:cs/>
        </w:rPr>
        <w:t xml:space="preserve"> </w:t>
      </w:r>
      <w:r w:rsidRPr="00B737D5">
        <w:rPr>
          <w:rFonts w:ascii="Browallia New" w:hAnsi="Browallia New" w:cs="Browallia New" w:hint="cs"/>
          <w:sz w:val="28"/>
          <w:szCs w:val="28"/>
          <w:cs/>
        </w:rPr>
        <w:t>มีดังนี้</w:t>
      </w:r>
    </w:p>
    <w:p w14:paraId="2A7732C6" w14:textId="77777777" w:rsidR="00125018" w:rsidRPr="00B737D5" w:rsidRDefault="00125018" w:rsidP="004677B3">
      <w:pPr>
        <w:ind w:left="450"/>
        <w:jc w:val="thaiDistribute"/>
        <w:rPr>
          <w:rFonts w:ascii="Browallia New" w:hAnsi="Browallia New" w:cs="Browallia New"/>
          <w:sz w:val="28"/>
          <w:szCs w:val="28"/>
        </w:rPr>
      </w:pPr>
    </w:p>
    <w:tbl>
      <w:tblPr>
        <w:tblW w:w="8860" w:type="dxa"/>
        <w:tblInd w:w="426" w:type="dxa"/>
        <w:tblLook w:val="01E0" w:firstRow="1" w:lastRow="1" w:firstColumn="1" w:lastColumn="1" w:noHBand="0" w:noVBand="0"/>
      </w:tblPr>
      <w:tblGrid>
        <w:gridCol w:w="6520"/>
        <w:gridCol w:w="2340"/>
      </w:tblGrid>
      <w:tr w:rsidR="00125018" w:rsidRPr="00B737D5" w14:paraId="4B6E3A3C" w14:textId="77777777" w:rsidTr="00522CB4">
        <w:tc>
          <w:tcPr>
            <w:tcW w:w="6520" w:type="dxa"/>
          </w:tcPr>
          <w:p w14:paraId="711295A8" w14:textId="77777777" w:rsidR="00125018" w:rsidRPr="00B737D5" w:rsidRDefault="00125018" w:rsidP="00522CB4">
            <w:pPr>
              <w:jc w:val="thaiDistribute"/>
              <w:rPr>
                <w:rFonts w:ascii="Browallia New" w:hAnsi="Browallia New" w:cs="Browallia New"/>
                <w:spacing w:val="-2"/>
                <w:sz w:val="28"/>
                <w:szCs w:val="28"/>
              </w:rPr>
            </w:pPr>
          </w:p>
        </w:tc>
        <w:tc>
          <w:tcPr>
            <w:tcW w:w="2340" w:type="dxa"/>
          </w:tcPr>
          <w:p w14:paraId="7104423E" w14:textId="77777777" w:rsidR="00125018" w:rsidRPr="00B737D5" w:rsidRDefault="00125018" w:rsidP="00522CB4">
            <w:pPr>
              <w:jc w:val="right"/>
              <w:rPr>
                <w:rFonts w:ascii="Browallia New" w:hAnsi="Browallia New" w:cs="Browallia New"/>
                <w:spacing w:val="-2"/>
                <w:sz w:val="28"/>
                <w:szCs w:val="28"/>
              </w:rPr>
            </w:pP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หน่วย : พันบาท)</w:t>
            </w:r>
          </w:p>
        </w:tc>
      </w:tr>
      <w:tr w:rsidR="00125018" w:rsidRPr="00B737D5" w14:paraId="72DE70BC" w14:textId="77777777" w:rsidTr="00522CB4">
        <w:tc>
          <w:tcPr>
            <w:tcW w:w="6520" w:type="dxa"/>
          </w:tcPr>
          <w:p w14:paraId="5EBCF76C" w14:textId="77777777" w:rsidR="00125018" w:rsidRPr="00B737D5" w:rsidRDefault="00125018" w:rsidP="00522CB4">
            <w:pPr>
              <w:jc w:val="thaiDistribute"/>
              <w:rPr>
                <w:rFonts w:ascii="Browallia New" w:hAnsi="Browallia New" w:cs="Browallia New"/>
                <w:spacing w:val="-2"/>
                <w:sz w:val="28"/>
                <w:szCs w:val="28"/>
              </w:rPr>
            </w:pPr>
          </w:p>
        </w:tc>
        <w:tc>
          <w:tcPr>
            <w:tcW w:w="2340" w:type="dxa"/>
            <w:tcBorders>
              <w:top w:val="nil"/>
              <w:left w:val="nil"/>
              <w:bottom w:val="single" w:sz="4" w:space="0" w:color="auto"/>
              <w:right w:val="nil"/>
            </w:tcBorders>
          </w:tcPr>
          <w:p w14:paraId="126CCC18" w14:textId="77777777" w:rsidR="00125018" w:rsidRPr="00B737D5" w:rsidRDefault="00125018" w:rsidP="00522CB4">
            <w:pPr>
              <w:tabs>
                <w:tab w:val="left" w:pos="3090"/>
                <w:tab w:val="left" w:pos="4860"/>
              </w:tabs>
              <w:jc w:val="center"/>
              <w:rPr>
                <w:rFonts w:ascii="Browallia New" w:hAnsi="Browallia New" w:cs="Browallia New"/>
                <w:spacing w:val="-2"/>
                <w:sz w:val="28"/>
                <w:szCs w:val="28"/>
              </w:rPr>
            </w:pPr>
            <w:r w:rsidRPr="00B737D5">
              <w:rPr>
                <w:rFonts w:ascii="Browallia New" w:hAnsi="Browallia New" w:cs="Browallia New"/>
                <w:spacing w:val="-2"/>
                <w:sz w:val="28"/>
                <w:szCs w:val="28"/>
                <w:cs/>
              </w:rPr>
              <w:t>งบการเงินรวม</w:t>
            </w:r>
          </w:p>
        </w:tc>
      </w:tr>
      <w:tr w:rsidR="00125018" w:rsidRPr="00B737D5" w14:paraId="071E0BB2" w14:textId="77777777" w:rsidTr="00522CB4">
        <w:trPr>
          <w:trHeight w:val="95"/>
        </w:trPr>
        <w:tc>
          <w:tcPr>
            <w:tcW w:w="6520" w:type="dxa"/>
          </w:tcPr>
          <w:p w14:paraId="5A97C917" w14:textId="77777777" w:rsidR="00125018" w:rsidRPr="00B737D5" w:rsidRDefault="00125018" w:rsidP="00522CB4">
            <w:pPr>
              <w:jc w:val="thaiDistribute"/>
              <w:rPr>
                <w:rFonts w:ascii="Browallia New" w:hAnsi="Browallia New" w:cs="Browallia New"/>
                <w:spacing w:val="-2"/>
                <w:sz w:val="28"/>
                <w:szCs w:val="28"/>
              </w:rPr>
            </w:pPr>
          </w:p>
        </w:tc>
        <w:tc>
          <w:tcPr>
            <w:tcW w:w="2340" w:type="dxa"/>
            <w:tcBorders>
              <w:top w:val="single" w:sz="4" w:space="0" w:color="auto"/>
              <w:left w:val="nil"/>
              <w:bottom w:val="nil"/>
              <w:right w:val="nil"/>
            </w:tcBorders>
          </w:tcPr>
          <w:p w14:paraId="0C0A6DAC" w14:textId="77777777" w:rsidR="00125018" w:rsidRPr="00B737D5" w:rsidRDefault="00125018" w:rsidP="00522CB4">
            <w:pPr>
              <w:jc w:val="thaiDistribute"/>
              <w:rPr>
                <w:rFonts w:ascii="Browallia New" w:hAnsi="Browallia New" w:cs="Browallia New"/>
                <w:spacing w:val="-2"/>
                <w:sz w:val="28"/>
                <w:szCs w:val="28"/>
              </w:rPr>
            </w:pPr>
          </w:p>
        </w:tc>
      </w:tr>
      <w:tr w:rsidR="00D50AAA" w:rsidRPr="00B737D5" w14:paraId="616B66BC" w14:textId="77777777" w:rsidTr="00522CB4">
        <w:tc>
          <w:tcPr>
            <w:tcW w:w="6520" w:type="dxa"/>
            <w:hideMark/>
          </w:tcPr>
          <w:p w14:paraId="26B36596" w14:textId="77777777" w:rsidR="00D50AAA" w:rsidRPr="00B737D5" w:rsidRDefault="00D50AAA" w:rsidP="00D50AAA">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Pr="00B737D5">
              <w:rPr>
                <w:rFonts w:ascii="Browallia New" w:hAnsi="Browallia New" w:cs="Browallia New"/>
                <w:spacing w:val="-2"/>
                <w:sz w:val="28"/>
                <w:szCs w:val="28"/>
              </w:rPr>
              <w:t xml:space="preserve">1 </w:t>
            </w:r>
            <w:r w:rsidRPr="00B737D5">
              <w:rPr>
                <w:rFonts w:ascii="Browallia New" w:hAnsi="Browallia New" w:cs="Browallia New"/>
                <w:spacing w:val="-2"/>
                <w:sz w:val="28"/>
                <w:szCs w:val="28"/>
                <w:cs/>
              </w:rPr>
              <w:t xml:space="preserve">มกราคม </w:t>
            </w:r>
            <w:r w:rsidRPr="00B737D5">
              <w:rPr>
                <w:rFonts w:ascii="Browallia New" w:hAnsi="Browallia New" w:cs="Browallia New"/>
                <w:spacing w:val="-2"/>
                <w:sz w:val="28"/>
                <w:szCs w:val="28"/>
              </w:rPr>
              <w:t>256</w:t>
            </w:r>
            <w:r w:rsidRPr="00B737D5">
              <w:rPr>
                <w:rFonts w:ascii="Browallia New" w:hAnsi="Browallia New" w:cs="Browallia New" w:hint="cs"/>
                <w:spacing w:val="-2"/>
                <w:sz w:val="28"/>
                <w:szCs w:val="28"/>
                <w:cs/>
              </w:rPr>
              <w:t>5</w:t>
            </w:r>
          </w:p>
        </w:tc>
        <w:tc>
          <w:tcPr>
            <w:tcW w:w="2340" w:type="dxa"/>
          </w:tcPr>
          <w:p w14:paraId="4B4CEEA1" w14:textId="3E39DA5C" w:rsidR="00D50AAA" w:rsidRPr="00B737D5" w:rsidRDefault="00D50AAA" w:rsidP="00D50AAA">
            <w:pPr>
              <w:tabs>
                <w:tab w:val="clear" w:pos="227"/>
                <w:tab w:val="clear" w:pos="454"/>
                <w:tab w:val="clear" w:pos="680"/>
                <w:tab w:val="left" w:pos="720"/>
              </w:tabs>
              <w:spacing w:line="240" w:lineRule="auto"/>
              <w:jc w:val="right"/>
              <w:rPr>
                <w:rFonts w:ascii="Browallia New" w:hAnsi="Browallia New" w:cs="Browallia New"/>
                <w:sz w:val="28"/>
                <w:szCs w:val="28"/>
              </w:rPr>
            </w:pPr>
            <w:r w:rsidRPr="00B737D5">
              <w:rPr>
                <w:rFonts w:ascii="Browallia New" w:hAnsi="Browallia New" w:cs="Browallia New"/>
                <w:sz w:val="28"/>
                <w:szCs w:val="28"/>
              </w:rPr>
              <w:t>601</w:t>
            </w:r>
          </w:p>
        </w:tc>
      </w:tr>
      <w:tr w:rsidR="00D50AAA" w:rsidRPr="00B737D5" w14:paraId="2D6BE6C6" w14:textId="77777777" w:rsidTr="00522CB4">
        <w:tc>
          <w:tcPr>
            <w:tcW w:w="6520" w:type="dxa"/>
          </w:tcPr>
          <w:p w14:paraId="2753FFFE" w14:textId="3C1A64A7" w:rsidR="00D50AAA" w:rsidRPr="00B737D5" w:rsidRDefault="00D50AAA" w:rsidP="00D50AAA">
            <w:pPr>
              <w:tabs>
                <w:tab w:val="clear" w:pos="227"/>
                <w:tab w:val="left" w:pos="367"/>
              </w:tabs>
              <w:jc w:val="thaiDistribute"/>
              <w:rPr>
                <w:rFonts w:ascii="Browallia New" w:hAnsi="Browallia New" w:cs="Browallia New"/>
                <w:spacing w:val="-2"/>
                <w:sz w:val="28"/>
                <w:szCs w:val="28"/>
                <w:cs/>
              </w:rPr>
            </w:pPr>
            <w:r w:rsidRPr="00B737D5">
              <w:rPr>
                <w:rFonts w:ascii="Browallia New" w:hAnsi="Browallia New" w:cs="Browallia New" w:hint="cs"/>
                <w:spacing w:val="-2"/>
                <w:sz w:val="28"/>
                <w:szCs w:val="28"/>
                <w:u w:val="single"/>
                <w:cs/>
              </w:rPr>
              <w:t>บวก</w:t>
            </w:r>
            <w:r w:rsidRPr="00B737D5">
              <w:rPr>
                <w:rFonts w:ascii="Browallia New" w:hAnsi="Browallia New" w:cs="Browallia New" w:hint="cs"/>
                <w:spacing w:val="-2"/>
                <w:sz w:val="28"/>
                <w:szCs w:val="28"/>
                <w:cs/>
              </w:rPr>
              <w:t xml:space="preserve"> ค่าเผื่อการด้อยค่าเพิ่มขึ้นระหว่าง</w:t>
            </w:r>
            <w:r w:rsidR="0078384F" w:rsidRPr="00B737D5">
              <w:rPr>
                <w:rFonts w:ascii="Browallia New" w:hAnsi="Browallia New" w:cs="Browallia New" w:hint="cs"/>
                <w:spacing w:val="-2"/>
                <w:sz w:val="28"/>
                <w:szCs w:val="28"/>
                <w:cs/>
              </w:rPr>
              <w:t>งวด</w:t>
            </w:r>
          </w:p>
        </w:tc>
        <w:tc>
          <w:tcPr>
            <w:tcW w:w="2340" w:type="dxa"/>
            <w:tcBorders>
              <w:left w:val="nil"/>
              <w:bottom w:val="single" w:sz="4" w:space="0" w:color="auto"/>
              <w:right w:val="nil"/>
            </w:tcBorders>
          </w:tcPr>
          <w:p w14:paraId="5C907881" w14:textId="214E2641" w:rsidR="00D50AAA" w:rsidRPr="00B737D5" w:rsidRDefault="00D50AAA" w:rsidP="00D50AAA">
            <w:pPr>
              <w:tabs>
                <w:tab w:val="clear" w:pos="227"/>
                <w:tab w:val="clear" w:pos="454"/>
                <w:tab w:val="clear" w:pos="680"/>
                <w:tab w:val="left" w:pos="720"/>
              </w:tabs>
              <w:spacing w:line="240" w:lineRule="auto"/>
              <w:jc w:val="right"/>
              <w:rPr>
                <w:rFonts w:ascii="Browallia New" w:hAnsi="Browallia New" w:cs="Browallia New"/>
                <w:sz w:val="28"/>
                <w:szCs w:val="28"/>
              </w:rPr>
            </w:pP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1,913</w:t>
            </w:r>
          </w:p>
        </w:tc>
      </w:tr>
      <w:tr w:rsidR="00D50AAA" w:rsidRPr="00B737D5" w14:paraId="2676D3E7" w14:textId="77777777" w:rsidTr="00522CB4">
        <w:tc>
          <w:tcPr>
            <w:tcW w:w="6520" w:type="dxa"/>
          </w:tcPr>
          <w:p w14:paraId="1F8101B7" w14:textId="77777777" w:rsidR="00D50AAA" w:rsidRPr="00B737D5" w:rsidRDefault="00D50AAA" w:rsidP="00D50AAA">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340" w:type="dxa"/>
            <w:tcBorders>
              <w:top w:val="single" w:sz="4" w:space="0" w:color="auto"/>
              <w:left w:val="nil"/>
              <w:bottom w:val="single" w:sz="12" w:space="0" w:color="auto"/>
              <w:right w:val="nil"/>
            </w:tcBorders>
          </w:tcPr>
          <w:p w14:paraId="332B7D68" w14:textId="79DFE198" w:rsidR="00D50AAA" w:rsidRPr="00B737D5" w:rsidRDefault="00D50AAA" w:rsidP="00D50AAA">
            <w:pPr>
              <w:tabs>
                <w:tab w:val="clear" w:pos="227"/>
                <w:tab w:val="clear" w:pos="454"/>
                <w:tab w:val="clear" w:pos="680"/>
                <w:tab w:val="left" w:pos="720"/>
              </w:tabs>
              <w:spacing w:line="240" w:lineRule="auto"/>
              <w:jc w:val="right"/>
              <w:rPr>
                <w:rFonts w:ascii="Browallia New" w:hAnsi="Browallia New" w:cs="Browallia New"/>
                <w:sz w:val="28"/>
                <w:szCs w:val="28"/>
              </w:rPr>
            </w:pPr>
            <w:r w:rsidRPr="00B737D5">
              <w:rPr>
                <w:rFonts w:ascii="Browallia New" w:hAnsi="Browallia New" w:cs="Browallia New"/>
                <w:sz w:val="28"/>
                <w:szCs w:val="28"/>
              </w:rPr>
              <w:t>2,514</w:t>
            </w:r>
          </w:p>
        </w:tc>
      </w:tr>
    </w:tbl>
    <w:p w14:paraId="53858581" w14:textId="77777777" w:rsidR="004677B3" w:rsidRPr="00B737D5" w:rsidRDefault="0046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lang w:val="en-GB"/>
        </w:rPr>
      </w:pPr>
    </w:p>
    <w:p w14:paraId="4997FE2F" w14:textId="461D4F5F" w:rsidR="006C1F0E" w:rsidRPr="00B737D5" w:rsidRDefault="00136DC6"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ค่าใช้จ่ายภาษีเงินได้</w:t>
      </w:r>
    </w:p>
    <w:p w14:paraId="24FE24E7" w14:textId="77777777" w:rsidR="00454FBD" w:rsidRPr="00B737D5" w:rsidRDefault="00454FBD" w:rsidP="000E3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b/>
          <w:bCs/>
          <w:sz w:val="20"/>
          <w:szCs w:val="20"/>
          <w:lang w:val="en-GB"/>
        </w:rPr>
      </w:pPr>
    </w:p>
    <w:p w14:paraId="3A11F1D0"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1F295F38" w14:textId="77777777" w:rsidR="007D7734" w:rsidRPr="00B737D5" w:rsidRDefault="007D7734" w:rsidP="000E37DC">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B737D5">
        <w:rPr>
          <w:rFonts w:ascii="Browallia New" w:hAnsi="Browallia New" w:cs="Browallia New"/>
          <w:i/>
          <w:iCs/>
          <w:sz w:val="28"/>
          <w:szCs w:val="28"/>
          <w:cs/>
          <w:lang w:val="en-GB"/>
        </w:rPr>
        <w:t>ภาษีเงินได้</w:t>
      </w:r>
    </w:p>
    <w:p w14:paraId="7130CC46" w14:textId="322A8FB3" w:rsidR="004C434D" w:rsidRPr="00B737D5" w:rsidRDefault="004C434D" w:rsidP="000E37DC">
      <w:pPr>
        <w:tabs>
          <w:tab w:val="clear" w:pos="454"/>
          <w:tab w:val="left" w:pos="720"/>
        </w:tabs>
        <w:spacing w:line="240" w:lineRule="auto"/>
        <w:ind w:left="450"/>
        <w:jc w:val="thaiDistribute"/>
        <w:rPr>
          <w:rFonts w:ascii="Browallia New" w:hAnsi="Browallia New" w:cs="Browallia New"/>
          <w:sz w:val="28"/>
          <w:szCs w:val="28"/>
          <w:lang w:val="en-GB"/>
        </w:rPr>
      </w:pPr>
      <w:r w:rsidRPr="00B737D5">
        <w:rPr>
          <w:rFonts w:ascii="Browallia New" w:hAnsi="Browallia New" w:cs="Browallia New"/>
          <w:sz w:val="28"/>
          <w:szCs w:val="28"/>
          <w:cs/>
          <w:lang w:val="en-GB"/>
        </w:rPr>
        <w:t>ภาษีเงินได้ที่รับรู้ในงบกำไรขาดทุนและกำไรขาดทุนเบ็ดเสร็จอื่น สำหรับ</w:t>
      </w:r>
      <w:r w:rsidRPr="00B737D5">
        <w:rPr>
          <w:rFonts w:ascii="Browallia New" w:hAnsi="Browallia New" w:cs="Browallia New"/>
          <w:sz w:val="28"/>
          <w:szCs w:val="28"/>
          <w:cs/>
        </w:rPr>
        <w:t>งวด</w:t>
      </w:r>
      <w:r w:rsidR="00E95621" w:rsidRPr="00B737D5">
        <w:rPr>
          <w:rFonts w:ascii="Browallia New" w:hAnsi="Browallia New" w:cs="Browallia New" w:hint="cs"/>
          <w:sz w:val="28"/>
          <w:szCs w:val="28"/>
          <w:cs/>
        </w:rPr>
        <w:t>สามเดือน</w:t>
      </w:r>
      <w:r w:rsidRPr="00B737D5">
        <w:rPr>
          <w:rFonts w:ascii="Browallia New" w:hAnsi="Browallia New" w:cs="Browallia New"/>
          <w:sz w:val="28"/>
          <w:szCs w:val="28"/>
          <w:cs/>
        </w:rPr>
        <w:t>สิ้นสุดวันที่</w:t>
      </w:r>
      <w:r w:rsidR="00607A5A" w:rsidRPr="00B737D5">
        <w:rPr>
          <w:rFonts w:ascii="Browallia New" w:hAnsi="Browallia New" w:cs="Browallia New" w:hint="cs"/>
          <w:sz w:val="28"/>
          <w:szCs w:val="28"/>
          <w:cs/>
        </w:rPr>
        <w:t xml:space="preserve"> </w:t>
      </w:r>
      <w:r w:rsidR="00607A5A" w:rsidRPr="00B737D5">
        <w:rPr>
          <w:rFonts w:ascii="Browallia New" w:hAnsi="Browallia New" w:cs="Browallia New"/>
          <w:sz w:val="28"/>
          <w:szCs w:val="28"/>
        </w:rPr>
        <w:t>31</w:t>
      </w:r>
      <w:r w:rsidR="00607A5A" w:rsidRPr="00B737D5">
        <w:rPr>
          <w:rFonts w:ascii="Browallia New" w:hAnsi="Browallia New" w:cs="Browallia New" w:hint="cs"/>
          <w:sz w:val="28"/>
          <w:szCs w:val="28"/>
          <w:cs/>
        </w:rPr>
        <w:t xml:space="preserve"> มีนาคม </w:t>
      </w:r>
      <w:r w:rsidR="00607A5A" w:rsidRPr="00B737D5">
        <w:rPr>
          <w:rFonts w:ascii="Browallia New" w:hAnsi="Browallia New" w:cs="Browallia New"/>
          <w:sz w:val="28"/>
          <w:szCs w:val="28"/>
        </w:rPr>
        <w:t>2565</w:t>
      </w:r>
      <w:r w:rsidR="00BF4F6E" w:rsidRPr="00B737D5">
        <w:rPr>
          <w:rFonts w:ascii="Browallia New" w:hAnsi="Browallia New" w:cs="Browallia New"/>
          <w:sz w:val="28"/>
          <w:szCs w:val="28"/>
        </w:rPr>
        <w:t xml:space="preserve"> </w:t>
      </w:r>
      <w:r w:rsidR="00CA0C3E" w:rsidRPr="00B737D5">
        <w:rPr>
          <w:rFonts w:ascii="Browallia New" w:hAnsi="Browallia New" w:cs="Browallia New" w:hint="cs"/>
          <w:sz w:val="28"/>
          <w:szCs w:val="28"/>
          <w:cs/>
        </w:rPr>
        <w:t xml:space="preserve">และ </w:t>
      </w:r>
      <w:r w:rsidRPr="00B737D5">
        <w:rPr>
          <w:rFonts w:ascii="Browallia New" w:hAnsi="Browallia New" w:cs="Browallia New"/>
          <w:spacing w:val="-2"/>
          <w:sz w:val="28"/>
          <w:szCs w:val="28"/>
        </w:rPr>
        <w:t>256</w:t>
      </w:r>
      <w:r w:rsidR="00607A5A" w:rsidRPr="00B737D5">
        <w:rPr>
          <w:rFonts w:ascii="Browallia New" w:hAnsi="Browallia New" w:cs="Browallia New" w:hint="cs"/>
          <w:spacing w:val="-2"/>
          <w:sz w:val="28"/>
          <w:szCs w:val="28"/>
          <w:cs/>
        </w:rPr>
        <w:t>4</w:t>
      </w:r>
      <w:r w:rsidRPr="00B737D5">
        <w:rPr>
          <w:rFonts w:ascii="Browallia New" w:hAnsi="Browallia New" w:cs="Browallia New"/>
          <w:spacing w:val="-2"/>
          <w:sz w:val="28"/>
          <w:szCs w:val="28"/>
        </w:rPr>
        <w:t xml:space="preserve"> </w:t>
      </w:r>
      <w:r w:rsidRPr="00B737D5">
        <w:rPr>
          <w:rFonts w:ascii="Browallia New" w:hAnsi="Browallia New" w:cs="Browallia New"/>
          <w:sz w:val="28"/>
          <w:szCs w:val="28"/>
          <w:cs/>
          <w:lang w:val="en-GB"/>
        </w:rPr>
        <w:t>มีดังนี้</w:t>
      </w:r>
    </w:p>
    <w:p w14:paraId="1B47AAB9" w14:textId="77777777" w:rsidR="00175556" w:rsidRPr="00B737D5" w:rsidRDefault="00175556" w:rsidP="000E37DC">
      <w:pPr>
        <w:tabs>
          <w:tab w:val="clear" w:pos="454"/>
          <w:tab w:val="left" w:pos="720"/>
        </w:tabs>
        <w:spacing w:line="240" w:lineRule="auto"/>
        <w:ind w:left="450"/>
        <w:jc w:val="thaiDistribute"/>
        <w:rPr>
          <w:rFonts w:ascii="Browallia New" w:hAnsi="Browallia New" w:cs="Browallia New"/>
          <w:sz w:val="28"/>
          <w:szCs w:val="28"/>
          <w:lang w:val="en-GB"/>
        </w:rPr>
      </w:pPr>
    </w:p>
    <w:tbl>
      <w:tblPr>
        <w:tblW w:w="8910" w:type="dxa"/>
        <w:tblInd w:w="450" w:type="dxa"/>
        <w:tblLayout w:type="fixed"/>
        <w:tblLook w:val="01E0" w:firstRow="1" w:lastRow="1" w:firstColumn="1" w:lastColumn="1" w:noHBand="0" w:noVBand="0"/>
      </w:tblPr>
      <w:tblGrid>
        <w:gridCol w:w="4086"/>
        <w:gridCol w:w="1215"/>
        <w:gridCol w:w="1188"/>
        <w:gridCol w:w="1224"/>
        <w:gridCol w:w="1197"/>
      </w:tblGrid>
      <w:tr w:rsidR="00350858" w:rsidRPr="00B737D5" w14:paraId="17C4B302" w14:textId="77777777" w:rsidTr="00C320BC">
        <w:trPr>
          <w:tblHeader/>
        </w:trPr>
        <w:tc>
          <w:tcPr>
            <w:tcW w:w="4086" w:type="dxa"/>
            <w:vAlign w:val="bottom"/>
          </w:tcPr>
          <w:p w14:paraId="2B34E11E" w14:textId="77777777" w:rsidR="007D7734" w:rsidRPr="00B737D5" w:rsidRDefault="007D7734" w:rsidP="00BD65E0">
            <w:pPr>
              <w:spacing w:line="240" w:lineRule="auto"/>
              <w:ind w:left="-102"/>
              <w:rPr>
                <w:rFonts w:ascii="Browallia New" w:hAnsi="Browallia New" w:cs="Browallia New"/>
                <w:sz w:val="28"/>
                <w:szCs w:val="28"/>
              </w:rPr>
            </w:pPr>
          </w:p>
        </w:tc>
        <w:tc>
          <w:tcPr>
            <w:tcW w:w="2403" w:type="dxa"/>
            <w:gridSpan w:val="2"/>
          </w:tcPr>
          <w:p w14:paraId="26ACF7C5" w14:textId="77777777" w:rsidR="007D7734" w:rsidRPr="00B737D5" w:rsidRDefault="007D7734" w:rsidP="00BD65E0">
            <w:pPr>
              <w:spacing w:line="240" w:lineRule="auto"/>
              <w:jc w:val="right"/>
              <w:rPr>
                <w:rFonts w:ascii="Browallia New" w:hAnsi="Browallia New" w:cs="Browallia New"/>
                <w:sz w:val="28"/>
                <w:szCs w:val="28"/>
              </w:rPr>
            </w:pPr>
          </w:p>
        </w:tc>
        <w:tc>
          <w:tcPr>
            <w:tcW w:w="2421" w:type="dxa"/>
            <w:gridSpan w:val="2"/>
            <w:hideMark/>
          </w:tcPr>
          <w:p w14:paraId="54A9F910" w14:textId="77777777" w:rsidR="007D7734" w:rsidRPr="00B737D5" w:rsidRDefault="007D7734" w:rsidP="00BD65E0">
            <w:pPr>
              <w:spacing w:line="240" w:lineRule="auto"/>
              <w:jc w:val="right"/>
              <w:rPr>
                <w:rFonts w:ascii="Browallia New" w:hAnsi="Browallia New" w:cs="Browallia New"/>
                <w:sz w:val="28"/>
                <w:szCs w:val="28"/>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rPr>
              <w:t xml:space="preserve">: </w:t>
            </w:r>
            <w:r w:rsidRPr="00B737D5">
              <w:rPr>
                <w:rFonts w:ascii="Browallia New" w:hAnsi="Browallia New" w:cs="Browallia New"/>
                <w:sz w:val="28"/>
                <w:szCs w:val="28"/>
                <w:cs/>
              </w:rPr>
              <w:t>พันบาท)</w:t>
            </w:r>
          </w:p>
        </w:tc>
      </w:tr>
      <w:tr w:rsidR="00350858" w:rsidRPr="00B737D5" w14:paraId="2B2B59CB" w14:textId="77777777" w:rsidTr="007C3B60">
        <w:trPr>
          <w:trHeight w:val="81"/>
          <w:tblHeader/>
        </w:trPr>
        <w:tc>
          <w:tcPr>
            <w:tcW w:w="4086" w:type="dxa"/>
            <w:vAlign w:val="bottom"/>
          </w:tcPr>
          <w:p w14:paraId="7013FF2F" w14:textId="77777777" w:rsidR="007D7734" w:rsidRPr="00B737D5" w:rsidRDefault="007D7734" w:rsidP="00BD65E0">
            <w:pPr>
              <w:spacing w:line="240" w:lineRule="auto"/>
              <w:ind w:left="-102"/>
              <w:rPr>
                <w:rFonts w:ascii="Browallia New" w:hAnsi="Browallia New" w:cs="Browallia New"/>
                <w:sz w:val="28"/>
                <w:szCs w:val="28"/>
              </w:rPr>
            </w:pPr>
          </w:p>
        </w:tc>
        <w:tc>
          <w:tcPr>
            <w:tcW w:w="2403" w:type="dxa"/>
            <w:gridSpan w:val="2"/>
            <w:vAlign w:val="bottom"/>
            <w:hideMark/>
          </w:tcPr>
          <w:p w14:paraId="4A319566" w14:textId="77777777" w:rsidR="007D7734" w:rsidRPr="00B737D5" w:rsidRDefault="007D7734" w:rsidP="00BD65E0">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421" w:type="dxa"/>
            <w:gridSpan w:val="2"/>
            <w:vAlign w:val="bottom"/>
            <w:hideMark/>
          </w:tcPr>
          <w:p w14:paraId="6B3D5679" w14:textId="77777777" w:rsidR="007D7734" w:rsidRPr="00B737D5" w:rsidRDefault="007D7734" w:rsidP="00BD65E0">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350858" w:rsidRPr="00B737D5" w14:paraId="032756F3" w14:textId="77777777" w:rsidTr="007C3B60">
        <w:trPr>
          <w:trHeight w:val="68"/>
          <w:tblHeader/>
        </w:trPr>
        <w:tc>
          <w:tcPr>
            <w:tcW w:w="4086" w:type="dxa"/>
            <w:vAlign w:val="bottom"/>
          </w:tcPr>
          <w:p w14:paraId="392081B6" w14:textId="77777777" w:rsidR="007D7734" w:rsidRPr="00B737D5" w:rsidRDefault="007D7734" w:rsidP="00BD65E0">
            <w:pPr>
              <w:spacing w:line="240" w:lineRule="auto"/>
              <w:ind w:left="-102"/>
              <w:rPr>
                <w:rFonts w:ascii="Browallia New" w:hAnsi="Browallia New" w:cs="Browallia New"/>
                <w:sz w:val="28"/>
                <w:szCs w:val="28"/>
              </w:rPr>
            </w:pPr>
          </w:p>
        </w:tc>
        <w:tc>
          <w:tcPr>
            <w:tcW w:w="4824" w:type="dxa"/>
            <w:gridSpan w:val="4"/>
            <w:vAlign w:val="bottom"/>
            <w:hideMark/>
          </w:tcPr>
          <w:p w14:paraId="2F1CE91A" w14:textId="30743102" w:rsidR="007D7734" w:rsidRPr="00B737D5" w:rsidRDefault="004C434D" w:rsidP="00BD65E0">
            <w:pPr>
              <w:pBdr>
                <w:bottom w:val="single" w:sz="4" w:space="1" w:color="auto"/>
              </w:pBd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 xml:space="preserve">สำหรับงวดสามเดือนสิ้นสุดวันที่ </w:t>
            </w:r>
            <w:r w:rsidR="00302949" w:rsidRPr="00B737D5">
              <w:rPr>
                <w:rFonts w:ascii="Browallia New" w:hAnsi="Browallia New" w:cs="Browallia New"/>
                <w:sz w:val="28"/>
                <w:szCs w:val="28"/>
              </w:rPr>
              <w:t xml:space="preserve">31 </w:t>
            </w:r>
            <w:r w:rsidR="00302949" w:rsidRPr="00B737D5">
              <w:rPr>
                <w:rFonts w:ascii="Browallia New" w:hAnsi="Browallia New" w:cs="Browallia New" w:hint="cs"/>
                <w:sz w:val="28"/>
                <w:szCs w:val="28"/>
                <w:cs/>
              </w:rPr>
              <w:t>มีนาคม</w:t>
            </w:r>
          </w:p>
        </w:tc>
      </w:tr>
      <w:tr w:rsidR="00607A5A" w:rsidRPr="00B737D5" w14:paraId="1073FFF8" w14:textId="77777777" w:rsidTr="00C320BC">
        <w:trPr>
          <w:tblHeader/>
        </w:trPr>
        <w:tc>
          <w:tcPr>
            <w:tcW w:w="4086" w:type="dxa"/>
            <w:vAlign w:val="bottom"/>
          </w:tcPr>
          <w:p w14:paraId="173F6D37" w14:textId="77777777" w:rsidR="00607A5A" w:rsidRPr="00B737D5" w:rsidRDefault="00607A5A" w:rsidP="00607A5A">
            <w:pPr>
              <w:spacing w:line="240" w:lineRule="auto"/>
              <w:ind w:left="-102"/>
              <w:rPr>
                <w:rFonts w:ascii="Browallia New" w:hAnsi="Browallia New" w:cs="Browallia New"/>
                <w:sz w:val="28"/>
                <w:szCs w:val="28"/>
              </w:rPr>
            </w:pPr>
          </w:p>
        </w:tc>
        <w:tc>
          <w:tcPr>
            <w:tcW w:w="1215" w:type="dxa"/>
            <w:vAlign w:val="bottom"/>
            <w:hideMark/>
          </w:tcPr>
          <w:p w14:paraId="774D8EA7" w14:textId="0F40EB32" w:rsidR="00607A5A" w:rsidRPr="00B737D5" w:rsidRDefault="00607A5A" w:rsidP="00607A5A">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2565</w:t>
            </w:r>
          </w:p>
        </w:tc>
        <w:tc>
          <w:tcPr>
            <w:tcW w:w="1188" w:type="dxa"/>
            <w:vAlign w:val="bottom"/>
            <w:hideMark/>
          </w:tcPr>
          <w:p w14:paraId="75668BEF" w14:textId="7B1572CA" w:rsidR="00607A5A" w:rsidRPr="00B737D5" w:rsidRDefault="00607A5A" w:rsidP="00607A5A">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2564</w:t>
            </w:r>
          </w:p>
        </w:tc>
        <w:tc>
          <w:tcPr>
            <w:tcW w:w="1224" w:type="dxa"/>
            <w:vAlign w:val="bottom"/>
            <w:hideMark/>
          </w:tcPr>
          <w:p w14:paraId="7A1345FC" w14:textId="63387E0B" w:rsidR="00607A5A" w:rsidRPr="00B737D5" w:rsidRDefault="00607A5A" w:rsidP="00607A5A">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2565</w:t>
            </w:r>
          </w:p>
        </w:tc>
        <w:tc>
          <w:tcPr>
            <w:tcW w:w="1197" w:type="dxa"/>
            <w:vAlign w:val="bottom"/>
            <w:hideMark/>
          </w:tcPr>
          <w:p w14:paraId="5070BF9E" w14:textId="35192F80" w:rsidR="00607A5A" w:rsidRPr="00B737D5" w:rsidRDefault="00607A5A" w:rsidP="00607A5A">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2564</w:t>
            </w:r>
          </w:p>
        </w:tc>
      </w:tr>
      <w:tr w:rsidR="00350858" w:rsidRPr="00B737D5" w14:paraId="30A924FF" w14:textId="77777777" w:rsidTr="00C811F5">
        <w:trPr>
          <w:trHeight w:hRule="exact" w:val="333"/>
        </w:trPr>
        <w:tc>
          <w:tcPr>
            <w:tcW w:w="4086" w:type="dxa"/>
            <w:vAlign w:val="bottom"/>
          </w:tcPr>
          <w:p w14:paraId="4D2F9254" w14:textId="77777777" w:rsidR="00844621" w:rsidRPr="00B737D5" w:rsidRDefault="00844621" w:rsidP="00BD65E0">
            <w:pPr>
              <w:spacing w:line="240" w:lineRule="auto"/>
              <w:ind w:left="-102"/>
              <w:rPr>
                <w:rFonts w:ascii="Browallia New" w:hAnsi="Browallia New" w:cs="Browallia New"/>
                <w:sz w:val="28"/>
                <w:szCs w:val="28"/>
              </w:rPr>
            </w:pPr>
          </w:p>
        </w:tc>
        <w:tc>
          <w:tcPr>
            <w:tcW w:w="1215" w:type="dxa"/>
            <w:vAlign w:val="bottom"/>
          </w:tcPr>
          <w:p w14:paraId="350D7410" w14:textId="77777777" w:rsidR="00844621" w:rsidRPr="00B737D5" w:rsidRDefault="00844621" w:rsidP="00BD65E0">
            <w:pPr>
              <w:spacing w:line="240" w:lineRule="auto"/>
              <w:jc w:val="right"/>
              <w:rPr>
                <w:rFonts w:ascii="Browallia New" w:hAnsi="Browallia New" w:cs="Browallia New"/>
                <w:sz w:val="28"/>
                <w:szCs w:val="28"/>
              </w:rPr>
            </w:pPr>
          </w:p>
        </w:tc>
        <w:tc>
          <w:tcPr>
            <w:tcW w:w="1188" w:type="dxa"/>
            <w:vAlign w:val="bottom"/>
          </w:tcPr>
          <w:p w14:paraId="602A5198" w14:textId="77777777" w:rsidR="00844621" w:rsidRPr="00B737D5" w:rsidRDefault="00844621" w:rsidP="00BD65E0">
            <w:pPr>
              <w:spacing w:line="240" w:lineRule="auto"/>
              <w:jc w:val="right"/>
              <w:rPr>
                <w:rFonts w:ascii="Browallia New" w:hAnsi="Browallia New" w:cs="Browallia New"/>
                <w:sz w:val="28"/>
                <w:szCs w:val="28"/>
              </w:rPr>
            </w:pPr>
          </w:p>
        </w:tc>
        <w:tc>
          <w:tcPr>
            <w:tcW w:w="1224" w:type="dxa"/>
            <w:vAlign w:val="bottom"/>
          </w:tcPr>
          <w:p w14:paraId="52890E82" w14:textId="77777777" w:rsidR="00844621" w:rsidRPr="00B737D5" w:rsidRDefault="00844621" w:rsidP="00BD65E0">
            <w:pPr>
              <w:spacing w:line="240" w:lineRule="auto"/>
              <w:jc w:val="right"/>
              <w:rPr>
                <w:rFonts w:ascii="Browallia New" w:hAnsi="Browallia New" w:cs="Browallia New"/>
                <w:sz w:val="28"/>
                <w:szCs w:val="28"/>
              </w:rPr>
            </w:pPr>
          </w:p>
        </w:tc>
        <w:tc>
          <w:tcPr>
            <w:tcW w:w="1197" w:type="dxa"/>
            <w:vAlign w:val="bottom"/>
          </w:tcPr>
          <w:p w14:paraId="6EFE6658" w14:textId="77777777" w:rsidR="00844621" w:rsidRPr="00B737D5" w:rsidRDefault="00844621" w:rsidP="00BD65E0">
            <w:pPr>
              <w:spacing w:line="240" w:lineRule="auto"/>
              <w:jc w:val="right"/>
              <w:rPr>
                <w:rFonts w:ascii="Browallia New" w:hAnsi="Browallia New" w:cs="Browallia New"/>
                <w:sz w:val="28"/>
                <w:szCs w:val="28"/>
              </w:rPr>
            </w:pPr>
          </w:p>
        </w:tc>
      </w:tr>
      <w:tr w:rsidR="003914F7" w:rsidRPr="00B737D5" w14:paraId="0AEF1204" w14:textId="77777777" w:rsidTr="00205DE0">
        <w:tc>
          <w:tcPr>
            <w:tcW w:w="4086" w:type="dxa"/>
            <w:vAlign w:val="center"/>
            <w:hideMark/>
          </w:tcPr>
          <w:p w14:paraId="63FD1B2F" w14:textId="499FB08A" w:rsidR="003914F7" w:rsidRPr="00B737D5" w:rsidRDefault="003914F7" w:rsidP="003914F7">
            <w:pPr>
              <w:spacing w:line="240" w:lineRule="auto"/>
              <w:jc w:val="both"/>
              <w:rPr>
                <w:rFonts w:ascii="Browallia New" w:hAnsi="Browallia New" w:cs="Browallia New"/>
                <w:sz w:val="28"/>
                <w:szCs w:val="28"/>
                <w:cs/>
              </w:rPr>
            </w:pPr>
            <w:r w:rsidRPr="00B737D5">
              <w:rPr>
                <w:rFonts w:ascii="Browallia New" w:hAnsi="Browallia New" w:cs="Browallia New"/>
                <w:sz w:val="28"/>
                <w:szCs w:val="28"/>
                <w:cs/>
              </w:rPr>
              <w:t xml:space="preserve">ภาษีเงินได้ปัจจุบัน </w:t>
            </w:r>
          </w:p>
        </w:tc>
        <w:tc>
          <w:tcPr>
            <w:tcW w:w="1215" w:type="dxa"/>
            <w:vAlign w:val="center"/>
          </w:tcPr>
          <w:p w14:paraId="0008BE08" w14:textId="75CB1DA9" w:rsidR="003914F7" w:rsidRPr="00B737D5" w:rsidRDefault="00A93699" w:rsidP="003914F7">
            <w:pPr>
              <w:spacing w:line="240" w:lineRule="auto"/>
              <w:jc w:val="right"/>
              <w:rPr>
                <w:rFonts w:ascii="Browallia New" w:hAnsi="Browallia New" w:cs="Browallia New"/>
                <w:sz w:val="28"/>
                <w:szCs w:val="28"/>
              </w:rPr>
            </w:pPr>
            <w:r w:rsidRPr="00B737D5">
              <w:rPr>
                <w:rFonts w:ascii="Browallia New" w:hAnsi="Browallia New" w:cs="Browallia New"/>
                <w:sz w:val="28"/>
                <w:szCs w:val="28"/>
              </w:rPr>
              <w:t>8,74</w:t>
            </w:r>
            <w:r w:rsidR="00282E25" w:rsidRPr="00B737D5">
              <w:rPr>
                <w:rFonts w:ascii="Browallia New" w:hAnsi="Browallia New" w:cs="Browallia New"/>
                <w:sz w:val="28"/>
                <w:szCs w:val="28"/>
              </w:rPr>
              <w:t>1</w:t>
            </w:r>
          </w:p>
        </w:tc>
        <w:tc>
          <w:tcPr>
            <w:tcW w:w="1188" w:type="dxa"/>
            <w:vAlign w:val="center"/>
          </w:tcPr>
          <w:p w14:paraId="6A6EF838" w14:textId="2F452A33" w:rsidR="003914F7" w:rsidRPr="00B737D5" w:rsidRDefault="00EC20EC" w:rsidP="003914F7">
            <w:pPr>
              <w:spacing w:line="240" w:lineRule="auto"/>
              <w:jc w:val="right"/>
              <w:rPr>
                <w:rFonts w:ascii="Browallia New" w:hAnsi="Browallia New" w:cs="Browallia New"/>
                <w:sz w:val="28"/>
                <w:szCs w:val="28"/>
              </w:rPr>
            </w:pPr>
            <w:r w:rsidRPr="00B737D5">
              <w:rPr>
                <w:rFonts w:ascii="Browallia New" w:hAnsi="Browallia New" w:cs="Browallia New"/>
                <w:sz w:val="28"/>
                <w:szCs w:val="28"/>
              </w:rPr>
              <w:t>7,786</w:t>
            </w:r>
          </w:p>
        </w:tc>
        <w:tc>
          <w:tcPr>
            <w:tcW w:w="1224" w:type="dxa"/>
            <w:vAlign w:val="bottom"/>
          </w:tcPr>
          <w:p w14:paraId="3E3568D7" w14:textId="2156B730" w:rsidR="003914F7" w:rsidRPr="00B737D5" w:rsidRDefault="00AF55CD" w:rsidP="00AF55CD">
            <w:pPr>
              <w:spacing w:line="240" w:lineRule="auto"/>
              <w:jc w:val="right"/>
              <w:rPr>
                <w:rFonts w:ascii="Browallia New" w:hAnsi="Browallia New" w:cs="Browallia New"/>
                <w:sz w:val="28"/>
                <w:szCs w:val="28"/>
              </w:rPr>
            </w:pPr>
            <w:r w:rsidRPr="00B737D5">
              <w:rPr>
                <w:rFonts w:ascii="Browallia New" w:hAnsi="Browallia New" w:cs="Browallia New"/>
                <w:sz w:val="28"/>
                <w:szCs w:val="28"/>
              </w:rPr>
              <w:t>-</w:t>
            </w:r>
          </w:p>
        </w:tc>
        <w:tc>
          <w:tcPr>
            <w:tcW w:w="1197" w:type="dxa"/>
            <w:vAlign w:val="bottom"/>
          </w:tcPr>
          <w:p w14:paraId="2203E82F" w14:textId="743D139C" w:rsidR="003914F7" w:rsidRPr="00B737D5" w:rsidRDefault="00B87D6D" w:rsidP="00B87D6D">
            <w:pPr>
              <w:spacing w:line="240" w:lineRule="auto"/>
              <w:jc w:val="right"/>
              <w:rPr>
                <w:rFonts w:ascii="Browallia New" w:hAnsi="Browallia New" w:cs="Browallia New"/>
                <w:sz w:val="28"/>
                <w:szCs w:val="28"/>
              </w:rPr>
            </w:pPr>
            <w:r w:rsidRPr="00B737D5">
              <w:rPr>
                <w:rFonts w:ascii="Browallia New" w:hAnsi="Browallia New" w:cs="Browallia New"/>
                <w:sz w:val="28"/>
                <w:szCs w:val="28"/>
              </w:rPr>
              <w:t>-</w:t>
            </w:r>
          </w:p>
        </w:tc>
      </w:tr>
      <w:tr w:rsidR="003914F7" w:rsidRPr="00B737D5" w14:paraId="336B7D8A" w14:textId="77777777" w:rsidTr="00C130CE">
        <w:tc>
          <w:tcPr>
            <w:tcW w:w="4086" w:type="dxa"/>
            <w:vAlign w:val="center"/>
            <w:hideMark/>
          </w:tcPr>
          <w:p w14:paraId="1092ED1C" w14:textId="3E98AAED" w:rsidR="003914F7" w:rsidRPr="00B737D5" w:rsidRDefault="003914F7" w:rsidP="003914F7">
            <w:pPr>
              <w:tabs>
                <w:tab w:val="clear" w:pos="227"/>
              </w:tabs>
              <w:spacing w:line="240" w:lineRule="auto"/>
              <w:jc w:val="both"/>
              <w:rPr>
                <w:rFonts w:ascii="Browallia New" w:hAnsi="Browallia New" w:cs="Browallia New"/>
                <w:sz w:val="28"/>
                <w:szCs w:val="28"/>
              </w:rPr>
            </w:pPr>
            <w:r w:rsidRPr="00B737D5">
              <w:rPr>
                <w:rFonts w:ascii="Browallia New" w:hAnsi="Browallia New" w:cs="Browallia New"/>
                <w:sz w:val="28"/>
                <w:szCs w:val="28"/>
                <w:cs/>
              </w:rPr>
              <w:t>ภาษีเงินได้รอการตัดบัญชีจากผลแตกต่างชั่วคราว</w:t>
            </w:r>
          </w:p>
        </w:tc>
        <w:tc>
          <w:tcPr>
            <w:tcW w:w="1215" w:type="dxa"/>
            <w:vAlign w:val="center"/>
          </w:tcPr>
          <w:p w14:paraId="6F9F13DA" w14:textId="0887B539" w:rsidR="003914F7" w:rsidRPr="00B737D5" w:rsidRDefault="00673FD3" w:rsidP="003914F7">
            <w:pPr>
              <w:pBdr>
                <w:bottom w:val="single" w:sz="4" w:space="1" w:color="auto"/>
              </w:pBdr>
              <w:spacing w:line="240" w:lineRule="auto"/>
              <w:jc w:val="right"/>
              <w:rPr>
                <w:rFonts w:ascii="Browallia New" w:hAnsi="Browallia New" w:cs="Browallia New"/>
                <w:sz w:val="28"/>
                <w:szCs w:val="28"/>
                <w:lang w:val="en-GB"/>
              </w:rPr>
            </w:pPr>
            <w:r w:rsidRPr="00B737D5">
              <w:rPr>
                <w:rFonts w:ascii="Browallia New" w:hAnsi="Browallia New" w:cs="Browallia New"/>
                <w:sz w:val="28"/>
                <w:szCs w:val="28"/>
                <w:lang w:val="en-GB"/>
              </w:rPr>
              <w:t>(</w:t>
            </w:r>
            <w:r w:rsidR="002A7B65" w:rsidRPr="00B737D5">
              <w:rPr>
                <w:rFonts w:ascii="Browallia New" w:hAnsi="Browallia New" w:cs="Browallia New"/>
                <w:sz w:val="28"/>
                <w:szCs w:val="28"/>
                <w:lang w:val="en-GB"/>
              </w:rPr>
              <w:t>3,</w:t>
            </w:r>
            <w:r w:rsidR="009B2B27" w:rsidRPr="00B737D5">
              <w:rPr>
                <w:rFonts w:ascii="Browallia New" w:hAnsi="Browallia New" w:cs="Browallia New"/>
                <w:sz w:val="28"/>
                <w:szCs w:val="28"/>
                <w:lang w:val="en-GB"/>
              </w:rPr>
              <w:t>41</w:t>
            </w:r>
            <w:r w:rsidR="00F07FF9" w:rsidRPr="00B737D5">
              <w:rPr>
                <w:rFonts w:ascii="Browallia New" w:hAnsi="Browallia New" w:cs="Browallia New"/>
                <w:sz w:val="28"/>
                <w:szCs w:val="28"/>
              </w:rPr>
              <w:t>2</w:t>
            </w:r>
            <w:r w:rsidRPr="00B737D5">
              <w:rPr>
                <w:rFonts w:ascii="Browallia New" w:hAnsi="Browallia New" w:cs="Browallia New"/>
                <w:sz w:val="28"/>
                <w:szCs w:val="28"/>
                <w:lang w:val="en-GB"/>
              </w:rPr>
              <w:t>)</w:t>
            </w:r>
          </w:p>
        </w:tc>
        <w:tc>
          <w:tcPr>
            <w:tcW w:w="1188" w:type="dxa"/>
            <w:vAlign w:val="center"/>
          </w:tcPr>
          <w:p w14:paraId="44C97361" w14:textId="26050ADE" w:rsidR="003914F7" w:rsidRPr="00B737D5" w:rsidRDefault="004D5369" w:rsidP="003914F7">
            <w:pPr>
              <w:pBdr>
                <w:bottom w:val="single" w:sz="4" w:space="1" w:color="auto"/>
              </w:pBdr>
              <w:spacing w:line="240" w:lineRule="auto"/>
              <w:jc w:val="right"/>
              <w:rPr>
                <w:rFonts w:ascii="Browallia New" w:hAnsi="Browallia New" w:cs="Browallia New"/>
                <w:sz w:val="28"/>
                <w:szCs w:val="28"/>
                <w:lang w:val="en-GB"/>
              </w:rPr>
            </w:pPr>
            <w:r w:rsidRPr="00B737D5">
              <w:rPr>
                <w:rFonts w:ascii="Browallia New" w:hAnsi="Browallia New" w:cs="Browallia New"/>
                <w:sz w:val="28"/>
                <w:szCs w:val="28"/>
                <w:lang w:val="en-GB"/>
              </w:rPr>
              <w:t>(1</w:t>
            </w:r>
            <w:r w:rsidR="00EC20EC" w:rsidRPr="00B737D5">
              <w:rPr>
                <w:rFonts w:ascii="Browallia New" w:hAnsi="Browallia New" w:cs="Browallia New"/>
                <w:sz w:val="28"/>
                <w:szCs w:val="28"/>
                <w:lang w:val="en-GB"/>
              </w:rPr>
              <w:t>,585</w:t>
            </w:r>
            <w:r w:rsidRPr="00B737D5">
              <w:rPr>
                <w:rFonts w:ascii="Browallia New" w:hAnsi="Browallia New" w:cs="Browallia New"/>
                <w:sz w:val="28"/>
                <w:szCs w:val="28"/>
                <w:lang w:val="en-GB"/>
              </w:rPr>
              <w:t>)</w:t>
            </w:r>
          </w:p>
        </w:tc>
        <w:tc>
          <w:tcPr>
            <w:tcW w:w="1224" w:type="dxa"/>
          </w:tcPr>
          <w:p w14:paraId="7F5C1A57" w14:textId="52FE1858" w:rsidR="003914F7" w:rsidRPr="00B737D5" w:rsidRDefault="00B446DF" w:rsidP="003914F7">
            <w:pPr>
              <w:pBdr>
                <w:bottom w:val="single" w:sz="4" w:space="1" w:color="auto"/>
              </w:pBdr>
              <w:spacing w:line="240" w:lineRule="auto"/>
              <w:jc w:val="right"/>
              <w:rPr>
                <w:rFonts w:ascii="Browallia New" w:hAnsi="Browallia New" w:cs="Browallia New"/>
                <w:sz w:val="28"/>
                <w:szCs w:val="28"/>
                <w:lang w:val="en-GB"/>
              </w:rPr>
            </w:pPr>
            <w:r w:rsidRPr="00B737D5">
              <w:rPr>
                <w:rFonts w:ascii="Browallia New" w:hAnsi="Browallia New" w:cs="Browallia New"/>
                <w:sz w:val="28"/>
                <w:szCs w:val="28"/>
                <w:lang w:val="en-GB"/>
              </w:rPr>
              <w:t>(</w:t>
            </w:r>
            <w:r w:rsidR="00465BC2" w:rsidRPr="00B737D5">
              <w:rPr>
                <w:rFonts w:ascii="Browallia New" w:hAnsi="Browallia New" w:cs="Browallia New"/>
                <w:sz w:val="28"/>
                <w:szCs w:val="28"/>
                <w:lang w:val="en-GB"/>
              </w:rPr>
              <w:t>5,</w:t>
            </w:r>
            <w:r w:rsidR="00AD0187" w:rsidRPr="00B737D5">
              <w:rPr>
                <w:rFonts w:ascii="Browallia New" w:hAnsi="Browallia New" w:cs="Browallia New"/>
                <w:sz w:val="28"/>
                <w:szCs w:val="28"/>
                <w:lang w:val="en-GB"/>
              </w:rPr>
              <w:t>60</w:t>
            </w:r>
            <w:r w:rsidR="00465BC2" w:rsidRPr="00B737D5">
              <w:rPr>
                <w:rFonts w:ascii="Browallia New" w:hAnsi="Browallia New" w:cs="Browallia New"/>
                <w:sz w:val="28"/>
                <w:szCs w:val="28"/>
                <w:lang w:val="en-GB"/>
              </w:rPr>
              <w:t>0</w:t>
            </w:r>
            <w:r w:rsidRPr="00B737D5">
              <w:rPr>
                <w:rFonts w:ascii="Browallia New" w:hAnsi="Browallia New" w:cs="Browallia New"/>
                <w:sz w:val="28"/>
                <w:szCs w:val="28"/>
                <w:lang w:val="en-GB"/>
              </w:rPr>
              <w:t>)</w:t>
            </w:r>
          </w:p>
        </w:tc>
        <w:tc>
          <w:tcPr>
            <w:tcW w:w="1197" w:type="dxa"/>
          </w:tcPr>
          <w:p w14:paraId="0B6B6E19" w14:textId="5A191AE8" w:rsidR="003914F7" w:rsidRPr="00B737D5" w:rsidRDefault="00B87D6D" w:rsidP="003914F7">
            <w:pPr>
              <w:pBdr>
                <w:bottom w:val="single" w:sz="4" w:space="1" w:color="auto"/>
              </w:pBdr>
              <w:spacing w:line="240" w:lineRule="auto"/>
              <w:jc w:val="right"/>
              <w:rPr>
                <w:rFonts w:ascii="Browallia New" w:hAnsi="Browallia New" w:cs="Browallia New"/>
                <w:sz w:val="28"/>
                <w:szCs w:val="28"/>
                <w:lang w:val="en-GB"/>
              </w:rPr>
            </w:pPr>
            <w:r w:rsidRPr="00B737D5">
              <w:rPr>
                <w:rFonts w:ascii="Browallia New" w:hAnsi="Browallia New" w:cs="Browallia New"/>
                <w:sz w:val="28"/>
                <w:szCs w:val="28"/>
                <w:lang w:val="en-GB"/>
              </w:rPr>
              <w:t>(</w:t>
            </w:r>
            <w:r w:rsidR="00EC20EC" w:rsidRPr="00B737D5">
              <w:rPr>
                <w:rFonts w:ascii="Browallia New" w:hAnsi="Browallia New" w:cs="Browallia New"/>
                <w:sz w:val="28"/>
                <w:szCs w:val="28"/>
                <w:lang w:val="en-GB"/>
              </w:rPr>
              <w:t>5,956</w:t>
            </w:r>
            <w:r w:rsidRPr="00B737D5">
              <w:rPr>
                <w:rFonts w:ascii="Browallia New" w:hAnsi="Browallia New" w:cs="Browallia New"/>
                <w:sz w:val="28"/>
                <w:szCs w:val="28"/>
                <w:lang w:val="en-GB"/>
              </w:rPr>
              <w:t>)</w:t>
            </w:r>
          </w:p>
        </w:tc>
      </w:tr>
      <w:tr w:rsidR="003914F7" w:rsidRPr="00B737D5" w14:paraId="5B419975" w14:textId="77777777" w:rsidTr="00C130CE">
        <w:trPr>
          <w:trHeight w:val="375"/>
        </w:trPr>
        <w:tc>
          <w:tcPr>
            <w:tcW w:w="4086" w:type="dxa"/>
            <w:vAlign w:val="center"/>
            <w:hideMark/>
          </w:tcPr>
          <w:p w14:paraId="3DBBE369" w14:textId="5955CF5F" w:rsidR="003914F7" w:rsidRPr="00B737D5" w:rsidRDefault="003914F7" w:rsidP="003914F7">
            <w:pPr>
              <w:spacing w:line="240" w:lineRule="auto"/>
              <w:ind w:left="156" w:hanging="156"/>
              <w:rPr>
                <w:rFonts w:ascii="Browallia New" w:hAnsi="Browallia New" w:cs="Browallia New"/>
                <w:sz w:val="28"/>
                <w:szCs w:val="28"/>
                <w:cs/>
              </w:rPr>
            </w:pPr>
            <w:r w:rsidRPr="00B737D5">
              <w:rPr>
                <w:rFonts w:ascii="Browallia New" w:hAnsi="Browallia New" w:cs="Browallia New"/>
                <w:sz w:val="28"/>
                <w:szCs w:val="28"/>
                <w:cs/>
              </w:rPr>
              <w:t>รวมค่าใช้จ่า</w:t>
            </w:r>
            <w:r w:rsidRPr="00B737D5">
              <w:rPr>
                <w:rFonts w:ascii="Browallia New" w:hAnsi="Browallia New" w:cs="Browallia New" w:hint="cs"/>
                <w:sz w:val="28"/>
                <w:szCs w:val="28"/>
                <w:cs/>
              </w:rPr>
              <w:t>ย</w:t>
            </w:r>
            <w:r w:rsidR="00BF58FC" w:rsidRPr="00B737D5">
              <w:rPr>
                <w:rFonts w:ascii="Browallia New" w:hAnsi="Browallia New" w:cs="Browallia New" w:hint="cs"/>
                <w:sz w:val="28"/>
                <w:szCs w:val="28"/>
                <w:cs/>
              </w:rPr>
              <w:t xml:space="preserve"> </w:t>
            </w:r>
            <w:r w:rsidR="00BF58FC" w:rsidRPr="00B737D5">
              <w:rPr>
                <w:rFonts w:ascii="Browallia New" w:hAnsi="Browallia New" w:cs="Browallia New"/>
                <w:sz w:val="28"/>
                <w:szCs w:val="28"/>
              </w:rPr>
              <w:t>(</w:t>
            </w:r>
            <w:r w:rsidR="00BF58FC" w:rsidRPr="00B737D5">
              <w:rPr>
                <w:rFonts w:ascii="Browallia New" w:hAnsi="Browallia New" w:cs="Browallia New" w:hint="cs"/>
                <w:sz w:val="28"/>
                <w:szCs w:val="28"/>
                <w:cs/>
              </w:rPr>
              <w:t>ผลประโยชน์</w:t>
            </w:r>
            <w:r w:rsidR="00BF58FC" w:rsidRPr="00B737D5">
              <w:rPr>
                <w:rFonts w:ascii="Browallia New" w:hAnsi="Browallia New" w:cs="Browallia New"/>
                <w:sz w:val="28"/>
                <w:szCs w:val="28"/>
              </w:rPr>
              <w:t xml:space="preserve">) </w:t>
            </w:r>
            <w:r w:rsidRPr="00B737D5">
              <w:rPr>
                <w:rFonts w:ascii="Browallia New" w:hAnsi="Browallia New" w:cs="Browallia New"/>
                <w:sz w:val="28"/>
                <w:szCs w:val="28"/>
                <w:cs/>
              </w:rPr>
              <w:t>ภาษีเงินได้รับรู้ใน</w:t>
            </w:r>
            <w:r w:rsidRPr="00B737D5">
              <w:rPr>
                <w:rFonts w:ascii="Browallia New" w:hAnsi="Browallia New" w:cs="Browallia New"/>
                <w:sz w:val="28"/>
                <w:szCs w:val="28"/>
                <w:cs/>
                <w:lang w:val="en-GB"/>
              </w:rPr>
              <w:t>กำไรขาดทุน</w:t>
            </w:r>
          </w:p>
        </w:tc>
        <w:tc>
          <w:tcPr>
            <w:tcW w:w="1215" w:type="dxa"/>
            <w:vAlign w:val="center"/>
          </w:tcPr>
          <w:p w14:paraId="5F43AAC4" w14:textId="77777777" w:rsidR="001933EF" w:rsidRPr="00B737D5" w:rsidRDefault="001933EF" w:rsidP="003914F7">
            <w:pPr>
              <w:pBdr>
                <w:bottom w:val="single" w:sz="12" w:space="1" w:color="auto"/>
              </w:pBdr>
              <w:spacing w:line="240" w:lineRule="auto"/>
              <w:jc w:val="right"/>
              <w:rPr>
                <w:rFonts w:ascii="Browallia New" w:hAnsi="Browallia New" w:cs="Browallia New"/>
                <w:sz w:val="28"/>
                <w:szCs w:val="28"/>
              </w:rPr>
            </w:pPr>
          </w:p>
          <w:p w14:paraId="6C100989" w14:textId="07B9000D" w:rsidR="003914F7" w:rsidRPr="00B737D5" w:rsidRDefault="006565B1" w:rsidP="003914F7">
            <w:pPr>
              <w:pBdr>
                <w:bottom w:val="single" w:sz="12" w:space="1" w:color="auto"/>
              </w:pBdr>
              <w:spacing w:line="240" w:lineRule="auto"/>
              <w:jc w:val="right"/>
              <w:rPr>
                <w:rFonts w:ascii="Browallia New" w:hAnsi="Browallia New" w:cs="Browallia New"/>
                <w:sz w:val="28"/>
                <w:szCs w:val="28"/>
              </w:rPr>
            </w:pPr>
            <w:r w:rsidRPr="00B737D5">
              <w:rPr>
                <w:rFonts w:ascii="Browallia New" w:hAnsi="Browallia New" w:cs="Browallia New"/>
                <w:sz w:val="28"/>
                <w:szCs w:val="28"/>
              </w:rPr>
              <w:t>5,</w:t>
            </w:r>
            <w:r w:rsidR="0090577F" w:rsidRPr="00B737D5">
              <w:rPr>
                <w:rFonts w:ascii="Browallia New" w:hAnsi="Browallia New" w:cs="Browallia New"/>
                <w:sz w:val="28"/>
                <w:szCs w:val="28"/>
              </w:rPr>
              <w:t>329</w:t>
            </w:r>
          </w:p>
        </w:tc>
        <w:tc>
          <w:tcPr>
            <w:tcW w:w="1188" w:type="dxa"/>
            <w:vAlign w:val="center"/>
          </w:tcPr>
          <w:p w14:paraId="3B2B506C" w14:textId="77777777" w:rsidR="001933EF" w:rsidRPr="00B737D5" w:rsidRDefault="001933EF" w:rsidP="003914F7">
            <w:pPr>
              <w:pBdr>
                <w:bottom w:val="single" w:sz="12" w:space="1" w:color="auto"/>
              </w:pBdr>
              <w:spacing w:line="240" w:lineRule="auto"/>
              <w:jc w:val="right"/>
              <w:rPr>
                <w:rFonts w:ascii="Browallia New" w:hAnsi="Browallia New" w:cs="Browallia New"/>
                <w:sz w:val="28"/>
                <w:szCs w:val="28"/>
                <w:lang w:val="en-GB"/>
              </w:rPr>
            </w:pPr>
          </w:p>
          <w:p w14:paraId="3E4AB72B" w14:textId="299E5B8F" w:rsidR="003914F7" w:rsidRPr="00B737D5" w:rsidRDefault="00EC20EC" w:rsidP="003914F7">
            <w:pPr>
              <w:pBdr>
                <w:bottom w:val="single" w:sz="12" w:space="1" w:color="auto"/>
              </w:pBdr>
              <w:spacing w:line="240" w:lineRule="auto"/>
              <w:jc w:val="right"/>
              <w:rPr>
                <w:rFonts w:ascii="Browallia New" w:hAnsi="Browallia New" w:cs="Browallia New"/>
                <w:sz w:val="28"/>
                <w:szCs w:val="28"/>
                <w:lang w:val="en-GB"/>
              </w:rPr>
            </w:pPr>
            <w:r w:rsidRPr="00B737D5">
              <w:rPr>
                <w:rFonts w:ascii="Browallia New" w:hAnsi="Browallia New" w:cs="Browallia New"/>
                <w:sz w:val="28"/>
                <w:szCs w:val="28"/>
                <w:lang w:val="en-GB"/>
              </w:rPr>
              <w:t>6,201</w:t>
            </w:r>
          </w:p>
        </w:tc>
        <w:tc>
          <w:tcPr>
            <w:tcW w:w="1224" w:type="dxa"/>
          </w:tcPr>
          <w:p w14:paraId="42126648" w14:textId="77777777" w:rsidR="001933EF" w:rsidRPr="00B737D5" w:rsidRDefault="001933EF" w:rsidP="003914F7">
            <w:pPr>
              <w:pBdr>
                <w:bottom w:val="single" w:sz="12" w:space="1" w:color="auto"/>
              </w:pBdr>
              <w:spacing w:line="240" w:lineRule="auto"/>
              <w:jc w:val="right"/>
              <w:rPr>
                <w:rFonts w:ascii="Browallia New" w:hAnsi="Browallia New" w:cs="Browallia New"/>
                <w:sz w:val="28"/>
                <w:szCs w:val="28"/>
              </w:rPr>
            </w:pPr>
          </w:p>
          <w:p w14:paraId="5361C3C3" w14:textId="1A04B7F8" w:rsidR="003914F7" w:rsidRPr="00B737D5" w:rsidRDefault="00B446DF" w:rsidP="003914F7">
            <w:pPr>
              <w:pBdr>
                <w:bottom w:val="single" w:sz="12" w:space="1" w:color="auto"/>
              </w:pBdr>
              <w:spacing w:line="240" w:lineRule="auto"/>
              <w:jc w:val="right"/>
              <w:rPr>
                <w:rFonts w:ascii="Browallia New" w:hAnsi="Browallia New" w:cs="Browallia New"/>
                <w:sz w:val="28"/>
                <w:szCs w:val="28"/>
                <w:lang w:val="en-GB"/>
              </w:rPr>
            </w:pPr>
            <w:r w:rsidRPr="00B737D5">
              <w:rPr>
                <w:rFonts w:ascii="Browallia New" w:hAnsi="Browallia New" w:cs="Browallia New"/>
                <w:sz w:val="28"/>
                <w:szCs w:val="28"/>
              </w:rPr>
              <w:t>(</w:t>
            </w:r>
            <w:r w:rsidR="00465BC2" w:rsidRPr="00B737D5">
              <w:rPr>
                <w:rFonts w:ascii="Browallia New" w:hAnsi="Browallia New" w:cs="Browallia New"/>
                <w:sz w:val="28"/>
                <w:szCs w:val="28"/>
              </w:rPr>
              <w:t>5,</w:t>
            </w:r>
            <w:r w:rsidR="00BC57F1" w:rsidRPr="00B737D5">
              <w:rPr>
                <w:rFonts w:ascii="Browallia New" w:hAnsi="Browallia New" w:cs="Browallia New"/>
                <w:sz w:val="28"/>
                <w:szCs w:val="28"/>
              </w:rPr>
              <w:t>60</w:t>
            </w:r>
            <w:r w:rsidR="00465BC2" w:rsidRPr="00B737D5">
              <w:rPr>
                <w:rFonts w:ascii="Browallia New" w:hAnsi="Browallia New" w:cs="Browallia New"/>
                <w:sz w:val="28"/>
                <w:szCs w:val="28"/>
              </w:rPr>
              <w:t>0</w:t>
            </w:r>
            <w:r w:rsidRPr="00B737D5">
              <w:rPr>
                <w:rFonts w:ascii="Browallia New" w:hAnsi="Browallia New" w:cs="Browallia New"/>
                <w:sz w:val="28"/>
                <w:szCs w:val="28"/>
              </w:rPr>
              <w:t>)</w:t>
            </w:r>
          </w:p>
        </w:tc>
        <w:tc>
          <w:tcPr>
            <w:tcW w:w="1197" w:type="dxa"/>
          </w:tcPr>
          <w:p w14:paraId="04E39380" w14:textId="77777777" w:rsidR="001933EF" w:rsidRPr="00B737D5" w:rsidRDefault="001933EF" w:rsidP="003914F7">
            <w:pPr>
              <w:pBdr>
                <w:bottom w:val="single" w:sz="12" w:space="1" w:color="auto"/>
              </w:pBdr>
              <w:spacing w:line="240" w:lineRule="auto"/>
              <w:jc w:val="right"/>
              <w:rPr>
                <w:rFonts w:ascii="Browallia New" w:hAnsi="Browallia New" w:cs="Browallia New"/>
                <w:sz w:val="28"/>
                <w:szCs w:val="28"/>
              </w:rPr>
            </w:pPr>
          </w:p>
          <w:p w14:paraId="689FF331" w14:textId="56EAB30B" w:rsidR="003914F7" w:rsidRPr="00B737D5" w:rsidRDefault="00B87D6D" w:rsidP="003914F7">
            <w:pPr>
              <w:pBdr>
                <w:bottom w:val="single" w:sz="12" w:space="1" w:color="auto"/>
              </w:pBdr>
              <w:spacing w:line="240" w:lineRule="auto"/>
              <w:jc w:val="right"/>
              <w:rPr>
                <w:rFonts w:ascii="Browallia New" w:hAnsi="Browallia New" w:cs="Browallia New"/>
                <w:sz w:val="28"/>
                <w:szCs w:val="28"/>
              </w:rPr>
            </w:pPr>
            <w:r w:rsidRPr="00B737D5">
              <w:rPr>
                <w:rFonts w:ascii="Browallia New" w:hAnsi="Browallia New" w:cs="Browallia New"/>
                <w:sz w:val="28"/>
                <w:szCs w:val="28"/>
              </w:rPr>
              <w:t>(</w:t>
            </w:r>
            <w:r w:rsidR="00EC20EC" w:rsidRPr="00B737D5">
              <w:rPr>
                <w:rFonts w:ascii="Browallia New" w:hAnsi="Browallia New" w:cs="Browallia New"/>
                <w:sz w:val="28"/>
                <w:szCs w:val="28"/>
              </w:rPr>
              <w:t>5,956</w:t>
            </w:r>
            <w:r w:rsidRPr="00B737D5">
              <w:rPr>
                <w:rFonts w:ascii="Browallia New" w:hAnsi="Browallia New" w:cs="Browallia New"/>
                <w:sz w:val="28"/>
                <w:szCs w:val="28"/>
              </w:rPr>
              <w:t>)</w:t>
            </w:r>
          </w:p>
        </w:tc>
      </w:tr>
    </w:tbl>
    <w:p w14:paraId="40306A0E" w14:textId="1C616DF6" w:rsidR="00D159B5" w:rsidRPr="00B737D5" w:rsidRDefault="00D159B5" w:rsidP="00573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0"/>
          <w:szCs w:val="10"/>
          <w:lang w:val="en-GB"/>
        </w:rPr>
      </w:pPr>
    </w:p>
    <w:p w14:paraId="25CD8DA3" w14:textId="77777777" w:rsidR="00085938" w:rsidRPr="00B737D5" w:rsidRDefault="00085938" w:rsidP="00A963E3">
      <w:pPr>
        <w:tabs>
          <w:tab w:val="clear" w:pos="454"/>
          <w:tab w:val="left" w:pos="720"/>
        </w:tabs>
        <w:spacing w:line="240" w:lineRule="auto"/>
        <w:jc w:val="thaiDistribute"/>
        <w:rPr>
          <w:rFonts w:ascii="Browallia New" w:hAnsi="Browallia New" w:cs="Browallia New"/>
          <w:sz w:val="20"/>
          <w:szCs w:val="20"/>
          <w:lang w:val="en-GB"/>
        </w:rPr>
      </w:pPr>
    </w:p>
    <w:p w14:paraId="0C342D5C" w14:textId="6E6D5544" w:rsidR="00085938" w:rsidRPr="00B737D5" w:rsidRDefault="00191AC0" w:rsidP="00DA5A4D">
      <w:pPr>
        <w:tabs>
          <w:tab w:val="clear" w:pos="454"/>
          <w:tab w:val="left" w:pos="720"/>
        </w:tabs>
        <w:spacing w:line="240" w:lineRule="auto"/>
        <w:ind w:left="450"/>
        <w:jc w:val="thaiDistribute"/>
        <w:rPr>
          <w:rFonts w:ascii="Browallia New" w:hAnsi="Browallia New" w:cs="Browallia New"/>
          <w:sz w:val="28"/>
          <w:szCs w:val="28"/>
          <w:lang w:val="en-GB"/>
        </w:rPr>
      </w:pPr>
      <w:r w:rsidRPr="00B737D5">
        <w:rPr>
          <w:rFonts w:ascii="Browallia New" w:hAnsi="Browallia New" w:cs="Browallia New"/>
          <w:sz w:val="28"/>
          <w:szCs w:val="28"/>
          <w:cs/>
          <w:lang w:val="en-GB"/>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w:t>
      </w:r>
      <w:r w:rsidR="00DE1304" w:rsidRPr="00B737D5">
        <w:rPr>
          <w:rFonts w:ascii="Browallia New" w:hAnsi="Browallia New" w:cs="Browallia New" w:hint="cs"/>
          <w:sz w:val="28"/>
          <w:szCs w:val="28"/>
          <w:cs/>
          <w:lang w:val="en-GB"/>
        </w:rPr>
        <w:t>ของกลุ่มบริษัท</w:t>
      </w:r>
      <w:r w:rsidRPr="00B737D5">
        <w:rPr>
          <w:rFonts w:ascii="Browallia New" w:hAnsi="Browallia New" w:cs="Browallia New"/>
          <w:sz w:val="28"/>
          <w:szCs w:val="28"/>
          <w:cs/>
          <w:lang w:val="en-GB"/>
        </w:rPr>
        <w:t xml:space="preserve"> คืออัตราร้อยละ </w:t>
      </w:r>
      <w:r w:rsidR="007E188D" w:rsidRPr="00B737D5">
        <w:rPr>
          <w:rFonts w:ascii="Browallia New" w:hAnsi="Browallia New" w:cs="Browallia New"/>
          <w:sz w:val="28"/>
          <w:szCs w:val="28"/>
          <w:lang w:val="en-GB"/>
        </w:rPr>
        <w:t>19</w:t>
      </w:r>
      <w:r w:rsidR="00D325C8" w:rsidRPr="00B737D5">
        <w:rPr>
          <w:rFonts w:ascii="Browallia New" w:hAnsi="Browallia New" w:cs="Browallia New"/>
          <w:sz w:val="28"/>
          <w:szCs w:val="28"/>
          <w:lang w:val="en-GB"/>
        </w:rPr>
        <w:t>.</w:t>
      </w:r>
      <w:r w:rsidR="007E188D" w:rsidRPr="00B737D5">
        <w:rPr>
          <w:rFonts w:ascii="Browallia New" w:hAnsi="Browallia New" w:cs="Browallia New"/>
          <w:sz w:val="28"/>
          <w:szCs w:val="28"/>
        </w:rPr>
        <w:t>51</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 xml:space="preserve">ต่อปี </w:t>
      </w:r>
      <w:r w:rsidR="00340F26" w:rsidRPr="00B737D5">
        <w:rPr>
          <w:rFonts w:ascii="Browallia New" w:hAnsi="Browallia New" w:cs="Browallia New" w:hint="cs"/>
          <w:sz w:val="28"/>
          <w:szCs w:val="28"/>
          <w:cs/>
          <w:lang w:val="en-GB"/>
        </w:rPr>
        <w:t>และ</w:t>
      </w:r>
      <w:r w:rsidR="00340F26" w:rsidRPr="00B737D5">
        <w:rPr>
          <w:rFonts w:ascii="Browallia New" w:hAnsi="Browallia New" w:cs="Browallia New"/>
          <w:sz w:val="28"/>
          <w:szCs w:val="28"/>
          <w:cs/>
          <w:lang w:val="en-GB"/>
        </w:rPr>
        <w:t xml:space="preserve">อัตราร้อยละ </w:t>
      </w:r>
      <w:r w:rsidR="00124DCF" w:rsidRPr="00B737D5">
        <w:rPr>
          <w:rFonts w:ascii="Browallia New" w:hAnsi="Browallia New" w:cs="Browallia New"/>
          <w:sz w:val="28"/>
          <w:szCs w:val="28"/>
          <w:lang w:val="en-GB"/>
        </w:rPr>
        <w:t>18.26</w:t>
      </w:r>
      <w:r w:rsidR="00340F26" w:rsidRPr="00B737D5">
        <w:rPr>
          <w:rFonts w:ascii="Browallia New" w:hAnsi="Browallia New" w:cs="Browallia New"/>
          <w:sz w:val="28"/>
          <w:szCs w:val="28"/>
          <w:lang w:val="en-GB"/>
        </w:rPr>
        <w:t xml:space="preserve"> </w:t>
      </w:r>
      <w:r w:rsidR="00340F26" w:rsidRPr="00B737D5">
        <w:rPr>
          <w:rFonts w:ascii="Browallia New" w:hAnsi="Browallia New" w:cs="Browallia New"/>
          <w:sz w:val="28"/>
          <w:szCs w:val="28"/>
          <w:cs/>
          <w:lang w:val="en-GB"/>
        </w:rPr>
        <w:t>ต่อปี</w:t>
      </w:r>
      <w:r w:rsidR="00340F26" w:rsidRPr="00B737D5">
        <w:rPr>
          <w:rFonts w:ascii="Browallia New" w:hAnsi="Browallia New" w:cs="Browallia New" w:hint="cs"/>
          <w:sz w:val="28"/>
          <w:szCs w:val="28"/>
          <w:cs/>
          <w:lang w:val="en-GB"/>
        </w:rPr>
        <w:t xml:space="preserve"> </w:t>
      </w:r>
      <w:r w:rsidR="00340F26" w:rsidRPr="00B737D5">
        <w:rPr>
          <w:rFonts w:ascii="Browallia New" w:hAnsi="Browallia New" w:cs="Browallia New" w:hint="cs"/>
          <w:sz w:val="28"/>
          <w:szCs w:val="28"/>
          <w:cs/>
        </w:rPr>
        <w:t>ตามลำดับ (</w:t>
      </w:r>
      <w:r w:rsidR="00340F26" w:rsidRPr="00B737D5">
        <w:rPr>
          <w:rFonts w:ascii="Browallia New" w:hAnsi="Browallia New" w:cs="Browallia New"/>
          <w:sz w:val="28"/>
          <w:szCs w:val="28"/>
          <w:cs/>
          <w:lang w:val="en-GB"/>
        </w:rPr>
        <w:t>งบการเงินเฉพาะของบริษัท</w:t>
      </w:r>
      <w:r w:rsidR="00340F26" w:rsidRPr="00B737D5">
        <w:rPr>
          <w:rFonts w:ascii="Browallia New" w:hAnsi="Browallia New" w:cs="Browallia New" w:hint="cs"/>
          <w:sz w:val="28"/>
          <w:szCs w:val="28"/>
          <w:cs/>
          <w:lang w:val="en-GB"/>
        </w:rPr>
        <w:t xml:space="preserve"> </w:t>
      </w:r>
      <w:r w:rsidR="00340F26" w:rsidRPr="00B737D5">
        <w:rPr>
          <w:rFonts w:ascii="Browallia New" w:hAnsi="Browallia New" w:cs="Browallia New"/>
          <w:sz w:val="28"/>
          <w:szCs w:val="28"/>
        </w:rPr>
        <w:t xml:space="preserve">: </w:t>
      </w:r>
      <w:r w:rsidR="007F173E" w:rsidRPr="00B737D5">
        <w:rPr>
          <w:rFonts w:ascii="Browallia New" w:hAnsi="Browallia New" w:cs="Browallia New"/>
          <w:sz w:val="28"/>
          <w:szCs w:val="28"/>
          <w:cs/>
          <w:lang w:val="en-GB"/>
        </w:rPr>
        <w:t xml:space="preserve">อัตราร้อยละ </w:t>
      </w:r>
      <w:r w:rsidR="00CA1F58" w:rsidRPr="00B737D5">
        <w:rPr>
          <w:rFonts w:ascii="Browallia New" w:hAnsi="Browallia New" w:cs="Browallia New"/>
          <w:sz w:val="28"/>
          <w:szCs w:val="28"/>
          <w:lang w:val="en-GB"/>
        </w:rPr>
        <w:t>20</w:t>
      </w:r>
      <w:r w:rsidR="00707C02" w:rsidRPr="00B737D5">
        <w:rPr>
          <w:rFonts w:ascii="Browallia New" w:hAnsi="Browallia New" w:cs="Browallia New"/>
          <w:sz w:val="28"/>
          <w:szCs w:val="28"/>
          <w:lang w:val="en-GB"/>
        </w:rPr>
        <w:t>.</w:t>
      </w:r>
      <w:r w:rsidR="00D325C8" w:rsidRPr="00B737D5">
        <w:rPr>
          <w:rFonts w:ascii="Browallia New" w:hAnsi="Browallia New" w:cs="Browallia New"/>
          <w:sz w:val="28"/>
          <w:szCs w:val="28"/>
          <w:lang w:val="en-GB"/>
        </w:rPr>
        <w:t>2</w:t>
      </w:r>
      <w:r w:rsidR="00CA1F58" w:rsidRPr="00B737D5">
        <w:rPr>
          <w:rFonts w:ascii="Browallia New" w:hAnsi="Browallia New" w:cs="Browallia New"/>
          <w:sz w:val="28"/>
          <w:szCs w:val="28"/>
          <w:lang w:val="en-GB"/>
        </w:rPr>
        <w:t>8</w:t>
      </w:r>
      <w:r w:rsidR="007F173E" w:rsidRPr="00B737D5">
        <w:rPr>
          <w:rFonts w:ascii="Browallia New" w:hAnsi="Browallia New" w:cs="Browallia New"/>
          <w:sz w:val="28"/>
          <w:szCs w:val="28"/>
          <w:lang w:val="en-GB"/>
        </w:rPr>
        <w:t xml:space="preserve"> </w:t>
      </w:r>
      <w:r w:rsidR="007F173E" w:rsidRPr="00B737D5">
        <w:rPr>
          <w:rFonts w:ascii="Browallia New" w:hAnsi="Browallia New" w:cs="Browallia New"/>
          <w:sz w:val="28"/>
          <w:szCs w:val="28"/>
          <w:cs/>
          <w:lang w:val="en-GB"/>
        </w:rPr>
        <w:t>ต่อปี</w:t>
      </w:r>
      <w:r w:rsidR="007F173E" w:rsidRPr="00B737D5">
        <w:rPr>
          <w:rFonts w:ascii="Browallia New" w:hAnsi="Browallia New" w:cs="Browallia New"/>
          <w:sz w:val="28"/>
          <w:szCs w:val="28"/>
          <w:lang w:val="en-GB"/>
        </w:rPr>
        <w:t xml:space="preserve"> </w:t>
      </w:r>
      <w:r w:rsidR="007F173E" w:rsidRPr="00B737D5">
        <w:rPr>
          <w:rFonts w:ascii="Browallia New" w:hAnsi="Browallia New" w:cs="Browallia New" w:hint="cs"/>
          <w:sz w:val="28"/>
          <w:szCs w:val="28"/>
          <w:cs/>
          <w:lang w:val="en-GB"/>
        </w:rPr>
        <w:t>และ</w:t>
      </w:r>
      <w:r w:rsidR="007F173E" w:rsidRPr="00B737D5">
        <w:rPr>
          <w:rFonts w:ascii="Browallia New" w:hAnsi="Browallia New" w:cs="Browallia New"/>
          <w:sz w:val="28"/>
          <w:szCs w:val="28"/>
          <w:cs/>
          <w:lang w:val="en-GB"/>
        </w:rPr>
        <w:t xml:space="preserve">อัตราร้อยละ </w:t>
      </w:r>
      <w:r w:rsidR="000835A3" w:rsidRPr="00B737D5">
        <w:rPr>
          <w:rFonts w:ascii="Browallia New" w:hAnsi="Browallia New" w:cs="Browallia New"/>
          <w:sz w:val="28"/>
          <w:szCs w:val="28"/>
          <w:lang w:val="en-GB"/>
        </w:rPr>
        <w:t>38</w:t>
      </w:r>
      <w:r w:rsidR="00AA3D62" w:rsidRPr="00B737D5">
        <w:rPr>
          <w:rFonts w:ascii="Browallia New" w:hAnsi="Browallia New" w:cs="Browallia New"/>
          <w:sz w:val="28"/>
          <w:szCs w:val="28"/>
          <w:lang w:val="en-GB"/>
        </w:rPr>
        <w:t>.41</w:t>
      </w:r>
      <w:r w:rsidR="007F173E" w:rsidRPr="00B737D5">
        <w:rPr>
          <w:rFonts w:ascii="Browallia New" w:hAnsi="Browallia New" w:cs="Browallia New"/>
          <w:sz w:val="28"/>
          <w:szCs w:val="28"/>
          <w:lang w:val="en-GB"/>
        </w:rPr>
        <w:t xml:space="preserve"> </w:t>
      </w:r>
      <w:r w:rsidR="007F173E" w:rsidRPr="00B737D5">
        <w:rPr>
          <w:rFonts w:ascii="Browallia New" w:hAnsi="Browallia New" w:cs="Browallia New"/>
          <w:sz w:val="28"/>
          <w:szCs w:val="28"/>
          <w:cs/>
          <w:lang w:val="en-GB"/>
        </w:rPr>
        <w:t xml:space="preserve">ต่อปี </w:t>
      </w:r>
      <w:r w:rsidR="007F173E" w:rsidRPr="00B737D5">
        <w:rPr>
          <w:rFonts w:ascii="Browallia New" w:hAnsi="Browallia New" w:cs="Browallia New" w:hint="cs"/>
          <w:sz w:val="28"/>
          <w:szCs w:val="28"/>
          <w:cs/>
          <w:lang w:val="en-GB"/>
        </w:rPr>
        <w:t>ตามลำดับ)</w:t>
      </w:r>
      <w:r w:rsidR="00BC7FA4" w:rsidRPr="00B737D5">
        <w:rPr>
          <w:rFonts w:ascii="Browallia New" w:hAnsi="Browallia New" w:cs="Browallia New" w:hint="cs"/>
          <w:sz w:val="28"/>
          <w:szCs w:val="28"/>
          <w:cs/>
          <w:lang w:val="en-GB"/>
        </w:rPr>
        <w:t xml:space="preserve"> </w:t>
      </w:r>
      <w:r w:rsidR="00AF2FEA" w:rsidRPr="00B737D5">
        <w:rPr>
          <w:rFonts w:ascii="Browallia New" w:hAnsi="Browallia New" w:cs="Browallia New"/>
          <w:sz w:val="28"/>
          <w:szCs w:val="28"/>
          <w:cs/>
          <w:lang w:val="en-GB"/>
        </w:rPr>
        <w:t>ผลแตกต่างในอัตราภาษีเงินได้ที่แท้จริงมีสาเหตุหลักจากกลุ่มบริษัทมีขาดทุนทางภาษีที่ไม่รับรู้เป็นสินทรัพย์ภาษีเงินได้รอตัดบัญชี</w:t>
      </w:r>
    </w:p>
    <w:p w14:paraId="6D9FA273" w14:textId="77777777" w:rsidR="00F24A98" w:rsidRPr="00B737D5" w:rsidRDefault="00F2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B737D5">
        <w:rPr>
          <w:rFonts w:ascii="Browallia New" w:hAnsi="Browallia New" w:cs="Browallia New"/>
          <w:b/>
          <w:bCs/>
          <w:sz w:val="28"/>
          <w:szCs w:val="28"/>
          <w:cs/>
          <w:lang w:val="en-GB"/>
        </w:rPr>
        <w:br w:type="page"/>
      </w:r>
    </w:p>
    <w:p w14:paraId="79B2E44F" w14:textId="14E6C651" w:rsidR="008D72C3" w:rsidRPr="00B737D5" w:rsidRDefault="008D72C3"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หุ้นกู้</w:t>
      </w:r>
      <w:r w:rsidR="00B12479" w:rsidRPr="00B737D5">
        <w:rPr>
          <w:rFonts w:ascii="Browallia New" w:hAnsi="Browallia New" w:cs="Browallia New"/>
          <w:b/>
          <w:bCs/>
          <w:sz w:val="28"/>
          <w:szCs w:val="28"/>
          <w:lang w:val="en-GB"/>
        </w:rPr>
        <w:t xml:space="preserve"> </w:t>
      </w:r>
      <w:r w:rsidR="00F66A49" w:rsidRPr="00B737D5">
        <w:rPr>
          <w:rFonts w:ascii="Browallia New" w:hAnsi="Browallia New" w:cs="Browallia New"/>
          <w:b/>
          <w:bCs/>
          <w:sz w:val="28"/>
          <w:szCs w:val="28"/>
          <w:lang w:val="en-GB"/>
        </w:rPr>
        <w:t>-</w:t>
      </w:r>
      <w:r w:rsidR="00B12479" w:rsidRPr="00B737D5">
        <w:rPr>
          <w:rFonts w:ascii="Browallia New" w:hAnsi="Browallia New" w:cs="Browallia New"/>
          <w:b/>
          <w:bCs/>
          <w:sz w:val="28"/>
          <w:szCs w:val="28"/>
          <w:lang w:val="en-GB"/>
        </w:rPr>
        <w:t xml:space="preserve"> </w:t>
      </w:r>
      <w:r w:rsidR="00B12479" w:rsidRPr="00B737D5">
        <w:rPr>
          <w:rFonts w:ascii="Browallia New" w:hAnsi="Browallia New" w:cs="Browallia New" w:hint="cs"/>
          <w:b/>
          <w:bCs/>
          <w:sz w:val="28"/>
          <w:szCs w:val="28"/>
          <w:cs/>
          <w:lang w:val="en-GB"/>
        </w:rPr>
        <w:t>สุทธิ</w:t>
      </w:r>
    </w:p>
    <w:p w14:paraId="5EED9E3D" w14:textId="207103E5" w:rsidR="008D72C3" w:rsidRPr="00B737D5" w:rsidRDefault="008D72C3" w:rsidP="0093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86"/>
        <w:gridCol w:w="236"/>
        <w:gridCol w:w="1209"/>
      </w:tblGrid>
      <w:tr w:rsidR="0017344F" w:rsidRPr="00B737D5" w14:paraId="12BF992B" w14:textId="77777777" w:rsidTr="00C130CE">
        <w:trPr>
          <w:tblHeader/>
        </w:trPr>
        <w:tc>
          <w:tcPr>
            <w:tcW w:w="3543" w:type="dxa"/>
          </w:tcPr>
          <w:p w14:paraId="1EEFB0D1"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6C5EFA92" w14:textId="77777777" w:rsidR="0017344F" w:rsidRPr="00B737D5" w:rsidRDefault="0017344F" w:rsidP="00C130CE">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xml:space="preserve">: </w:t>
            </w:r>
            <w:r w:rsidRPr="00B737D5">
              <w:rPr>
                <w:rFonts w:ascii="Browallia New" w:hAnsi="Browallia New" w:cs="Browallia New"/>
                <w:sz w:val="28"/>
                <w:szCs w:val="28"/>
                <w:cs/>
              </w:rPr>
              <w:t>พันบาท)</w:t>
            </w:r>
          </w:p>
        </w:tc>
      </w:tr>
      <w:tr w:rsidR="0017344F" w:rsidRPr="00B737D5" w14:paraId="2E385155" w14:textId="77777777" w:rsidTr="00C130CE">
        <w:trPr>
          <w:tblHeader/>
        </w:trPr>
        <w:tc>
          <w:tcPr>
            <w:tcW w:w="3543" w:type="dxa"/>
          </w:tcPr>
          <w:p w14:paraId="5B63D046"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1F39FC7A"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8" w:type="dxa"/>
          </w:tcPr>
          <w:p w14:paraId="0E978F24"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675B221B"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B87D6D" w:rsidRPr="00B737D5" w14:paraId="2C8FA080" w14:textId="77777777" w:rsidTr="00C130CE">
        <w:trPr>
          <w:tblHeader/>
        </w:trPr>
        <w:tc>
          <w:tcPr>
            <w:tcW w:w="3543" w:type="dxa"/>
          </w:tcPr>
          <w:p w14:paraId="4194F675" w14:textId="77777777" w:rsidR="00B87D6D" w:rsidRPr="00B737D5" w:rsidRDefault="00B87D6D" w:rsidP="00B8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0ABFB269" w14:textId="35E91367" w:rsidR="00B87D6D" w:rsidRPr="00B737D5" w:rsidRDefault="00B87D6D" w:rsidP="00B87D6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36" w:type="dxa"/>
            <w:tcBorders>
              <w:top w:val="single" w:sz="4" w:space="0" w:color="auto"/>
            </w:tcBorders>
            <w:vAlign w:val="bottom"/>
          </w:tcPr>
          <w:p w14:paraId="772C19B1" w14:textId="77777777" w:rsidR="00B87D6D" w:rsidRPr="00B737D5" w:rsidRDefault="00B87D6D" w:rsidP="00B87D6D">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71E29A4D" w14:textId="3C315A87" w:rsidR="00B87D6D" w:rsidRPr="00B737D5" w:rsidRDefault="00B87D6D" w:rsidP="00B87D6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38" w:type="dxa"/>
          </w:tcPr>
          <w:p w14:paraId="1D4677AF" w14:textId="77777777" w:rsidR="00B87D6D" w:rsidRPr="00B737D5" w:rsidRDefault="00B87D6D" w:rsidP="00B87D6D">
            <w:pPr>
              <w:spacing w:line="240" w:lineRule="auto"/>
              <w:ind w:right="-10"/>
              <w:jc w:val="center"/>
              <w:rPr>
                <w:rFonts w:ascii="Browallia New" w:hAnsi="Browallia New" w:cs="Browallia New"/>
                <w:sz w:val="28"/>
                <w:szCs w:val="28"/>
              </w:rPr>
            </w:pPr>
          </w:p>
        </w:tc>
        <w:tc>
          <w:tcPr>
            <w:tcW w:w="1186" w:type="dxa"/>
            <w:tcBorders>
              <w:bottom w:val="single" w:sz="4" w:space="0" w:color="auto"/>
            </w:tcBorders>
          </w:tcPr>
          <w:p w14:paraId="336A23DB" w14:textId="31998F7B" w:rsidR="00B87D6D" w:rsidRPr="00B737D5" w:rsidRDefault="00B87D6D" w:rsidP="00B87D6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36" w:type="dxa"/>
            <w:vAlign w:val="bottom"/>
          </w:tcPr>
          <w:p w14:paraId="09EE53A4" w14:textId="77777777" w:rsidR="00B87D6D" w:rsidRPr="00B737D5" w:rsidRDefault="00B87D6D" w:rsidP="00B87D6D">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vAlign w:val="bottom"/>
          </w:tcPr>
          <w:p w14:paraId="170B6E35" w14:textId="19A048E2" w:rsidR="00B87D6D" w:rsidRPr="00B737D5" w:rsidRDefault="00B87D6D" w:rsidP="00B87D6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17344F" w:rsidRPr="00B737D5" w14:paraId="543AA6B3" w14:textId="77777777" w:rsidTr="00B87D6D">
        <w:trPr>
          <w:trHeight w:val="287"/>
        </w:trPr>
        <w:tc>
          <w:tcPr>
            <w:tcW w:w="3543" w:type="dxa"/>
          </w:tcPr>
          <w:p w14:paraId="1D0D1FA6"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34" w:type="dxa"/>
            <w:tcBorders>
              <w:top w:val="single" w:sz="4" w:space="0" w:color="auto"/>
            </w:tcBorders>
          </w:tcPr>
          <w:p w14:paraId="1B83F248"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2FF278DE"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148" w:type="dxa"/>
            <w:tcBorders>
              <w:top w:val="single" w:sz="4" w:space="0" w:color="auto"/>
            </w:tcBorders>
          </w:tcPr>
          <w:p w14:paraId="0413A5C8"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00CBA7ED"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6" w:type="dxa"/>
            <w:tcBorders>
              <w:top w:val="single" w:sz="4" w:space="0" w:color="auto"/>
            </w:tcBorders>
          </w:tcPr>
          <w:p w14:paraId="1FF5E067"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6" w:type="dxa"/>
          </w:tcPr>
          <w:p w14:paraId="36AE96D4"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09" w:type="dxa"/>
          </w:tcPr>
          <w:p w14:paraId="62DD05F6"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A246B5" w:rsidRPr="00B737D5" w14:paraId="660E9790" w14:textId="77777777" w:rsidTr="00522CB4">
        <w:tc>
          <w:tcPr>
            <w:tcW w:w="3543" w:type="dxa"/>
            <w:vAlign w:val="center"/>
          </w:tcPr>
          <w:p w14:paraId="3F01063D" w14:textId="1277FEBB" w:rsidR="00A246B5" w:rsidRPr="00B737D5" w:rsidRDefault="00A246B5" w:rsidP="00A2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hint="cs"/>
                <w:sz w:val="28"/>
                <w:szCs w:val="28"/>
                <w:cs/>
              </w:rPr>
              <w:t>หุ้นกู้ไม่ด้อยสิทธิไม่มีหลักประกัน</w:t>
            </w:r>
          </w:p>
        </w:tc>
        <w:tc>
          <w:tcPr>
            <w:tcW w:w="1134" w:type="dxa"/>
            <w:shd w:val="clear" w:color="auto" w:fill="auto"/>
          </w:tcPr>
          <w:p w14:paraId="25593884" w14:textId="5EE741DB" w:rsidR="00A246B5" w:rsidRPr="00B737D5" w:rsidRDefault="0070162B" w:rsidP="00A246B5">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2,056,774</w:t>
            </w:r>
          </w:p>
        </w:tc>
        <w:tc>
          <w:tcPr>
            <w:tcW w:w="236" w:type="dxa"/>
            <w:shd w:val="clear" w:color="auto" w:fill="auto"/>
          </w:tcPr>
          <w:p w14:paraId="6AD9D812" w14:textId="77777777" w:rsidR="00A246B5" w:rsidRPr="00B737D5" w:rsidRDefault="00A246B5" w:rsidP="00A2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shd w:val="clear" w:color="auto" w:fill="auto"/>
            <w:vAlign w:val="center"/>
          </w:tcPr>
          <w:p w14:paraId="42432C9D" w14:textId="24F97BFB" w:rsidR="00A246B5" w:rsidRPr="00B737D5" w:rsidRDefault="00A246B5" w:rsidP="00A246B5">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2,256,380</w:t>
            </w:r>
          </w:p>
        </w:tc>
        <w:tc>
          <w:tcPr>
            <w:tcW w:w="238" w:type="dxa"/>
            <w:shd w:val="clear" w:color="auto" w:fill="auto"/>
          </w:tcPr>
          <w:p w14:paraId="26136977" w14:textId="77777777" w:rsidR="00A246B5" w:rsidRPr="00B737D5" w:rsidRDefault="00A246B5" w:rsidP="00A2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51C1B952" w14:textId="4A55793B" w:rsidR="00A246B5" w:rsidRPr="00B737D5" w:rsidRDefault="00D052A6" w:rsidP="00A246B5">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581,780</w:t>
            </w:r>
          </w:p>
        </w:tc>
        <w:tc>
          <w:tcPr>
            <w:tcW w:w="236" w:type="dxa"/>
          </w:tcPr>
          <w:p w14:paraId="0FEF5662" w14:textId="77777777" w:rsidR="00A246B5" w:rsidRPr="00B737D5" w:rsidRDefault="00A246B5" w:rsidP="00A2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6BD1AE0A" w14:textId="451E21EF" w:rsidR="00A246B5" w:rsidRPr="00B737D5" w:rsidRDefault="00A246B5" w:rsidP="00A246B5">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1,081,780</w:t>
            </w:r>
          </w:p>
        </w:tc>
      </w:tr>
      <w:tr w:rsidR="00A246B5" w:rsidRPr="00B737D5" w14:paraId="177463E7" w14:textId="77777777" w:rsidTr="00522CB4">
        <w:tc>
          <w:tcPr>
            <w:tcW w:w="3543" w:type="dxa"/>
            <w:vAlign w:val="center"/>
          </w:tcPr>
          <w:p w14:paraId="58D958BC" w14:textId="0ACAC95C" w:rsidR="00A246B5" w:rsidRPr="00B737D5" w:rsidRDefault="00A246B5" w:rsidP="00A2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53"/>
              <w:rPr>
                <w:rFonts w:ascii="Browallia New" w:hAnsi="Browallia New" w:cs="Browallia New"/>
                <w:sz w:val="28"/>
                <w:szCs w:val="28"/>
              </w:rPr>
            </w:pPr>
            <w:r w:rsidRPr="00B737D5">
              <w:rPr>
                <w:rFonts w:ascii="Browallia New" w:hAnsi="Browallia New" w:cs="Browallia New" w:hint="cs"/>
                <w:sz w:val="28"/>
                <w:szCs w:val="28"/>
                <w:u w:val="single"/>
                <w:cs/>
                <w:lang w:val="en-GB"/>
              </w:rPr>
              <w:t>หัก</w:t>
            </w:r>
            <w:r w:rsidRPr="00B737D5">
              <w:rPr>
                <w:rFonts w:ascii="Browallia New" w:hAnsi="Browallia New" w:cs="Browallia New" w:hint="cs"/>
                <w:sz w:val="28"/>
                <w:szCs w:val="28"/>
                <w:cs/>
                <w:lang w:val="en-GB"/>
              </w:rPr>
              <w:t xml:space="preserve"> ค่า</w:t>
            </w:r>
            <w:r w:rsidR="00836477" w:rsidRPr="00B737D5">
              <w:rPr>
                <w:rFonts w:ascii="Browallia New" w:hAnsi="Browallia New" w:cs="Browallia New" w:hint="cs"/>
                <w:sz w:val="28"/>
                <w:szCs w:val="28"/>
                <w:cs/>
                <w:lang w:val="en-GB"/>
              </w:rPr>
              <w:t>ใช้จ่ายในการออกหุ้นกู้รอตัดบัญชี</w:t>
            </w:r>
          </w:p>
        </w:tc>
        <w:tc>
          <w:tcPr>
            <w:tcW w:w="1134" w:type="dxa"/>
            <w:shd w:val="clear" w:color="auto" w:fill="auto"/>
          </w:tcPr>
          <w:p w14:paraId="252E13F1" w14:textId="575B11B8" w:rsidR="0070162B" w:rsidRPr="00B737D5" w:rsidRDefault="0017257D" w:rsidP="00836477">
            <w:pPr>
              <w:pStyle w:val="acctfourfigures"/>
              <w:tabs>
                <w:tab w:val="clear" w:pos="765"/>
              </w:tabs>
              <w:spacing w:line="240" w:lineRule="auto"/>
              <w:jc w:val="right"/>
              <w:rPr>
                <w:rFonts w:ascii="Browallia New" w:hAnsi="Browallia New" w:cs="Browallia New"/>
                <w:sz w:val="28"/>
                <w:szCs w:val="28"/>
                <w:lang w:val="en-US"/>
              </w:rPr>
            </w:pPr>
            <w:r w:rsidRPr="00B737D5">
              <w:rPr>
                <w:rFonts w:ascii="Browallia New" w:hAnsi="Browallia New" w:cs="Browallia New"/>
                <w:sz w:val="28"/>
                <w:szCs w:val="28"/>
                <w:lang w:val="en-US"/>
              </w:rPr>
              <w:t>(5,963)</w:t>
            </w:r>
          </w:p>
        </w:tc>
        <w:tc>
          <w:tcPr>
            <w:tcW w:w="236" w:type="dxa"/>
            <w:shd w:val="clear" w:color="auto" w:fill="auto"/>
          </w:tcPr>
          <w:p w14:paraId="73BFD0C0" w14:textId="77777777" w:rsidR="00A246B5" w:rsidRPr="00B737D5" w:rsidRDefault="00A246B5" w:rsidP="00A2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shd w:val="clear" w:color="auto" w:fill="auto"/>
            <w:vAlign w:val="center"/>
          </w:tcPr>
          <w:p w14:paraId="20B84B8A" w14:textId="750E593F" w:rsidR="00A246B5" w:rsidRPr="00B737D5" w:rsidRDefault="00A246B5" w:rsidP="00836477">
            <w:pPr>
              <w:pStyle w:val="acctfourfigures"/>
              <w:tabs>
                <w:tab w:val="clear" w:pos="765"/>
              </w:tabs>
              <w:spacing w:line="240" w:lineRule="auto"/>
              <w:jc w:val="right"/>
              <w:rPr>
                <w:rFonts w:ascii="Browallia New" w:hAnsi="Browallia New" w:cs="Browallia New"/>
                <w:sz w:val="28"/>
                <w:szCs w:val="28"/>
                <w:lang w:val="en-US"/>
              </w:rPr>
            </w:pPr>
            <w:r w:rsidRPr="00B737D5">
              <w:rPr>
                <w:rFonts w:ascii="Browallia New" w:hAnsi="Browallia New" w:cs="Browallia New"/>
                <w:sz w:val="28"/>
                <w:szCs w:val="28"/>
                <w:lang w:val="en-US"/>
              </w:rPr>
              <w:t>(8,894)</w:t>
            </w:r>
          </w:p>
        </w:tc>
        <w:tc>
          <w:tcPr>
            <w:tcW w:w="238" w:type="dxa"/>
            <w:shd w:val="clear" w:color="auto" w:fill="auto"/>
          </w:tcPr>
          <w:p w14:paraId="5936B54A" w14:textId="77777777" w:rsidR="00A246B5" w:rsidRPr="00B737D5" w:rsidRDefault="00A246B5" w:rsidP="00A2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22D5AEA7" w14:textId="4A87D5BD" w:rsidR="00D84F0D" w:rsidRPr="00B737D5" w:rsidRDefault="00D84F0D" w:rsidP="00A246B5">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w:t>
            </w:r>
            <w:r w:rsidR="00D052A6" w:rsidRPr="00B737D5">
              <w:rPr>
                <w:rFonts w:ascii="Browallia New" w:hAnsi="Browallia New" w:cs="Browallia New"/>
                <w:sz w:val="28"/>
                <w:szCs w:val="28"/>
                <w:lang w:val="en-US"/>
              </w:rPr>
              <w:t>1</w:t>
            </w:r>
            <w:r w:rsidRPr="00B737D5">
              <w:rPr>
                <w:rFonts w:ascii="Browallia New" w:hAnsi="Browallia New" w:cs="Browallia New"/>
                <w:sz w:val="28"/>
                <w:szCs w:val="28"/>
                <w:lang w:val="en-US"/>
              </w:rPr>
              <w:t>00)</w:t>
            </w:r>
          </w:p>
        </w:tc>
        <w:tc>
          <w:tcPr>
            <w:tcW w:w="236" w:type="dxa"/>
          </w:tcPr>
          <w:p w14:paraId="7A99FD2E" w14:textId="77777777" w:rsidR="00A246B5" w:rsidRPr="00B737D5" w:rsidRDefault="00A246B5" w:rsidP="00A2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Pr>
          <w:p w14:paraId="0092B69D" w14:textId="58B8A38C" w:rsidR="00A246B5" w:rsidRPr="00B737D5" w:rsidRDefault="00A246B5" w:rsidP="00A246B5">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(740)</w:t>
            </w:r>
          </w:p>
        </w:tc>
      </w:tr>
      <w:tr w:rsidR="00A246B5" w:rsidRPr="00B737D5" w14:paraId="5B4E4CAD" w14:textId="77777777" w:rsidTr="00522CB4">
        <w:trPr>
          <w:trHeight w:val="275"/>
        </w:trPr>
        <w:tc>
          <w:tcPr>
            <w:tcW w:w="3543" w:type="dxa"/>
          </w:tcPr>
          <w:p w14:paraId="6729579A" w14:textId="47D996BF" w:rsidR="00A246B5" w:rsidRPr="00B737D5" w:rsidRDefault="00A246B5" w:rsidP="00A2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hint="cs"/>
                <w:sz w:val="28"/>
                <w:szCs w:val="28"/>
                <w:cs/>
              </w:rPr>
              <w:t xml:space="preserve">หุ้นกู้ไม่ด้อยสิทธิไม่มีหลักประกัน </w:t>
            </w:r>
            <w:r w:rsidRPr="00B737D5">
              <w:rPr>
                <w:rFonts w:ascii="Browallia New" w:hAnsi="Browallia New" w:cs="Browallia New"/>
                <w:sz w:val="28"/>
                <w:szCs w:val="28"/>
              </w:rPr>
              <w:t>-</w:t>
            </w:r>
            <w:r w:rsidRPr="00B737D5">
              <w:rPr>
                <w:rFonts w:ascii="Browallia New" w:hAnsi="Browallia New" w:cs="Browallia New" w:hint="cs"/>
                <w:sz w:val="28"/>
                <w:szCs w:val="28"/>
                <w:cs/>
              </w:rPr>
              <w:t xml:space="preserve"> สุทธิ</w:t>
            </w:r>
          </w:p>
        </w:tc>
        <w:tc>
          <w:tcPr>
            <w:tcW w:w="1134" w:type="dxa"/>
            <w:tcBorders>
              <w:top w:val="single" w:sz="4" w:space="0" w:color="auto"/>
            </w:tcBorders>
            <w:shd w:val="clear" w:color="auto" w:fill="auto"/>
          </w:tcPr>
          <w:p w14:paraId="3812AD9D" w14:textId="0FE9CD6C" w:rsidR="00A246B5" w:rsidRPr="00B737D5" w:rsidRDefault="004807A2" w:rsidP="00A246B5">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2,050,811</w:t>
            </w:r>
          </w:p>
        </w:tc>
        <w:tc>
          <w:tcPr>
            <w:tcW w:w="236" w:type="dxa"/>
            <w:shd w:val="clear" w:color="auto" w:fill="auto"/>
          </w:tcPr>
          <w:p w14:paraId="3F9B292A" w14:textId="77777777" w:rsidR="00A246B5" w:rsidRPr="00B737D5" w:rsidRDefault="00A246B5" w:rsidP="00A2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tcBorders>
              <w:top w:val="single" w:sz="4" w:space="0" w:color="auto"/>
            </w:tcBorders>
            <w:shd w:val="clear" w:color="auto" w:fill="auto"/>
            <w:vAlign w:val="center"/>
          </w:tcPr>
          <w:p w14:paraId="3E8714E3" w14:textId="4282C9FC" w:rsidR="00A246B5" w:rsidRPr="00B737D5" w:rsidRDefault="00A246B5" w:rsidP="00A246B5">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2,247,486</w:t>
            </w:r>
          </w:p>
        </w:tc>
        <w:tc>
          <w:tcPr>
            <w:tcW w:w="238" w:type="dxa"/>
            <w:shd w:val="clear" w:color="auto" w:fill="auto"/>
          </w:tcPr>
          <w:p w14:paraId="5F392021" w14:textId="77777777" w:rsidR="00A246B5" w:rsidRPr="00B737D5" w:rsidRDefault="00A246B5" w:rsidP="00A2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2D927FC2" w14:textId="0AAC50CA" w:rsidR="00A246B5" w:rsidRPr="00B737D5" w:rsidRDefault="00D052A6" w:rsidP="00A246B5">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581,680</w:t>
            </w:r>
          </w:p>
        </w:tc>
        <w:tc>
          <w:tcPr>
            <w:tcW w:w="236" w:type="dxa"/>
          </w:tcPr>
          <w:p w14:paraId="683C1349" w14:textId="77777777" w:rsidR="00A246B5" w:rsidRPr="00B737D5" w:rsidRDefault="00A246B5" w:rsidP="00A2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Borders>
              <w:top w:val="single" w:sz="4" w:space="0" w:color="auto"/>
            </w:tcBorders>
          </w:tcPr>
          <w:p w14:paraId="63BCC13E" w14:textId="3E671763" w:rsidR="00A246B5" w:rsidRPr="00B737D5" w:rsidRDefault="00A246B5" w:rsidP="00A246B5">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1,081,040</w:t>
            </w:r>
          </w:p>
        </w:tc>
      </w:tr>
      <w:tr w:rsidR="00A246B5" w:rsidRPr="00B737D5" w14:paraId="398F2D26" w14:textId="77777777" w:rsidTr="00522CB4">
        <w:tc>
          <w:tcPr>
            <w:tcW w:w="3543" w:type="dxa"/>
          </w:tcPr>
          <w:p w14:paraId="65E06AED" w14:textId="33B5028C" w:rsidR="00A246B5" w:rsidRPr="00B737D5" w:rsidRDefault="00A246B5" w:rsidP="00A2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B737D5">
              <w:rPr>
                <w:rFonts w:ascii="Browallia New" w:hAnsi="Browallia New" w:cs="Browallia New" w:hint="cs"/>
                <w:sz w:val="28"/>
                <w:szCs w:val="28"/>
                <w:u w:val="single"/>
                <w:cs/>
              </w:rPr>
              <w:t>หัก</w:t>
            </w:r>
            <w:r w:rsidRPr="00B737D5">
              <w:rPr>
                <w:rFonts w:ascii="Browallia New" w:hAnsi="Browallia New" w:cs="Browallia New" w:hint="cs"/>
                <w:sz w:val="28"/>
                <w:szCs w:val="28"/>
                <w:cs/>
              </w:rPr>
              <w:t xml:space="preserve"> ส่วนที่ถึงกำหนดชำระภายในหนึ่งปี</w:t>
            </w:r>
          </w:p>
        </w:tc>
        <w:tc>
          <w:tcPr>
            <w:tcW w:w="1134" w:type="dxa"/>
            <w:tcBorders>
              <w:bottom w:val="single" w:sz="4" w:space="0" w:color="auto"/>
            </w:tcBorders>
            <w:shd w:val="clear" w:color="auto" w:fill="auto"/>
          </w:tcPr>
          <w:p w14:paraId="6D72FD62" w14:textId="74417457" w:rsidR="00A246B5" w:rsidRPr="00B737D5" w:rsidRDefault="00D66139" w:rsidP="00A246B5">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w:t>
            </w:r>
            <w:r w:rsidR="00095DF8" w:rsidRPr="00B737D5">
              <w:rPr>
                <w:rFonts w:ascii="Browallia New" w:hAnsi="Browallia New" w:cs="Browallia New"/>
                <w:sz w:val="28"/>
                <w:szCs w:val="28"/>
                <w:lang w:val="en-US"/>
              </w:rPr>
              <w:t>1,006,99</w:t>
            </w:r>
            <w:r w:rsidR="00765AA7" w:rsidRPr="00B737D5">
              <w:rPr>
                <w:rFonts w:ascii="Browallia New" w:hAnsi="Browallia New" w:cs="Browallia New"/>
                <w:sz w:val="28"/>
                <w:szCs w:val="28"/>
                <w:lang w:val="en-US"/>
              </w:rPr>
              <w:t>7</w:t>
            </w:r>
            <w:r w:rsidR="00095DF8" w:rsidRPr="00B737D5">
              <w:rPr>
                <w:rFonts w:ascii="Browallia New" w:hAnsi="Browallia New" w:cs="Browallia New"/>
                <w:sz w:val="28"/>
                <w:szCs w:val="28"/>
                <w:lang w:val="en-US"/>
              </w:rPr>
              <w:t>)</w:t>
            </w:r>
          </w:p>
        </w:tc>
        <w:tc>
          <w:tcPr>
            <w:tcW w:w="236" w:type="dxa"/>
            <w:shd w:val="clear" w:color="auto" w:fill="auto"/>
          </w:tcPr>
          <w:p w14:paraId="6F6F7908" w14:textId="77777777" w:rsidR="00A246B5" w:rsidRPr="00B737D5" w:rsidRDefault="00A246B5" w:rsidP="00A2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tcBorders>
              <w:bottom w:val="single" w:sz="4" w:space="0" w:color="auto"/>
            </w:tcBorders>
            <w:shd w:val="clear" w:color="auto" w:fill="auto"/>
            <w:vAlign w:val="center"/>
          </w:tcPr>
          <w:p w14:paraId="22831F6B" w14:textId="2E8BAB61" w:rsidR="00A246B5" w:rsidRPr="00B737D5" w:rsidRDefault="00A246B5" w:rsidP="00A246B5">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(1,529,991)</w:t>
            </w:r>
          </w:p>
        </w:tc>
        <w:tc>
          <w:tcPr>
            <w:tcW w:w="238" w:type="dxa"/>
            <w:shd w:val="clear" w:color="auto" w:fill="auto"/>
          </w:tcPr>
          <w:p w14:paraId="1B591AEC" w14:textId="77777777" w:rsidR="00A246B5" w:rsidRPr="00B737D5" w:rsidRDefault="00A246B5" w:rsidP="00A2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tcPr>
          <w:p w14:paraId="446A9B69" w14:textId="541218BD" w:rsidR="00A246B5" w:rsidRPr="00B737D5" w:rsidRDefault="00D052A6" w:rsidP="00A246B5">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(581,680)</w:t>
            </w:r>
          </w:p>
        </w:tc>
        <w:tc>
          <w:tcPr>
            <w:tcW w:w="236" w:type="dxa"/>
          </w:tcPr>
          <w:p w14:paraId="48D8F684" w14:textId="77777777" w:rsidR="00A246B5" w:rsidRPr="00B737D5" w:rsidRDefault="00A246B5" w:rsidP="00A2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Borders>
              <w:bottom w:val="single" w:sz="4" w:space="0" w:color="auto"/>
            </w:tcBorders>
          </w:tcPr>
          <w:p w14:paraId="46760AF5" w14:textId="13F90F87" w:rsidR="00A246B5" w:rsidRPr="00B737D5" w:rsidRDefault="00A246B5" w:rsidP="00A246B5">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(1,081,040)</w:t>
            </w:r>
          </w:p>
        </w:tc>
      </w:tr>
      <w:tr w:rsidR="00D052A6" w:rsidRPr="00B737D5" w14:paraId="1341B417" w14:textId="77777777" w:rsidTr="00522CB4">
        <w:trPr>
          <w:trHeight w:val="122"/>
        </w:trPr>
        <w:tc>
          <w:tcPr>
            <w:tcW w:w="3543" w:type="dxa"/>
          </w:tcPr>
          <w:p w14:paraId="44C3E3F8" w14:textId="77777777" w:rsidR="00D052A6" w:rsidRPr="00B737D5" w:rsidRDefault="00D052A6" w:rsidP="00D05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vAlign w:val="bottom"/>
          </w:tcPr>
          <w:p w14:paraId="2A0D80C7" w14:textId="77BA0776" w:rsidR="00D052A6" w:rsidRPr="00B737D5" w:rsidRDefault="00095DF8" w:rsidP="00095DF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1,043,81</w:t>
            </w:r>
            <w:r w:rsidR="00765AA7" w:rsidRPr="00B737D5">
              <w:rPr>
                <w:rFonts w:ascii="Browallia New" w:hAnsi="Browallia New" w:cs="Browallia New"/>
                <w:sz w:val="28"/>
                <w:szCs w:val="28"/>
                <w:lang w:val="en-US"/>
              </w:rPr>
              <w:t>4</w:t>
            </w:r>
          </w:p>
        </w:tc>
        <w:tc>
          <w:tcPr>
            <w:tcW w:w="236" w:type="dxa"/>
            <w:shd w:val="clear" w:color="auto" w:fill="auto"/>
          </w:tcPr>
          <w:p w14:paraId="63122A68" w14:textId="77777777" w:rsidR="00D052A6" w:rsidRPr="00B737D5" w:rsidRDefault="00D052A6" w:rsidP="00D05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tcBorders>
              <w:top w:val="single" w:sz="4" w:space="0" w:color="auto"/>
              <w:bottom w:val="single" w:sz="12" w:space="0" w:color="auto"/>
            </w:tcBorders>
            <w:shd w:val="clear" w:color="auto" w:fill="auto"/>
            <w:vAlign w:val="bottom"/>
          </w:tcPr>
          <w:p w14:paraId="4AF1C8FF" w14:textId="3F3A721E" w:rsidR="00D052A6" w:rsidRPr="00B737D5" w:rsidRDefault="00D052A6" w:rsidP="00D052A6">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rPr>
              <w:t>717,495</w:t>
            </w:r>
          </w:p>
        </w:tc>
        <w:tc>
          <w:tcPr>
            <w:tcW w:w="238" w:type="dxa"/>
            <w:shd w:val="clear" w:color="auto" w:fill="auto"/>
          </w:tcPr>
          <w:p w14:paraId="38B8CA16" w14:textId="77777777" w:rsidR="00D052A6" w:rsidRPr="00B737D5" w:rsidRDefault="00D052A6" w:rsidP="00D05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vAlign w:val="bottom"/>
          </w:tcPr>
          <w:p w14:paraId="242D739A" w14:textId="2B696DC1" w:rsidR="00D052A6" w:rsidRPr="00B737D5" w:rsidRDefault="00D052A6" w:rsidP="00D052A6">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 xml:space="preserve">     -</w:t>
            </w:r>
          </w:p>
        </w:tc>
        <w:tc>
          <w:tcPr>
            <w:tcW w:w="236" w:type="dxa"/>
          </w:tcPr>
          <w:p w14:paraId="7EB8AAF7" w14:textId="77777777" w:rsidR="00D052A6" w:rsidRPr="00B737D5" w:rsidRDefault="00D052A6" w:rsidP="00D05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Borders>
              <w:top w:val="single" w:sz="4" w:space="0" w:color="auto"/>
              <w:bottom w:val="single" w:sz="12" w:space="0" w:color="auto"/>
            </w:tcBorders>
            <w:vAlign w:val="bottom"/>
          </w:tcPr>
          <w:p w14:paraId="0D83C5A3" w14:textId="54D56A5C" w:rsidR="00D052A6" w:rsidRPr="00B737D5" w:rsidRDefault="00D052A6" w:rsidP="00D052A6">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 xml:space="preserve">     -</w:t>
            </w:r>
          </w:p>
        </w:tc>
      </w:tr>
    </w:tbl>
    <w:p w14:paraId="28D61605" w14:textId="77777777" w:rsidR="007C3B60" w:rsidRPr="00B737D5" w:rsidRDefault="007C3B60" w:rsidP="00A8183A">
      <w:pPr>
        <w:tabs>
          <w:tab w:val="left" w:pos="1440"/>
        </w:tabs>
        <w:spacing w:line="240" w:lineRule="auto"/>
        <w:ind w:right="-45"/>
        <w:jc w:val="thaiDistribute"/>
        <w:rPr>
          <w:rFonts w:ascii="Browallia New" w:hAnsi="Browallia New" w:cs="Browallia New"/>
          <w:sz w:val="28"/>
          <w:szCs w:val="28"/>
        </w:rPr>
      </w:pPr>
    </w:p>
    <w:p w14:paraId="39080956" w14:textId="181DACDC" w:rsidR="008902F8" w:rsidRPr="00B737D5" w:rsidRDefault="008902F8" w:rsidP="008902F8">
      <w:pPr>
        <w:tabs>
          <w:tab w:val="left" w:pos="1440"/>
        </w:tabs>
        <w:spacing w:line="240" w:lineRule="auto"/>
        <w:ind w:left="426" w:right="-45"/>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รายการเคลื่อนไหวของหุ้นกู้ในระหว่างงวด</w:t>
      </w:r>
      <w:r w:rsidR="00B87D6D" w:rsidRPr="00B737D5">
        <w:rPr>
          <w:rFonts w:ascii="Browallia New" w:hAnsi="Browallia New" w:cs="Browallia New" w:hint="cs"/>
          <w:sz w:val="28"/>
          <w:szCs w:val="28"/>
          <w:cs/>
        </w:rPr>
        <w:t>สาม</w:t>
      </w:r>
      <w:r w:rsidRPr="00B737D5">
        <w:rPr>
          <w:rFonts w:ascii="Browallia New" w:hAnsi="Browallia New" w:cs="Browallia New"/>
          <w:sz w:val="28"/>
          <w:szCs w:val="28"/>
          <w:cs/>
        </w:rPr>
        <w:t xml:space="preserve">เดือนสิ้นสุดวันที่ </w:t>
      </w:r>
      <w:r w:rsidR="00B87D6D" w:rsidRPr="00B737D5">
        <w:rPr>
          <w:rFonts w:ascii="Browallia New" w:hAnsi="Browallia New" w:cs="Browallia New"/>
          <w:sz w:val="28"/>
          <w:szCs w:val="28"/>
        </w:rPr>
        <w:t>31</w:t>
      </w:r>
      <w:r w:rsidR="00B87D6D" w:rsidRPr="00B737D5">
        <w:rPr>
          <w:rFonts w:ascii="Browallia New" w:hAnsi="Browallia New" w:cs="Browallia New" w:hint="cs"/>
          <w:sz w:val="28"/>
          <w:szCs w:val="28"/>
          <w:cs/>
        </w:rPr>
        <w:t xml:space="preserve"> มีนาคม </w:t>
      </w:r>
      <w:r w:rsidR="00B87D6D" w:rsidRPr="00B737D5">
        <w:rPr>
          <w:rFonts w:ascii="Browallia New" w:hAnsi="Browallia New" w:cs="Browallia New"/>
          <w:sz w:val="28"/>
          <w:szCs w:val="28"/>
        </w:rPr>
        <w:t>2565</w:t>
      </w:r>
      <w:r w:rsidRPr="00B737D5">
        <w:rPr>
          <w:rFonts w:ascii="Browallia New" w:hAnsi="Browallia New" w:cs="Browallia New"/>
          <w:sz w:val="28"/>
          <w:szCs w:val="28"/>
          <w:cs/>
        </w:rPr>
        <w:t xml:space="preserve"> มีดังต่อไปนี้</w:t>
      </w:r>
      <w:r w:rsidRPr="00B737D5">
        <w:rPr>
          <w:rFonts w:ascii="Browallia New" w:hAnsi="Browallia New" w:cs="Browallia New"/>
          <w:sz w:val="28"/>
          <w:szCs w:val="28"/>
        </w:rPr>
        <w:t xml:space="preserve"> </w:t>
      </w:r>
      <w:r w:rsidRPr="00B737D5">
        <w:rPr>
          <w:rFonts w:ascii="Browallia New" w:hAnsi="Browallia New" w:cs="Browallia New"/>
          <w:sz w:val="28"/>
          <w:szCs w:val="28"/>
        </w:rPr>
        <w:tab/>
      </w:r>
    </w:p>
    <w:p w14:paraId="5642A3AB" w14:textId="16E9E2A3" w:rsidR="008D72C3" w:rsidRPr="00B737D5" w:rsidRDefault="008D72C3" w:rsidP="001B4041">
      <w:pPr>
        <w:tabs>
          <w:tab w:val="left" w:pos="1440"/>
        </w:tabs>
        <w:spacing w:line="240" w:lineRule="auto"/>
        <w:ind w:left="426" w:right="-45"/>
        <w:jc w:val="right"/>
        <w:rPr>
          <w:rFonts w:ascii="Browallia New" w:hAnsi="Browallia New" w:cs="Browallia New"/>
          <w:sz w:val="28"/>
          <w:szCs w:val="28"/>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340"/>
      </w:tblGrid>
      <w:tr w:rsidR="007E633B" w:rsidRPr="00B737D5" w14:paraId="22167839" w14:textId="77777777" w:rsidTr="0016144F">
        <w:tc>
          <w:tcPr>
            <w:tcW w:w="4209" w:type="dxa"/>
          </w:tcPr>
          <w:p w14:paraId="425084EE" w14:textId="77777777" w:rsidR="007E633B" w:rsidRPr="00B737D5" w:rsidRDefault="007E633B" w:rsidP="0016144F">
            <w:pPr>
              <w:spacing w:line="240" w:lineRule="auto"/>
              <w:jc w:val="thaiDistribute"/>
              <w:rPr>
                <w:rFonts w:ascii="Browallia New" w:hAnsi="Browallia New" w:cs="Browallia New"/>
                <w:sz w:val="28"/>
                <w:szCs w:val="28"/>
              </w:rPr>
            </w:pPr>
          </w:p>
        </w:tc>
        <w:tc>
          <w:tcPr>
            <w:tcW w:w="2115" w:type="dxa"/>
          </w:tcPr>
          <w:p w14:paraId="26087096" w14:textId="77777777" w:rsidR="007E633B" w:rsidRPr="00B737D5" w:rsidRDefault="007E633B" w:rsidP="0016144F">
            <w:pPr>
              <w:spacing w:line="240" w:lineRule="auto"/>
              <w:jc w:val="thaiDistribute"/>
              <w:rPr>
                <w:rFonts w:ascii="Browallia New" w:hAnsi="Browallia New" w:cs="Browallia New"/>
                <w:sz w:val="28"/>
                <w:szCs w:val="28"/>
              </w:rPr>
            </w:pPr>
          </w:p>
        </w:tc>
        <w:tc>
          <w:tcPr>
            <w:tcW w:w="270" w:type="dxa"/>
          </w:tcPr>
          <w:p w14:paraId="2CD3E0F7" w14:textId="77777777" w:rsidR="007E633B" w:rsidRPr="00B737D5" w:rsidRDefault="007E633B" w:rsidP="0016144F">
            <w:pPr>
              <w:spacing w:line="240" w:lineRule="auto"/>
              <w:jc w:val="thaiDistribute"/>
              <w:rPr>
                <w:rFonts w:ascii="Browallia New" w:hAnsi="Browallia New" w:cs="Browallia New"/>
                <w:sz w:val="28"/>
                <w:szCs w:val="28"/>
              </w:rPr>
            </w:pPr>
          </w:p>
        </w:tc>
        <w:tc>
          <w:tcPr>
            <w:tcW w:w="2340" w:type="dxa"/>
          </w:tcPr>
          <w:p w14:paraId="576A3F97" w14:textId="77777777" w:rsidR="007E633B" w:rsidRPr="00B737D5" w:rsidRDefault="007E633B" w:rsidP="0016144F">
            <w:pPr>
              <w:spacing w:line="240" w:lineRule="auto"/>
              <w:jc w:val="right"/>
              <w:rPr>
                <w:rFonts w:ascii="Browallia New" w:hAnsi="Browallia New" w:cs="Browallia New"/>
                <w:sz w:val="28"/>
                <w:szCs w:val="28"/>
              </w:rPr>
            </w:pPr>
            <w:r w:rsidRPr="00B737D5">
              <w:rPr>
                <w:rFonts w:ascii="Browallia New" w:hAnsi="Browallia New" w:cs="Browallia New"/>
                <w:sz w:val="28"/>
                <w:szCs w:val="28"/>
              </w:rPr>
              <w:t>(</w:t>
            </w:r>
            <w:r w:rsidRPr="00B737D5">
              <w:rPr>
                <w:rFonts w:ascii="Browallia New" w:hAnsi="Browallia New" w:cs="Browallia New"/>
                <w:sz w:val="28"/>
                <w:szCs w:val="28"/>
                <w:cs/>
              </w:rPr>
              <w:t>หน่วย : พันบาท)</w:t>
            </w:r>
          </w:p>
        </w:tc>
      </w:tr>
      <w:tr w:rsidR="007E633B" w:rsidRPr="00B737D5" w14:paraId="5749AF6A" w14:textId="77777777" w:rsidTr="0016144F">
        <w:tc>
          <w:tcPr>
            <w:tcW w:w="4209" w:type="dxa"/>
          </w:tcPr>
          <w:p w14:paraId="530ED98E" w14:textId="77777777" w:rsidR="007E633B" w:rsidRPr="00B737D5" w:rsidRDefault="007E633B" w:rsidP="0016144F">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7BBCF4EC" w14:textId="77777777" w:rsidR="007E633B" w:rsidRPr="00B737D5" w:rsidRDefault="007E633B" w:rsidP="0016144F">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70" w:type="dxa"/>
          </w:tcPr>
          <w:p w14:paraId="1B0D07DC" w14:textId="77777777" w:rsidR="007E633B" w:rsidRPr="00B737D5" w:rsidRDefault="007E633B" w:rsidP="0016144F">
            <w:pPr>
              <w:spacing w:line="240" w:lineRule="auto"/>
              <w:jc w:val="center"/>
              <w:rPr>
                <w:rFonts w:ascii="Browallia New" w:hAnsi="Browallia New" w:cs="Browallia New"/>
                <w:sz w:val="28"/>
                <w:szCs w:val="28"/>
              </w:rPr>
            </w:pPr>
          </w:p>
        </w:tc>
        <w:tc>
          <w:tcPr>
            <w:tcW w:w="2340" w:type="dxa"/>
            <w:tcBorders>
              <w:bottom w:val="single" w:sz="4" w:space="0" w:color="auto"/>
            </w:tcBorders>
          </w:tcPr>
          <w:p w14:paraId="5DF33BCA" w14:textId="77777777" w:rsidR="007E633B" w:rsidRPr="00B737D5" w:rsidRDefault="007E633B" w:rsidP="0016144F">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7E633B" w:rsidRPr="00B737D5" w14:paraId="1D9A4354" w14:textId="77777777" w:rsidTr="0016144F">
        <w:trPr>
          <w:trHeight w:val="332"/>
        </w:trPr>
        <w:tc>
          <w:tcPr>
            <w:tcW w:w="4209" w:type="dxa"/>
          </w:tcPr>
          <w:p w14:paraId="40DB5916" w14:textId="77777777" w:rsidR="007E633B" w:rsidRPr="00B737D5" w:rsidRDefault="007E633B" w:rsidP="0016144F">
            <w:pPr>
              <w:spacing w:line="240" w:lineRule="auto"/>
              <w:jc w:val="thaiDistribute"/>
              <w:rPr>
                <w:rFonts w:ascii="Browallia New" w:hAnsi="Browallia New" w:cs="Browallia New"/>
                <w:sz w:val="14"/>
                <w:szCs w:val="14"/>
              </w:rPr>
            </w:pPr>
          </w:p>
        </w:tc>
        <w:tc>
          <w:tcPr>
            <w:tcW w:w="2115" w:type="dxa"/>
          </w:tcPr>
          <w:p w14:paraId="39F58A31" w14:textId="77777777" w:rsidR="007E633B" w:rsidRPr="00B737D5" w:rsidRDefault="007E633B" w:rsidP="0016144F">
            <w:pPr>
              <w:spacing w:line="240" w:lineRule="auto"/>
              <w:jc w:val="center"/>
              <w:rPr>
                <w:rFonts w:ascii="Browallia New" w:hAnsi="Browallia New" w:cs="Browallia New"/>
                <w:sz w:val="14"/>
                <w:szCs w:val="14"/>
                <w:cs/>
              </w:rPr>
            </w:pPr>
          </w:p>
        </w:tc>
        <w:tc>
          <w:tcPr>
            <w:tcW w:w="270" w:type="dxa"/>
          </w:tcPr>
          <w:p w14:paraId="1BC3548B" w14:textId="77777777" w:rsidR="007E633B" w:rsidRPr="00B737D5" w:rsidRDefault="007E633B" w:rsidP="0016144F">
            <w:pPr>
              <w:spacing w:line="240" w:lineRule="auto"/>
              <w:jc w:val="center"/>
              <w:rPr>
                <w:rFonts w:ascii="Browallia New" w:hAnsi="Browallia New" w:cs="Browallia New"/>
                <w:sz w:val="14"/>
                <w:szCs w:val="14"/>
              </w:rPr>
            </w:pPr>
          </w:p>
        </w:tc>
        <w:tc>
          <w:tcPr>
            <w:tcW w:w="2340" w:type="dxa"/>
          </w:tcPr>
          <w:p w14:paraId="2F8F0AB3" w14:textId="77777777" w:rsidR="007E633B" w:rsidRPr="00B737D5" w:rsidRDefault="007E633B" w:rsidP="0016144F">
            <w:pPr>
              <w:spacing w:line="240" w:lineRule="auto"/>
              <w:jc w:val="center"/>
              <w:rPr>
                <w:rFonts w:ascii="Browallia New" w:hAnsi="Browallia New" w:cs="Browallia New"/>
                <w:sz w:val="14"/>
                <w:szCs w:val="14"/>
                <w:cs/>
              </w:rPr>
            </w:pPr>
          </w:p>
        </w:tc>
      </w:tr>
      <w:tr w:rsidR="001E798C" w:rsidRPr="00B737D5" w14:paraId="0281C0F1" w14:textId="77777777" w:rsidTr="00977F51">
        <w:tc>
          <w:tcPr>
            <w:tcW w:w="4209" w:type="dxa"/>
          </w:tcPr>
          <w:p w14:paraId="4215C03D" w14:textId="56DF953A" w:rsidR="001E798C" w:rsidRPr="00B737D5" w:rsidRDefault="001E798C" w:rsidP="001E798C">
            <w:pPr>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ยอด</w:t>
            </w:r>
            <w:r w:rsidRPr="00B737D5">
              <w:rPr>
                <w:rFonts w:ascii="Browallia New" w:hAnsi="Browallia New" w:cs="Browallia New"/>
                <w:sz w:val="28"/>
                <w:szCs w:val="28"/>
                <w:cs/>
                <w:lang w:val="en-GB"/>
              </w:rPr>
              <w:t xml:space="preserve">คงเหลือ ณ วันที่ </w:t>
            </w:r>
            <w:r w:rsidRPr="00B737D5">
              <w:rPr>
                <w:rFonts w:ascii="Browallia New" w:hAnsi="Browallia New" w:cs="Browallia New"/>
                <w:sz w:val="28"/>
                <w:szCs w:val="28"/>
              </w:rPr>
              <w:t>1</w:t>
            </w:r>
            <w:r w:rsidRPr="00B737D5">
              <w:rPr>
                <w:rFonts w:ascii="Browallia New" w:hAnsi="Browallia New" w:cs="Browallia New"/>
                <w:sz w:val="28"/>
                <w:szCs w:val="28"/>
                <w:cs/>
                <w:lang w:val="en-GB"/>
              </w:rPr>
              <w:t xml:space="preserve"> มกราคม</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rPr>
              <w:t>2565</w:t>
            </w:r>
          </w:p>
        </w:tc>
        <w:tc>
          <w:tcPr>
            <w:tcW w:w="2115" w:type="dxa"/>
          </w:tcPr>
          <w:p w14:paraId="577CAC04" w14:textId="60AE7752" w:rsidR="001E798C" w:rsidRPr="00B737D5" w:rsidRDefault="001E798C" w:rsidP="001E798C">
            <w:pPr>
              <w:spacing w:line="240" w:lineRule="auto"/>
              <w:jc w:val="right"/>
              <w:rPr>
                <w:rFonts w:ascii="Browallia New" w:hAnsi="Browallia New" w:cs="Browallia New"/>
                <w:sz w:val="28"/>
                <w:szCs w:val="28"/>
              </w:rPr>
            </w:pPr>
            <w:r w:rsidRPr="00B737D5">
              <w:rPr>
                <w:rFonts w:ascii="Browallia New" w:hAnsi="Browallia New" w:cs="Browallia New"/>
                <w:sz w:val="28"/>
                <w:szCs w:val="28"/>
              </w:rPr>
              <w:t xml:space="preserve"> 2,247,486 </w:t>
            </w:r>
          </w:p>
        </w:tc>
        <w:tc>
          <w:tcPr>
            <w:tcW w:w="270" w:type="dxa"/>
          </w:tcPr>
          <w:p w14:paraId="64DFF6B5" w14:textId="77777777" w:rsidR="001E798C" w:rsidRPr="00B737D5" w:rsidRDefault="001E798C" w:rsidP="001E798C">
            <w:pPr>
              <w:spacing w:line="240" w:lineRule="auto"/>
              <w:jc w:val="thaiDistribute"/>
              <w:rPr>
                <w:rFonts w:ascii="Browallia New" w:hAnsi="Browallia New" w:cs="Browallia New"/>
                <w:sz w:val="28"/>
                <w:szCs w:val="28"/>
              </w:rPr>
            </w:pPr>
          </w:p>
        </w:tc>
        <w:tc>
          <w:tcPr>
            <w:tcW w:w="2340" w:type="dxa"/>
          </w:tcPr>
          <w:p w14:paraId="7F08751C" w14:textId="08BD2364" w:rsidR="001E798C" w:rsidRPr="00B737D5" w:rsidRDefault="001E798C" w:rsidP="001E798C">
            <w:pPr>
              <w:spacing w:line="240" w:lineRule="auto"/>
              <w:jc w:val="right"/>
              <w:rPr>
                <w:rFonts w:ascii="Browallia New" w:hAnsi="Browallia New" w:cs="Browallia New"/>
                <w:sz w:val="28"/>
                <w:szCs w:val="28"/>
              </w:rPr>
            </w:pPr>
            <w:r w:rsidRPr="00B737D5">
              <w:rPr>
                <w:rFonts w:ascii="Browallia New" w:hAnsi="Browallia New" w:cs="Browallia New"/>
                <w:sz w:val="28"/>
                <w:szCs w:val="28"/>
              </w:rPr>
              <w:t xml:space="preserve"> 1,081,040 </w:t>
            </w:r>
          </w:p>
        </w:tc>
      </w:tr>
      <w:tr w:rsidR="001E798C" w:rsidRPr="00B737D5" w14:paraId="5423DA77" w14:textId="77777777" w:rsidTr="00977F51">
        <w:tc>
          <w:tcPr>
            <w:tcW w:w="4209" w:type="dxa"/>
          </w:tcPr>
          <w:p w14:paraId="181E7DFD" w14:textId="15E86BE9" w:rsidR="001E798C" w:rsidRPr="00B737D5" w:rsidRDefault="001E798C" w:rsidP="001E798C">
            <w:pPr>
              <w:spacing w:line="240" w:lineRule="auto"/>
              <w:jc w:val="thaiDistribute"/>
              <w:rPr>
                <w:rFonts w:ascii="Browallia New" w:hAnsi="Browallia New" w:cs="Browallia New"/>
                <w:sz w:val="28"/>
                <w:szCs w:val="28"/>
                <w:cs/>
              </w:rPr>
            </w:pPr>
            <w:r w:rsidRPr="00B737D5">
              <w:rPr>
                <w:rFonts w:ascii="Browallia New" w:hAnsi="Browallia New" w:cs="Browallia New" w:hint="cs"/>
                <w:sz w:val="28"/>
                <w:szCs w:val="28"/>
                <w:cs/>
              </w:rPr>
              <w:t>ออกจำหน่ายหุ้นกู้</w:t>
            </w:r>
          </w:p>
        </w:tc>
        <w:tc>
          <w:tcPr>
            <w:tcW w:w="2115" w:type="dxa"/>
          </w:tcPr>
          <w:p w14:paraId="64D414C5" w14:textId="74988795" w:rsidR="001E798C" w:rsidRPr="00B737D5" w:rsidRDefault="00D935EC" w:rsidP="001E798C">
            <w:pPr>
              <w:spacing w:line="240" w:lineRule="auto"/>
              <w:jc w:val="right"/>
              <w:rPr>
                <w:rFonts w:ascii="Browallia New" w:hAnsi="Browallia New" w:cs="Browallia New"/>
                <w:sz w:val="28"/>
                <w:szCs w:val="28"/>
              </w:rPr>
            </w:pPr>
            <w:r w:rsidRPr="00B737D5">
              <w:rPr>
                <w:rFonts w:ascii="Browallia New" w:hAnsi="Browallia New" w:cs="Browallia New"/>
                <w:sz w:val="28"/>
                <w:szCs w:val="28"/>
              </w:rPr>
              <w:t>325,000</w:t>
            </w:r>
          </w:p>
        </w:tc>
        <w:tc>
          <w:tcPr>
            <w:tcW w:w="270" w:type="dxa"/>
          </w:tcPr>
          <w:p w14:paraId="372DBCCF" w14:textId="77777777" w:rsidR="001E798C" w:rsidRPr="00B737D5" w:rsidRDefault="001E798C" w:rsidP="001E798C">
            <w:pPr>
              <w:spacing w:line="240" w:lineRule="auto"/>
              <w:jc w:val="thaiDistribute"/>
              <w:rPr>
                <w:rFonts w:ascii="Browallia New" w:hAnsi="Browallia New" w:cs="Browallia New"/>
                <w:sz w:val="28"/>
                <w:szCs w:val="28"/>
              </w:rPr>
            </w:pPr>
          </w:p>
        </w:tc>
        <w:tc>
          <w:tcPr>
            <w:tcW w:w="2340" w:type="dxa"/>
          </w:tcPr>
          <w:p w14:paraId="70B1129C" w14:textId="6535B6FE" w:rsidR="001E798C" w:rsidRPr="00B737D5" w:rsidRDefault="00D935EC" w:rsidP="001E798C">
            <w:pPr>
              <w:spacing w:line="240" w:lineRule="auto"/>
              <w:jc w:val="right"/>
              <w:rPr>
                <w:rFonts w:ascii="Browallia New" w:hAnsi="Browallia New" w:cs="Browallia New"/>
                <w:sz w:val="28"/>
                <w:szCs w:val="28"/>
              </w:rPr>
            </w:pPr>
            <w:r w:rsidRPr="00B737D5">
              <w:rPr>
                <w:rFonts w:ascii="Browallia New" w:hAnsi="Browallia New" w:cs="Browallia New"/>
                <w:sz w:val="28"/>
                <w:szCs w:val="28"/>
              </w:rPr>
              <w:t>-</w:t>
            </w:r>
          </w:p>
        </w:tc>
      </w:tr>
      <w:tr w:rsidR="001E798C" w:rsidRPr="00B737D5" w14:paraId="0C3FCDB4" w14:textId="77777777" w:rsidTr="00977F51">
        <w:tc>
          <w:tcPr>
            <w:tcW w:w="4209" w:type="dxa"/>
          </w:tcPr>
          <w:p w14:paraId="6B3D3E69" w14:textId="1080946D" w:rsidR="001E798C" w:rsidRPr="00B737D5" w:rsidRDefault="001E798C" w:rsidP="001E798C">
            <w:pPr>
              <w:spacing w:line="240" w:lineRule="auto"/>
              <w:jc w:val="thaiDistribute"/>
              <w:rPr>
                <w:rFonts w:ascii="Browallia New" w:hAnsi="Browallia New" w:cs="Browallia New"/>
                <w:sz w:val="28"/>
                <w:szCs w:val="28"/>
                <w:cs/>
              </w:rPr>
            </w:pPr>
            <w:r w:rsidRPr="00B737D5">
              <w:rPr>
                <w:rFonts w:ascii="Browallia New" w:hAnsi="Browallia New" w:cs="Browallia New" w:hint="cs"/>
                <w:sz w:val="28"/>
                <w:szCs w:val="28"/>
                <w:cs/>
              </w:rPr>
              <w:t>ไถ่ถอนหุ้นกู้ครบกำหนด</w:t>
            </w:r>
          </w:p>
        </w:tc>
        <w:tc>
          <w:tcPr>
            <w:tcW w:w="2115" w:type="dxa"/>
          </w:tcPr>
          <w:p w14:paraId="27903BD4" w14:textId="34DC0092" w:rsidR="001E798C" w:rsidRPr="00B737D5" w:rsidRDefault="00D935EC" w:rsidP="001E798C">
            <w:pPr>
              <w:spacing w:line="240" w:lineRule="auto"/>
              <w:jc w:val="right"/>
              <w:rPr>
                <w:rFonts w:ascii="Browallia New" w:hAnsi="Browallia New" w:cs="Browallia New"/>
                <w:sz w:val="28"/>
                <w:szCs w:val="28"/>
              </w:rPr>
            </w:pPr>
            <w:r w:rsidRPr="00B737D5">
              <w:rPr>
                <w:rFonts w:ascii="Browallia New" w:hAnsi="Browallia New" w:cs="Browallia New"/>
                <w:sz w:val="28"/>
                <w:szCs w:val="28"/>
              </w:rPr>
              <w:t>(524,606)</w:t>
            </w:r>
          </w:p>
        </w:tc>
        <w:tc>
          <w:tcPr>
            <w:tcW w:w="270" w:type="dxa"/>
          </w:tcPr>
          <w:p w14:paraId="63540D41" w14:textId="77777777" w:rsidR="001E798C" w:rsidRPr="00B737D5" w:rsidRDefault="001E798C" w:rsidP="001E798C">
            <w:pPr>
              <w:spacing w:line="240" w:lineRule="auto"/>
              <w:jc w:val="thaiDistribute"/>
              <w:rPr>
                <w:rFonts w:ascii="Browallia New" w:hAnsi="Browallia New" w:cs="Browallia New"/>
                <w:sz w:val="28"/>
                <w:szCs w:val="28"/>
              </w:rPr>
            </w:pPr>
          </w:p>
        </w:tc>
        <w:tc>
          <w:tcPr>
            <w:tcW w:w="2340" w:type="dxa"/>
          </w:tcPr>
          <w:p w14:paraId="2A8D5D44" w14:textId="57F6E0F3" w:rsidR="001E798C" w:rsidRPr="00B737D5" w:rsidRDefault="00D935EC" w:rsidP="001E798C">
            <w:pPr>
              <w:spacing w:line="240" w:lineRule="auto"/>
              <w:jc w:val="right"/>
              <w:rPr>
                <w:rFonts w:ascii="Browallia New" w:hAnsi="Browallia New" w:cs="Browallia New"/>
                <w:sz w:val="28"/>
                <w:szCs w:val="28"/>
              </w:rPr>
            </w:pPr>
            <w:r w:rsidRPr="00B737D5">
              <w:rPr>
                <w:rFonts w:ascii="Browallia New" w:hAnsi="Browallia New" w:cs="Browallia New"/>
                <w:sz w:val="28"/>
                <w:szCs w:val="28"/>
              </w:rPr>
              <w:t>(500,000)</w:t>
            </w:r>
          </w:p>
        </w:tc>
      </w:tr>
      <w:tr w:rsidR="001E798C" w:rsidRPr="00B737D5" w14:paraId="2927CF61" w14:textId="77777777" w:rsidTr="00205DE0">
        <w:tc>
          <w:tcPr>
            <w:tcW w:w="4209" w:type="dxa"/>
          </w:tcPr>
          <w:p w14:paraId="46D38424" w14:textId="13C25137" w:rsidR="001E798C" w:rsidRPr="00B737D5" w:rsidRDefault="001E798C" w:rsidP="001E798C">
            <w:pPr>
              <w:spacing w:line="240" w:lineRule="auto"/>
              <w:jc w:val="thaiDistribute"/>
              <w:rPr>
                <w:rFonts w:ascii="Browallia New" w:hAnsi="Browallia New" w:cs="Browallia New"/>
                <w:sz w:val="28"/>
                <w:szCs w:val="28"/>
                <w:u w:val="single"/>
                <w:cs/>
              </w:rPr>
            </w:pPr>
            <w:r w:rsidRPr="00B737D5">
              <w:rPr>
                <w:rFonts w:ascii="Browallia New" w:hAnsi="Browallia New" w:cs="Browallia New" w:hint="cs"/>
                <w:sz w:val="28"/>
                <w:szCs w:val="28"/>
                <w:cs/>
              </w:rPr>
              <w:t>ค่าใช้จ่ายในการออกหุ้นกู้</w:t>
            </w:r>
          </w:p>
        </w:tc>
        <w:tc>
          <w:tcPr>
            <w:tcW w:w="2115" w:type="dxa"/>
            <w:vAlign w:val="center"/>
          </w:tcPr>
          <w:p w14:paraId="3B812176" w14:textId="6A78CF23" w:rsidR="001E798C" w:rsidRPr="00B737D5" w:rsidRDefault="008F7A5C" w:rsidP="001E798C">
            <w:pPr>
              <w:spacing w:line="240" w:lineRule="auto"/>
              <w:jc w:val="right"/>
              <w:rPr>
                <w:rFonts w:ascii="Browallia New" w:hAnsi="Browallia New" w:cs="Browallia New"/>
                <w:sz w:val="28"/>
                <w:szCs w:val="28"/>
              </w:rPr>
            </w:pPr>
            <w:r w:rsidRPr="00B737D5">
              <w:rPr>
                <w:rFonts w:ascii="Browallia New" w:hAnsi="Browallia New" w:cs="Browallia New"/>
                <w:sz w:val="28"/>
                <w:szCs w:val="28"/>
              </w:rPr>
              <w:t>(128)</w:t>
            </w:r>
          </w:p>
        </w:tc>
        <w:tc>
          <w:tcPr>
            <w:tcW w:w="270" w:type="dxa"/>
          </w:tcPr>
          <w:p w14:paraId="63ED882D" w14:textId="77777777" w:rsidR="001E798C" w:rsidRPr="00B737D5" w:rsidRDefault="001E798C" w:rsidP="001E798C">
            <w:pPr>
              <w:spacing w:line="240" w:lineRule="auto"/>
              <w:jc w:val="thaiDistribute"/>
              <w:rPr>
                <w:rFonts w:ascii="Browallia New" w:hAnsi="Browallia New" w:cs="Browallia New"/>
                <w:sz w:val="28"/>
                <w:szCs w:val="28"/>
              </w:rPr>
            </w:pPr>
          </w:p>
        </w:tc>
        <w:tc>
          <w:tcPr>
            <w:tcW w:w="2340" w:type="dxa"/>
            <w:vAlign w:val="center"/>
          </w:tcPr>
          <w:p w14:paraId="2A8E1E29" w14:textId="3520B5BA" w:rsidR="001E798C" w:rsidRPr="00B737D5" w:rsidRDefault="00D935EC" w:rsidP="001E798C">
            <w:pPr>
              <w:spacing w:line="240" w:lineRule="auto"/>
              <w:jc w:val="right"/>
              <w:rPr>
                <w:rFonts w:ascii="Browallia New" w:hAnsi="Browallia New" w:cs="Browallia New"/>
                <w:sz w:val="28"/>
                <w:szCs w:val="28"/>
              </w:rPr>
            </w:pPr>
            <w:r w:rsidRPr="00B737D5">
              <w:rPr>
                <w:rFonts w:ascii="Browallia New" w:hAnsi="Browallia New" w:cs="Browallia New"/>
                <w:sz w:val="28"/>
                <w:szCs w:val="28"/>
              </w:rPr>
              <w:t>-</w:t>
            </w:r>
          </w:p>
        </w:tc>
      </w:tr>
      <w:tr w:rsidR="001E798C" w:rsidRPr="00B737D5" w14:paraId="5D344ADD" w14:textId="77777777" w:rsidTr="00977F51">
        <w:tc>
          <w:tcPr>
            <w:tcW w:w="4209" w:type="dxa"/>
          </w:tcPr>
          <w:p w14:paraId="774B96D3" w14:textId="745791C3" w:rsidR="001E798C" w:rsidRPr="00B737D5" w:rsidRDefault="001E798C" w:rsidP="001E798C">
            <w:pPr>
              <w:spacing w:line="240" w:lineRule="auto"/>
              <w:jc w:val="thaiDistribute"/>
              <w:rPr>
                <w:rFonts w:ascii="Browallia New" w:hAnsi="Browallia New" w:cs="Browallia New"/>
                <w:sz w:val="28"/>
                <w:szCs w:val="28"/>
                <w:u w:val="single"/>
                <w:cs/>
              </w:rPr>
            </w:pPr>
            <w:r w:rsidRPr="00B737D5">
              <w:rPr>
                <w:rFonts w:ascii="Browallia New" w:hAnsi="Browallia New" w:cs="Browallia New"/>
                <w:sz w:val="28"/>
                <w:szCs w:val="28"/>
                <w:cs/>
              </w:rPr>
              <w:t>ค่าใช้จ่ายในการออกหุ้นกู้ตัดจำหน่าย</w:t>
            </w:r>
          </w:p>
        </w:tc>
        <w:tc>
          <w:tcPr>
            <w:tcW w:w="2115" w:type="dxa"/>
            <w:vAlign w:val="center"/>
          </w:tcPr>
          <w:p w14:paraId="29E60DA5" w14:textId="39DFF8F9" w:rsidR="001E798C" w:rsidRPr="00B737D5" w:rsidRDefault="008F7A5C" w:rsidP="001E798C">
            <w:pPr>
              <w:spacing w:line="240" w:lineRule="auto"/>
              <w:jc w:val="right"/>
              <w:rPr>
                <w:rFonts w:ascii="Browallia New" w:hAnsi="Browallia New" w:cs="Browallia New"/>
                <w:sz w:val="28"/>
                <w:szCs w:val="28"/>
              </w:rPr>
            </w:pPr>
            <w:r w:rsidRPr="00B737D5">
              <w:rPr>
                <w:rFonts w:ascii="Browallia New" w:hAnsi="Browallia New" w:cs="Browallia New"/>
                <w:sz w:val="28"/>
                <w:szCs w:val="28"/>
              </w:rPr>
              <w:t>3,059</w:t>
            </w:r>
          </w:p>
        </w:tc>
        <w:tc>
          <w:tcPr>
            <w:tcW w:w="270" w:type="dxa"/>
          </w:tcPr>
          <w:p w14:paraId="79A6497B" w14:textId="77777777" w:rsidR="001E798C" w:rsidRPr="00B737D5" w:rsidRDefault="001E798C" w:rsidP="001E798C">
            <w:pPr>
              <w:spacing w:line="240" w:lineRule="auto"/>
              <w:jc w:val="thaiDistribute"/>
              <w:rPr>
                <w:rFonts w:ascii="Browallia New" w:hAnsi="Browallia New" w:cs="Browallia New"/>
                <w:sz w:val="28"/>
                <w:szCs w:val="28"/>
              </w:rPr>
            </w:pPr>
          </w:p>
        </w:tc>
        <w:tc>
          <w:tcPr>
            <w:tcW w:w="2340" w:type="dxa"/>
            <w:vAlign w:val="center"/>
          </w:tcPr>
          <w:p w14:paraId="7B5DEC04" w14:textId="13CF7FD7" w:rsidR="001E798C" w:rsidRPr="00B737D5" w:rsidRDefault="00D935EC" w:rsidP="001E798C">
            <w:pPr>
              <w:spacing w:line="240" w:lineRule="auto"/>
              <w:jc w:val="right"/>
              <w:rPr>
                <w:rFonts w:ascii="Browallia New" w:hAnsi="Browallia New" w:cs="Browallia New"/>
                <w:sz w:val="28"/>
                <w:szCs w:val="28"/>
              </w:rPr>
            </w:pPr>
            <w:r w:rsidRPr="00B737D5">
              <w:rPr>
                <w:rFonts w:ascii="Browallia New" w:hAnsi="Browallia New" w:cs="Browallia New"/>
                <w:sz w:val="28"/>
                <w:szCs w:val="28"/>
              </w:rPr>
              <w:t>640</w:t>
            </w:r>
          </w:p>
        </w:tc>
      </w:tr>
      <w:tr w:rsidR="001E798C" w:rsidRPr="00B737D5" w14:paraId="4301D661" w14:textId="77777777" w:rsidTr="008A3C47">
        <w:tc>
          <w:tcPr>
            <w:tcW w:w="4209" w:type="dxa"/>
          </w:tcPr>
          <w:p w14:paraId="3A28F267" w14:textId="458CA8E8" w:rsidR="001E798C" w:rsidRPr="00B737D5" w:rsidRDefault="001E798C" w:rsidP="001E798C">
            <w:pPr>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ยอดคงเหลือ</w:t>
            </w:r>
            <w:r w:rsidRPr="00B737D5">
              <w:rPr>
                <w:rFonts w:ascii="Browallia New" w:hAnsi="Browallia New" w:cs="Browallia New"/>
                <w:sz w:val="28"/>
                <w:szCs w:val="28"/>
                <w:cs/>
                <w:lang w:val="en-GB"/>
              </w:rPr>
              <w:t xml:space="preserve"> ณ วันที่ </w:t>
            </w: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115" w:type="dxa"/>
            <w:tcBorders>
              <w:top w:val="single" w:sz="4" w:space="0" w:color="auto"/>
              <w:bottom w:val="single" w:sz="12" w:space="0" w:color="auto"/>
            </w:tcBorders>
            <w:vAlign w:val="center"/>
          </w:tcPr>
          <w:p w14:paraId="4FE82565" w14:textId="5A8B1C7D" w:rsidR="001E798C" w:rsidRPr="00B737D5" w:rsidRDefault="008F7A5C" w:rsidP="001E798C">
            <w:pPr>
              <w:spacing w:line="240" w:lineRule="auto"/>
              <w:jc w:val="right"/>
              <w:rPr>
                <w:rFonts w:ascii="Browallia New" w:hAnsi="Browallia New" w:cs="Browallia New"/>
                <w:sz w:val="28"/>
                <w:szCs w:val="28"/>
              </w:rPr>
            </w:pPr>
            <w:r w:rsidRPr="00B737D5">
              <w:rPr>
                <w:rFonts w:ascii="Browallia New" w:hAnsi="Browallia New" w:cs="Browallia New"/>
                <w:sz w:val="28"/>
                <w:szCs w:val="28"/>
              </w:rPr>
              <w:t>2,050,811</w:t>
            </w:r>
          </w:p>
        </w:tc>
        <w:tc>
          <w:tcPr>
            <w:tcW w:w="270" w:type="dxa"/>
          </w:tcPr>
          <w:p w14:paraId="17EF7494" w14:textId="77777777" w:rsidR="001E798C" w:rsidRPr="00B737D5" w:rsidRDefault="001E798C" w:rsidP="001E798C">
            <w:pPr>
              <w:spacing w:line="240" w:lineRule="auto"/>
              <w:jc w:val="right"/>
              <w:rPr>
                <w:rFonts w:ascii="Browallia New" w:hAnsi="Browallia New" w:cs="Browallia New"/>
                <w:sz w:val="28"/>
                <w:szCs w:val="28"/>
              </w:rPr>
            </w:pPr>
          </w:p>
        </w:tc>
        <w:tc>
          <w:tcPr>
            <w:tcW w:w="2340" w:type="dxa"/>
            <w:tcBorders>
              <w:top w:val="single" w:sz="4" w:space="0" w:color="auto"/>
              <w:bottom w:val="single" w:sz="12" w:space="0" w:color="auto"/>
            </w:tcBorders>
          </w:tcPr>
          <w:p w14:paraId="5857FFEC" w14:textId="02C1C9AA" w:rsidR="001E798C" w:rsidRPr="00B737D5" w:rsidRDefault="00D935EC" w:rsidP="001E798C">
            <w:pPr>
              <w:spacing w:line="240" w:lineRule="auto"/>
              <w:jc w:val="right"/>
              <w:rPr>
                <w:rFonts w:ascii="Browallia New" w:hAnsi="Browallia New" w:cs="Browallia New"/>
                <w:sz w:val="28"/>
                <w:szCs w:val="28"/>
              </w:rPr>
            </w:pPr>
            <w:r w:rsidRPr="00B737D5">
              <w:rPr>
                <w:rFonts w:ascii="Browallia New" w:hAnsi="Browallia New" w:cs="Browallia New"/>
                <w:sz w:val="28"/>
                <w:szCs w:val="28"/>
              </w:rPr>
              <w:t>581,680</w:t>
            </w:r>
          </w:p>
        </w:tc>
      </w:tr>
    </w:tbl>
    <w:p w14:paraId="1181C766" w14:textId="77777777" w:rsidR="001D1A68" w:rsidRPr="00B737D5" w:rsidRDefault="001D1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ACB46B5" w14:textId="23D3CD3E" w:rsidR="001D1A68" w:rsidRPr="00B737D5" w:rsidRDefault="001D1A68" w:rsidP="001D1A68">
      <w:pPr>
        <w:tabs>
          <w:tab w:val="left" w:pos="1440"/>
        </w:tabs>
        <w:spacing w:line="240" w:lineRule="auto"/>
        <w:ind w:left="426" w:right="-45"/>
        <w:jc w:val="thaiDistribute"/>
        <w:rPr>
          <w:rFonts w:ascii="Browallia New" w:hAnsi="Browallia New" w:cs="Browallia New"/>
          <w:sz w:val="28"/>
          <w:szCs w:val="28"/>
        </w:rPr>
      </w:pPr>
      <w:r w:rsidRPr="00B737D5">
        <w:rPr>
          <w:rFonts w:ascii="Browallia New" w:hAnsi="Browallia New" w:cs="Browallia New"/>
          <w:sz w:val="28"/>
          <w:szCs w:val="28"/>
          <w:cs/>
        </w:rPr>
        <w:t xml:space="preserve">ณ วันที่ </w:t>
      </w: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 xml:space="preserve">2565 </w:t>
      </w:r>
      <w:r w:rsidRPr="00B737D5">
        <w:rPr>
          <w:rFonts w:ascii="Browallia New" w:hAnsi="Browallia New" w:cs="Browallia New" w:hint="cs"/>
          <w:sz w:val="28"/>
          <w:szCs w:val="28"/>
          <w:cs/>
        </w:rPr>
        <w:t>กลุ่ม</w:t>
      </w:r>
      <w:r w:rsidRPr="00B737D5">
        <w:rPr>
          <w:rFonts w:ascii="Browallia New" w:hAnsi="Browallia New" w:cs="Browallia New"/>
          <w:sz w:val="28"/>
          <w:szCs w:val="28"/>
          <w:cs/>
        </w:rPr>
        <w:t>บริษัทมีหุ้นกู้ชนิดระบุชื่อผู้ถือ ประเภทไม่ด้อยสิทธิ</w:t>
      </w:r>
      <w:r w:rsidRPr="00B737D5">
        <w:rPr>
          <w:rFonts w:ascii="Browallia New" w:hAnsi="Browallia New" w:cs="Browallia New"/>
          <w:sz w:val="28"/>
          <w:szCs w:val="28"/>
        </w:rPr>
        <w:t xml:space="preserve"> </w:t>
      </w:r>
      <w:r w:rsidRPr="00B737D5">
        <w:rPr>
          <w:rFonts w:ascii="Browallia New" w:hAnsi="Browallia New" w:cs="Browallia New"/>
          <w:sz w:val="28"/>
          <w:szCs w:val="28"/>
          <w:cs/>
        </w:rPr>
        <w:t>ไม่มีหลักประกัน และมีผู้แทนผู้ถือหุ้นกู้จำนวน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w:t>
      </w:r>
      <w:r w:rsidR="00761E86" w:rsidRPr="00B737D5">
        <w:rPr>
          <w:rFonts w:ascii="Browallia New" w:hAnsi="Browallia New" w:cs="Browallia New"/>
          <w:sz w:val="28"/>
          <w:szCs w:val="28"/>
        </w:rPr>
        <w:t>050</w:t>
      </w:r>
      <w:r w:rsidRPr="00B737D5">
        <w:rPr>
          <w:rFonts w:ascii="Browallia New" w:hAnsi="Browallia New" w:cs="Browallia New"/>
          <w:sz w:val="28"/>
          <w:szCs w:val="28"/>
        </w:rPr>
        <w:t>.</w:t>
      </w:r>
      <w:r w:rsidR="00761E86" w:rsidRPr="00B737D5">
        <w:rPr>
          <w:rFonts w:ascii="Browallia New" w:hAnsi="Browallia New" w:cs="Browallia New"/>
          <w:sz w:val="28"/>
          <w:szCs w:val="28"/>
        </w:rPr>
        <w:t>81</w:t>
      </w:r>
      <w:r w:rsidRPr="00B737D5">
        <w:rPr>
          <w:rFonts w:ascii="Browallia New" w:hAnsi="Browallia New" w:cs="Browallia New"/>
          <w:sz w:val="28"/>
          <w:szCs w:val="28"/>
        </w:rPr>
        <w:t xml:space="preserve"> </w:t>
      </w:r>
      <w:r w:rsidRPr="00B737D5">
        <w:rPr>
          <w:rFonts w:ascii="Browallia New" w:hAnsi="Browallia New" w:cs="Browallia New"/>
          <w:sz w:val="28"/>
          <w:szCs w:val="28"/>
          <w:cs/>
        </w:rPr>
        <w:t>ล้านบาท โดยหุ้นกู้มีอายุ</w:t>
      </w:r>
      <w:r w:rsidRPr="00B737D5">
        <w:rPr>
          <w:rFonts w:ascii="Browallia New" w:hAnsi="Browallia New" w:cs="Browallia New" w:hint="cs"/>
          <w:sz w:val="28"/>
          <w:szCs w:val="28"/>
          <w:cs/>
        </w:rPr>
        <w:t xml:space="preserve">ระหว่าง </w:t>
      </w:r>
      <w:r w:rsidRPr="00B737D5">
        <w:rPr>
          <w:rFonts w:ascii="Browallia New" w:hAnsi="Browallia New" w:cs="Browallia New"/>
          <w:sz w:val="28"/>
          <w:szCs w:val="28"/>
        </w:rPr>
        <w:t xml:space="preserve">1 </w:t>
      </w:r>
      <w:r w:rsidRPr="00B737D5">
        <w:rPr>
          <w:rFonts w:ascii="Browallia New" w:hAnsi="Browallia New" w:cs="Browallia New"/>
          <w:sz w:val="28"/>
          <w:szCs w:val="28"/>
          <w:cs/>
        </w:rPr>
        <w:t>ปี</w:t>
      </w:r>
      <w:r w:rsidRPr="00B737D5">
        <w:rPr>
          <w:rFonts w:ascii="Browallia New" w:hAnsi="Browallia New" w:cs="Browallia New"/>
          <w:sz w:val="28"/>
          <w:szCs w:val="28"/>
        </w:rPr>
        <w:t xml:space="preserve"> 6 </w:t>
      </w:r>
      <w:r w:rsidRPr="00B737D5">
        <w:rPr>
          <w:rFonts w:ascii="Browallia New" w:hAnsi="Browallia New" w:cs="Browallia New" w:hint="cs"/>
          <w:sz w:val="28"/>
          <w:szCs w:val="28"/>
          <w:cs/>
        </w:rPr>
        <w:t xml:space="preserve">เดือน ถึง </w:t>
      </w:r>
      <w:r w:rsidRPr="00B737D5">
        <w:rPr>
          <w:rFonts w:ascii="Browallia New" w:hAnsi="Browallia New" w:cs="Browallia New"/>
          <w:sz w:val="28"/>
          <w:szCs w:val="28"/>
        </w:rPr>
        <w:t>2</w:t>
      </w:r>
      <w:r w:rsidRPr="00B737D5">
        <w:rPr>
          <w:rFonts w:ascii="Browallia New" w:hAnsi="Browallia New" w:cs="Browallia New" w:hint="cs"/>
          <w:sz w:val="28"/>
          <w:szCs w:val="28"/>
          <w:cs/>
        </w:rPr>
        <w:t xml:space="preserve"> ปี </w:t>
      </w:r>
      <w:r w:rsidR="00BA6356" w:rsidRPr="00B737D5">
        <w:rPr>
          <w:rFonts w:ascii="Browallia New" w:hAnsi="Browallia New" w:cs="Browallia New"/>
          <w:sz w:val="28"/>
          <w:szCs w:val="28"/>
        </w:rPr>
        <w:t>5</w:t>
      </w:r>
      <w:r w:rsidRPr="00B737D5">
        <w:rPr>
          <w:rFonts w:ascii="Browallia New" w:hAnsi="Browallia New" w:cs="Browallia New" w:hint="cs"/>
          <w:sz w:val="28"/>
          <w:szCs w:val="28"/>
          <w:cs/>
        </w:rPr>
        <w:t xml:space="preserve"> เดือน</w:t>
      </w:r>
      <w:r w:rsidRPr="00B737D5">
        <w:rPr>
          <w:rFonts w:ascii="Browallia New" w:hAnsi="Browallia New" w:cs="Browallia New"/>
          <w:sz w:val="28"/>
          <w:szCs w:val="28"/>
          <w:cs/>
        </w:rPr>
        <w:t xml:space="preserve"> อัตราดอกเบี้ยคงที่ร้อยละ </w:t>
      </w:r>
      <w:r w:rsidR="00333261" w:rsidRPr="00B737D5">
        <w:rPr>
          <w:rFonts w:ascii="Browallia New" w:hAnsi="Browallia New" w:cs="Browallia New"/>
          <w:sz w:val="28"/>
          <w:szCs w:val="28"/>
        </w:rPr>
        <w:t>6</w:t>
      </w:r>
      <w:r w:rsidRPr="00B737D5">
        <w:rPr>
          <w:rFonts w:ascii="Browallia New" w:hAnsi="Browallia New" w:cs="Browallia New"/>
          <w:sz w:val="28"/>
          <w:szCs w:val="28"/>
        </w:rPr>
        <w:t>.</w:t>
      </w:r>
      <w:r w:rsidR="00333261" w:rsidRPr="00B737D5">
        <w:rPr>
          <w:rFonts w:ascii="Browallia New" w:hAnsi="Browallia New" w:cs="Browallia New"/>
          <w:sz w:val="28"/>
          <w:szCs w:val="28"/>
        </w:rPr>
        <w:t>00</w:t>
      </w:r>
      <w:r w:rsidRPr="00B737D5">
        <w:rPr>
          <w:rFonts w:ascii="Browallia New" w:hAnsi="Browallia New" w:cs="Browallia New"/>
          <w:sz w:val="28"/>
          <w:szCs w:val="28"/>
        </w:rPr>
        <w:t xml:space="preserve"> </w:t>
      </w:r>
      <w:r w:rsidRPr="00B737D5">
        <w:rPr>
          <w:rFonts w:ascii="Browallia New" w:hAnsi="Browallia New" w:cs="Browallia New" w:hint="cs"/>
          <w:sz w:val="28"/>
          <w:szCs w:val="28"/>
          <w:cs/>
        </w:rPr>
        <w:t xml:space="preserve">ถึง </w:t>
      </w:r>
      <w:r w:rsidRPr="00B737D5">
        <w:rPr>
          <w:rFonts w:ascii="Browallia New" w:hAnsi="Browallia New" w:cs="Browallia New"/>
          <w:sz w:val="28"/>
          <w:szCs w:val="28"/>
        </w:rPr>
        <w:t xml:space="preserve">6.50 </w:t>
      </w:r>
      <w:r w:rsidRPr="00B737D5">
        <w:rPr>
          <w:rFonts w:ascii="Browallia New" w:hAnsi="Browallia New" w:cs="Browallia New"/>
          <w:sz w:val="28"/>
          <w:szCs w:val="28"/>
          <w:cs/>
        </w:rPr>
        <w:t xml:space="preserve">ต่อปี โดยมีการจ่ายชำระดอกเบี้ยทุก </w:t>
      </w:r>
      <w:r w:rsidRPr="00B737D5">
        <w:rPr>
          <w:rFonts w:ascii="Browallia New" w:hAnsi="Browallia New" w:cs="Browallia New"/>
          <w:sz w:val="28"/>
          <w:szCs w:val="28"/>
        </w:rPr>
        <w:t xml:space="preserve">3 </w:t>
      </w:r>
      <w:r w:rsidRPr="00B737D5">
        <w:rPr>
          <w:rFonts w:ascii="Browallia New" w:hAnsi="Browallia New" w:cs="Browallia New"/>
          <w:sz w:val="28"/>
          <w:szCs w:val="28"/>
          <w:cs/>
        </w:rPr>
        <w:t>เดือน และมีเงื่อนไขตามที่กำหนดไว้ในข้อกำหนดสิทธิของ</w:t>
      </w:r>
      <w:r w:rsidRPr="00B737D5">
        <w:rPr>
          <w:rFonts w:ascii="Browallia New" w:hAnsi="Browallia New" w:cs="Browallia New"/>
          <w:sz w:val="28"/>
          <w:szCs w:val="28"/>
        </w:rPr>
        <w:br/>
      </w:r>
      <w:r w:rsidRPr="00B737D5">
        <w:rPr>
          <w:rFonts w:ascii="Browallia New" w:hAnsi="Browallia New" w:cs="Browallia New"/>
          <w:sz w:val="28"/>
          <w:szCs w:val="28"/>
          <w:cs/>
        </w:rPr>
        <w:t>ผู้</w:t>
      </w:r>
      <w:r w:rsidRPr="00B737D5">
        <w:rPr>
          <w:rFonts w:ascii="Browallia New" w:hAnsi="Browallia New" w:cs="Browallia New" w:hint="cs"/>
          <w:sz w:val="28"/>
          <w:szCs w:val="28"/>
          <w:cs/>
        </w:rPr>
        <w:t>ออก</w:t>
      </w:r>
      <w:r w:rsidRPr="00B737D5">
        <w:rPr>
          <w:rFonts w:ascii="Browallia New" w:hAnsi="Browallia New" w:cs="Browallia New"/>
          <w:sz w:val="28"/>
          <w:szCs w:val="28"/>
          <w:cs/>
        </w:rPr>
        <w:t>หุ้นกู้ ซึ่งระบุว่าบริษัทจะต้องดำรงไว้ซึ่งอัตราส่วนของหนี้สินเฉพาะที่มีดอกเบี้ยจ่ายต่อส่วนของผู้ถือหุ้นตลอดอายุของหุ้นกู้ในงบการเงินรวมที่ได้ผ่านการ</w:t>
      </w:r>
      <w:r w:rsidR="00765AA7" w:rsidRPr="00B737D5">
        <w:rPr>
          <w:rFonts w:ascii="Browallia New" w:hAnsi="Browallia New" w:cs="Browallia New" w:hint="cs"/>
          <w:sz w:val="28"/>
          <w:szCs w:val="28"/>
          <w:cs/>
        </w:rPr>
        <w:t>สอบทาน</w:t>
      </w:r>
      <w:r w:rsidRPr="00B737D5">
        <w:rPr>
          <w:rFonts w:ascii="Browallia New" w:hAnsi="Browallia New" w:cs="Browallia New"/>
          <w:sz w:val="28"/>
          <w:szCs w:val="28"/>
          <w:cs/>
        </w:rPr>
        <w:t xml:space="preserve">โดยผู้สอบบัญชีของบริษัทแล้ว </w:t>
      </w:r>
    </w:p>
    <w:p w14:paraId="5EE4224F" w14:textId="18D72A63" w:rsidR="009D4266" w:rsidRPr="00B737D5" w:rsidRDefault="009D4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B737D5">
        <w:rPr>
          <w:rFonts w:ascii="Browallia New" w:hAnsi="Browallia New" w:cs="Browallia New"/>
          <w:b/>
          <w:bCs/>
          <w:sz w:val="28"/>
          <w:szCs w:val="28"/>
          <w:cs/>
          <w:lang w:val="en-GB"/>
        </w:rPr>
        <w:br w:type="page"/>
      </w:r>
    </w:p>
    <w:p w14:paraId="4DDF6946" w14:textId="3C713AA8" w:rsidR="00AD6D8D" w:rsidRPr="00B737D5" w:rsidRDefault="00AD6D8D"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hanging="420"/>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หนี้สินตามสัญญาเช่า</w:t>
      </w:r>
      <w:r w:rsidRPr="00B737D5">
        <w:rPr>
          <w:rFonts w:ascii="Browallia New" w:hAnsi="Browallia New" w:cs="Browallia New"/>
          <w:b/>
          <w:bCs/>
          <w:sz w:val="28"/>
          <w:szCs w:val="28"/>
          <w:lang w:val="en-GB"/>
        </w:rPr>
        <w:t xml:space="preserve"> - </w:t>
      </w:r>
      <w:r w:rsidRPr="00B737D5">
        <w:rPr>
          <w:rFonts w:ascii="Browallia New" w:hAnsi="Browallia New" w:cs="Browallia New" w:hint="cs"/>
          <w:b/>
          <w:bCs/>
          <w:sz w:val="28"/>
          <w:szCs w:val="28"/>
          <w:cs/>
          <w:lang w:val="en-GB"/>
        </w:rPr>
        <w:t>สุทธิ</w:t>
      </w:r>
    </w:p>
    <w:p w14:paraId="0ED684E4" w14:textId="77777777" w:rsidR="00AD6D8D" w:rsidRPr="00B737D5"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28"/>
          <w:szCs w:val="28"/>
          <w:cs/>
        </w:rPr>
      </w:pPr>
    </w:p>
    <w:p w14:paraId="56B4C5DD" w14:textId="2342EF10" w:rsidR="00AD6D8D" w:rsidRPr="00B737D5"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28"/>
          <w:szCs w:val="28"/>
        </w:rPr>
      </w:pPr>
      <w:r w:rsidRPr="00B737D5">
        <w:rPr>
          <w:rFonts w:ascii="Browallia New" w:hAnsi="Browallia New" w:cs="Browallia New"/>
          <w:sz w:val="28"/>
          <w:szCs w:val="28"/>
          <w:cs/>
        </w:rPr>
        <w:t xml:space="preserve">ณ วันที่ </w:t>
      </w:r>
      <w:r w:rsidR="00E24DD6" w:rsidRPr="00B737D5">
        <w:rPr>
          <w:rFonts w:ascii="Browallia New" w:hAnsi="Browallia New" w:cs="Browallia New"/>
          <w:sz w:val="28"/>
          <w:szCs w:val="28"/>
        </w:rPr>
        <w:t>31</w:t>
      </w:r>
      <w:r w:rsidR="00E24DD6" w:rsidRPr="00B737D5">
        <w:rPr>
          <w:rFonts w:ascii="Browallia New" w:hAnsi="Browallia New" w:cs="Browallia New" w:hint="cs"/>
          <w:sz w:val="28"/>
          <w:szCs w:val="28"/>
          <w:cs/>
        </w:rPr>
        <w:t xml:space="preserve"> มีนาคม </w:t>
      </w:r>
      <w:r w:rsidR="00E24DD6" w:rsidRPr="00B737D5">
        <w:rPr>
          <w:rFonts w:ascii="Browallia New" w:hAnsi="Browallia New" w:cs="Browallia New"/>
          <w:sz w:val="28"/>
          <w:szCs w:val="28"/>
        </w:rPr>
        <w:t>2565</w:t>
      </w:r>
      <w:r w:rsidR="00ED70C0" w:rsidRPr="00B737D5">
        <w:rPr>
          <w:rFonts w:ascii="Browallia New" w:hAnsi="Browallia New" w:cs="Browallia New"/>
          <w:sz w:val="28"/>
          <w:szCs w:val="28"/>
          <w:cs/>
        </w:rPr>
        <w:t xml:space="preserve"> และ</w:t>
      </w:r>
      <w:r w:rsidR="00ED70C0" w:rsidRPr="00B737D5">
        <w:rPr>
          <w:rFonts w:ascii="Browallia New" w:hAnsi="Browallia New" w:cs="Browallia New"/>
          <w:sz w:val="28"/>
          <w:szCs w:val="28"/>
        </w:rPr>
        <w:t xml:space="preserve"> </w:t>
      </w:r>
      <w:r w:rsidRPr="00B737D5">
        <w:rPr>
          <w:rFonts w:ascii="Browallia New" w:hAnsi="Browallia New" w:cs="Browallia New"/>
          <w:sz w:val="28"/>
          <w:szCs w:val="28"/>
        </w:rPr>
        <w:t xml:space="preserve">31 </w:t>
      </w:r>
      <w:r w:rsidRPr="00B737D5">
        <w:rPr>
          <w:rFonts w:ascii="Browallia New" w:hAnsi="Browallia New" w:cs="Browallia New"/>
          <w:sz w:val="28"/>
          <w:szCs w:val="28"/>
          <w:cs/>
        </w:rPr>
        <w:t>ธันวาคม</w:t>
      </w:r>
      <w:r w:rsidRPr="00B737D5">
        <w:rPr>
          <w:rFonts w:ascii="Browallia New" w:hAnsi="Browallia New" w:cs="Browallia New"/>
          <w:sz w:val="28"/>
          <w:szCs w:val="28"/>
        </w:rPr>
        <w:t xml:space="preserve"> 256</w:t>
      </w:r>
      <w:r w:rsidR="00E24DD6" w:rsidRPr="00B737D5">
        <w:rPr>
          <w:rFonts w:ascii="Browallia New" w:hAnsi="Browallia New" w:cs="Browallia New"/>
          <w:sz w:val="28"/>
          <w:szCs w:val="28"/>
        </w:rPr>
        <w:t>4</w:t>
      </w:r>
      <w:r w:rsidRPr="00B737D5">
        <w:rPr>
          <w:rFonts w:ascii="Browallia New" w:hAnsi="Browallia New" w:cs="Browallia New"/>
          <w:sz w:val="28"/>
          <w:szCs w:val="28"/>
          <w:cs/>
        </w:rPr>
        <w:t xml:space="preserve"> กลุ่มบริษัทมีหนี้สิน</w:t>
      </w:r>
      <w:r w:rsidRPr="00B737D5">
        <w:rPr>
          <w:rFonts w:ascii="Browallia New" w:hAnsi="Browallia New" w:cs="Browallia New" w:hint="cs"/>
          <w:sz w:val="28"/>
          <w:szCs w:val="28"/>
          <w:cs/>
        </w:rPr>
        <w:t>ตาม</w:t>
      </w:r>
      <w:r w:rsidRPr="00B737D5">
        <w:rPr>
          <w:rFonts w:ascii="Browallia New" w:hAnsi="Browallia New" w:cs="Browallia New"/>
          <w:sz w:val="28"/>
          <w:szCs w:val="28"/>
          <w:cs/>
        </w:rPr>
        <w:t>สัญญาเช่า โดยมีรายละเอียดของจำนวนเงินที่ต้องจ่ายชำระดังนี้</w:t>
      </w:r>
    </w:p>
    <w:p w14:paraId="7017A179" w14:textId="77777777" w:rsidR="00AD6D8D" w:rsidRPr="00B737D5"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16"/>
          <w:szCs w:val="16"/>
        </w:rPr>
      </w:pPr>
    </w:p>
    <w:tbl>
      <w:tblPr>
        <w:tblW w:w="896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992"/>
        <w:gridCol w:w="142"/>
        <w:gridCol w:w="850"/>
        <w:gridCol w:w="142"/>
        <w:gridCol w:w="850"/>
        <w:gridCol w:w="142"/>
        <w:gridCol w:w="882"/>
        <w:gridCol w:w="142"/>
        <w:gridCol w:w="848"/>
      </w:tblGrid>
      <w:tr w:rsidR="00AD6D8D" w:rsidRPr="00B737D5" w14:paraId="1F089AFF" w14:textId="77777777" w:rsidTr="00DF479B">
        <w:trPr>
          <w:cantSplit/>
        </w:trPr>
        <w:tc>
          <w:tcPr>
            <w:tcW w:w="2841" w:type="dxa"/>
            <w:tcBorders>
              <w:top w:val="nil"/>
              <w:left w:val="nil"/>
              <w:bottom w:val="nil"/>
              <w:right w:val="nil"/>
            </w:tcBorders>
          </w:tcPr>
          <w:p w14:paraId="559A9844" w14:textId="77777777" w:rsidR="00AD6D8D" w:rsidRPr="00B737D5" w:rsidRDefault="00AD6D8D" w:rsidP="00DF479B">
            <w:pPr>
              <w:spacing w:line="240" w:lineRule="auto"/>
              <w:ind w:right="851"/>
              <w:jc w:val="both"/>
              <w:rPr>
                <w:rFonts w:ascii="Browallia New" w:hAnsi="Browallia New" w:cs="Browallia New"/>
                <w:sz w:val="24"/>
                <w:szCs w:val="24"/>
              </w:rPr>
            </w:pPr>
          </w:p>
        </w:tc>
        <w:tc>
          <w:tcPr>
            <w:tcW w:w="6124" w:type="dxa"/>
            <w:gridSpan w:val="11"/>
            <w:tcBorders>
              <w:top w:val="nil"/>
              <w:left w:val="nil"/>
              <w:bottom w:val="nil"/>
              <w:right w:val="nil"/>
            </w:tcBorders>
          </w:tcPr>
          <w:p w14:paraId="26D0458B" w14:textId="77777777" w:rsidR="00AD6D8D" w:rsidRPr="00B737D5" w:rsidRDefault="00AD6D8D" w:rsidP="00DF479B">
            <w:pPr>
              <w:tabs>
                <w:tab w:val="clear" w:pos="6322"/>
                <w:tab w:val="left" w:pos="6474"/>
              </w:tabs>
              <w:spacing w:line="240" w:lineRule="auto"/>
              <w:ind w:right="53"/>
              <w:jc w:val="right"/>
              <w:rPr>
                <w:rFonts w:ascii="Browallia New" w:hAnsi="Browallia New" w:cs="Browallia New"/>
                <w:sz w:val="24"/>
                <w:szCs w:val="24"/>
                <w:cs/>
              </w:rPr>
            </w:pPr>
            <w:r w:rsidRPr="00B737D5">
              <w:rPr>
                <w:rFonts w:ascii="Browallia New" w:hAnsi="Browallia New" w:cs="Browallia New"/>
                <w:sz w:val="24"/>
                <w:szCs w:val="24"/>
                <w:cs/>
              </w:rPr>
              <w:t>(หน่วย</w:t>
            </w:r>
            <w:r w:rsidRPr="00B737D5">
              <w:rPr>
                <w:rFonts w:ascii="Browallia New" w:hAnsi="Browallia New" w:cs="Browallia New"/>
                <w:sz w:val="24"/>
                <w:szCs w:val="24"/>
              </w:rPr>
              <w:t xml:space="preserve"> </w:t>
            </w:r>
            <w:r w:rsidRPr="00B737D5">
              <w:rPr>
                <w:rFonts w:ascii="Browallia New" w:hAnsi="Browallia New" w:cs="Browallia New"/>
                <w:sz w:val="24"/>
                <w:szCs w:val="24"/>
                <w:cs/>
                <w:lang w:val="en-GB"/>
              </w:rPr>
              <w:t>:</w:t>
            </w:r>
            <w:r w:rsidRPr="00B737D5">
              <w:rPr>
                <w:rFonts w:ascii="Browallia New" w:hAnsi="Browallia New" w:cs="Browallia New"/>
                <w:sz w:val="24"/>
                <w:szCs w:val="24"/>
              </w:rPr>
              <w:t xml:space="preserve"> </w:t>
            </w:r>
            <w:r w:rsidRPr="00B737D5">
              <w:rPr>
                <w:rFonts w:ascii="Browallia New" w:hAnsi="Browallia New" w:cs="Browallia New"/>
                <w:sz w:val="24"/>
                <w:szCs w:val="24"/>
                <w:cs/>
              </w:rPr>
              <w:t>พันบาท)</w:t>
            </w:r>
          </w:p>
        </w:tc>
      </w:tr>
      <w:tr w:rsidR="00AD6D8D" w:rsidRPr="00B737D5" w14:paraId="432235F0" w14:textId="77777777" w:rsidTr="00DF479B">
        <w:trPr>
          <w:cantSplit/>
        </w:trPr>
        <w:tc>
          <w:tcPr>
            <w:tcW w:w="2841" w:type="dxa"/>
            <w:tcBorders>
              <w:top w:val="nil"/>
              <w:left w:val="nil"/>
              <w:bottom w:val="nil"/>
              <w:right w:val="nil"/>
            </w:tcBorders>
          </w:tcPr>
          <w:p w14:paraId="282EF6A4" w14:textId="77777777" w:rsidR="00AD6D8D" w:rsidRPr="00B737D5" w:rsidRDefault="00AD6D8D" w:rsidP="00DF479B">
            <w:pPr>
              <w:spacing w:line="240" w:lineRule="auto"/>
              <w:ind w:right="851"/>
              <w:jc w:val="both"/>
              <w:rPr>
                <w:rFonts w:ascii="Browallia New" w:hAnsi="Browallia New" w:cs="Browallia New"/>
                <w:sz w:val="24"/>
                <w:szCs w:val="24"/>
              </w:rPr>
            </w:pPr>
          </w:p>
        </w:tc>
        <w:tc>
          <w:tcPr>
            <w:tcW w:w="6124" w:type="dxa"/>
            <w:gridSpan w:val="11"/>
            <w:tcBorders>
              <w:top w:val="nil"/>
              <w:left w:val="nil"/>
              <w:right w:val="nil"/>
            </w:tcBorders>
          </w:tcPr>
          <w:p w14:paraId="2CB8A86D" w14:textId="77777777" w:rsidR="00AD6D8D" w:rsidRPr="00B737D5" w:rsidRDefault="00AD6D8D" w:rsidP="00DF479B">
            <w:pPr>
              <w:tabs>
                <w:tab w:val="clear" w:pos="6322"/>
              </w:tabs>
              <w:spacing w:line="240" w:lineRule="auto"/>
              <w:ind w:left="-46" w:right="-24"/>
              <w:jc w:val="center"/>
              <w:rPr>
                <w:rFonts w:ascii="Browallia New" w:hAnsi="Browallia New" w:cs="Browallia New"/>
                <w:sz w:val="24"/>
                <w:szCs w:val="24"/>
                <w:cs/>
              </w:rPr>
            </w:pPr>
            <w:r w:rsidRPr="00B737D5">
              <w:rPr>
                <w:rFonts w:ascii="Browallia New" w:hAnsi="Browallia New" w:cs="Browallia New"/>
                <w:sz w:val="24"/>
                <w:szCs w:val="24"/>
                <w:cs/>
              </w:rPr>
              <w:t>งบการเงินรวม</w:t>
            </w:r>
          </w:p>
        </w:tc>
      </w:tr>
      <w:tr w:rsidR="00AD6D8D" w:rsidRPr="00B737D5" w14:paraId="1AE24D91" w14:textId="77777777" w:rsidTr="00EF3F75">
        <w:trPr>
          <w:cantSplit/>
        </w:trPr>
        <w:tc>
          <w:tcPr>
            <w:tcW w:w="2841" w:type="dxa"/>
            <w:tcBorders>
              <w:top w:val="nil"/>
              <w:left w:val="nil"/>
              <w:bottom w:val="nil"/>
              <w:right w:val="nil"/>
            </w:tcBorders>
          </w:tcPr>
          <w:p w14:paraId="127C17F3" w14:textId="77777777" w:rsidR="00AD6D8D" w:rsidRPr="00B737D5" w:rsidRDefault="00AD6D8D" w:rsidP="00DF479B">
            <w:pPr>
              <w:spacing w:line="240" w:lineRule="auto"/>
              <w:ind w:right="851"/>
              <w:jc w:val="center"/>
              <w:rPr>
                <w:rFonts w:ascii="Browallia New" w:hAnsi="Browallia New" w:cs="Browallia New"/>
                <w:sz w:val="24"/>
                <w:szCs w:val="24"/>
              </w:rPr>
            </w:pPr>
          </w:p>
        </w:tc>
        <w:tc>
          <w:tcPr>
            <w:tcW w:w="3118" w:type="dxa"/>
            <w:gridSpan w:val="5"/>
            <w:tcBorders>
              <w:top w:val="nil"/>
              <w:left w:val="nil"/>
              <w:right w:val="nil"/>
            </w:tcBorders>
            <w:vAlign w:val="bottom"/>
          </w:tcPr>
          <w:p w14:paraId="3DAF7E00" w14:textId="7145F3B1" w:rsidR="00AD6D8D" w:rsidRPr="00B737D5" w:rsidRDefault="00E24DD6" w:rsidP="00DF479B">
            <w:pPr>
              <w:tabs>
                <w:tab w:val="clear" w:pos="907"/>
              </w:tabs>
              <w:spacing w:line="240" w:lineRule="auto"/>
              <w:ind w:left="-108" w:right="-108"/>
              <w:jc w:val="center"/>
              <w:rPr>
                <w:rFonts w:ascii="Browallia New" w:hAnsi="Browallia New" w:cs="Browallia New"/>
                <w:sz w:val="24"/>
                <w:szCs w:val="24"/>
                <w:lang w:val="en-GB"/>
              </w:rPr>
            </w:pPr>
            <w:r w:rsidRPr="00B737D5">
              <w:rPr>
                <w:rFonts w:ascii="Browallia New" w:hAnsi="Browallia New" w:cs="Browallia New"/>
                <w:sz w:val="24"/>
                <w:szCs w:val="24"/>
              </w:rPr>
              <w:t>31</w:t>
            </w:r>
            <w:r w:rsidRPr="00B737D5">
              <w:rPr>
                <w:rFonts w:ascii="Browallia New" w:hAnsi="Browallia New" w:cs="Browallia New"/>
                <w:sz w:val="24"/>
                <w:szCs w:val="24"/>
                <w:cs/>
              </w:rPr>
              <w:t xml:space="preserve"> มีนาคม</w:t>
            </w:r>
            <w:r w:rsidRPr="00B737D5">
              <w:rPr>
                <w:rFonts w:ascii="Browallia New" w:hAnsi="Browallia New" w:cs="Browallia New"/>
                <w:sz w:val="24"/>
                <w:szCs w:val="24"/>
              </w:rPr>
              <w:t xml:space="preserve"> 2565</w:t>
            </w:r>
          </w:p>
        </w:tc>
        <w:tc>
          <w:tcPr>
            <w:tcW w:w="142" w:type="dxa"/>
            <w:tcBorders>
              <w:top w:val="nil"/>
              <w:left w:val="nil"/>
              <w:bottom w:val="nil"/>
              <w:right w:val="nil"/>
            </w:tcBorders>
            <w:vAlign w:val="bottom"/>
          </w:tcPr>
          <w:p w14:paraId="10818CBC" w14:textId="77777777" w:rsidR="00AD6D8D" w:rsidRPr="00B737D5" w:rsidRDefault="00AD6D8D" w:rsidP="00DF479B">
            <w:pPr>
              <w:tabs>
                <w:tab w:val="clear" w:pos="907"/>
              </w:tabs>
              <w:spacing w:line="240" w:lineRule="auto"/>
              <w:ind w:left="-108" w:right="-108"/>
              <w:jc w:val="center"/>
              <w:rPr>
                <w:rFonts w:ascii="Browallia New" w:hAnsi="Browallia New" w:cs="Browallia New"/>
                <w:sz w:val="24"/>
                <w:szCs w:val="24"/>
                <w:cs/>
              </w:rPr>
            </w:pPr>
          </w:p>
        </w:tc>
        <w:tc>
          <w:tcPr>
            <w:tcW w:w="2864" w:type="dxa"/>
            <w:gridSpan w:val="5"/>
            <w:tcBorders>
              <w:top w:val="nil"/>
              <w:left w:val="nil"/>
              <w:right w:val="nil"/>
            </w:tcBorders>
            <w:vAlign w:val="bottom"/>
          </w:tcPr>
          <w:p w14:paraId="5500CDC1" w14:textId="1875C29E" w:rsidR="00AD6D8D" w:rsidRPr="00B737D5" w:rsidRDefault="00ED70C0" w:rsidP="00DF479B">
            <w:pPr>
              <w:tabs>
                <w:tab w:val="clear" w:pos="907"/>
              </w:tabs>
              <w:spacing w:line="240" w:lineRule="auto"/>
              <w:ind w:left="-108" w:right="-108"/>
              <w:jc w:val="center"/>
              <w:rPr>
                <w:rFonts w:ascii="Browallia New" w:hAnsi="Browallia New" w:cs="Browallia New"/>
                <w:sz w:val="24"/>
                <w:szCs w:val="24"/>
                <w:lang w:val="en-GB"/>
              </w:rPr>
            </w:pPr>
            <w:r w:rsidRPr="00B737D5">
              <w:rPr>
                <w:rFonts w:ascii="Browallia New" w:hAnsi="Browallia New" w:cs="Browallia New"/>
                <w:sz w:val="24"/>
                <w:szCs w:val="24"/>
              </w:rPr>
              <w:t xml:space="preserve">31 </w:t>
            </w:r>
            <w:r w:rsidRPr="00B737D5">
              <w:rPr>
                <w:rFonts w:ascii="Browallia New" w:hAnsi="Browallia New" w:cs="Browallia New"/>
                <w:sz w:val="24"/>
                <w:szCs w:val="24"/>
                <w:cs/>
              </w:rPr>
              <w:t xml:space="preserve">ธันวาคม </w:t>
            </w:r>
            <w:r w:rsidRPr="00B737D5">
              <w:rPr>
                <w:rFonts w:ascii="Browallia New" w:hAnsi="Browallia New" w:cs="Browallia New"/>
                <w:sz w:val="24"/>
                <w:szCs w:val="24"/>
              </w:rPr>
              <w:t>256</w:t>
            </w:r>
            <w:r w:rsidR="00E24DD6" w:rsidRPr="00B737D5">
              <w:rPr>
                <w:rFonts w:ascii="Browallia New" w:hAnsi="Browallia New" w:cs="Browallia New"/>
                <w:sz w:val="24"/>
                <w:szCs w:val="24"/>
              </w:rPr>
              <w:t>4</w:t>
            </w:r>
          </w:p>
        </w:tc>
      </w:tr>
      <w:tr w:rsidR="00AD6D8D" w:rsidRPr="00B737D5" w14:paraId="37EAD561" w14:textId="77777777" w:rsidTr="00EF3F75">
        <w:tc>
          <w:tcPr>
            <w:tcW w:w="2841" w:type="dxa"/>
            <w:tcBorders>
              <w:top w:val="nil"/>
              <w:left w:val="nil"/>
              <w:bottom w:val="nil"/>
              <w:right w:val="nil"/>
            </w:tcBorders>
          </w:tcPr>
          <w:p w14:paraId="76C66F17" w14:textId="77777777" w:rsidR="00AD6D8D" w:rsidRPr="00B737D5" w:rsidRDefault="00AD6D8D" w:rsidP="00DF479B">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35A0C722"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เงินต้น</w:t>
            </w:r>
          </w:p>
        </w:tc>
        <w:tc>
          <w:tcPr>
            <w:tcW w:w="142" w:type="dxa"/>
            <w:tcBorders>
              <w:top w:val="nil"/>
              <w:left w:val="nil"/>
              <w:bottom w:val="nil"/>
              <w:right w:val="nil"/>
            </w:tcBorders>
          </w:tcPr>
          <w:p w14:paraId="74042DE7" w14:textId="77777777" w:rsidR="00AD6D8D" w:rsidRPr="00B737D5" w:rsidRDefault="00AD6D8D" w:rsidP="00DF479B">
            <w:pPr>
              <w:tabs>
                <w:tab w:val="clear" w:pos="907"/>
              </w:tabs>
              <w:spacing w:line="240" w:lineRule="auto"/>
              <w:ind w:left="-46" w:right="-46"/>
              <w:jc w:val="both"/>
              <w:rPr>
                <w:rFonts w:ascii="Browallia New" w:hAnsi="Browallia New" w:cs="Browallia New"/>
                <w:sz w:val="24"/>
                <w:szCs w:val="24"/>
              </w:rPr>
            </w:pPr>
          </w:p>
        </w:tc>
        <w:tc>
          <w:tcPr>
            <w:tcW w:w="992" w:type="dxa"/>
            <w:tcBorders>
              <w:top w:val="nil"/>
              <w:left w:val="nil"/>
              <w:right w:val="nil"/>
            </w:tcBorders>
          </w:tcPr>
          <w:p w14:paraId="4AC863CD" w14:textId="3EFA9155" w:rsidR="00AD6D8D" w:rsidRPr="00B737D5" w:rsidRDefault="00441824"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04A98BF0"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rPr>
            </w:pPr>
          </w:p>
        </w:tc>
        <w:tc>
          <w:tcPr>
            <w:tcW w:w="850" w:type="dxa"/>
            <w:tcBorders>
              <w:top w:val="nil"/>
              <w:left w:val="nil"/>
              <w:right w:val="nil"/>
            </w:tcBorders>
            <w:vAlign w:val="bottom"/>
          </w:tcPr>
          <w:p w14:paraId="776A2F34"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rPr>
            </w:pPr>
            <w:r w:rsidRPr="00B737D5">
              <w:rPr>
                <w:rFonts w:ascii="Browallia New" w:hAnsi="Browallia New" w:cs="Browallia New"/>
                <w:sz w:val="24"/>
                <w:szCs w:val="24"/>
                <w:cs/>
              </w:rPr>
              <w:t>สุทธิ</w:t>
            </w:r>
          </w:p>
        </w:tc>
        <w:tc>
          <w:tcPr>
            <w:tcW w:w="142" w:type="dxa"/>
            <w:tcBorders>
              <w:top w:val="nil"/>
              <w:left w:val="nil"/>
              <w:bottom w:val="nil"/>
              <w:right w:val="nil"/>
            </w:tcBorders>
          </w:tcPr>
          <w:p w14:paraId="3FA1E6DC" w14:textId="77777777" w:rsidR="00AD6D8D" w:rsidRPr="00B737D5" w:rsidRDefault="00AD6D8D" w:rsidP="00DF479B">
            <w:pPr>
              <w:tabs>
                <w:tab w:val="clear" w:pos="907"/>
              </w:tabs>
              <w:spacing w:line="240" w:lineRule="auto"/>
              <w:ind w:left="-46" w:right="-46"/>
              <w:jc w:val="both"/>
              <w:rPr>
                <w:rFonts w:ascii="Browallia New" w:hAnsi="Browallia New" w:cs="Browallia New"/>
                <w:sz w:val="24"/>
                <w:szCs w:val="24"/>
              </w:rPr>
            </w:pPr>
          </w:p>
        </w:tc>
        <w:tc>
          <w:tcPr>
            <w:tcW w:w="850" w:type="dxa"/>
            <w:tcBorders>
              <w:top w:val="nil"/>
              <w:left w:val="nil"/>
              <w:right w:val="nil"/>
            </w:tcBorders>
            <w:vAlign w:val="bottom"/>
          </w:tcPr>
          <w:p w14:paraId="41226142"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เงินต้น</w:t>
            </w:r>
          </w:p>
        </w:tc>
        <w:tc>
          <w:tcPr>
            <w:tcW w:w="142" w:type="dxa"/>
            <w:tcBorders>
              <w:top w:val="nil"/>
              <w:left w:val="nil"/>
              <w:bottom w:val="nil"/>
              <w:right w:val="nil"/>
            </w:tcBorders>
          </w:tcPr>
          <w:p w14:paraId="5EFA0AEC" w14:textId="77777777" w:rsidR="00AD6D8D" w:rsidRPr="00B737D5" w:rsidRDefault="00AD6D8D" w:rsidP="00DF479B">
            <w:pPr>
              <w:tabs>
                <w:tab w:val="clear" w:pos="907"/>
              </w:tabs>
              <w:spacing w:line="240" w:lineRule="auto"/>
              <w:ind w:left="-46" w:right="-46"/>
              <w:jc w:val="both"/>
              <w:rPr>
                <w:rFonts w:ascii="Browallia New" w:hAnsi="Browallia New" w:cs="Browallia New"/>
                <w:sz w:val="24"/>
                <w:szCs w:val="24"/>
              </w:rPr>
            </w:pPr>
          </w:p>
        </w:tc>
        <w:tc>
          <w:tcPr>
            <w:tcW w:w="882" w:type="dxa"/>
            <w:tcBorders>
              <w:top w:val="nil"/>
              <w:left w:val="nil"/>
              <w:right w:val="nil"/>
            </w:tcBorders>
          </w:tcPr>
          <w:p w14:paraId="4A58B677" w14:textId="5E4711EC" w:rsidR="00AD6D8D" w:rsidRPr="00B737D5" w:rsidRDefault="0039431E" w:rsidP="00DF479B">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85CC547" w14:textId="77777777" w:rsidR="00AD6D8D" w:rsidRPr="00B737D5" w:rsidRDefault="00AD6D8D" w:rsidP="00DF479B">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2A090AAA"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สุทธิ</w:t>
            </w:r>
          </w:p>
        </w:tc>
      </w:tr>
      <w:tr w:rsidR="00AD6D8D" w:rsidRPr="00B737D5" w14:paraId="498F102A" w14:textId="77777777" w:rsidTr="00EF3F75">
        <w:tc>
          <w:tcPr>
            <w:tcW w:w="2841" w:type="dxa"/>
            <w:tcBorders>
              <w:top w:val="nil"/>
              <w:left w:val="nil"/>
              <w:bottom w:val="nil"/>
              <w:right w:val="nil"/>
            </w:tcBorders>
          </w:tcPr>
          <w:p w14:paraId="4708B7DD"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992" w:type="dxa"/>
            <w:tcBorders>
              <w:top w:val="nil"/>
              <w:left w:val="nil"/>
              <w:bottom w:val="nil"/>
              <w:right w:val="nil"/>
            </w:tcBorders>
          </w:tcPr>
          <w:p w14:paraId="34827A05"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0C8FD867" w14:textId="77777777" w:rsidR="00AD6D8D" w:rsidRPr="00B737D5" w:rsidRDefault="00AD6D8D" w:rsidP="00DF479B">
            <w:pPr>
              <w:spacing w:line="240" w:lineRule="auto"/>
              <w:ind w:right="851"/>
              <w:jc w:val="right"/>
              <w:rPr>
                <w:rFonts w:ascii="Browallia New" w:hAnsi="Browallia New" w:cs="Browallia New"/>
                <w:sz w:val="24"/>
                <w:szCs w:val="24"/>
              </w:rPr>
            </w:pPr>
          </w:p>
        </w:tc>
        <w:tc>
          <w:tcPr>
            <w:tcW w:w="992" w:type="dxa"/>
            <w:tcBorders>
              <w:top w:val="nil"/>
              <w:left w:val="nil"/>
              <w:bottom w:val="nil"/>
              <w:right w:val="nil"/>
            </w:tcBorders>
          </w:tcPr>
          <w:p w14:paraId="056D9EF2"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59774DE1"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50" w:type="dxa"/>
            <w:tcBorders>
              <w:top w:val="nil"/>
              <w:left w:val="nil"/>
              <w:bottom w:val="nil"/>
              <w:right w:val="nil"/>
            </w:tcBorders>
          </w:tcPr>
          <w:p w14:paraId="50F391C5" w14:textId="77777777" w:rsidR="00AD6D8D" w:rsidRPr="00B737D5" w:rsidRDefault="00AD6D8D" w:rsidP="00DF479B">
            <w:pPr>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2B2C1506" w14:textId="77777777" w:rsidR="00AD6D8D" w:rsidRPr="00B737D5" w:rsidRDefault="00AD6D8D" w:rsidP="00DF479B">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552F5494"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13CCA3F6" w14:textId="77777777" w:rsidR="00AD6D8D" w:rsidRPr="00B737D5" w:rsidRDefault="00AD6D8D" w:rsidP="00DF479B">
            <w:pPr>
              <w:spacing w:line="240" w:lineRule="auto"/>
              <w:ind w:right="851"/>
              <w:jc w:val="right"/>
              <w:rPr>
                <w:rFonts w:ascii="Browallia New" w:hAnsi="Browallia New" w:cs="Browallia New"/>
                <w:sz w:val="24"/>
                <w:szCs w:val="24"/>
              </w:rPr>
            </w:pPr>
          </w:p>
        </w:tc>
        <w:tc>
          <w:tcPr>
            <w:tcW w:w="882" w:type="dxa"/>
            <w:tcBorders>
              <w:top w:val="nil"/>
              <w:left w:val="nil"/>
              <w:bottom w:val="nil"/>
              <w:right w:val="nil"/>
            </w:tcBorders>
          </w:tcPr>
          <w:p w14:paraId="2CBAC0F3"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1389070B" w14:textId="77777777" w:rsidR="00AD6D8D" w:rsidRPr="00B737D5" w:rsidRDefault="00AD6D8D" w:rsidP="00DF479B">
            <w:pPr>
              <w:spacing w:line="240" w:lineRule="auto"/>
              <w:ind w:right="851"/>
              <w:jc w:val="right"/>
              <w:rPr>
                <w:rFonts w:ascii="Browallia New" w:hAnsi="Browallia New" w:cs="Browallia New"/>
                <w:sz w:val="24"/>
                <w:szCs w:val="24"/>
              </w:rPr>
            </w:pPr>
          </w:p>
        </w:tc>
        <w:tc>
          <w:tcPr>
            <w:tcW w:w="848" w:type="dxa"/>
            <w:tcBorders>
              <w:top w:val="nil"/>
              <w:left w:val="nil"/>
              <w:bottom w:val="nil"/>
              <w:right w:val="nil"/>
            </w:tcBorders>
          </w:tcPr>
          <w:p w14:paraId="0ADFDF88"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035022" w:rsidRPr="00B737D5" w14:paraId="0997DA97" w14:textId="77777777" w:rsidTr="00EF3F75">
        <w:tc>
          <w:tcPr>
            <w:tcW w:w="2841" w:type="dxa"/>
            <w:tcBorders>
              <w:top w:val="nil"/>
              <w:left w:val="nil"/>
              <w:bottom w:val="nil"/>
              <w:right w:val="nil"/>
            </w:tcBorders>
          </w:tcPr>
          <w:p w14:paraId="106BF819"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19198C95" w14:textId="6DE688C5" w:rsidR="00035022" w:rsidRPr="00B737D5" w:rsidRDefault="00292FBC"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2</w:t>
            </w:r>
            <w:r w:rsidR="00C341A6" w:rsidRPr="00B737D5">
              <w:rPr>
                <w:rFonts w:ascii="Browallia New" w:hAnsi="Browallia New" w:cs="Browallia New"/>
                <w:sz w:val="24"/>
                <w:szCs w:val="24"/>
              </w:rPr>
              <w:t>4,195</w:t>
            </w:r>
          </w:p>
        </w:tc>
        <w:tc>
          <w:tcPr>
            <w:tcW w:w="142" w:type="dxa"/>
            <w:tcBorders>
              <w:top w:val="nil"/>
              <w:left w:val="nil"/>
              <w:bottom w:val="nil"/>
              <w:right w:val="nil"/>
            </w:tcBorders>
          </w:tcPr>
          <w:p w14:paraId="0432FE22"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nil"/>
              <w:right w:val="nil"/>
            </w:tcBorders>
          </w:tcPr>
          <w:p w14:paraId="334C1533" w14:textId="770277FF" w:rsidR="00035022" w:rsidRPr="00B737D5" w:rsidRDefault="004A2973"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(3,3</w:t>
            </w:r>
            <w:r w:rsidR="007D278D" w:rsidRPr="00B737D5">
              <w:rPr>
                <w:rFonts w:ascii="Browallia New" w:hAnsi="Browallia New" w:cs="Browallia New"/>
                <w:sz w:val="24"/>
                <w:szCs w:val="24"/>
              </w:rPr>
              <w:t>82</w:t>
            </w:r>
            <w:r w:rsidRPr="00B737D5">
              <w:rPr>
                <w:rFonts w:ascii="Browallia New" w:hAnsi="Browallia New" w:cs="Browallia New"/>
                <w:sz w:val="24"/>
                <w:szCs w:val="24"/>
              </w:rPr>
              <w:t>)</w:t>
            </w:r>
          </w:p>
        </w:tc>
        <w:tc>
          <w:tcPr>
            <w:tcW w:w="142" w:type="dxa"/>
            <w:tcBorders>
              <w:top w:val="nil"/>
              <w:left w:val="nil"/>
              <w:bottom w:val="nil"/>
              <w:right w:val="nil"/>
            </w:tcBorders>
          </w:tcPr>
          <w:p w14:paraId="08D61DDF"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nil"/>
              <w:right w:val="nil"/>
            </w:tcBorders>
          </w:tcPr>
          <w:p w14:paraId="1944AD69" w14:textId="6730AD03" w:rsidR="00035022" w:rsidRPr="00B737D5" w:rsidRDefault="00767B88"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20,</w:t>
            </w:r>
            <w:r w:rsidR="00300F72" w:rsidRPr="00B737D5">
              <w:rPr>
                <w:rFonts w:ascii="Browallia New" w:hAnsi="Browallia New" w:cs="Browallia New"/>
                <w:sz w:val="24"/>
                <w:szCs w:val="24"/>
              </w:rPr>
              <w:t>813</w:t>
            </w:r>
          </w:p>
        </w:tc>
        <w:tc>
          <w:tcPr>
            <w:tcW w:w="142" w:type="dxa"/>
            <w:tcBorders>
              <w:top w:val="nil"/>
              <w:left w:val="nil"/>
              <w:bottom w:val="nil"/>
              <w:right w:val="nil"/>
            </w:tcBorders>
          </w:tcPr>
          <w:p w14:paraId="7ABD4DDD"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4B610461" w14:textId="2D4E44F4"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24,584</w:t>
            </w:r>
          </w:p>
        </w:tc>
        <w:tc>
          <w:tcPr>
            <w:tcW w:w="142" w:type="dxa"/>
            <w:tcBorders>
              <w:top w:val="nil"/>
              <w:left w:val="nil"/>
              <w:bottom w:val="nil"/>
              <w:right w:val="nil"/>
            </w:tcBorders>
          </w:tcPr>
          <w:p w14:paraId="63F1E90F"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882" w:type="dxa"/>
            <w:tcBorders>
              <w:top w:val="nil"/>
              <w:left w:val="nil"/>
              <w:bottom w:val="nil"/>
              <w:right w:val="nil"/>
            </w:tcBorders>
          </w:tcPr>
          <w:p w14:paraId="5286CCE6" w14:textId="2EB80DB2"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(3,585)</w:t>
            </w:r>
          </w:p>
        </w:tc>
        <w:tc>
          <w:tcPr>
            <w:tcW w:w="142" w:type="dxa"/>
            <w:tcBorders>
              <w:top w:val="nil"/>
              <w:left w:val="nil"/>
              <w:bottom w:val="nil"/>
              <w:right w:val="nil"/>
            </w:tcBorders>
          </w:tcPr>
          <w:p w14:paraId="186F7557"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848" w:type="dxa"/>
            <w:tcBorders>
              <w:top w:val="nil"/>
              <w:left w:val="nil"/>
              <w:bottom w:val="nil"/>
              <w:right w:val="nil"/>
            </w:tcBorders>
          </w:tcPr>
          <w:p w14:paraId="06F53FA9" w14:textId="65F24353"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20,999</w:t>
            </w:r>
          </w:p>
        </w:tc>
      </w:tr>
      <w:tr w:rsidR="00035022" w:rsidRPr="00B737D5" w14:paraId="0EAFF812" w14:textId="77777777" w:rsidTr="00EF3F75">
        <w:tc>
          <w:tcPr>
            <w:tcW w:w="2841" w:type="dxa"/>
            <w:tcBorders>
              <w:top w:val="nil"/>
              <w:left w:val="nil"/>
              <w:bottom w:val="nil"/>
              <w:right w:val="nil"/>
            </w:tcBorders>
          </w:tcPr>
          <w:p w14:paraId="21A97C11"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7E096E44" w14:textId="3E1A6637" w:rsidR="00035022" w:rsidRPr="00B737D5" w:rsidRDefault="00292FBC"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35,</w:t>
            </w:r>
            <w:r w:rsidR="00847793" w:rsidRPr="00B737D5">
              <w:rPr>
                <w:rFonts w:ascii="Browallia New" w:hAnsi="Browallia New" w:cs="Browallia New"/>
                <w:sz w:val="24"/>
                <w:szCs w:val="24"/>
              </w:rPr>
              <w:t>47</w:t>
            </w:r>
            <w:r w:rsidR="001E6516" w:rsidRPr="00B737D5">
              <w:rPr>
                <w:rFonts w:ascii="Browallia New" w:hAnsi="Browallia New" w:cs="Browallia New"/>
                <w:sz w:val="24"/>
                <w:szCs w:val="24"/>
              </w:rPr>
              <w:t>5</w:t>
            </w:r>
          </w:p>
        </w:tc>
        <w:tc>
          <w:tcPr>
            <w:tcW w:w="142" w:type="dxa"/>
            <w:tcBorders>
              <w:top w:val="nil"/>
              <w:left w:val="nil"/>
              <w:bottom w:val="nil"/>
              <w:right w:val="nil"/>
            </w:tcBorders>
          </w:tcPr>
          <w:p w14:paraId="4AD81B97"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nil"/>
              <w:right w:val="nil"/>
            </w:tcBorders>
          </w:tcPr>
          <w:p w14:paraId="5FA7577B" w14:textId="16803AC7" w:rsidR="00035022" w:rsidRPr="00B737D5" w:rsidRDefault="004A2973"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(7,07</w:t>
            </w:r>
            <w:r w:rsidR="00B9538B" w:rsidRPr="00B737D5">
              <w:rPr>
                <w:rFonts w:ascii="Browallia New" w:hAnsi="Browallia New" w:cs="Browallia New"/>
                <w:sz w:val="24"/>
                <w:szCs w:val="24"/>
              </w:rPr>
              <w:t>3</w:t>
            </w:r>
            <w:r w:rsidRPr="00B737D5">
              <w:rPr>
                <w:rFonts w:ascii="Browallia New" w:hAnsi="Browallia New" w:cs="Browallia New"/>
                <w:sz w:val="24"/>
                <w:szCs w:val="24"/>
              </w:rPr>
              <w:t>)</w:t>
            </w:r>
          </w:p>
        </w:tc>
        <w:tc>
          <w:tcPr>
            <w:tcW w:w="142" w:type="dxa"/>
            <w:tcBorders>
              <w:top w:val="nil"/>
              <w:left w:val="nil"/>
              <w:bottom w:val="nil"/>
              <w:right w:val="nil"/>
            </w:tcBorders>
          </w:tcPr>
          <w:p w14:paraId="31D3EB8B"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nil"/>
              <w:right w:val="nil"/>
            </w:tcBorders>
          </w:tcPr>
          <w:p w14:paraId="29FFEF84" w14:textId="62716004" w:rsidR="00035022" w:rsidRPr="00B737D5" w:rsidRDefault="00767B88"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28,</w:t>
            </w:r>
            <w:r w:rsidR="00300F72" w:rsidRPr="00B737D5">
              <w:rPr>
                <w:rFonts w:ascii="Browallia New" w:hAnsi="Browallia New" w:cs="Browallia New"/>
                <w:sz w:val="24"/>
                <w:szCs w:val="24"/>
              </w:rPr>
              <w:t>40</w:t>
            </w:r>
            <w:r w:rsidR="00FC0CEB" w:rsidRPr="00B737D5">
              <w:rPr>
                <w:rFonts w:ascii="Browallia New" w:hAnsi="Browallia New" w:cs="Browallia New"/>
                <w:sz w:val="24"/>
                <w:szCs w:val="24"/>
              </w:rPr>
              <w:t>2</w:t>
            </w:r>
          </w:p>
        </w:tc>
        <w:tc>
          <w:tcPr>
            <w:tcW w:w="142" w:type="dxa"/>
            <w:tcBorders>
              <w:top w:val="nil"/>
              <w:left w:val="nil"/>
              <w:bottom w:val="nil"/>
              <w:right w:val="nil"/>
            </w:tcBorders>
          </w:tcPr>
          <w:p w14:paraId="5A946162"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0968E2EB" w14:textId="49A2C15A"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39,314</w:t>
            </w:r>
          </w:p>
        </w:tc>
        <w:tc>
          <w:tcPr>
            <w:tcW w:w="142" w:type="dxa"/>
            <w:tcBorders>
              <w:top w:val="nil"/>
              <w:left w:val="nil"/>
              <w:bottom w:val="nil"/>
              <w:right w:val="nil"/>
            </w:tcBorders>
          </w:tcPr>
          <w:p w14:paraId="17D5FD95"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882" w:type="dxa"/>
            <w:tcBorders>
              <w:top w:val="nil"/>
              <w:left w:val="nil"/>
              <w:bottom w:val="nil"/>
              <w:right w:val="nil"/>
            </w:tcBorders>
          </w:tcPr>
          <w:p w14:paraId="076DF70D" w14:textId="57CAFD43"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(7,433)</w:t>
            </w:r>
          </w:p>
        </w:tc>
        <w:tc>
          <w:tcPr>
            <w:tcW w:w="142" w:type="dxa"/>
            <w:tcBorders>
              <w:top w:val="nil"/>
              <w:left w:val="nil"/>
              <w:bottom w:val="nil"/>
              <w:right w:val="nil"/>
            </w:tcBorders>
          </w:tcPr>
          <w:p w14:paraId="20AB70DC"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848" w:type="dxa"/>
            <w:tcBorders>
              <w:top w:val="nil"/>
              <w:left w:val="nil"/>
              <w:bottom w:val="nil"/>
              <w:right w:val="nil"/>
            </w:tcBorders>
          </w:tcPr>
          <w:p w14:paraId="6C15782B" w14:textId="6AD2BC6D"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31,881</w:t>
            </w:r>
          </w:p>
        </w:tc>
      </w:tr>
      <w:tr w:rsidR="00035022" w:rsidRPr="00B737D5" w14:paraId="7F35ABD4" w14:textId="77777777" w:rsidTr="00EF3F75">
        <w:tc>
          <w:tcPr>
            <w:tcW w:w="2841" w:type="dxa"/>
            <w:tcBorders>
              <w:top w:val="nil"/>
              <w:left w:val="nil"/>
              <w:bottom w:val="nil"/>
              <w:right w:val="nil"/>
            </w:tcBorders>
          </w:tcPr>
          <w:p w14:paraId="0FCC7421" w14:textId="4CCAAA91"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ถึงกำหนดชำระเกินห้าปี</w:t>
            </w:r>
          </w:p>
        </w:tc>
        <w:tc>
          <w:tcPr>
            <w:tcW w:w="992" w:type="dxa"/>
            <w:tcBorders>
              <w:top w:val="nil"/>
              <w:left w:val="nil"/>
              <w:bottom w:val="single" w:sz="4" w:space="0" w:color="auto"/>
              <w:right w:val="nil"/>
            </w:tcBorders>
          </w:tcPr>
          <w:p w14:paraId="318FC232" w14:textId="34483457" w:rsidR="00035022" w:rsidRPr="00B737D5" w:rsidRDefault="00292FBC"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56,33</w:t>
            </w:r>
            <w:r w:rsidR="00847793" w:rsidRPr="00B737D5">
              <w:rPr>
                <w:rFonts w:ascii="Browallia New" w:hAnsi="Browallia New" w:cs="Browallia New"/>
                <w:sz w:val="24"/>
                <w:szCs w:val="24"/>
              </w:rPr>
              <w:t>0</w:t>
            </w:r>
          </w:p>
        </w:tc>
        <w:tc>
          <w:tcPr>
            <w:tcW w:w="142" w:type="dxa"/>
            <w:tcBorders>
              <w:top w:val="nil"/>
              <w:left w:val="nil"/>
              <w:bottom w:val="nil"/>
              <w:right w:val="nil"/>
            </w:tcBorders>
          </w:tcPr>
          <w:p w14:paraId="7319D872"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single" w:sz="4" w:space="0" w:color="auto"/>
              <w:right w:val="nil"/>
            </w:tcBorders>
          </w:tcPr>
          <w:p w14:paraId="419176EA" w14:textId="3D4D5769" w:rsidR="00035022" w:rsidRPr="00B737D5" w:rsidRDefault="004A2973"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(29,373)</w:t>
            </w:r>
          </w:p>
        </w:tc>
        <w:tc>
          <w:tcPr>
            <w:tcW w:w="142" w:type="dxa"/>
            <w:tcBorders>
              <w:top w:val="nil"/>
              <w:left w:val="nil"/>
              <w:bottom w:val="nil"/>
              <w:right w:val="nil"/>
            </w:tcBorders>
          </w:tcPr>
          <w:p w14:paraId="048BBF43"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single" w:sz="4" w:space="0" w:color="auto"/>
              <w:right w:val="nil"/>
            </w:tcBorders>
          </w:tcPr>
          <w:p w14:paraId="00350F10" w14:textId="62DBFD01" w:rsidR="00035022" w:rsidRPr="00B737D5" w:rsidRDefault="00767B88"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26,957</w:t>
            </w:r>
          </w:p>
        </w:tc>
        <w:tc>
          <w:tcPr>
            <w:tcW w:w="142" w:type="dxa"/>
            <w:tcBorders>
              <w:top w:val="nil"/>
              <w:left w:val="nil"/>
              <w:bottom w:val="nil"/>
              <w:right w:val="nil"/>
            </w:tcBorders>
          </w:tcPr>
          <w:p w14:paraId="0E8F8240"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850" w:type="dxa"/>
            <w:tcBorders>
              <w:top w:val="nil"/>
              <w:left w:val="nil"/>
              <w:bottom w:val="single" w:sz="4" w:space="0" w:color="auto"/>
              <w:right w:val="nil"/>
            </w:tcBorders>
          </w:tcPr>
          <w:p w14:paraId="328495E3" w14:textId="05C49D78"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56,760</w:t>
            </w:r>
          </w:p>
        </w:tc>
        <w:tc>
          <w:tcPr>
            <w:tcW w:w="142" w:type="dxa"/>
            <w:tcBorders>
              <w:top w:val="nil"/>
              <w:left w:val="nil"/>
              <w:bottom w:val="nil"/>
              <w:right w:val="nil"/>
            </w:tcBorders>
          </w:tcPr>
          <w:p w14:paraId="2376F5FF"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882" w:type="dxa"/>
            <w:tcBorders>
              <w:top w:val="nil"/>
              <w:left w:val="nil"/>
              <w:bottom w:val="single" w:sz="4" w:space="0" w:color="auto"/>
              <w:right w:val="nil"/>
            </w:tcBorders>
          </w:tcPr>
          <w:p w14:paraId="25C7FD19" w14:textId="536F139E"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(29,709)</w:t>
            </w:r>
          </w:p>
        </w:tc>
        <w:tc>
          <w:tcPr>
            <w:tcW w:w="142" w:type="dxa"/>
            <w:tcBorders>
              <w:top w:val="nil"/>
              <w:left w:val="nil"/>
              <w:bottom w:val="nil"/>
              <w:right w:val="nil"/>
            </w:tcBorders>
          </w:tcPr>
          <w:p w14:paraId="04456A2C"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848" w:type="dxa"/>
            <w:tcBorders>
              <w:top w:val="nil"/>
              <w:left w:val="nil"/>
              <w:bottom w:val="single" w:sz="4" w:space="0" w:color="auto"/>
              <w:right w:val="nil"/>
            </w:tcBorders>
          </w:tcPr>
          <w:p w14:paraId="7606D566" w14:textId="161D2F41"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27,051</w:t>
            </w:r>
          </w:p>
        </w:tc>
      </w:tr>
      <w:tr w:rsidR="00035022" w:rsidRPr="00B737D5" w14:paraId="5CE3714F" w14:textId="77777777" w:rsidTr="00EF3F75">
        <w:tc>
          <w:tcPr>
            <w:tcW w:w="2841" w:type="dxa"/>
            <w:tcBorders>
              <w:top w:val="nil"/>
              <w:left w:val="nil"/>
              <w:bottom w:val="nil"/>
              <w:right w:val="nil"/>
            </w:tcBorders>
          </w:tcPr>
          <w:p w14:paraId="490DD4EF"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32AEA479" w14:textId="2513057F" w:rsidR="00035022" w:rsidRPr="00B737D5" w:rsidRDefault="00292FBC"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11</w:t>
            </w:r>
            <w:r w:rsidR="00847793" w:rsidRPr="00B737D5">
              <w:rPr>
                <w:rFonts w:ascii="Browallia New" w:hAnsi="Browallia New" w:cs="Browallia New"/>
                <w:sz w:val="24"/>
                <w:szCs w:val="24"/>
              </w:rPr>
              <w:t>6,000</w:t>
            </w:r>
          </w:p>
        </w:tc>
        <w:tc>
          <w:tcPr>
            <w:tcW w:w="142" w:type="dxa"/>
            <w:tcBorders>
              <w:top w:val="nil"/>
              <w:left w:val="nil"/>
              <w:bottom w:val="nil"/>
              <w:right w:val="nil"/>
            </w:tcBorders>
          </w:tcPr>
          <w:p w14:paraId="70E89304"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single" w:sz="4" w:space="0" w:color="auto"/>
              <w:left w:val="nil"/>
              <w:bottom w:val="nil"/>
              <w:right w:val="nil"/>
            </w:tcBorders>
          </w:tcPr>
          <w:p w14:paraId="255CF139" w14:textId="0F6A3391" w:rsidR="00035022" w:rsidRPr="00B737D5" w:rsidRDefault="004A2973"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(39</w:t>
            </w:r>
            <w:r w:rsidR="00A53E8E" w:rsidRPr="00B737D5">
              <w:rPr>
                <w:rFonts w:ascii="Browallia New" w:hAnsi="Browallia New" w:cs="Browallia New"/>
                <w:sz w:val="24"/>
                <w:szCs w:val="24"/>
              </w:rPr>
              <w:t>,82</w:t>
            </w:r>
            <w:r w:rsidR="002867AC" w:rsidRPr="00B737D5">
              <w:rPr>
                <w:rFonts w:ascii="Browallia New" w:hAnsi="Browallia New" w:cs="Browallia New"/>
                <w:sz w:val="24"/>
                <w:szCs w:val="24"/>
              </w:rPr>
              <w:t>8</w:t>
            </w:r>
            <w:r w:rsidR="00A53E8E" w:rsidRPr="00B737D5">
              <w:rPr>
                <w:rFonts w:ascii="Browallia New" w:hAnsi="Browallia New" w:cs="Browallia New"/>
                <w:sz w:val="24"/>
                <w:szCs w:val="24"/>
              </w:rPr>
              <w:t>)</w:t>
            </w:r>
          </w:p>
        </w:tc>
        <w:tc>
          <w:tcPr>
            <w:tcW w:w="142" w:type="dxa"/>
            <w:tcBorders>
              <w:top w:val="nil"/>
              <w:left w:val="nil"/>
              <w:bottom w:val="nil"/>
              <w:right w:val="nil"/>
            </w:tcBorders>
          </w:tcPr>
          <w:p w14:paraId="799ED96A"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single" w:sz="4" w:space="0" w:color="auto"/>
              <w:left w:val="nil"/>
              <w:bottom w:val="nil"/>
              <w:right w:val="nil"/>
            </w:tcBorders>
          </w:tcPr>
          <w:p w14:paraId="5E07C32C" w14:textId="7B28F334" w:rsidR="00035022" w:rsidRPr="00B737D5" w:rsidRDefault="00767B88"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7</w:t>
            </w:r>
            <w:r w:rsidR="002A51C3" w:rsidRPr="00B737D5">
              <w:rPr>
                <w:rFonts w:ascii="Browallia New" w:hAnsi="Browallia New" w:cs="Browallia New"/>
                <w:sz w:val="24"/>
                <w:szCs w:val="24"/>
              </w:rPr>
              <w:t>6,17</w:t>
            </w:r>
            <w:r w:rsidR="00A3288E" w:rsidRPr="00B737D5">
              <w:rPr>
                <w:rFonts w:ascii="Browallia New" w:hAnsi="Browallia New" w:cs="Browallia New"/>
                <w:sz w:val="24"/>
                <w:szCs w:val="24"/>
              </w:rPr>
              <w:t>2</w:t>
            </w:r>
          </w:p>
        </w:tc>
        <w:tc>
          <w:tcPr>
            <w:tcW w:w="142" w:type="dxa"/>
            <w:tcBorders>
              <w:top w:val="nil"/>
              <w:left w:val="nil"/>
              <w:bottom w:val="nil"/>
              <w:right w:val="nil"/>
            </w:tcBorders>
          </w:tcPr>
          <w:p w14:paraId="6AD75F00"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850" w:type="dxa"/>
            <w:tcBorders>
              <w:top w:val="single" w:sz="4" w:space="0" w:color="auto"/>
              <w:left w:val="nil"/>
              <w:bottom w:val="nil"/>
              <w:right w:val="nil"/>
            </w:tcBorders>
          </w:tcPr>
          <w:p w14:paraId="6364720B" w14:textId="4207479A"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120,658</w:t>
            </w:r>
          </w:p>
        </w:tc>
        <w:tc>
          <w:tcPr>
            <w:tcW w:w="142" w:type="dxa"/>
            <w:tcBorders>
              <w:top w:val="nil"/>
              <w:left w:val="nil"/>
              <w:bottom w:val="nil"/>
              <w:right w:val="nil"/>
            </w:tcBorders>
          </w:tcPr>
          <w:p w14:paraId="1F77F155"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882" w:type="dxa"/>
            <w:tcBorders>
              <w:top w:val="single" w:sz="4" w:space="0" w:color="auto"/>
              <w:left w:val="nil"/>
              <w:bottom w:val="nil"/>
              <w:right w:val="nil"/>
            </w:tcBorders>
          </w:tcPr>
          <w:p w14:paraId="5771FB7B" w14:textId="7E8771AB"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(40,727)</w:t>
            </w:r>
          </w:p>
        </w:tc>
        <w:tc>
          <w:tcPr>
            <w:tcW w:w="142" w:type="dxa"/>
            <w:tcBorders>
              <w:top w:val="nil"/>
              <w:left w:val="nil"/>
              <w:bottom w:val="nil"/>
              <w:right w:val="nil"/>
            </w:tcBorders>
          </w:tcPr>
          <w:p w14:paraId="4AC980F7"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2F65510F" w14:textId="58E2A3B1"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79,931</w:t>
            </w:r>
          </w:p>
        </w:tc>
      </w:tr>
      <w:tr w:rsidR="00035022" w:rsidRPr="00B737D5" w14:paraId="52D8ADC6" w14:textId="77777777" w:rsidTr="00EF3F75">
        <w:tc>
          <w:tcPr>
            <w:tcW w:w="2841" w:type="dxa"/>
            <w:tcBorders>
              <w:top w:val="nil"/>
              <w:left w:val="nil"/>
              <w:bottom w:val="nil"/>
              <w:right w:val="nil"/>
            </w:tcBorders>
          </w:tcPr>
          <w:p w14:paraId="1C7EBAC5" w14:textId="77777777" w:rsidR="00035022" w:rsidRPr="00B737D5" w:rsidRDefault="00035022" w:rsidP="00035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B737D5">
              <w:rPr>
                <w:rFonts w:ascii="Browallia New" w:hAnsi="Browallia New" w:cs="Browallia New"/>
                <w:sz w:val="24"/>
                <w:szCs w:val="24"/>
                <w:u w:val="single"/>
                <w:cs/>
              </w:rPr>
              <w:t>หัก</w:t>
            </w:r>
            <w:r w:rsidRPr="00B737D5">
              <w:rPr>
                <w:rFonts w:ascii="Browallia New" w:hAnsi="Browallia New" w:cs="Browallia New"/>
                <w:sz w:val="24"/>
                <w:szCs w:val="24"/>
                <w:cs/>
              </w:rPr>
              <w:t xml:space="preserve"> ส่วนที่ถึงกำหนดชำระภายในหนึ่งปี</w:t>
            </w:r>
          </w:p>
        </w:tc>
        <w:tc>
          <w:tcPr>
            <w:tcW w:w="992" w:type="dxa"/>
            <w:tcBorders>
              <w:top w:val="nil"/>
              <w:left w:val="nil"/>
              <w:right w:val="nil"/>
            </w:tcBorders>
          </w:tcPr>
          <w:p w14:paraId="44CFCD97" w14:textId="3D605213" w:rsidR="00035022" w:rsidRPr="00B737D5" w:rsidRDefault="004A2973"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w:t>
            </w:r>
            <w:r w:rsidR="001E6516" w:rsidRPr="00B737D5">
              <w:rPr>
                <w:rFonts w:ascii="Browallia New" w:hAnsi="Browallia New" w:cs="Browallia New"/>
                <w:sz w:val="24"/>
                <w:szCs w:val="24"/>
              </w:rPr>
              <w:t>24,195</w:t>
            </w:r>
            <w:r w:rsidRPr="00B737D5">
              <w:rPr>
                <w:rFonts w:ascii="Browallia New" w:hAnsi="Browallia New" w:cs="Browallia New"/>
                <w:sz w:val="24"/>
                <w:szCs w:val="24"/>
              </w:rPr>
              <w:t>)</w:t>
            </w:r>
          </w:p>
        </w:tc>
        <w:tc>
          <w:tcPr>
            <w:tcW w:w="142" w:type="dxa"/>
            <w:tcBorders>
              <w:top w:val="nil"/>
              <w:left w:val="nil"/>
              <w:bottom w:val="nil"/>
              <w:right w:val="nil"/>
            </w:tcBorders>
          </w:tcPr>
          <w:p w14:paraId="730EF245"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right w:val="nil"/>
            </w:tcBorders>
          </w:tcPr>
          <w:p w14:paraId="1F7127CC" w14:textId="1313C147" w:rsidR="00035022" w:rsidRPr="00B737D5" w:rsidRDefault="00A53E8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3,3</w:t>
            </w:r>
            <w:r w:rsidR="001C4331" w:rsidRPr="00B737D5">
              <w:rPr>
                <w:rFonts w:ascii="Browallia New" w:hAnsi="Browallia New" w:cs="Browallia New"/>
                <w:sz w:val="24"/>
                <w:szCs w:val="24"/>
              </w:rPr>
              <w:t>82</w:t>
            </w:r>
          </w:p>
        </w:tc>
        <w:tc>
          <w:tcPr>
            <w:tcW w:w="142" w:type="dxa"/>
            <w:tcBorders>
              <w:top w:val="nil"/>
              <w:left w:val="nil"/>
              <w:bottom w:val="nil"/>
              <w:right w:val="nil"/>
            </w:tcBorders>
          </w:tcPr>
          <w:p w14:paraId="531071C8"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right w:val="nil"/>
            </w:tcBorders>
          </w:tcPr>
          <w:p w14:paraId="38E9FA18" w14:textId="75B8D205" w:rsidR="00035022" w:rsidRPr="00B737D5" w:rsidRDefault="00767B88"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(20,</w:t>
            </w:r>
            <w:r w:rsidR="002A51C3" w:rsidRPr="00B737D5">
              <w:rPr>
                <w:rFonts w:ascii="Browallia New" w:hAnsi="Browallia New" w:cs="Browallia New"/>
                <w:sz w:val="24"/>
                <w:szCs w:val="24"/>
              </w:rPr>
              <w:t>813</w:t>
            </w:r>
            <w:r w:rsidRPr="00B737D5">
              <w:rPr>
                <w:rFonts w:ascii="Browallia New" w:hAnsi="Browallia New" w:cs="Browallia New"/>
                <w:sz w:val="24"/>
                <w:szCs w:val="24"/>
              </w:rPr>
              <w:t>)</w:t>
            </w:r>
          </w:p>
        </w:tc>
        <w:tc>
          <w:tcPr>
            <w:tcW w:w="142" w:type="dxa"/>
            <w:tcBorders>
              <w:top w:val="nil"/>
              <w:left w:val="nil"/>
              <w:bottom w:val="nil"/>
              <w:right w:val="nil"/>
            </w:tcBorders>
            <w:vAlign w:val="bottom"/>
          </w:tcPr>
          <w:p w14:paraId="032C4EE7"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850" w:type="dxa"/>
            <w:tcBorders>
              <w:top w:val="nil"/>
              <w:left w:val="nil"/>
              <w:right w:val="nil"/>
            </w:tcBorders>
          </w:tcPr>
          <w:p w14:paraId="55DBA1C6" w14:textId="0CA39254"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(24,584)</w:t>
            </w:r>
          </w:p>
        </w:tc>
        <w:tc>
          <w:tcPr>
            <w:tcW w:w="142" w:type="dxa"/>
            <w:tcBorders>
              <w:top w:val="nil"/>
              <w:left w:val="nil"/>
              <w:bottom w:val="nil"/>
              <w:right w:val="nil"/>
            </w:tcBorders>
          </w:tcPr>
          <w:p w14:paraId="65DA0910"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882" w:type="dxa"/>
            <w:tcBorders>
              <w:top w:val="nil"/>
              <w:left w:val="nil"/>
              <w:right w:val="nil"/>
            </w:tcBorders>
          </w:tcPr>
          <w:p w14:paraId="789A9D60" w14:textId="50C67093"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3,585</w:t>
            </w:r>
          </w:p>
        </w:tc>
        <w:tc>
          <w:tcPr>
            <w:tcW w:w="142" w:type="dxa"/>
            <w:tcBorders>
              <w:top w:val="nil"/>
              <w:left w:val="nil"/>
              <w:bottom w:val="nil"/>
              <w:right w:val="nil"/>
            </w:tcBorders>
          </w:tcPr>
          <w:p w14:paraId="5E9461A9"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848" w:type="dxa"/>
            <w:tcBorders>
              <w:top w:val="nil"/>
              <w:left w:val="nil"/>
              <w:right w:val="nil"/>
            </w:tcBorders>
          </w:tcPr>
          <w:p w14:paraId="7D737EE9" w14:textId="2288B378"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(20,999)</w:t>
            </w:r>
          </w:p>
        </w:tc>
      </w:tr>
      <w:tr w:rsidR="00035022" w:rsidRPr="00B737D5" w14:paraId="7BA2F35C" w14:textId="77777777" w:rsidTr="00EF3F75">
        <w:tc>
          <w:tcPr>
            <w:tcW w:w="2841" w:type="dxa"/>
            <w:tcBorders>
              <w:top w:val="nil"/>
              <w:left w:val="nil"/>
              <w:bottom w:val="nil"/>
              <w:right w:val="nil"/>
            </w:tcBorders>
          </w:tcPr>
          <w:p w14:paraId="5D8F6BF4"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B737D5">
              <w:rPr>
                <w:rFonts w:ascii="Browallia New" w:hAnsi="Browallia New" w:cs="Browallia New"/>
                <w:sz w:val="24"/>
                <w:szCs w:val="24"/>
                <w:cs/>
              </w:rPr>
              <w:t>สุทธิ</w:t>
            </w:r>
          </w:p>
        </w:tc>
        <w:tc>
          <w:tcPr>
            <w:tcW w:w="992" w:type="dxa"/>
            <w:tcBorders>
              <w:left w:val="nil"/>
              <w:bottom w:val="single" w:sz="12" w:space="0" w:color="auto"/>
              <w:right w:val="nil"/>
            </w:tcBorders>
          </w:tcPr>
          <w:p w14:paraId="622D667A" w14:textId="6C9582FA" w:rsidR="00035022" w:rsidRPr="00B737D5" w:rsidRDefault="004A2973"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91,</w:t>
            </w:r>
            <w:r w:rsidR="001C4331" w:rsidRPr="00B737D5">
              <w:rPr>
                <w:rFonts w:ascii="Browallia New" w:hAnsi="Browallia New" w:cs="Browallia New"/>
                <w:sz w:val="24"/>
                <w:szCs w:val="24"/>
              </w:rPr>
              <w:t>80</w:t>
            </w:r>
            <w:r w:rsidR="001E6516" w:rsidRPr="00B737D5">
              <w:rPr>
                <w:rFonts w:ascii="Browallia New" w:hAnsi="Browallia New" w:cs="Browallia New"/>
                <w:sz w:val="24"/>
                <w:szCs w:val="24"/>
              </w:rPr>
              <w:t>5</w:t>
            </w:r>
          </w:p>
        </w:tc>
        <w:tc>
          <w:tcPr>
            <w:tcW w:w="142" w:type="dxa"/>
            <w:tcBorders>
              <w:top w:val="nil"/>
              <w:left w:val="nil"/>
              <w:bottom w:val="nil"/>
              <w:right w:val="nil"/>
            </w:tcBorders>
          </w:tcPr>
          <w:p w14:paraId="02C1334F"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left w:val="nil"/>
              <w:bottom w:val="single" w:sz="12" w:space="0" w:color="auto"/>
              <w:right w:val="nil"/>
            </w:tcBorders>
          </w:tcPr>
          <w:p w14:paraId="48DA2122" w14:textId="7EB27588" w:rsidR="00035022" w:rsidRPr="00B737D5" w:rsidRDefault="00A53E8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(36,44</w:t>
            </w:r>
            <w:r w:rsidR="00B30867" w:rsidRPr="00B737D5">
              <w:rPr>
                <w:rFonts w:ascii="Browallia New" w:hAnsi="Browallia New" w:cs="Browallia New"/>
                <w:sz w:val="24"/>
                <w:szCs w:val="24"/>
              </w:rPr>
              <w:t>6</w:t>
            </w:r>
            <w:r w:rsidRPr="00B737D5">
              <w:rPr>
                <w:rFonts w:ascii="Browallia New" w:hAnsi="Browallia New" w:cs="Browallia New"/>
                <w:sz w:val="24"/>
                <w:szCs w:val="24"/>
              </w:rPr>
              <w:t>)</w:t>
            </w:r>
          </w:p>
        </w:tc>
        <w:tc>
          <w:tcPr>
            <w:tcW w:w="142" w:type="dxa"/>
            <w:tcBorders>
              <w:top w:val="nil"/>
              <w:left w:val="nil"/>
              <w:bottom w:val="nil"/>
              <w:right w:val="nil"/>
            </w:tcBorders>
          </w:tcPr>
          <w:p w14:paraId="73360179"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left w:val="nil"/>
              <w:bottom w:val="single" w:sz="12" w:space="0" w:color="auto"/>
              <w:right w:val="nil"/>
            </w:tcBorders>
          </w:tcPr>
          <w:p w14:paraId="79E373EB" w14:textId="7C539A25" w:rsidR="00035022" w:rsidRPr="00B737D5" w:rsidRDefault="00C60641"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55,</w:t>
            </w:r>
            <w:r w:rsidR="00F87D32" w:rsidRPr="00B737D5">
              <w:rPr>
                <w:rFonts w:ascii="Browallia New" w:hAnsi="Browallia New" w:cs="Browallia New"/>
                <w:sz w:val="24"/>
                <w:szCs w:val="24"/>
              </w:rPr>
              <w:t>35</w:t>
            </w:r>
            <w:r w:rsidR="00A24760" w:rsidRPr="00B737D5">
              <w:rPr>
                <w:rFonts w:ascii="Browallia New" w:hAnsi="Browallia New" w:cs="Browallia New"/>
                <w:sz w:val="24"/>
                <w:szCs w:val="24"/>
              </w:rPr>
              <w:t>9</w:t>
            </w:r>
          </w:p>
        </w:tc>
        <w:tc>
          <w:tcPr>
            <w:tcW w:w="142" w:type="dxa"/>
            <w:tcBorders>
              <w:top w:val="nil"/>
              <w:left w:val="nil"/>
              <w:bottom w:val="nil"/>
              <w:right w:val="nil"/>
            </w:tcBorders>
          </w:tcPr>
          <w:p w14:paraId="25E2ED0B"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850" w:type="dxa"/>
            <w:tcBorders>
              <w:left w:val="nil"/>
              <w:bottom w:val="single" w:sz="12" w:space="0" w:color="auto"/>
              <w:right w:val="nil"/>
            </w:tcBorders>
          </w:tcPr>
          <w:p w14:paraId="0DAC7D6A" w14:textId="1F1423E1"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96,074</w:t>
            </w:r>
          </w:p>
        </w:tc>
        <w:tc>
          <w:tcPr>
            <w:tcW w:w="142" w:type="dxa"/>
            <w:tcBorders>
              <w:top w:val="nil"/>
              <w:left w:val="nil"/>
              <w:bottom w:val="nil"/>
              <w:right w:val="nil"/>
            </w:tcBorders>
          </w:tcPr>
          <w:p w14:paraId="2D540AC0"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882" w:type="dxa"/>
            <w:tcBorders>
              <w:left w:val="nil"/>
              <w:bottom w:val="single" w:sz="12" w:space="0" w:color="auto"/>
              <w:right w:val="nil"/>
            </w:tcBorders>
          </w:tcPr>
          <w:p w14:paraId="0C2D26EB" w14:textId="41B0DBAF"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(37,142)</w:t>
            </w:r>
          </w:p>
        </w:tc>
        <w:tc>
          <w:tcPr>
            <w:tcW w:w="142" w:type="dxa"/>
            <w:tcBorders>
              <w:top w:val="nil"/>
              <w:left w:val="nil"/>
              <w:bottom w:val="nil"/>
              <w:right w:val="nil"/>
            </w:tcBorders>
          </w:tcPr>
          <w:p w14:paraId="3B3ABD91"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848" w:type="dxa"/>
            <w:tcBorders>
              <w:left w:val="nil"/>
              <w:bottom w:val="single" w:sz="12" w:space="0" w:color="auto"/>
              <w:right w:val="nil"/>
            </w:tcBorders>
          </w:tcPr>
          <w:p w14:paraId="5787465B" w14:textId="51E4B493"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58,932</w:t>
            </w:r>
          </w:p>
        </w:tc>
      </w:tr>
    </w:tbl>
    <w:p w14:paraId="513C9196" w14:textId="77777777" w:rsidR="00CE79F4" w:rsidRPr="00B737D5" w:rsidRDefault="00CE79F4" w:rsidP="00AD6D8D">
      <w:pPr>
        <w:tabs>
          <w:tab w:val="left" w:pos="2160"/>
          <w:tab w:val="right" w:pos="7200"/>
          <w:tab w:val="right" w:pos="8540"/>
        </w:tabs>
        <w:spacing w:line="240" w:lineRule="auto"/>
        <w:ind w:left="426" w:right="-3"/>
        <w:jc w:val="thaiDistribute"/>
        <w:rPr>
          <w:rFonts w:ascii="Browallia New" w:hAnsi="Browallia New" w:cs="Browallia New"/>
          <w:sz w:val="28"/>
          <w:szCs w:val="28"/>
        </w:rPr>
      </w:pPr>
    </w:p>
    <w:tbl>
      <w:tblPr>
        <w:tblW w:w="896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992"/>
        <w:gridCol w:w="142"/>
        <w:gridCol w:w="850"/>
        <w:gridCol w:w="142"/>
        <w:gridCol w:w="850"/>
        <w:gridCol w:w="142"/>
        <w:gridCol w:w="882"/>
        <w:gridCol w:w="142"/>
        <w:gridCol w:w="848"/>
      </w:tblGrid>
      <w:tr w:rsidR="00922BC9" w:rsidRPr="00B737D5" w14:paraId="33DD2DB2" w14:textId="77777777" w:rsidTr="00DF479B">
        <w:trPr>
          <w:cantSplit/>
        </w:trPr>
        <w:tc>
          <w:tcPr>
            <w:tcW w:w="2841" w:type="dxa"/>
            <w:tcBorders>
              <w:top w:val="nil"/>
              <w:left w:val="nil"/>
              <w:bottom w:val="nil"/>
              <w:right w:val="nil"/>
            </w:tcBorders>
          </w:tcPr>
          <w:p w14:paraId="370CFFA9" w14:textId="77777777" w:rsidR="00922BC9" w:rsidRPr="00B737D5" w:rsidRDefault="00922BC9" w:rsidP="00DF479B">
            <w:pPr>
              <w:spacing w:line="240" w:lineRule="auto"/>
              <w:ind w:right="851"/>
              <w:jc w:val="both"/>
              <w:rPr>
                <w:rFonts w:ascii="Browallia New" w:hAnsi="Browallia New" w:cs="Browallia New"/>
                <w:sz w:val="24"/>
                <w:szCs w:val="24"/>
              </w:rPr>
            </w:pPr>
          </w:p>
        </w:tc>
        <w:tc>
          <w:tcPr>
            <w:tcW w:w="6124" w:type="dxa"/>
            <w:gridSpan w:val="11"/>
            <w:tcBorders>
              <w:top w:val="nil"/>
              <w:left w:val="nil"/>
              <w:bottom w:val="nil"/>
              <w:right w:val="nil"/>
            </w:tcBorders>
          </w:tcPr>
          <w:p w14:paraId="08B8C7FF" w14:textId="77777777" w:rsidR="00922BC9" w:rsidRPr="00B737D5" w:rsidRDefault="00922BC9" w:rsidP="00DF479B">
            <w:pPr>
              <w:tabs>
                <w:tab w:val="clear" w:pos="6322"/>
                <w:tab w:val="left" w:pos="6474"/>
              </w:tabs>
              <w:spacing w:line="240" w:lineRule="auto"/>
              <w:ind w:right="53"/>
              <w:jc w:val="right"/>
              <w:rPr>
                <w:rFonts w:ascii="Browallia New" w:hAnsi="Browallia New" w:cs="Browallia New"/>
                <w:sz w:val="24"/>
                <w:szCs w:val="24"/>
                <w:cs/>
              </w:rPr>
            </w:pPr>
            <w:r w:rsidRPr="00B737D5">
              <w:rPr>
                <w:rFonts w:ascii="Browallia New" w:hAnsi="Browallia New" w:cs="Browallia New"/>
                <w:sz w:val="24"/>
                <w:szCs w:val="24"/>
                <w:cs/>
              </w:rPr>
              <w:t>(หน่วย</w:t>
            </w:r>
            <w:r w:rsidRPr="00B737D5">
              <w:rPr>
                <w:rFonts w:ascii="Browallia New" w:hAnsi="Browallia New" w:cs="Browallia New"/>
                <w:sz w:val="24"/>
                <w:szCs w:val="24"/>
              </w:rPr>
              <w:t xml:space="preserve"> </w:t>
            </w:r>
            <w:r w:rsidRPr="00B737D5">
              <w:rPr>
                <w:rFonts w:ascii="Browallia New" w:hAnsi="Browallia New" w:cs="Browallia New"/>
                <w:sz w:val="24"/>
                <w:szCs w:val="24"/>
                <w:cs/>
                <w:lang w:val="en-GB"/>
              </w:rPr>
              <w:t>:</w:t>
            </w:r>
            <w:r w:rsidRPr="00B737D5">
              <w:rPr>
                <w:rFonts w:ascii="Browallia New" w:hAnsi="Browallia New" w:cs="Browallia New"/>
                <w:sz w:val="24"/>
                <w:szCs w:val="24"/>
              </w:rPr>
              <w:t xml:space="preserve"> </w:t>
            </w:r>
            <w:r w:rsidRPr="00B737D5">
              <w:rPr>
                <w:rFonts w:ascii="Browallia New" w:hAnsi="Browallia New" w:cs="Browallia New"/>
                <w:sz w:val="24"/>
                <w:szCs w:val="24"/>
                <w:cs/>
              </w:rPr>
              <w:t>พันบาท)</w:t>
            </w:r>
          </w:p>
        </w:tc>
      </w:tr>
      <w:tr w:rsidR="00922BC9" w:rsidRPr="00B737D5" w14:paraId="0761E919" w14:textId="77777777" w:rsidTr="00DF479B">
        <w:trPr>
          <w:cantSplit/>
        </w:trPr>
        <w:tc>
          <w:tcPr>
            <w:tcW w:w="2841" w:type="dxa"/>
            <w:tcBorders>
              <w:top w:val="nil"/>
              <w:left w:val="nil"/>
              <w:bottom w:val="nil"/>
              <w:right w:val="nil"/>
            </w:tcBorders>
          </w:tcPr>
          <w:p w14:paraId="472ED803" w14:textId="77777777" w:rsidR="00922BC9" w:rsidRPr="00B737D5" w:rsidRDefault="00922BC9" w:rsidP="00922BC9">
            <w:pPr>
              <w:spacing w:line="240" w:lineRule="auto"/>
              <w:ind w:right="851"/>
              <w:jc w:val="both"/>
              <w:rPr>
                <w:rFonts w:ascii="Browallia New" w:hAnsi="Browallia New" w:cs="Browallia New"/>
                <w:sz w:val="24"/>
                <w:szCs w:val="24"/>
              </w:rPr>
            </w:pPr>
          </w:p>
        </w:tc>
        <w:tc>
          <w:tcPr>
            <w:tcW w:w="6124" w:type="dxa"/>
            <w:gridSpan w:val="11"/>
            <w:tcBorders>
              <w:top w:val="nil"/>
              <w:left w:val="nil"/>
              <w:right w:val="nil"/>
            </w:tcBorders>
          </w:tcPr>
          <w:p w14:paraId="6B21B677" w14:textId="23D3C7F2" w:rsidR="00922BC9" w:rsidRPr="00B737D5" w:rsidRDefault="00922BC9" w:rsidP="00922BC9">
            <w:pPr>
              <w:tabs>
                <w:tab w:val="clear" w:pos="6322"/>
              </w:tabs>
              <w:spacing w:line="240" w:lineRule="auto"/>
              <w:ind w:left="-46" w:right="-24"/>
              <w:jc w:val="center"/>
              <w:rPr>
                <w:rFonts w:ascii="Browallia New" w:hAnsi="Browallia New" w:cs="Browallia New"/>
                <w:sz w:val="24"/>
                <w:szCs w:val="24"/>
                <w:cs/>
              </w:rPr>
            </w:pPr>
            <w:r w:rsidRPr="00B737D5">
              <w:rPr>
                <w:rFonts w:ascii="Browallia New" w:hAnsi="Browallia New" w:cs="Browallia New"/>
                <w:sz w:val="24"/>
                <w:szCs w:val="24"/>
                <w:cs/>
              </w:rPr>
              <w:t>งบการเงินเฉพาะของบริษัท</w:t>
            </w:r>
          </w:p>
        </w:tc>
      </w:tr>
      <w:tr w:rsidR="00E24DD6" w:rsidRPr="00B737D5" w14:paraId="45C29D0C" w14:textId="77777777" w:rsidTr="00A537CF">
        <w:trPr>
          <w:cantSplit/>
        </w:trPr>
        <w:tc>
          <w:tcPr>
            <w:tcW w:w="2841" w:type="dxa"/>
            <w:tcBorders>
              <w:top w:val="nil"/>
              <w:left w:val="nil"/>
              <w:bottom w:val="nil"/>
              <w:right w:val="nil"/>
            </w:tcBorders>
          </w:tcPr>
          <w:p w14:paraId="52380CEB" w14:textId="77777777" w:rsidR="00E24DD6" w:rsidRPr="00B737D5" w:rsidRDefault="00E24DD6" w:rsidP="00E24DD6">
            <w:pPr>
              <w:spacing w:line="240" w:lineRule="auto"/>
              <w:ind w:right="851"/>
              <w:jc w:val="center"/>
              <w:rPr>
                <w:rFonts w:ascii="Browallia New" w:hAnsi="Browallia New" w:cs="Browallia New"/>
                <w:sz w:val="24"/>
                <w:szCs w:val="24"/>
              </w:rPr>
            </w:pPr>
          </w:p>
        </w:tc>
        <w:tc>
          <w:tcPr>
            <w:tcW w:w="3118" w:type="dxa"/>
            <w:gridSpan w:val="5"/>
            <w:tcBorders>
              <w:top w:val="nil"/>
              <w:left w:val="nil"/>
              <w:right w:val="nil"/>
            </w:tcBorders>
            <w:vAlign w:val="bottom"/>
          </w:tcPr>
          <w:p w14:paraId="4B546CFC" w14:textId="1EF30731" w:rsidR="00E24DD6" w:rsidRPr="00B737D5" w:rsidRDefault="00E24DD6" w:rsidP="00E24DD6">
            <w:pPr>
              <w:tabs>
                <w:tab w:val="clear" w:pos="907"/>
              </w:tabs>
              <w:spacing w:line="240" w:lineRule="auto"/>
              <w:ind w:left="-108" w:right="-108"/>
              <w:jc w:val="center"/>
              <w:rPr>
                <w:rFonts w:ascii="Browallia New" w:hAnsi="Browallia New" w:cs="Browallia New"/>
                <w:sz w:val="24"/>
                <w:szCs w:val="24"/>
                <w:lang w:val="en-GB"/>
              </w:rPr>
            </w:pPr>
            <w:r w:rsidRPr="00B737D5">
              <w:rPr>
                <w:rFonts w:ascii="Browallia New" w:hAnsi="Browallia New" w:cs="Browallia New"/>
                <w:sz w:val="24"/>
                <w:szCs w:val="24"/>
              </w:rPr>
              <w:t>31</w:t>
            </w:r>
            <w:r w:rsidRPr="00B737D5">
              <w:rPr>
                <w:rFonts w:ascii="Browallia New" w:hAnsi="Browallia New" w:cs="Browallia New" w:hint="cs"/>
                <w:sz w:val="24"/>
                <w:szCs w:val="24"/>
                <w:cs/>
              </w:rPr>
              <w:t xml:space="preserve"> มีนาคม</w:t>
            </w:r>
            <w:r w:rsidRPr="00B737D5">
              <w:rPr>
                <w:rFonts w:ascii="Browallia New" w:hAnsi="Browallia New" w:cs="Browallia New"/>
                <w:sz w:val="24"/>
                <w:szCs w:val="24"/>
              </w:rPr>
              <w:t xml:space="preserve"> 2565</w:t>
            </w:r>
          </w:p>
        </w:tc>
        <w:tc>
          <w:tcPr>
            <w:tcW w:w="142" w:type="dxa"/>
            <w:tcBorders>
              <w:top w:val="nil"/>
              <w:left w:val="nil"/>
              <w:bottom w:val="nil"/>
              <w:right w:val="nil"/>
            </w:tcBorders>
            <w:vAlign w:val="bottom"/>
          </w:tcPr>
          <w:p w14:paraId="00E5E2AE" w14:textId="77777777" w:rsidR="00E24DD6" w:rsidRPr="00B737D5" w:rsidRDefault="00E24DD6" w:rsidP="00E24DD6">
            <w:pPr>
              <w:tabs>
                <w:tab w:val="clear" w:pos="907"/>
              </w:tabs>
              <w:spacing w:line="240" w:lineRule="auto"/>
              <w:ind w:left="-108" w:right="-108"/>
              <w:jc w:val="center"/>
              <w:rPr>
                <w:rFonts w:ascii="Browallia New" w:hAnsi="Browallia New" w:cs="Browallia New"/>
                <w:sz w:val="24"/>
                <w:szCs w:val="24"/>
                <w:cs/>
              </w:rPr>
            </w:pPr>
          </w:p>
        </w:tc>
        <w:tc>
          <w:tcPr>
            <w:tcW w:w="2864" w:type="dxa"/>
            <w:gridSpan w:val="5"/>
            <w:tcBorders>
              <w:top w:val="nil"/>
              <w:left w:val="nil"/>
              <w:right w:val="nil"/>
            </w:tcBorders>
            <w:vAlign w:val="bottom"/>
          </w:tcPr>
          <w:p w14:paraId="0E35EC9B" w14:textId="5FD9F27C" w:rsidR="00E24DD6" w:rsidRPr="00B737D5" w:rsidRDefault="00E24DD6" w:rsidP="00E24DD6">
            <w:pPr>
              <w:tabs>
                <w:tab w:val="clear" w:pos="907"/>
              </w:tabs>
              <w:spacing w:line="240" w:lineRule="auto"/>
              <w:ind w:left="-108" w:right="-108"/>
              <w:jc w:val="center"/>
              <w:rPr>
                <w:rFonts w:ascii="Browallia New" w:hAnsi="Browallia New" w:cs="Browallia New"/>
                <w:sz w:val="24"/>
                <w:szCs w:val="24"/>
                <w:lang w:val="en-GB"/>
              </w:rPr>
            </w:pPr>
            <w:r w:rsidRPr="00B737D5">
              <w:rPr>
                <w:rFonts w:ascii="Browallia New" w:hAnsi="Browallia New" w:cs="Browallia New"/>
                <w:sz w:val="24"/>
                <w:szCs w:val="24"/>
              </w:rPr>
              <w:t xml:space="preserve">31 </w:t>
            </w:r>
            <w:r w:rsidRPr="00B737D5">
              <w:rPr>
                <w:rFonts w:ascii="Browallia New" w:hAnsi="Browallia New" w:cs="Browallia New"/>
                <w:sz w:val="24"/>
                <w:szCs w:val="24"/>
                <w:cs/>
              </w:rPr>
              <w:t xml:space="preserve">ธันวาคม </w:t>
            </w:r>
            <w:r w:rsidRPr="00B737D5">
              <w:rPr>
                <w:rFonts w:ascii="Browallia New" w:hAnsi="Browallia New" w:cs="Browallia New"/>
                <w:sz w:val="24"/>
                <w:szCs w:val="24"/>
              </w:rPr>
              <w:t>2564</w:t>
            </w:r>
          </w:p>
        </w:tc>
      </w:tr>
      <w:tr w:rsidR="00922BC9" w:rsidRPr="00B737D5" w14:paraId="4EFD5D22" w14:textId="77777777" w:rsidTr="00A537CF">
        <w:tc>
          <w:tcPr>
            <w:tcW w:w="2841" w:type="dxa"/>
            <w:tcBorders>
              <w:top w:val="nil"/>
              <w:left w:val="nil"/>
              <w:bottom w:val="nil"/>
              <w:right w:val="nil"/>
            </w:tcBorders>
          </w:tcPr>
          <w:p w14:paraId="560FB72D" w14:textId="77777777" w:rsidR="00922BC9" w:rsidRPr="00B737D5" w:rsidRDefault="00922BC9" w:rsidP="00922BC9">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33F32B64"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เงินต้น</w:t>
            </w:r>
          </w:p>
        </w:tc>
        <w:tc>
          <w:tcPr>
            <w:tcW w:w="142" w:type="dxa"/>
            <w:tcBorders>
              <w:top w:val="nil"/>
              <w:left w:val="nil"/>
              <w:bottom w:val="nil"/>
              <w:right w:val="nil"/>
            </w:tcBorders>
          </w:tcPr>
          <w:p w14:paraId="12D46057" w14:textId="77777777" w:rsidR="00922BC9" w:rsidRPr="00B737D5" w:rsidRDefault="00922BC9" w:rsidP="00922BC9">
            <w:pPr>
              <w:tabs>
                <w:tab w:val="clear" w:pos="907"/>
              </w:tabs>
              <w:spacing w:line="240" w:lineRule="auto"/>
              <w:ind w:left="-46" w:right="-46"/>
              <w:jc w:val="both"/>
              <w:rPr>
                <w:rFonts w:ascii="Browallia New" w:hAnsi="Browallia New" w:cs="Browallia New"/>
                <w:sz w:val="24"/>
                <w:szCs w:val="24"/>
              </w:rPr>
            </w:pPr>
          </w:p>
        </w:tc>
        <w:tc>
          <w:tcPr>
            <w:tcW w:w="992" w:type="dxa"/>
            <w:tcBorders>
              <w:top w:val="nil"/>
              <w:left w:val="nil"/>
              <w:right w:val="nil"/>
            </w:tcBorders>
          </w:tcPr>
          <w:p w14:paraId="7AC34D07" w14:textId="699EC2DC" w:rsidR="00922BC9" w:rsidRPr="00B737D5" w:rsidRDefault="0094181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316F0526"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rPr>
            </w:pPr>
          </w:p>
        </w:tc>
        <w:tc>
          <w:tcPr>
            <w:tcW w:w="850" w:type="dxa"/>
            <w:tcBorders>
              <w:top w:val="nil"/>
              <w:left w:val="nil"/>
              <w:right w:val="nil"/>
            </w:tcBorders>
            <w:vAlign w:val="bottom"/>
          </w:tcPr>
          <w:p w14:paraId="0B25432C"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rPr>
            </w:pPr>
            <w:r w:rsidRPr="00B737D5">
              <w:rPr>
                <w:rFonts w:ascii="Browallia New" w:hAnsi="Browallia New" w:cs="Browallia New"/>
                <w:sz w:val="24"/>
                <w:szCs w:val="24"/>
                <w:cs/>
              </w:rPr>
              <w:t>สุทธิ</w:t>
            </w:r>
          </w:p>
        </w:tc>
        <w:tc>
          <w:tcPr>
            <w:tcW w:w="142" w:type="dxa"/>
            <w:tcBorders>
              <w:top w:val="nil"/>
              <w:left w:val="nil"/>
              <w:bottom w:val="nil"/>
              <w:right w:val="nil"/>
            </w:tcBorders>
          </w:tcPr>
          <w:p w14:paraId="2F8EA396" w14:textId="77777777" w:rsidR="00922BC9" w:rsidRPr="00B737D5" w:rsidRDefault="00922BC9" w:rsidP="00922BC9">
            <w:pPr>
              <w:tabs>
                <w:tab w:val="clear" w:pos="907"/>
              </w:tabs>
              <w:spacing w:line="240" w:lineRule="auto"/>
              <w:ind w:left="-46" w:right="-46"/>
              <w:jc w:val="both"/>
              <w:rPr>
                <w:rFonts w:ascii="Browallia New" w:hAnsi="Browallia New" w:cs="Browallia New"/>
                <w:sz w:val="24"/>
                <w:szCs w:val="24"/>
              </w:rPr>
            </w:pPr>
          </w:p>
        </w:tc>
        <w:tc>
          <w:tcPr>
            <w:tcW w:w="850" w:type="dxa"/>
            <w:tcBorders>
              <w:top w:val="nil"/>
              <w:left w:val="nil"/>
              <w:right w:val="nil"/>
            </w:tcBorders>
            <w:vAlign w:val="bottom"/>
          </w:tcPr>
          <w:p w14:paraId="0E26789A"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เงินต้น</w:t>
            </w:r>
          </w:p>
        </w:tc>
        <w:tc>
          <w:tcPr>
            <w:tcW w:w="142" w:type="dxa"/>
            <w:tcBorders>
              <w:top w:val="nil"/>
              <w:left w:val="nil"/>
              <w:bottom w:val="nil"/>
              <w:right w:val="nil"/>
            </w:tcBorders>
          </w:tcPr>
          <w:p w14:paraId="74ED6DE1" w14:textId="77777777" w:rsidR="00922BC9" w:rsidRPr="00B737D5" w:rsidRDefault="00922BC9" w:rsidP="00922BC9">
            <w:pPr>
              <w:tabs>
                <w:tab w:val="clear" w:pos="907"/>
              </w:tabs>
              <w:spacing w:line="240" w:lineRule="auto"/>
              <w:ind w:left="-46" w:right="-46"/>
              <w:jc w:val="both"/>
              <w:rPr>
                <w:rFonts w:ascii="Browallia New" w:hAnsi="Browallia New" w:cs="Browallia New"/>
                <w:sz w:val="24"/>
                <w:szCs w:val="24"/>
              </w:rPr>
            </w:pPr>
          </w:p>
        </w:tc>
        <w:tc>
          <w:tcPr>
            <w:tcW w:w="882" w:type="dxa"/>
            <w:tcBorders>
              <w:top w:val="nil"/>
              <w:left w:val="nil"/>
              <w:right w:val="nil"/>
            </w:tcBorders>
          </w:tcPr>
          <w:p w14:paraId="545109A5" w14:textId="2CDCD173" w:rsidR="00922BC9" w:rsidRPr="00B737D5" w:rsidRDefault="00941816" w:rsidP="00922BC9">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3EBCFB7" w14:textId="77777777" w:rsidR="00922BC9" w:rsidRPr="00B737D5" w:rsidRDefault="00922BC9" w:rsidP="00922BC9">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488C71FA"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สุทธิ</w:t>
            </w:r>
          </w:p>
        </w:tc>
      </w:tr>
      <w:tr w:rsidR="00922BC9" w:rsidRPr="00B737D5" w14:paraId="37F64324" w14:textId="77777777" w:rsidTr="00A537CF">
        <w:tc>
          <w:tcPr>
            <w:tcW w:w="2841" w:type="dxa"/>
            <w:tcBorders>
              <w:top w:val="nil"/>
              <w:left w:val="nil"/>
              <w:bottom w:val="nil"/>
              <w:right w:val="nil"/>
            </w:tcBorders>
          </w:tcPr>
          <w:p w14:paraId="68EACEF8"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992" w:type="dxa"/>
            <w:tcBorders>
              <w:top w:val="nil"/>
              <w:left w:val="nil"/>
              <w:bottom w:val="nil"/>
              <w:right w:val="nil"/>
            </w:tcBorders>
          </w:tcPr>
          <w:p w14:paraId="1312F655"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5980E67B" w14:textId="77777777" w:rsidR="00922BC9" w:rsidRPr="00B737D5" w:rsidRDefault="00922BC9" w:rsidP="00922BC9">
            <w:pPr>
              <w:spacing w:line="240" w:lineRule="auto"/>
              <w:ind w:right="851"/>
              <w:jc w:val="right"/>
              <w:rPr>
                <w:rFonts w:ascii="Browallia New" w:hAnsi="Browallia New" w:cs="Browallia New"/>
                <w:sz w:val="24"/>
                <w:szCs w:val="24"/>
              </w:rPr>
            </w:pPr>
          </w:p>
        </w:tc>
        <w:tc>
          <w:tcPr>
            <w:tcW w:w="992" w:type="dxa"/>
            <w:tcBorders>
              <w:top w:val="nil"/>
              <w:left w:val="nil"/>
              <w:bottom w:val="nil"/>
              <w:right w:val="nil"/>
            </w:tcBorders>
          </w:tcPr>
          <w:p w14:paraId="4116E116"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25C5F21E"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50" w:type="dxa"/>
            <w:tcBorders>
              <w:top w:val="nil"/>
              <w:left w:val="nil"/>
              <w:bottom w:val="nil"/>
              <w:right w:val="nil"/>
            </w:tcBorders>
          </w:tcPr>
          <w:p w14:paraId="35E63CAB" w14:textId="77777777" w:rsidR="00922BC9" w:rsidRPr="00B737D5" w:rsidRDefault="00922BC9" w:rsidP="00922BC9">
            <w:pPr>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5CB248CE" w14:textId="77777777" w:rsidR="00922BC9" w:rsidRPr="00B737D5" w:rsidRDefault="00922BC9" w:rsidP="00922BC9">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3E9FFB20"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1A71D0DF" w14:textId="77777777" w:rsidR="00922BC9" w:rsidRPr="00B737D5" w:rsidRDefault="00922BC9" w:rsidP="00922BC9">
            <w:pPr>
              <w:spacing w:line="240" w:lineRule="auto"/>
              <w:ind w:right="851"/>
              <w:jc w:val="right"/>
              <w:rPr>
                <w:rFonts w:ascii="Browallia New" w:hAnsi="Browallia New" w:cs="Browallia New"/>
                <w:sz w:val="24"/>
                <w:szCs w:val="24"/>
              </w:rPr>
            </w:pPr>
          </w:p>
        </w:tc>
        <w:tc>
          <w:tcPr>
            <w:tcW w:w="882" w:type="dxa"/>
            <w:tcBorders>
              <w:top w:val="nil"/>
              <w:left w:val="nil"/>
              <w:bottom w:val="nil"/>
              <w:right w:val="nil"/>
            </w:tcBorders>
          </w:tcPr>
          <w:p w14:paraId="1B66B11D"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4DA55E8E" w14:textId="77777777" w:rsidR="00922BC9" w:rsidRPr="00B737D5" w:rsidRDefault="00922BC9" w:rsidP="00922BC9">
            <w:pPr>
              <w:spacing w:line="240" w:lineRule="auto"/>
              <w:ind w:right="851"/>
              <w:jc w:val="right"/>
              <w:rPr>
                <w:rFonts w:ascii="Browallia New" w:hAnsi="Browallia New" w:cs="Browallia New"/>
                <w:sz w:val="24"/>
                <w:szCs w:val="24"/>
              </w:rPr>
            </w:pPr>
          </w:p>
        </w:tc>
        <w:tc>
          <w:tcPr>
            <w:tcW w:w="848" w:type="dxa"/>
            <w:tcBorders>
              <w:top w:val="nil"/>
              <w:left w:val="nil"/>
              <w:bottom w:val="nil"/>
              <w:right w:val="nil"/>
            </w:tcBorders>
          </w:tcPr>
          <w:p w14:paraId="5C295031"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5C7376" w:rsidRPr="00B737D5" w14:paraId="230C8F75" w14:textId="77777777" w:rsidTr="00A537CF">
        <w:tc>
          <w:tcPr>
            <w:tcW w:w="2841" w:type="dxa"/>
            <w:tcBorders>
              <w:top w:val="nil"/>
              <w:left w:val="nil"/>
              <w:bottom w:val="nil"/>
              <w:right w:val="nil"/>
            </w:tcBorders>
          </w:tcPr>
          <w:p w14:paraId="7D7A7FA9"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5F807073" w14:textId="0DFFBA14" w:rsidR="005C7376" w:rsidRPr="00B737D5" w:rsidRDefault="00395D73"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34,624</w:t>
            </w:r>
          </w:p>
        </w:tc>
        <w:tc>
          <w:tcPr>
            <w:tcW w:w="142" w:type="dxa"/>
            <w:tcBorders>
              <w:top w:val="nil"/>
              <w:left w:val="nil"/>
              <w:bottom w:val="nil"/>
              <w:right w:val="nil"/>
            </w:tcBorders>
          </w:tcPr>
          <w:p w14:paraId="5D66E7EF"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nil"/>
              <w:right w:val="nil"/>
            </w:tcBorders>
          </w:tcPr>
          <w:p w14:paraId="4FDC94D7" w14:textId="12387B22" w:rsidR="005C7376" w:rsidRPr="00B737D5" w:rsidRDefault="00F846CD"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(16,</w:t>
            </w:r>
            <w:r w:rsidR="007B3B4F" w:rsidRPr="00B737D5">
              <w:rPr>
                <w:rFonts w:ascii="Browallia New" w:hAnsi="Browallia New" w:cs="Browallia New"/>
                <w:sz w:val="24"/>
                <w:szCs w:val="24"/>
              </w:rPr>
              <w:t>371</w:t>
            </w:r>
            <w:r w:rsidRPr="00B737D5">
              <w:rPr>
                <w:rFonts w:ascii="Browallia New" w:hAnsi="Browallia New" w:cs="Browallia New"/>
                <w:sz w:val="24"/>
                <w:szCs w:val="24"/>
              </w:rPr>
              <w:t>)</w:t>
            </w:r>
          </w:p>
        </w:tc>
        <w:tc>
          <w:tcPr>
            <w:tcW w:w="142" w:type="dxa"/>
            <w:tcBorders>
              <w:top w:val="nil"/>
              <w:left w:val="nil"/>
              <w:bottom w:val="nil"/>
              <w:right w:val="nil"/>
            </w:tcBorders>
          </w:tcPr>
          <w:p w14:paraId="5C46CDDA"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nil"/>
              <w:right w:val="nil"/>
            </w:tcBorders>
          </w:tcPr>
          <w:p w14:paraId="2354048E" w14:textId="6CB71550" w:rsidR="005C7376" w:rsidRPr="00B737D5" w:rsidRDefault="003E5682"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18,</w:t>
            </w:r>
            <w:r w:rsidR="007B3B4F" w:rsidRPr="00B737D5">
              <w:rPr>
                <w:rFonts w:ascii="Browallia New" w:hAnsi="Browallia New" w:cs="Browallia New"/>
                <w:sz w:val="24"/>
                <w:szCs w:val="24"/>
              </w:rPr>
              <w:t>253</w:t>
            </w:r>
          </w:p>
        </w:tc>
        <w:tc>
          <w:tcPr>
            <w:tcW w:w="142" w:type="dxa"/>
            <w:tcBorders>
              <w:top w:val="nil"/>
              <w:left w:val="nil"/>
              <w:bottom w:val="nil"/>
              <w:right w:val="nil"/>
            </w:tcBorders>
          </w:tcPr>
          <w:p w14:paraId="693F85B0"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44F8A36E" w14:textId="2EE2AF4A"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34,990 </w:t>
            </w:r>
          </w:p>
        </w:tc>
        <w:tc>
          <w:tcPr>
            <w:tcW w:w="142" w:type="dxa"/>
            <w:tcBorders>
              <w:top w:val="nil"/>
              <w:left w:val="nil"/>
              <w:bottom w:val="nil"/>
              <w:right w:val="nil"/>
            </w:tcBorders>
          </w:tcPr>
          <w:p w14:paraId="11A27B6B"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82" w:type="dxa"/>
            <w:tcBorders>
              <w:top w:val="nil"/>
              <w:left w:val="nil"/>
              <w:bottom w:val="nil"/>
              <w:right w:val="nil"/>
            </w:tcBorders>
          </w:tcPr>
          <w:p w14:paraId="21658426" w14:textId="496B6EE4"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(16,587) </w:t>
            </w:r>
          </w:p>
        </w:tc>
        <w:tc>
          <w:tcPr>
            <w:tcW w:w="142" w:type="dxa"/>
            <w:tcBorders>
              <w:top w:val="nil"/>
              <w:left w:val="nil"/>
              <w:bottom w:val="nil"/>
              <w:right w:val="nil"/>
            </w:tcBorders>
          </w:tcPr>
          <w:p w14:paraId="4E8B7C32"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48" w:type="dxa"/>
            <w:tcBorders>
              <w:top w:val="nil"/>
              <w:left w:val="nil"/>
              <w:bottom w:val="nil"/>
              <w:right w:val="nil"/>
            </w:tcBorders>
          </w:tcPr>
          <w:p w14:paraId="58287490" w14:textId="398A05D5"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18,403 </w:t>
            </w:r>
          </w:p>
        </w:tc>
      </w:tr>
      <w:tr w:rsidR="005C7376" w:rsidRPr="00B737D5" w14:paraId="6E576749" w14:textId="77777777" w:rsidTr="00A537CF">
        <w:tc>
          <w:tcPr>
            <w:tcW w:w="2841" w:type="dxa"/>
            <w:tcBorders>
              <w:top w:val="nil"/>
              <w:left w:val="nil"/>
              <w:bottom w:val="nil"/>
              <w:right w:val="nil"/>
            </w:tcBorders>
          </w:tcPr>
          <w:p w14:paraId="33E8387F"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6ECC346E" w14:textId="5B3810DE" w:rsidR="005C7376" w:rsidRPr="00B737D5" w:rsidRDefault="0090420A"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94,</w:t>
            </w:r>
            <w:r w:rsidR="00EB503B" w:rsidRPr="00B737D5">
              <w:rPr>
                <w:rFonts w:ascii="Browallia New" w:hAnsi="Browallia New" w:cs="Browallia New"/>
                <w:sz w:val="24"/>
                <w:szCs w:val="24"/>
              </w:rPr>
              <w:t>395</w:t>
            </w:r>
          </w:p>
        </w:tc>
        <w:tc>
          <w:tcPr>
            <w:tcW w:w="142" w:type="dxa"/>
            <w:tcBorders>
              <w:top w:val="nil"/>
              <w:left w:val="nil"/>
              <w:bottom w:val="nil"/>
              <w:right w:val="nil"/>
            </w:tcBorders>
          </w:tcPr>
          <w:p w14:paraId="2B044710"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nil"/>
              <w:right w:val="nil"/>
            </w:tcBorders>
          </w:tcPr>
          <w:p w14:paraId="5E270841" w14:textId="536B803B" w:rsidR="005C7376" w:rsidRPr="00B737D5" w:rsidRDefault="003C0B8C"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w:t>
            </w:r>
            <w:r w:rsidR="0090420A" w:rsidRPr="00B737D5">
              <w:rPr>
                <w:rFonts w:ascii="Browallia New" w:hAnsi="Browallia New" w:cs="Browallia New"/>
                <w:sz w:val="24"/>
                <w:szCs w:val="24"/>
              </w:rPr>
              <w:t>58,926</w:t>
            </w:r>
            <w:r w:rsidRPr="00B737D5">
              <w:rPr>
                <w:rFonts w:ascii="Browallia New" w:hAnsi="Browallia New" w:cs="Browallia New"/>
                <w:sz w:val="24"/>
                <w:szCs w:val="24"/>
              </w:rPr>
              <w:t>)</w:t>
            </w:r>
          </w:p>
        </w:tc>
        <w:tc>
          <w:tcPr>
            <w:tcW w:w="142" w:type="dxa"/>
            <w:tcBorders>
              <w:top w:val="nil"/>
              <w:left w:val="nil"/>
              <w:bottom w:val="nil"/>
              <w:right w:val="nil"/>
            </w:tcBorders>
          </w:tcPr>
          <w:p w14:paraId="1A747E7B"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nil"/>
              <w:right w:val="nil"/>
            </w:tcBorders>
          </w:tcPr>
          <w:p w14:paraId="0224F87F" w14:textId="734EB317" w:rsidR="005C7376" w:rsidRPr="00B737D5" w:rsidRDefault="003E5682"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3</w:t>
            </w:r>
            <w:r w:rsidR="0090420A" w:rsidRPr="00B737D5">
              <w:rPr>
                <w:rFonts w:ascii="Browallia New" w:hAnsi="Browallia New" w:cs="Browallia New"/>
                <w:sz w:val="24"/>
                <w:szCs w:val="24"/>
              </w:rPr>
              <w:t>5,469</w:t>
            </w:r>
          </w:p>
        </w:tc>
        <w:tc>
          <w:tcPr>
            <w:tcW w:w="142" w:type="dxa"/>
            <w:tcBorders>
              <w:top w:val="nil"/>
              <w:left w:val="nil"/>
              <w:bottom w:val="nil"/>
              <w:right w:val="nil"/>
            </w:tcBorders>
          </w:tcPr>
          <w:p w14:paraId="5F5DE25F"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2FC2463C" w14:textId="06CC5728"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w:t>
            </w:r>
            <w:r w:rsidR="00DE0781" w:rsidRPr="00B737D5">
              <w:rPr>
                <w:rFonts w:ascii="Browallia New" w:hAnsi="Browallia New" w:cs="Browallia New"/>
                <w:sz w:val="24"/>
                <w:szCs w:val="24"/>
                <w:lang w:val="en-GB"/>
              </w:rPr>
              <w:t>98,269</w:t>
            </w:r>
            <w:r w:rsidRPr="00B737D5">
              <w:rPr>
                <w:rFonts w:ascii="Browallia New" w:hAnsi="Browallia New" w:cs="Browallia New"/>
                <w:sz w:val="24"/>
                <w:szCs w:val="24"/>
                <w:lang w:val="en-GB"/>
              </w:rPr>
              <w:t xml:space="preserve"> </w:t>
            </w:r>
          </w:p>
        </w:tc>
        <w:tc>
          <w:tcPr>
            <w:tcW w:w="142" w:type="dxa"/>
            <w:tcBorders>
              <w:top w:val="nil"/>
              <w:left w:val="nil"/>
              <w:bottom w:val="nil"/>
              <w:right w:val="nil"/>
            </w:tcBorders>
          </w:tcPr>
          <w:p w14:paraId="4B0D2F9B"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82" w:type="dxa"/>
            <w:tcBorders>
              <w:top w:val="nil"/>
              <w:left w:val="nil"/>
              <w:bottom w:val="nil"/>
              <w:right w:val="nil"/>
            </w:tcBorders>
          </w:tcPr>
          <w:p w14:paraId="53E835E8" w14:textId="6C6EAA7B"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w:t>
            </w:r>
            <w:r w:rsidR="00E6449E" w:rsidRPr="00B737D5">
              <w:rPr>
                <w:rFonts w:ascii="Browallia New" w:hAnsi="Browallia New" w:cs="Browallia New"/>
                <w:sz w:val="24"/>
                <w:szCs w:val="24"/>
                <w:lang w:val="en-GB"/>
              </w:rPr>
              <w:t>59,382</w:t>
            </w:r>
            <w:r w:rsidRPr="00B737D5">
              <w:rPr>
                <w:rFonts w:ascii="Browallia New" w:hAnsi="Browallia New" w:cs="Browallia New"/>
                <w:sz w:val="24"/>
                <w:szCs w:val="24"/>
                <w:lang w:val="en-GB"/>
              </w:rPr>
              <w:t xml:space="preserve">) </w:t>
            </w:r>
          </w:p>
        </w:tc>
        <w:tc>
          <w:tcPr>
            <w:tcW w:w="142" w:type="dxa"/>
            <w:tcBorders>
              <w:top w:val="nil"/>
              <w:left w:val="nil"/>
              <w:bottom w:val="nil"/>
              <w:right w:val="nil"/>
            </w:tcBorders>
          </w:tcPr>
          <w:p w14:paraId="0E68F501"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48" w:type="dxa"/>
            <w:tcBorders>
              <w:top w:val="nil"/>
              <w:left w:val="nil"/>
              <w:bottom w:val="nil"/>
              <w:right w:val="nil"/>
            </w:tcBorders>
          </w:tcPr>
          <w:p w14:paraId="6B8BD42B" w14:textId="0E6C5921"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w:t>
            </w:r>
            <w:r w:rsidR="00090118" w:rsidRPr="00B737D5">
              <w:rPr>
                <w:rFonts w:ascii="Browallia New" w:hAnsi="Browallia New" w:cs="Browallia New"/>
                <w:sz w:val="24"/>
                <w:szCs w:val="24"/>
                <w:lang w:val="en-GB"/>
              </w:rPr>
              <w:t>38,887</w:t>
            </w:r>
            <w:r w:rsidRPr="00B737D5">
              <w:rPr>
                <w:rFonts w:ascii="Browallia New" w:hAnsi="Browallia New" w:cs="Browallia New"/>
                <w:sz w:val="24"/>
                <w:szCs w:val="24"/>
                <w:lang w:val="en-GB"/>
              </w:rPr>
              <w:t xml:space="preserve"> </w:t>
            </w:r>
          </w:p>
        </w:tc>
      </w:tr>
      <w:tr w:rsidR="005C7376" w:rsidRPr="00B737D5" w14:paraId="6CF88E92" w14:textId="77777777" w:rsidTr="00A537CF">
        <w:tc>
          <w:tcPr>
            <w:tcW w:w="2841" w:type="dxa"/>
            <w:tcBorders>
              <w:top w:val="nil"/>
              <w:left w:val="nil"/>
              <w:bottom w:val="nil"/>
              <w:right w:val="nil"/>
            </w:tcBorders>
          </w:tcPr>
          <w:p w14:paraId="2A224A7D"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ถึงกำหนดชำระเกินเกินห้าปี</w:t>
            </w:r>
          </w:p>
        </w:tc>
        <w:tc>
          <w:tcPr>
            <w:tcW w:w="992" w:type="dxa"/>
            <w:tcBorders>
              <w:top w:val="nil"/>
              <w:left w:val="nil"/>
              <w:bottom w:val="single" w:sz="4" w:space="0" w:color="auto"/>
              <w:right w:val="nil"/>
            </w:tcBorders>
          </w:tcPr>
          <w:p w14:paraId="009077B4" w14:textId="23FEE451" w:rsidR="005C7376" w:rsidRPr="00B737D5" w:rsidRDefault="00F846CD"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5</w:t>
            </w:r>
            <w:r w:rsidR="00EB503B" w:rsidRPr="00B737D5">
              <w:rPr>
                <w:rFonts w:ascii="Browallia New" w:hAnsi="Browallia New" w:cs="Browallia New"/>
                <w:sz w:val="24"/>
                <w:szCs w:val="24"/>
              </w:rPr>
              <w:t>67,885</w:t>
            </w:r>
          </w:p>
        </w:tc>
        <w:tc>
          <w:tcPr>
            <w:tcW w:w="142" w:type="dxa"/>
            <w:tcBorders>
              <w:top w:val="nil"/>
              <w:left w:val="nil"/>
              <w:bottom w:val="nil"/>
              <w:right w:val="nil"/>
            </w:tcBorders>
          </w:tcPr>
          <w:p w14:paraId="414CE325"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single" w:sz="4" w:space="0" w:color="auto"/>
              <w:right w:val="nil"/>
            </w:tcBorders>
          </w:tcPr>
          <w:p w14:paraId="3DB2E978" w14:textId="33BBC6EE" w:rsidR="005C7376" w:rsidRPr="00B737D5" w:rsidRDefault="003C0B8C"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(2</w:t>
            </w:r>
            <w:r w:rsidR="00EB503B" w:rsidRPr="00B737D5">
              <w:rPr>
                <w:rFonts w:ascii="Browallia New" w:hAnsi="Browallia New" w:cs="Browallia New"/>
                <w:sz w:val="24"/>
                <w:szCs w:val="24"/>
              </w:rPr>
              <w:t>93,</w:t>
            </w:r>
            <w:r w:rsidR="006C0BD8" w:rsidRPr="00B737D5">
              <w:rPr>
                <w:rFonts w:ascii="Browallia New" w:hAnsi="Browallia New" w:cs="Browallia New"/>
                <w:sz w:val="24"/>
                <w:szCs w:val="24"/>
              </w:rPr>
              <w:t>749</w:t>
            </w:r>
            <w:r w:rsidR="006F0F4B" w:rsidRPr="00B737D5">
              <w:rPr>
                <w:rFonts w:ascii="Browallia New" w:hAnsi="Browallia New" w:cs="Browallia New"/>
                <w:sz w:val="24"/>
                <w:szCs w:val="24"/>
              </w:rPr>
              <w:t>)</w:t>
            </w:r>
          </w:p>
        </w:tc>
        <w:tc>
          <w:tcPr>
            <w:tcW w:w="142" w:type="dxa"/>
            <w:tcBorders>
              <w:top w:val="nil"/>
              <w:left w:val="nil"/>
              <w:bottom w:val="nil"/>
              <w:right w:val="nil"/>
            </w:tcBorders>
          </w:tcPr>
          <w:p w14:paraId="13B37C89"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single" w:sz="4" w:space="0" w:color="auto"/>
              <w:right w:val="nil"/>
            </w:tcBorders>
          </w:tcPr>
          <w:p w14:paraId="67BD425F" w14:textId="3B40D140" w:rsidR="005C7376" w:rsidRPr="00B737D5" w:rsidRDefault="003E5682"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27</w:t>
            </w:r>
            <w:r w:rsidR="006C0BD8" w:rsidRPr="00B737D5">
              <w:rPr>
                <w:rFonts w:ascii="Browallia New" w:hAnsi="Browallia New" w:cs="Browallia New"/>
                <w:sz w:val="24"/>
                <w:szCs w:val="24"/>
              </w:rPr>
              <w:t>4,136</w:t>
            </w:r>
          </w:p>
        </w:tc>
        <w:tc>
          <w:tcPr>
            <w:tcW w:w="142" w:type="dxa"/>
            <w:tcBorders>
              <w:top w:val="nil"/>
              <w:left w:val="nil"/>
              <w:bottom w:val="nil"/>
              <w:right w:val="nil"/>
            </w:tcBorders>
          </w:tcPr>
          <w:p w14:paraId="62A835F7"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850" w:type="dxa"/>
            <w:tcBorders>
              <w:top w:val="nil"/>
              <w:left w:val="nil"/>
              <w:bottom w:val="single" w:sz="4" w:space="0" w:color="auto"/>
              <w:right w:val="nil"/>
            </w:tcBorders>
          </w:tcPr>
          <w:p w14:paraId="6A2B1D71" w14:textId="57F8CFB1"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5</w:t>
            </w:r>
            <w:r w:rsidR="00837478" w:rsidRPr="00B737D5">
              <w:rPr>
                <w:rFonts w:ascii="Browallia New" w:hAnsi="Browallia New" w:cs="Browallia New"/>
                <w:sz w:val="24"/>
                <w:szCs w:val="24"/>
                <w:lang w:val="en-GB"/>
              </w:rPr>
              <w:t>72,220</w:t>
            </w:r>
            <w:r w:rsidRPr="00B737D5">
              <w:rPr>
                <w:rFonts w:ascii="Browallia New" w:hAnsi="Browallia New" w:cs="Browallia New"/>
                <w:sz w:val="24"/>
                <w:szCs w:val="24"/>
                <w:lang w:val="en-GB"/>
              </w:rPr>
              <w:t xml:space="preserve"> </w:t>
            </w:r>
          </w:p>
        </w:tc>
        <w:tc>
          <w:tcPr>
            <w:tcW w:w="142" w:type="dxa"/>
            <w:tcBorders>
              <w:top w:val="nil"/>
              <w:left w:val="nil"/>
              <w:bottom w:val="nil"/>
              <w:right w:val="nil"/>
            </w:tcBorders>
          </w:tcPr>
          <w:p w14:paraId="13157AA7"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82" w:type="dxa"/>
            <w:tcBorders>
              <w:top w:val="nil"/>
              <w:left w:val="nil"/>
              <w:bottom w:val="single" w:sz="4" w:space="0" w:color="auto"/>
              <w:right w:val="nil"/>
            </w:tcBorders>
          </w:tcPr>
          <w:p w14:paraId="3A0F2326" w14:textId="7B427DD3"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w:t>
            </w:r>
            <w:r w:rsidR="004E2D53" w:rsidRPr="00B737D5">
              <w:rPr>
                <w:rFonts w:ascii="Browallia New" w:hAnsi="Browallia New" w:cs="Browallia New"/>
                <w:sz w:val="24"/>
                <w:szCs w:val="24"/>
                <w:lang w:val="en-GB"/>
              </w:rPr>
              <w:t>297,285</w:t>
            </w:r>
            <w:r w:rsidRPr="00B737D5">
              <w:rPr>
                <w:rFonts w:ascii="Browallia New" w:hAnsi="Browallia New" w:cs="Browallia New"/>
                <w:sz w:val="24"/>
                <w:szCs w:val="24"/>
                <w:lang w:val="en-GB"/>
              </w:rPr>
              <w:t xml:space="preserve">) </w:t>
            </w:r>
          </w:p>
        </w:tc>
        <w:tc>
          <w:tcPr>
            <w:tcW w:w="142" w:type="dxa"/>
            <w:tcBorders>
              <w:top w:val="nil"/>
              <w:left w:val="nil"/>
              <w:bottom w:val="nil"/>
              <w:right w:val="nil"/>
            </w:tcBorders>
          </w:tcPr>
          <w:p w14:paraId="71C43168"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48" w:type="dxa"/>
            <w:tcBorders>
              <w:top w:val="nil"/>
              <w:left w:val="nil"/>
              <w:bottom w:val="single" w:sz="4" w:space="0" w:color="auto"/>
              <w:right w:val="nil"/>
            </w:tcBorders>
          </w:tcPr>
          <w:p w14:paraId="0EA8635D" w14:textId="546417AA"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27</w:t>
            </w:r>
            <w:r w:rsidR="004E2D53" w:rsidRPr="00B737D5">
              <w:rPr>
                <w:rFonts w:ascii="Browallia New" w:hAnsi="Browallia New" w:cs="Browallia New"/>
                <w:sz w:val="24"/>
                <w:szCs w:val="24"/>
                <w:lang w:val="en-GB"/>
              </w:rPr>
              <w:t>4,</w:t>
            </w:r>
            <w:r w:rsidR="00090118" w:rsidRPr="00B737D5">
              <w:rPr>
                <w:rFonts w:ascii="Browallia New" w:hAnsi="Browallia New" w:cs="Browallia New"/>
                <w:sz w:val="24"/>
                <w:szCs w:val="24"/>
                <w:lang w:val="en-GB"/>
              </w:rPr>
              <w:t>935</w:t>
            </w:r>
            <w:r w:rsidRPr="00B737D5">
              <w:rPr>
                <w:rFonts w:ascii="Browallia New" w:hAnsi="Browallia New" w:cs="Browallia New"/>
                <w:sz w:val="24"/>
                <w:szCs w:val="24"/>
                <w:lang w:val="en-GB"/>
              </w:rPr>
              <w:t xml:space="preserve"> </w:t>
            </w:r>
          </w:p>
        </w:tc>
      </w:tr>
      <w:tr w:rsidR="005C7376" w:rsidRPr="00B737D5" w14:paraId="6810F143" w14:textId="77777777" w:rsidTr="00A537CF">
        <w:tc>
          <w:tcPr>
            <w:tcW w:w="2841" w:type="dxa"/>
            <w:tcBorders>
              <w:top w:val="nil"/>
              <w:left w:val="nil"/>
              <w:bottom w:val="nil"/>
              <w:right w:val="nil"/>
            </w:tcBorders>
          </w:tcPr>
          <w:p w14:paraId="16826230"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22FD9BB0" w14:textId="51ABF6FB" w:rsidR="005C7376" w:rsidRPr="00B737D5" w:rsidRDefault="00F846CD"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69</w:t>
            </w:r>
            <w:r w:rsidR="00DE0781" w:rsidRPr="00B737D5">
              <w:rPr>
                <w:rFonts w:ascii="Browallia New" w:hAnsi="Browallia New" w:cs="Browallia New"/>
                <w:sz w:val="24"/>
                <w:szCs w:val="24"/>
              </w:rPr>
              <w:t>6,904</w:t>
            </w:r>
          </w:p>
        </w:tc>
        <w:tc>
          <w:tcPr>
            <w:tcW w:w="142" w:type="dxa"/>
            <w:tcBorders>
              <w:top w:val="nil"/>
              <w:left w:val="nil"/>
              <w:bottom w:val="nil"/>
              <w:right w:val="nil"/>
            </w:tcBorders>
          </w:tcPr>
          <w:p w14:paraId="764A7704"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single" w:sz="4" w:space="0" w:color="auto"/>
              <w:left w:val="nil"/>
              <w:bottom w:val="nil"/>
              <w:right w:val="nil"/>
            </w:tcBorders>
          </w:tcPr>
          <w:p w14:paraId="21C4CA9E" w14:textId="4720A09D" w:rsidR="005C7376" w:rsidRPr="00B737D5" w:rsidRDefault="006F0F4B"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(369,046)</w:t>
            </w:r>
          </w:p>
        </w:tc>
        <w:tc>
          <w:tcPr>
            <w:tcW w:w="142" w:type="dxa"/>
            <w:tcBorders>
              <w:top w:val="nil"/>
              <w:left w:val="nil"/>
              <w:bottom w:val="nil"/>
              <w:right w:val="nil"/>
            </w:tcBorders>
          </w:tcPr>
          <w:p w14:paraId="159DD41C"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single" w:sz="4" w:space="0" w:color="auto"/>
              <w:left w:val="nil"/>
              <w:bottom w:val="nil"/>
              <w:right w:val="nil"/>
            </w:tcBorders>
          </w:tcPr>
          <w:p w14:paraId="62DEFF4D" w14:textId="230AA092" w:rsidR="005C7376" w:rsidRPr="00B737D5" w:rsidRDefault="003E5682"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32</w:t>
            </w:r>
            <w:r w:rsidR="006C0BD8" w:rsidRPr="00B737D5">
              <w:rPr>
                <w:rFonts w:ascii="Browallia New" w:hAnsi="Browallia New" w:cs="Browallia New"/>
                <w:sz w:val="24"/>
                <w:szCs w:val="24"/>
              </w:rPr>
              <w:t>7,858</w:t>
            </w:r>
          </w:p>
        </w:tc>
        <w:tc>
          <w:tcPr>
            <w:tcW w:w="142" w:type="dxa"/>
            <w:tcBorders>
              <w:top w:val="nil"/>
              <w:left w:val="nil"/>
              <w:bottom w:val="nil"/>
              <w:right w:val="nil"/>
            </w:tcBorders>
          </w:tcPr>
          <w:p w14:paraId="1FF5119B"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850" w:type="dxa"/>
            <w:tcBorders>
              <w:top w:val="single" w:sz="4" w:space="0" w:color="auto"/>
              <w:left w:val="nil"/>
              <w:bottom w:val="nil"/>
              <w:right w:val="nil"/>
            </w:tcBorders>
          </w:tcPr>
          <w:p w14:paraId="17B1189D" w14:textId="1FCA26EB"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705,479 </w:t>
            </w:r>
          </w:p>
        </w:tc>
        <w:tc>
          <w:tcPr>
            <w:tcW w:w="142" w:type="dxa"/>
            <w:tcBorders>
              <w:top w:val="nil"/>
              <w:left w:val="nil"/>
              <w:bottom w:val="nil"/>
              <w:right w:val="nil"/>
            </w:tcBorders>
          </w:tcPr>
          <w:p w14:paraId="000A0672"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82" w:type="dxa"/>
            <w:tcBorders>
              <w:top w:val="single" w:sz="4" w:space="0" w:color="auto"/>
              <w:left w:val="nil"/>
              <w:bottom w:val="nil"/>
              <w:right w:val="nil"/>
            </w:tcBorders>
          </w:tcPr>
          <w:p w14:paraId="1BA5FADD" w14:textId="2943CF0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(373,254) </w:t>
            </w:r>
          </w:p>
        </w:tc>
        <w:tc>
          <w:tcPr>
            <w:tcW w:w="142" w:type="dxa"/>
            <w:tcBorders>
              <w:top w:val="nil"/>
              <w:left w:val="nil"/>
              <w:bottom w:val="nil"/>
              <w:right w:val="nil"/>
            </w:tcBorders>
          </w:tcPr>
          <w:p w14:paraId="4995B3A6"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0F19B3BC" w14:textId="296A083A"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332,225</w:t>
            </w:r>
          </w:p>
        </w:tc>
      </w:tr>
      <w:tr w:rsidR="005C7376" w:rsidRPr="00B737D5" w14:paraId="481ABA85" w14:textId="77777777" w:rsidTr="00A537CF">
        <w:tc>
          <w:tcPr>
            <w:tcW w:w="2841" w:type="dxa"/>
            <w:tcBorders>
              <w:top w:val="nil"/>
              <w:left w:val="nil"/>
              <w:bottom w:val="nil"/>
              <w:right w:val="nil"/>
            </w:tcBorders>
          </w:tcPr>
          <w:p w14:paraId="6D04797E" w14:textId="77777777" w:rsidR="005C7376" w:rsidRPr="00B737D5" w:rsidRDefault="005C7376" w:rsidP="005C73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B737D5">
              <w:rPr>
                <w:rFonts w:ascii="Browallia New" w:hAnsi="Browallia New" w:cs="Browallia New"/>
                <w:sz w:val="24"/>
                <w:szCs w:val="24"/>
                <w:u w:val="single"/>
                <w:cs/>
              </w:rPr>
              <w:t>หัก</w:t>
            </w:r>
            <w:r w:rsidRPr="00B737D5">
              <w:rPr>
                <w:rFonts w:ascii="Browallia New" w:hAnsi="Browallia New" w:cs="Browallia New"/>
                <w:sz w:val="24"/>
                <w:szCs w:val="24"/>
                <w:cs/>
              </w:rPr>
              <w:t xml:space="preserve"> ส่วนที่ถึงกำหนดชำระภายในหนึ่งปี</w:t>
            </w:r>
          </w:p>
        </w:tc>
        <w:tc>
          <w:tcPr>
            <w:tcW w:w="992" w:type="dxa"/>
            <w:tcBorders>
              <w:top w:val="nil"/>
              <w:left w:val="nil"/>
              <w:right w:val="nil"/>
            </w:tcBorders>
          </w:tcPr>
          <w:p w14:paraId="5FB5D507" w14:textId="6820F4AC" w:rsidR="005C7376" w:rsidRPr="00B737D5" w:rsidRDefault="00F846CD"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(34,624)</w:t>
            </w:r>
          </w:p>
        </w:tc>
        <w:tc>
          <w:tcPr>
            <w:tcW w:w="142" w:type="dxa"/>
            <w:tcBorders>
              <w:top w:val="nil"/>
              <w:left w:val="nil"/>
              <w:bottom w:val="nil"/>
              <w:right w:val="nil"/>
            </w:tcBorders>
          </w:tcPr>
          <w:p w14:paraId="5DBA49EE"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right w:val="nil"/>
            </w:tcBorders>
          </w:tcPr>
          <w:p w14:paraId="4EB307E0" w14:textId="0C6413FF" w:rsidR="005C7376" w:rsidRPr="00B737D5" w:rsidRDefault="006F0F4B"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16,</w:t>
            </w:r>
            <w:r w:rsidR="006C0BD8" w:rsidRPr="00B737D5">
              <w:rPr>
                <w:rFonts w:ascii="Browallia New" w:hAnsi="Browallia New" w:cs="Browallia New"/>
                <w:sz w:val="24"/>
                <w:szCs w:val="24"/>
              </w:rPr>
              <w:t>371</w:t>
            </w:r>
          </w:p>
        </w:tc>
        <w:tc>
          <w:tcPr>
            <w:tcW w:w="142" w:type="dxa"/>
            <w:tcBorders>
              <w:top w:val="nil"/>
              <w:left w:val="nil"/>
              <w:bottom w:val="nil"/>
              <w:right w:val="nil"/>
            </w:tcBorders>
          </w:tcPr>
          <w:p w14:paraId="4542031A"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right w:val="nil"/>
            </w:tcBorders>
          </w:tcPr>
          <w:p w14:paraId="107DD769" w14:textId="695CA7E2" w:rsidR="005C7376" w:rsidRPr="00B737D5" w:rsidRDefault="00A8058C"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(18,</w:t>
            </w:r>
            <w:r w:rsidR="006C0BD8" w:rsidRPr="00B737D5">
              <w:rPr>
                <w:rFonts w:ascii="Browallia New" w:hAnsi="Browallia New" w:cs="Browallia New"/>
                <w:sz w:val="24"/>
                <w:szCs w:val="24"/>
              </w:rPr>
              <w:t>253</w:t>
            </w:r>
            <w:r w:rsidRPr="00B737D5">
              <w:rPr>
                <w:rFonts w:ascii="Browallia New" w:hAnsi="Browallia New" w:cs="Browallia New"/>
                <w:sz w:val="24"/>
                <w:szCs w:val="24"/>
              </w:rPr>
              <w:t>)</w:t>
            </w:r>
          </w:p>
        </w:tc>
        <w:tc>
          <w:tcPr>
            <w:tcW w:w="142" w:type="dxa"/>
            <w:tcBorders>
              <w:top w:val="nil"/>
              <w:left w:val="nil"/>
              <w:bottom w:val="nil"/>
              <w:right w:val="nil"/>
            </w:tcBorders>
            <w:vAlign w:val="bottom"/>
          </w:tcPr>
          <w:p w14:paraId="46BD9E40"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850" w:type="dxa"/>
            <w:tcBorders>
              <w:top w:val="nil"/>
              <w:left w:val="nil"/>
              <w:right w:val="nil"/>
            </w:tcBorders>
          </w:tcPr>
          <w:p w14:paraId="736CE58C" w14:textId="63CA53E3"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(34,990) </w:t>
            </w:r>
          </w:p>
        </w:tc>
        <w:tc>
          <w:tcPr>
            <w:tcW w:w="142" w:type="dxa"/>
            <w:tcBorders>
              <w:top w:val="nil"/>
              <w:left w:val="nil"/>
              <w:bottom w:val="nil"/>
              <w:right w:val="nil"/>
            </w:tcBorders>
          </w:tcPr>
          <w:p w14:paraId="33AF2612"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82" w:type="dxa"/>
            <w:tcBorders>
              <w:top w:val="nil"/>
              <w:left w:val="nil"/>
              <w:right w:val="nil"/>
            </w:tcBorders>
          </w:tcPr>
          <w:p w14:paraId="61543DE7" w14:textId="64011BDB"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16,587 </w:t>
            </w:r>
          </w:p>
        </w:tc>
        <w:tc>
          <w:tcPr>
            <w:tcW w:w="142" w:type="dxa"/>
            <w:tcBorders>
              <w:top w:val="nil"/>
              <w:left w:val="nil"/>
              <w:bottom w:val="nil"/>
              <w:right w:val="nil"/>
            </w:tcBorders>
          </w:tcPr>
          <w:p w14:paraId="77D7BE0D"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48" w:type="dxa"/>
            <w:tcBorders>
              <w:top w:val="nil"/>
              <w:left w:val="nil"/>
              <w:right w:val="nil"/>
            </w:tcBorders>
          </w:tcPr>
          <w:p w14:paraId="2AA2F195" w14:textId="19968C15"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(18,403)</w:t>
            </w:r>
          </w:p>
        </w:tc>
      </w:tr>
      <w:tr w:rsidR="005C7376" w:rsidRPr="00B737D5" w14:paraId="2C2F023D" w14:textId="77777777" w:rsidTr="00A537CF">
        <w:tc>
          <w:tcPr>
            <w:tcW w:w="2841" w:type="dxa"/>
            <w:tcBorders>
              <w:top w:val="nil"/>
              <w:left w:val="nil"/>
              <w:bottom w:val="nil"/>
              <w:right w:val="nil"/>
            </w:tcBorders>
          </w:tcPr>
          <w:p w14:paraId="44724E8B"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B737D5">
              <w:rPr>
                <w:rFonts w:ascii="Browallia New" w:hAnsi="Browallia New" w:cs="Browallia New"/>
                <w:sz w:val="24"/>
                <w:szCs w:val="24"/>
                <w:cs/>
              </w:rPr>
              <w:t>สุทธิ</w:t>
            </w:r>
          </w:p>
        </w:tc>
        <w:tc>
          <w:tcPr>
            <w:tcW w:w="992" w:type="dxa"/>
            <w:tcBorders>
              <w:left w:val="nil"/>
              <w:bottom w:val="single" w:sz="12" w:space="0" w:color="auto"/>
              <w:right w:val="nil"/>
            </w:tcBorders>
          </w:tcPr>
          <w:p w14:paraId="703BF63F" w14:textId="031162BF" w:rsidR="005C7376" w:rsidRPr="00B737D5" w:rsidRDefault="00F846CD"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662</w:t>
            </w:r>
            <w:r w:rsidR="00DE0781" w:rsidRPr="00B737D5">
              <w:rPr>
                <w:rFonts w:ascii="Browallia New" w:hAnsi="Browallia New" w:cs="Browallia New"/>
                <w:sz w:val="24"/>
                <w:szCs w:val="24"/>
              </w:rPr>
              <w:t>,280</w:t>
            </w:r>
          </w:p>
        </w:tc>
        <w:tc>
          <w:tcPr>
            <w:tcW w:w="142" w:type="dxa"/>
            <w:tcBorders>
              <w:top w:val="nil"/>
              <w:left w:val="nil"/>
              <w:bottom w:val="nil"/>
              <w:right w:val="nil"/>
            </w:tcBorders>
          </w:tcPr>
          <w:p w14:paraId="4762C13A"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left w:val="nil"/>
              <w:bottom w:val="single" w:sz="12" w:space="0" w:color="auto"/>
              <w:right w:val="nil"/>
            </w:tcBorders>
          </w:tcPr>
          <w:p w14:paraId="329BAF1B" w14:textId="12EF04B6" w:rsidR="005C7376" w:rsidRPr="00B737D5" w:rsidRDefault="006F0F4B"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(352</w:t>
            </w:r>
            <w:r w:rsidR="006C0BD8" w:rsidRPr="00B737D5">
              <w:rPr>
                <w:rFonts w:ascii="Browallia New" w:hAnsi="Browallia New" w:cs="Browallia New"/>
                <w:sz w:val="24"/>
                <w:szCs w:val="24"/>
              </w:rPr>
              <w:t>,675</w:t>
            </w:r>
            <w:r w:rsidRPr="00B737D5">
              <w:rPr>
                <w:rFonts w:ascii="Browallia New" w:hAnsi="Browallia New" w:cs="Browallia New"/>
                <w:sz w:val="24"/>
                <w:szCs w:val="24"/>
              </w:rPr>
              <w:t>)</w:t>
            </w:r>
          </w:p>
        </w:tc>
        <w:tc>
          <w:tcPr>
            <w:tcW w:w="142" w:type="dxa"/>
            <w:tcBorders>
              <w:top w:val="nil"/>
              <w:left w:val="nil"/>
              <w:bottom w:val="nil"/>
              <w:right w:val="nil"/>
            </w:tcBorders>
          </w:tcPr>
          <w:p w14:paraId="19995AE7"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left w:val="nil"/>
              <w:bottom w:val="single" w:sz="12" w:space="0" w:color="auto"/>
              <w:right w:val="nil"/>
            </w:tcBorders>
          </w:tcPr>
          <w:p w14:paraId="2B411D52" w14:textId="350E0C0B" w:rsidR="005C7376" w:rsidRPr="00B737D5" w:rsidRDefault="00A8058C"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B737D5">
              <w:rPr>
                <w:rFonts w:ascii="Browallia New" w:hAnsi="Browallia New" w:cs="Browallia New"/>
                <w:sz w:val="24"/>
                <w:szCs w:val="24"/>
              </w:rPr>
              <w:t>3</w:t>
            </w:r>
            <w:r w:rsidR="006C0BD8" w:rsidRPr="00B737D5">
              <w:rPr>
                <w:rFonts w:ascii="Browallia New" w:hAnsi="Browallia New" w:cs="Browallia New"/>
                <w:sz w:val="24"/>
                <w:szCs w:val="24"/>
              </w:rPr>
              <w:t>09,605</w:t>
            </w:r>
          </w:p>
        </w:tc>
        <w:tc>
          <w:tcPr>
            <w:tcW w:w="142" w:type="dxa"/>
            <w:tcBorders>
              <w:top w:val="nil"/>
              <w:left w:val="nil"/>
              <w:bottom w:val="nil"/>
              <w:right w:val="nil"/>
            </w:tcBorders>
          </w:tcPr>
          <w:p w14:paraId="7C0E9E9D"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850" w:type="dxa"/>
            <w:tcBorders>
              <w:left w:val="nil"/>
              <w:bottom w:val="single" w:sz="12" w:space="0" w:color="auto"/>
              <w:right w:val="nil"/>
            </w:tcBorders>
          </w:tcPr>
          <w:p w14:paraId="57E7E658" w14:textId="3F88CE35"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670,489 </w:t>
            </w:r>
          </w:p>
        </w:tc>
        <w:tc>
          <w:tcPr>
            <w:tcW w:w="142" w:type="dxa"/>
            <w:tcBorders>
              <w:top w:val="nil"/>
              <w:left w:val="nil"/>
              <w:bottom w:val="nil"/>
              <w:right w:val="nil"/>
            </w:tcBorders>
          </w:tcPr>
          <w:p w14:paraId="767C9ACD"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82" w:type="dxa"/>
            <w:tcBorders>
              <w:left w:val="nil"/>
              <w:bottom w:val="single" w:sz="12" w:space="0" w:color="auto"/>
              <w:right w:val="nil"/>
            </w:tcBorders>
          </w:tcPr>
          <w:p w14:paraId="254BACB3" w14:textId="7E5B932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(356,667) </w:t>
            </w:r>
          </w:p>
        </w:tc>
        <w:tc>
          <w:tcPr>
            <w:tcW w:w="142" w:type="dxa"/>
            <w:tcBorders>
              <w:top w:val="nil"/>
              <w:left w:val="nil"/>
              <w:bottom w:val="nil"/>
              <w:right w:val="nil"/>
            </w:tcBorders>
          </w:tcPr>
          <w:p w14:paraId="632D1D2D"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48" w:type="dxa"/>
            <w:tcBorders>
              <w:left w:val="nil"/>
              <w:bottom w:val="single" w:sz="12" w:space="0" w:color="auto"/>
              <w:right w:val="nil"/>
            </w:tcBorders>
          </w:tcPr>
          <w:p w14:paraId="54C5327F" w14:textId="1A293F73"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313,822</w:t>
            </w:r>
          </w:p>
        </w:tc>
      </w:tr>
    </w:tbl>
    <w:p w14:paraId="467C4610" w14:textId="77777777" w:rsidR="00AD6D8D" w:rsidRPr="00B737D5" w:rsidRDefault="00AD6D8D" w:rsidP="00AD6D8D">
      <w:pPr>
        <w:tabs>
          <w:tab w:val="left" w:pos="1440"/>
        </w:tabs>
        <w:spacing w:line="240" w:lineRule="auto"/>
        <w:ind w:left="426" w:right="-45"/>
        <w:jc w:val="thaiDistribute"/>
        <w:rPr>
          <w:rFonts w:ascii="Browallia New" w:hAnsi="Browallia New" w:cs="Browallia New"/>
          <w:sz w:val="24"/>
          <w:szCs w:val="16"/>
        </w:rPr>
      </w:pPr>
    </w:p>
    <w:p w14:paraId="2898B539" w14:textId="20AAA2AE" w:rsidR="00AD6D8D" w:rsidRPr="00B737D5" w:rsidRDefault="002F7735" w:rsidP="00205DE0">
      <w:pPr>
        <w:tabs>
          <w:tab w:val="left" w:pos="1440"/>
        </w:tabs>
        <w:spacing w:line="240" w:lineRule="auto"/>
        <w:ind w:left="426" w:right="-45"/>
        <w:jc w:val="both"/>
        <w:rPr>
          <w:rFonts w:ascii="Browallia New" w:hAnsi="Browallia New" w:cs="Browallia New"/>
          <w:sz w:val="28"/>
          <w:szCs w:val="28"/>
        </w:rPr>
      </w:pPr>
      <w:r w:rsidRPr="00B737D5">
        <w:rPr>
          <w:rFonts w:ascii="Browallia New" w:hAnsi="Browallia New" w:cs="Browallia New"/>
          <w:sz w:val="28"/>
          <w:szCs w:val="28"/>
          <w:cs/>
        </w:rPr>
        <w:t>สำหรับงวด</w:t>
      </w:r>
      <w:r w:rsidR="00E24DD6" w:rsidRPr="00B737D5">
        <w:rPr>
          <w:rFonts w:ascii="Browallia New" w:hAnsi="Browallia New" w:cs="Browallia New" w:hint="cs"/>
          <w:sz w:val="28"/>
          <w:szCs w:val="28"/>
          <w:cs/>
        </w:rPr>
        <w:t>สาม</w:t>
      </w:r>
      <w:r w:rsidRPr="00B737D5">
        <w:rPr>
          <w:rFonts w:ascii="Browallia New" w:hAnsi="Browallia New" w:cs="Browallia New"/>
          <w:sz w:val="28"/>
          <w:szCs w:val="28"/>
          <w:cs/>
        </w:rPr>
        <w:t xml:space="preserve">เดือนสิ้นสุดวันที่ </w:t>
      </w:r>
      <w:r w:rsidR="00E24DD6" w:rsidRPr="00B737D5">
        <w:rPr>
          <w:rFonts w:ascii="Browallia New" w:hAnsi="Browallia New" w:cs="Browallia New"/>
          <w:sz w:val="28"/>
          <w:szCs w:val="28"/>
        </w:rPr>
        <w:t>31</w:t>
      </w:r>
      <w:r w:rsidR="00E24DD6" w:rsidRPr="00B737D5">
        <w:rPr>
          <w:rFonts w:ascii="Browallia New" w:hAnsi="Browallia New" w:cs="Browallia New" w:hint="cs"/>
          <w:sz w:val="28"/>
          <w:szCs w:val="28"/>
          <w:cs/>
        </w:rPr>
        <w:t xml:space="preserve"> มีนาคม </w:t>
      </w:r>
      <w:r w:rsidR="00E24DD6" w:rsidRPr="00B737D5">
        <w:rPr>
          <w:rFonts w:ascii="Browallia New" w:hAnsi="Browallia New" w:cs="Browallia New"/>
          <w:sz w:val="28"/>
          <w:szCs w:val="28"/>
        </w:rPr>
        <w:t>2565</w:t>
      </w:r>
      <w:r w:rsidR="00AC063E" w:rsidRPr="00B737D5">
        <w:rPr>
          <w:rFonts w:ascii="Browallia New" w:hAnsi="Browallia New" w:cs="Browallia New"/>
          <w:sz w:val="28"/>
          <w:szCs w:val="28"/>
          <w:cs/>
        </w:rPr>
        <w:t xml:space="preserve"> และ</w:t>
      </w:r>
      <w:r w:rsidR="006E4703" w:rsidRPr="00B737D5">
        <w:rPr>
          <w:rFonts w:ascii="Browallia New" w:hAnsi="Browallia New" w:cs="Browallia New"/>
          <w:sz w:val="28"/>
          <w:szCs w:val="28"/>
          <w:cs/>
        </w:rPr>
        <w:t xml:space="preserve"> </w:t>
      </w:r>
      <w:r w:rsidR="00AC063E" w:rsidRPr="00B737D5">
        <w:rPr>
          <w:rFonts w:ascii="Browallia New" w:hAnsi="Browallia New" w:cs="Browallia New"/>
          <w:sz w:val="28"/>
          <w:szCs w:val="28"/>
        </w:rPr>
        <w:t>256</w:t>
      </w:r>
      <w:r w:rsidR="009959D2" w:rsidRPr="00B737D5">
        <w:rPr>
          <w:rFonts w:ascii="Browallia New" w:hAnsi="Browallia New" w:cs="Browallia New"/>
          <w:sz w:val="28"/>
          <w:szCs w:val="28"/>
        </w:rPr>
        <w:t>4</w:t>
      </w:r>
      <w:r w:rsidR="00AC063E" w:rsidRPr="00B737D5">
        <w:rPr>
          <w:rFonts w:ascii="Browallia New" w:hAnsi="Browallia New" w:cs="Browallia New"/>
          <w:sz w:val="28"/>
          <w:szCs w:val="28"/>
          <w:cs/>
        </w:rPr>
        <w:t xml:space="preserve"> </w:t>
      </w:r>
      <w:r w:rsidR="00AD6D8D" w:rsidRPr="00B737D5">
        <w:rPr>
          <w:rFonts w:ascii="Browallia New" w:hAnsi="Browallia New" w:cs="Browallia New" w:hint="cs"/>
          <w:sz w:val="28"/>
          <w:szCs w:val="28"/>
          <w:cs/>
        </w:rPr>
        <w:t>กลุ่มบริษัทรับรู้ต้นทุนทางการเงินที่เกี่ยวข้องกับหนี้สิน</w:t>
      </w:r>
      <w:r w:rsidR="00AD6D8D" w:rsidRPr="00B737D5">
        <w:rPr>
          <w:rFonts w:ascii="Browallia New" w:hAnsi="Browallia New" w:cs="Browallia New"/>
          <w:sz w:val="28"/>
          <w:szCs w:val="28"/>
          <w:cs/>
        </w:rPr>
        <w:t>ตาม</w:t>
      </w:r>
      <w:r w:rsidR="00AD6D8D" w:rsidRPr="00B737D5">
        <w:rPr>
          <w:rFonts w:ascii="Browallia New" w:hAnsi="Browallia New" w:cs="Browallia New" w:hint="cs"/>
          <w:sz w:val="28"/>
          <w:szCs w:val="28"/>
          <w:cs/>
        </w:rPr>
        <w:t xml:space="preserve">สัญญาเช่าจำนวน </w:t>
      </w:r>
      <w:r w:rsidR="00FA2BFE" w:rsidRPr="00B737D5">
        <w:rPr>
          <w:rFonts w:ascii="Browallia New" w:hAnsi="Browallia New" w:cs="Browallia New"/>
          <w:sz w:val="28"/>
          <w:szCs w:val="28"/>
        </w:rPr>
        <w:t>0.95</w:t>
      </w:r>
      <w:r w:rsidR="00AD6D8D" w:rsidRPr="00B737D5">
        <w:rPr>
          <w:rFonts w:ascii="Browallia New" w:hAnsi="Browallia New" w:cs="Browallia New" w:hint="cs"/>
          <w:sz w:val="28"/>
          <w:szCs w:val="28"/>
          <w:cs/>
        </w:rPr>
        <w:t xml:space="preserve"> ล้านบาท และ</w:t>
      </w:r>
      <w:r w:rsidR="00AD6D8D" w:rsidRPr="00B737D5">
        <w:rPr>
          <w:rFonts w:ascii="Browallia New" w:hAnsi="Browallia New" w:cs="Browallia New"/>
          <w:sz w:val="28"/>
          <w:szCs w:val="28"/>
        </w:rPr>
        <w:t xml:space="preserve"> </w:t>
      </w:r>
      <w:r w:rsidR="00AD6D8D" w:rsidRPr="00B737D5">
        <w:rPr>
          <w:rFonts w:ascii="Browallia New" w:hAnsi="Browallia New" w:cs="Browallia New" w:hint="cs"/>
          <w:sz w:val="28"/>
          <w:szCs w:val="28"/>
          <w:cs/>
        </w:rPr>
        <w:t xml:space="preserve">จำนวน </w:t>
      </w:r>
      <w:r w:rsidR="00491522" w:rsidRPr="00B737D5">
        <w:rPr>
          <w:rFonts w:ascii="Browallia New" w:hAnsi="Browallia New" w:cs="Browallia New"/>
          <w:sz w:val="28"/>
          <w:szCs w:val="28"/>
        </w:rPr>
        <w:t>1.08</w:t>
      </w:r>
      <w:r w:rsidR="00AD6D8D" w:rsidRPr="00B737D5">
        <w:rPr>
          <w:rFonts w:ascii="Browallia New" w:hAnsi="Browallia New" w:cs="Browallia New" w:hint="cs"/>
          <w:sz w:val="28"/>
          <w:szCs w:val="28"/>
          <w:cs/>
        </w:rPr>
        <w:t xml:space="preserve"> ล้านบาท ตามลำดับ (งบการเงินเฉพาะของบริษัท </w:t>
      </w:r>
      <w:r w:rsidR="00AD6D8D" w:rsidRPr="00B737D5">
        <w:rPr>
          <w:rFonts w:ascii="Browallia New" w:hAnsi="Browallia New" w:cs="Browallia New"/>
          <w:sz w:val="28"/>
          <w:szCs w:val="28"/>
        </w:rPr>
        <w:t xml:space="preserve">: </w:t>
      </w:r>
      <w:r w:rsidR="00AD6D8D" w:rsidRPr="00B737D5">
        <w:rPr>
          <w:rFonts w:ascii="Browallia New" w:hAnsi="Browallia New" w:cs="Browallia New" w:hint="cs"/>
          <w:sz w:val="28"/>
          <w:szCs w:val="28"/>
          <w:cs/>
        </w:rPr>
        <w:t xml:space="preserve">จำนวน </w:t>
      </w:r>
      <w:r w:rsidR="00FF05E8" w:rsidRPr="00B737D5">
        <w:rPr>
          <w:rFonts w:ascii="Browallia New" w:hAnsi="Browallia New" w:cs="Browallia New"/>
          <w:sz w:val="28"/>
          <w:szCs w:val="28"/>
        </w:rPr>
        <w:t>0.71</w:t>
      </w:r>
      <w:r w:rsidR="00AD6D8D" w:rsidRPr="00B737D5">
        <w:rPr>
          <w:rFonts w:ascii="Browallia New" w:hAnsi="Browallia New" w:cs="Browallia New"/>
          <w:sz w:val="28"/>
          <w:szCs w:val="28"/>
        </w:rPr>
        <w:t xml:space="preserve"> </w:t>
      </w:r>
      <w:r w:rsidR="00AD6D8D" w:rsidRPr="00B737D5">
        <w:rPr>
          <w:rFonts w:ascii="Browallia New" w:hAnsi="Browallia New" w:cs="Browallia New" w:hint="cs"/>
          <w:sz w:val="28"/>
          <w:szCs w:val="28"/>
          <w:cs/>
        </w:rPr>
        <w:t xml:space="preserve">ล้านบาท และจำนวน </w:t>
      </w:r>
      <w:r w:rsidR="00491522" w:rsidRPr="00B737D5">
        <w:rPr>
          <w:rFonts w:ascii="Browallia New" w:hAnsi="Browallia New" w:cs="Browallia New"/>
          <w:sz w:val="28"/>
          <w:szCs w:val="28"/>
        </w:rPr>
        <w:t>0.72</w:t>
      </w:r>
      <w:r w:rsidR="00AD6D8D" w:rsidRPr="00B737D5">
        <w:rPr>
          <w:rFonts w:ascii="Browallia New" w:hAnsi="Browallia New" w:cs="Browallia New"/>
          <w:sz w:val="28"/>
          <w:szCs w:val="28"/>
        </w:rPr>
        <w:t xml:space="preserve"> </w:t>
      </w:r>
      <w:r w:rsidR="00AD6D8D" w:rsidRPr="00B737D5">
        <w:rPr>
          <w:rFonts w:ascii="Browallia New" w:hAnsi="Browallia New" w:cs="Browallia New" w:hint="cs"/>
          <w:sz w:val="28"/>
          <w:szCs w:val="28"/>
          <w:cs/>
        </w:rPr>
        <w:t>ล้านบาท ตามลำดับ)</w:t>
      </w:r>
    </w:p>
    <w:p w14:paraId="7D8550F6" w14:textId="77777777" w:rsidR="00BC38A7" w:rsidRPr="00B737D5" w:rsidRDefault="00BC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B737D5">
        <w:rPr>
          <w:rFonts w:ascii="Browallia New" w:hAnsi="Browallia New" w:cs="Browallia New"/>
          <w:b/>
          <w:bCs/>
          <w:sz w:val="28"/>
          <w:szCs w:val="28"/>
          <w:cs/>
          <w:lang w:val="en-GB"/>
        </w:rPr>
        <w:br w:type="page"/>
      </w:r>
    </w:p>
    <w:p w14:paraId="1F0A0C7B" w14:textId="316D347C" w:rsidR="0079202C" w:rsidRPr="00B737D5" w:rsidRDefault="0079202C"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เงินกู้ยืมระยะยาว</w:t>
      </w:r>
      <w:r w:rsidR="00CD577E" w:rsidRPr="00B737D5">
        <w:rPr>
          <w:rFonts w:ascii="Browallia New" w:hAnsi="Browallia New" w:cs="Browallia New"/>
          <w:b/>
          <w:bCs/>
          <w:sz w:val="28"/>
          <w:szCs w:val="28"/>
          <w:lang w:val="en-GB"/>
        </w:rPr>
        <w:t xml:space="preserve"> - </w:t>
      </w:r>
      <w:r w:rsidR="00CD577E" w:rsidRPr="00B737D5">
        <w:rPr>
          <w:rFonts w:ascii="Browallia New" w:hAnsi="Browallia New" w:cs="Browallia New" w:hint="cs"/>
          <w:b/>
          <w:bCs/>
          <w:sz w:val="28"/>
          <w:szCs w:val="28"/>
          <w:cs/>
          <w:lang w:val="en-GB"/>
        </w:rPr>
        <w:t>สุทธิ</w:t>
      </w:r>
    </w:p>
    <w:p w14:paraId="43DE394C" w14:textId="77777777" w:rsidR="00825A32" w:rsidRPr="00B737D5"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lang w:val="en-GB"/>
        </w:rPr>
      </w:pPr>
    </w:p>
    <w:tbl>
      <w:tblPr>
        <w:tblW w:w="8967" w:type="dxa"/>
        <w:tblInd w:w="426" w:type="dxa"/>
        <w:tblLayout w:type="fixed"/>
        <w:tblLook w:val="0000" w:firstRow="0" w:lastRow="0" w:firstColumn="0" w:lastColumn="0" w:noHBand="0" w:noVBand="0"/>
      </w:tblPr>
      <w:tblGrid>
        <w:gridCol w:w="3685"/>
        <w:gridCol w:w="1134"/>
        <w:gridCol w:w="241"/>
        <w:gridCol w:w="1142"/>
        <w:gridCol w:w="236"/>
        <w:gridCol w:w="1137"/>
        <w:gridCol w:w="244"/>
        <w:gridCol w:w="1148"/>
      </w:tblGrid>
      <w:tr w:rsidR="0079202C" w:rsidRPr="00B737D5" w14:paraId="78C187A0" w14:textId="77777777" w:rsidTr="005E23B4">
        <w:trPr>
          <w:cantSplit/>
        </w:trPr>
        <w:tc>
          <w:tcPr>
            <w:tcW w:w="3685" w:type="dxa"/>
          </w:tcPr>
          <w:p w14:paraId="5F8D7E75"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B737D5">
              <w:rPr>
                <w:rFonts w:ascii="Browallia New" w:hAnsi="Browallia New" w:cs="Browallia New"/>
                <w:sz w:val="28"/>
                <w:szCs w:val="28"/>
              </w:rPr>
              <w:tab/>
            </w:r>
          </w:p>
        </w:tc>
        <w:tc>
          <w:tcPr>
            <w:tcW w:w="5282" w:type="dxa"/>
            <w:gridSpan w:val="7"/>
          </w:tcPr>
          <w:p w14:paraId="52393C0C" w14:textId="77777777" w:rsidR="0079202C" w:rsidRPr="00B737D5" w:rsidRDefault="0079202C" w:rsidP="001B4041">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79202C" w:rsidRPr="00B737D5" w14:paraId="2C38E177" w14:textId="77777777" w:rsidTr="005E23B4">
        <w:trPr>
          <w:cantSplit/>
        </w:trPr>
        <w:tc>
          <w:tcPr>
            <w:tcW w:w="3685" w:type="dxa"/>
          </w:tcPr>
          <w:p w14:paraId="337CFB37"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6" w:type="dxa"/>
          </w:tcPr>
          <w:p w14:paraId="0676E897"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B737D5">
              <w:rPr>
                <w:rFonts w:ascii="Browallia New" w:hAnsi="Browallia New" w:cs="Browallia New"/>
                <w:sz w:val="28"/>
                <w:szCs w:val="28"/>
                <w:cs/>
              </w:rPr>
              <w:t>งบการเงินเฉพาะของบริษัท</w:t>
            </w:r>
          </w:p>
        </w:tc>
      </w:tr>
      <w:tr w:rsidR="00511CA0" w:rsidRPr="00B737D5" w14:paraId="38C2DC18" w14:textId="77777777" w:rsidTr="00DF479B">
        <w:trPr>
          <w:cantSplit/>
          <w:trHeight w:val="185"/>
        </w:trPr>
        <w:tc>
          <w:tcPr>
            <w:tcW w:w="3685" w:type="dxa"/>
          </w:tcPr>
          <w:p w14:paraId="1D2E4B67" w14:textId="77777777" w:rsidR="00511CA0" w:rsidRPr="00B737D5" w:rsidRDefault="00511CA0" w:rsidP="00511C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140F789A" w14:textId="5CCDB969" w:rsidR="00511CA0" w:rsidRPr="00B737D5" w:rsidRDefault="00511CA0" w:rsidP="00511CA0">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41" w:type="dxa"/>
            <w:tcBorders>
              <w:top w:val="single" w:sz="4" w:space="0" w:color="auto"/>
            </w:tcBorders>
            <w:vAlign w:val="bottom"/>
          </w:tcPr>
          <w:p w14:paraId="309258AE" w14:textId="77777777" w:rsidR="00511CA0" w:rsidRPr="00B737D5" w:rsidRDefault="00511CA0" w:rsidP="00511CA0">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vAlign w:val="bottom"/>
          </w:tcPr>
          <w:p w14:paraId="7960CF8B" w14:textId="7BB395D9" w:rsidR="00511CA0" w:rsidRPr="00B737D5" w:rsidRDefault="00511CA0" w:rsidP="00511CA0">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36" w:type="dxa"/>
          </w:tcPr>
          <w:p w14:paraId="1206FA84" w14:textId="77777777" w:rsidR="00511CA0" w:rsidRPr="00B737D5" w:rsidRDefault="00511CA0" w:rsidP="00511CA0">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30C54689" w14:textId="49E009A7" w:rsidR="00511CA0" w:rsidRPr="00B737D5" w:rsidRDefault="00511CA0" w:rsidP="00511CA0">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44" w:type="dxa"/>
            <w:tcBorders>
              <w:top w:val="single" w:sz="4" w:space="0" w:color="auto"/>
            </w:tcBorders>
            <w:vAlign w:val="bottom"/>
          </w:tcPr>
          <w:p w14:paraId="1B2FD289" w14:textId="77777777" w:rsidR="00511CA0" w:rsidRPr="00B737D5" w:rsidRDefault="00511CA0" w:rsidP="00511CA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4AC804E" w14:textId="389A1C46" w:rsidR="00511CA0" w:rsidRPr="00B737D5" w:rsidRDefault="00511CA0" w:rsidP="00511CA0">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79202C" w:rsidRPr="00B737D5" w14:paraId="6D720F2D" w14:textId="77777777" w:rsidTr="00B56327">
        <w:trPr>
          <w:cantSplit/>
        </w:trPr>
        <w:tc>
          <w:tcPr>
            <w:tcW w:w="3685" w:type="dxa"/>
            <w:vAlign w:val="bottom"/>
          </w:tcPr>
          <w:p w14:paraId="2682618F"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cs/>
              </w:rPr>
            </w:pPr>
          </w:p>
        </w:tc>
        <w:tc>
          <w:tcPr>
            <w:tcW w:w="1134" w:type="dxa"/>
            <w:vAlign w:val="bottom"/>
          </w:tcPr>
          <w:p w14:paraId="72E56072" w14:textId="77777777" w:rsidR="0079202C" w:rsidRPr="00B737D5" w:rsidRDefault="0079202C" w:rsidP="001B4041">
            <w:pPr>
              <w:tabs>
                <w:tab w:val="clear" w:pos="907"/>
                <w:tab w:val="left" w:pos="743"/>
              </w:tabs>
              <w:spacing w:line="240" w:lineRule="auto"/>
              <w:ind w:right="-27"/>
              <w:jc w:val="right"/>
              <w:rPr>
                <w:rFonts w:ascii="Browallia New" w:hAnsi="Browallia New" w:cs="Browallia New"/>
              </w:rPr>
            </w:pPr>
          </w:p>
        </w:tc>
        <w:tc>
          <w:tcPr>
            <w:tcW w:w="241" w:type="dxa"/>
            <w:vAlign w:val="bottom"/>
          </w:tcPr>
          <w:p w14:paraId="64B1E9C7" w14:textId="77777777" w:rsidR="0079202C" w:rsidRPr="00B737D5" w:rsidRDefault="0079202C" w:rsidP="001B4041">
            <w:pPr>
              <w:tabs>
                <w:tab w:val="clear" w:pos="907"/>
                <w:tab w:val="left" w:pos="743"/>
              </w:tabs>
              <w:spacing w:line="240" w:lineRule="auto"/>
              <w:ind w:right="-27"/>
              <w:rPr>
                <w:rFonts w:ascii="Browallia New" w:hAnsi="Browallia New" w:cs="Browallia New"/>
              </w:rPr>
            </w:pPr>
          </w:p>
        </w:tc>
        <w:tc>
          <w:tcPr>
            <w:tcW w:w="1142" w:type="dxa"/>
            <w:vAlign w:val="bottom"/>
          </w:tcPr>
          <w:p w14:paraId="18625495"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236" w:type="dxa"/>
            <w:vAlign w:val="bottom"/>
          </w:tcPr>
          <w:p w14:paraId="0F539114"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1137" w:type="dxa"/>
            <w:tcBorders>
              <w:top w:val="single" w:sz="4" w:space="0" w:color="auto"/>
            </w:tcBorders>
            <w:vAlign w:val="bottom"/>
          </w:tcPr>
          <w:p w14:paraId="13F1618B"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244" w:type="dxa"/>
            <w:vAlign w:val="bottom"/>
          </w:tcPr>
          <w:p w14:paraId="2E37CA98"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1148" w:type="dxa"/>
            <w:vAlign w:val="bottom"/>
          </w:tcPr>
          <w:p w14:paraId="2D63EC6E" w14:textId="77777777" w:rsidR="0079202C" w:rsidRPr="00B737D5" w:rsidRDefault="0079202C" w:rsidP="001B4041">
            <w:pPr>
              <w:tabs>
                <w:tab w:val="clear" w:pos="907"/>
                <w:tab w:val="decimal" w:pos="742"/>
              </w:tabs>
              <w:spacing w:line="240" w:lineRule="auto"/>
              <w:ind w:right="-27"/>
              <w:jc w:val="right"/>
              <w:rPr>
                <w:rFonts w:ascii="Browallia New" w:hAnsi="Browallia New" w:cs="Browallia New"/>
              </w:rPr>
            </w:pPr>
          </w:p>
        </w:tc>
      </w:tr>
      <w:tr w:rsidR="00F727B5" w:rsidRPr="00B737D5" w14:paraId="06954D6E" w14:textId="77777777" w:rsidTr="00844579">
        <w:trPr>
          <w:cantSplit/>
        </w:trPr>
        <w:tc>
          <w:tcPr>
            <w:tcW w:w="3685" w:type="dxa"/>
          </w:tcPr>
          <w:p w14:paraId="4BBD1BAC" w14:textId="77777777" w:rsidR="00F727B5" w:rsidRPr="00B737D5" w:rsidRDefault="00F727B5" w:rsidP="00F727B5">
            <w:pPr>
              <w:tabs>
                <w:tab w:val="clear" w:pos="227"/>
                <w:tab w:val="left" w:pos="18"/>
              </w:tabs>
              <w:spacing w:line="240" w:lineRule="auto"/>
              <w:rPr>
                <w:rFonts w:ascii="Browallia New" w:hAnsi="Browallia New" w:cs="Browallia New"/>
                <w:sz w:val="28"/>
                <w:szCs w:val="28"/>
                <w:cs/>
              </w:rPr>
            </w:pPr>
            <w:r w:rsidRPr="00B737D5">
              <w:rPr>
                <w:rFonts w:ascii="Browallia New" w:hAnsi="Browallia New" w:cs="Browallia New"/>
                <w:sz w:val="28"/>
                <w:szCs w:val="28"/>
                <w:cs/>
              </w:rPr>
              <w:t>เงินกู้ยืมระยะยาว</w:t>
            </w:r>
          </w:p>
        </w:tc>
        <w:tc>
          <w:tcPr>
            <w:tcW w:w="1134" w:type="dxa"/>
          </w:tcPr>
          <w:p w14:paraId="30DB65BC" w14:textId="46792D11" w:rsidR="00F727B5" w:rsidRPr="00B737D5" w:rsidRDefault="00F727B5" w:rsidP="00F727B5">
            <w:pPr>
              <w:tabs>
                <w:tab w:val="left" w:pos="162"/>
              </w:tabs>
              <w:spacing w:line="240" w:lineRule="auto"/>
              <w:ind w:right="-18"/>
              <w:jc w:val="right"/>
              <w:rPr>
                <w:rFonts w:ascii="Browallia New" w:hAnsi="Browallia New" w:cs="Browallia New"/>
                <w:sz w:val="28"/>
                <w:szCs w:val="28"/>
                <w:rtl/>
                <w:cs/>
              </w:rPr>
            </w:pPr>
            <w:r w:rsidRPr="00B737D5">
              <w:rPr>
                <w:rFonts w:ascii="Browallia New" w:hAnsi="Browallia New" w:cs="Browallia New" w:hint="cs"/>
                <w:sz w:val="28"/>
                <w:szCs w:val="28"/>
                <w:cs/>
              </w:rPr>
              <w:t>1</w:t>
            </w:r>
            <w:r w:rsidRPr="00B737D5">
              <w:rPr>
                <w:rFonts w:ascii="Browallia New" w:hAnsi="Browallia New" w:cs="DokChampa"/>
                <w:sz w:val="28"/>
                <w:szCs w:val="28"/>
                <w:lang w:bidi="lo-LA"/>
              </w:rPr>
              <w:t>,666,523</w:t>
            </w:r>
          </w:p>
        </w:tc>
        <w:tc>
          <w:tcPr>
            <w:tcW w:w="241" w:type="dxa"/>
            <w:vAlign w:val="bottom"/>
          </w:tcPr>
          <w:p w14:paraId="6BDAA560" w14:textId="77777777" w:rsidR="00F727B5" w:rsidRPr="00B737D5" w:rsidRDefault="00F727B5" w:rsidP="00F727B5">
            <w:pPr>
              <w:tabs>
                <w:tab w:val="left" w:pos="162"/>
              </w:tabs>
              <w:spacing w:line="240" w:lineRule="auto"/>
              <w:ind w:right="-18"/>
              <w:jc w:val="right"/>
              <w:rPr>
                <w:rFonts w:ascii="Browallia New" w:hAnsi="Browallia New" w:cs="Browallia New"/>
                <w:sz w:val="28"/>
                <w:szCs w:val="28"/>
              </w:rPr>
            </w:pPr>
          </w:p>
        </w:tc>
        <w:tc>
          <w:tcPr>
            <w:tcW w:w="1142" w:type="dxa"/>
            <w:vAlign w:val="bottom"/>
          </w:tcPr>
          <w:p w14:paraId="3E074A0A" w14:textId="24FF5157" w:rsidR="00F727B5" w:rsidRPr="00B737D5" w:rsidRDefault="00F727B5" w:rsidP="00F727B5">
            <w:pPr>
              <w:tabs>
                <w:tab w:val="left" w:pos="162"/>
              </w:tabs>
              <w:spacing w:line="240" w:lineRule="auto"/>
              <w:ind w:right="-18"/>
              <w:jc w:val="right"/>
              <w:rPr>
                <w:rFonts w:ascii="Browallia New" w:hAnsi="Browallia New" w:cs="Browallia New"/>
                <w:sz w:val="28"/>
                <w:szCs w:val="28"/>
                <w:rtl/>
                <w:cs/>
              </w:rPr>
            </w:pPr>
            <w:r w:rsidRPr="00B737D5">
              <w:rPr>
                <w:rFonts w:ascii="Browallia New" w:hAnsi="Browallia New" w:cs="Browallia New"/>
                <w:sz w:val="28"/>
                <w:szCs w:val="28"/>
              </w:rPr>
              <w:t>1,571,666</w:t>
            </w:r>
          </w:p>
        </w:tc>
        <w:tc>
          <w:tcPr>
            <w:tcW w:w="236" w:type="dxa"/>
            <w:vAlign w:val="bottom"/>
          </w:tcPr>
          <w:p w14:paraId="38B02658" w14:textId="77777777" w:rsidR="00F727B5" w:rsidRPr="00B737D5" w:rsidRDefault="00F727B5" w:rsidP="00F727B5">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8BBC719" w14:textId="44BC44F4" w:rsidR="00F727B5" w:rsidRPr="00B737D5" w:rsidRDefault="00F727B5" w:rsidP="00F727B5">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142,724</w:t>
            </w:r>
          </w:p>
        </w:tc>
        <w:tc>
          <w:tcPr>
            <w:tcW w:w="244" w:type="dxa"/>
            <w:vAlign w:val="bottom"/>
          </w:tcPr>
          <w:p w14:paraId="36D1EEB6" w14:textId="77777777" w:rsidR="00F727B5" w:rsidRPr="00B737D5" w:rsidRDefault="00F727B5" w:rsidP="00F727B5">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bottom"/>
          </w:tcPr>
          <w:p w14:paraId="2EBF93C9" w14:textId="17654108" w:rsidR="00F727B5" w:rsidRPr="00B737D5" w:rsidRDefault="00F727B5" w:rsidP="00F727B5">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142,724</w:t>
            </w:r>
          </w:p>
        </w:tc>
      </w:tr>
      <w:tr w:rsidR="00F727B5" w:rsidRPr="00B737D5" w14:paraId="5D2DE88F" w14:textId="77777777" w:rsidTr="00844579">
        <w:trPr>
          <w:cantSplit/>
          <w:trHeight w:val="555"/>
        </w:trPr>
        <w:tc>
          <w:tcPr>
            <w:tcW w:w="3685" w:type="dxa"/>
          </w:tcPr>
          <w:p w14:paraId="28C82C69" w14:textId="1FB17D5A" w:rsidR="00F727B5" w:rsidRPr="00B737D5" w:rsidRDefault="00F727B5" w:rsidP="00F72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8"/>
                <w:szCs w:val="28"/>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ส่วนของเงินกู้ยืมระยะยาวที่ถึงกำหนด</w:t>
            </w:r>
            <w:r w:rsidRPr="00B737D5">
              <w:rPr>
                <w:rFonts w:ascii="Browallia New" w:hAnsi="Browallia New" w:cs="Browallia New"/>
                <w:sz w:val="28"/>
                <w:szCs w:val="28"/>
              </w:rPr>
              <w:t xml:space="preserve"> </w:t>
            </w:r>
            <w:r w:rsidRPr="00B737D5">
              <w:rPr>
                <w:rFonts w:ascii="Browallia New" w:hAnsi="Browallia New" w:cs="Browallia New"/>
                <w:sz w:val="28"/>
                <w:szCs w:val="28"/>
                <w:cs/>
              </w:rPr>
              <w:t>ชำระภายในหนึ่งปี</w:t>
            </w:r>
          </w:p>
        </w:tc>
        <w:tc>
          <w:tcPr>
            <w:tcW w:w="1134" w:type="dxa"/>
            <w:tcBorders>
              <w:bottom w:val="single" w:sz="4" w:space="0" w:color="auto"/>
            </w:tcBorders>
          </w:tcPr>
          <w:p w14:paraId="31C2CA7B" w14:textId="77777777" w:rsidR="00F727B5" w:rsidRPr="00B737D5" w:rsidRDefault="00F727B5" w:rsidP="00F727B5">
            <w:pPr>
              <w:tabs>
                <w:tab w:val="left" w:pos="162"/>
              </w:tabs>
              <w:spacing w:line="240" w:lineRule="auto"/>
              <w:ind w:right="-18"/>
              <w:jc w:val="right"/>
              <w:rPr>
                <w:rFonts w:ascii="Browallia New" w:hAnsi="Browallia New" w:cs="Browallia New"/>
                <w:sz w:val="28"/>
                <w:szCs w:val="28"/>
              </w:rPr>
            </w:pPr>
          </w:p>
          <w:p w14:paraId="225C7B82" w14:textId="18DE9A57" w:rsidR="00F727B5" w:rsidRPr="00B737D5" w:rsidRDefault="00F727B5" w:rsidP="00F727B5">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(610,665)</w:t>
            </w:r>
          </w:p>
        </w:tc>
        <w:tc>
          <w:tcPr>
            <w:tcW w:w="241" w:type="dxa"/>
            <w:vAlign w:val="bottom"/>
          </w:tcPr>
          <w:p w14:paraId="50FAE904" w14:textId="77777777" w:rsidR="00F727B5" w:rsidRPr="00B737D5" w:rsidRDefault="00F727B5" w:rsidP="00F727B5">
            <w:pPr>
              <w:tabs>
                <w:tab w:val="left" w:pos="162"/>
              </w:tabs>
              <w:spacing w:line="240" w:lineRule="auto"/>
              <w:ind w:right="-18"/>
              <w:jc w:val="right"/>
              <w:rPr>
                <w:rFonts w:ascii="Browallia New" w:hAnsi="Browallia New" w:cs="Browallia New"/>
                <w:sz w:val="28"/>
                <w:szCs w:val="28"/>
              </w:rPr>
            </w:pPr>
          </w:p>
        </w:tc>
        <w:tc>
          <w:tcPr>
            <w:tcW w:w="1142" w:type="dxa"/>
            <w:tcBorders>
              <w:bottom w:val="single" w:sz="4" w:space="0" w:color="auto"/>
            </w:tcBorders>
            <w:vAlign w:val="bottom"/>
          </w:tcPr>
          <w:p w14:paraId="44CA2089" w14:textId="71E03EE9" w:rsidR="00F727B5" w:rsidRPr="00B737D5" w:rsidRDefault="00F727B5" w:rsidP="00F727B5">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(630,702)</w:t>
            </w:r>
          </w:p>
        </w:tc>
        <w:tc>
          <w:tcPr>
            <w:tcW w:w="236" w:type="dxa"/>
            <w:vAlign w:val="bottom"/>
          </w:tcPr>
          <w:p w14:paraId="194EF8B2" w14:textId="77777777" w:rsidR="00F727B5" w:rsidRPr="00B737D5" w:rsidRDefault="00F727B5" w:rsidP="00F727B5">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05AE1006" w:rsidR="00F727B5" w:rsidRPr="00B737D5" w:rsidRDefault="00F727B5" w:rsidP="00F727B5">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(6,020)</w:t>
            </w:r>
          </w:p>
        </w:tc>
        <w:tc>
          <w:tcPr>
            <w:tcW w:w="244" w:type="dxa"/>
            <w:vAlign w:val="bottom"/>
          </w:tcPr>
          <w:p w14:paraId="05B5C360" w14:textId="77777777" w:rsidR="00F727B5" w:rsidRPr="00B737D5" w:rsidRDefault="00F727B5" w:rsidP="00F727B5">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bottom"/>
          </w:tcPr>
          <w:p w14:paraId="20364626" w14:textId="227C9717" w:rsidR="00F727B5" w:rsidRPr="00B737D5" w:rsidRDefault="00F727B5" w:rsidP="00F727B5">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(7,791)</w:t>
            </w:r>
          </w:p>
        </w:tc>
      </w:tr>
      <w:tr w:rsidR="00F727B5" w:rsidRPr="00B737D5" w14:paraId="2B267FBE" w14:textId="77777777" w:rsidTr="00844579">
        <w:trPr>
          <w:cantSplit/>
        </w:trPr>
        <w:tc>
          <w:tcPr>
            <w:tcW w:w="3685" w:type="dxa"/>
            <w:vAlign w:val="bottom"/>
          </w:tcPr>
          <w:p w14:paraId="453F9E19" w14:textId="77777777" w:rsidR="00F727B5" w:rsidRPr="00B737D5" w:rsidRDefault="00F727B5" w:rsidP="00F72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37D5">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34A1115B" w14:textId="2ED3C44A" w:rsidR="00F727B5" w:rsidRPr="00B737D5" w:rsidRDefault="00F727B5" w:rsidP="00F727B5">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1,055,858</w:t>
            </w:r>
          </w:p>
        </w:tc>
        <w:tc>
          <w:tcPr>
            <w:tcW w:w="241" w:type="dxa"/>
            <w:vAlign w:val="bottom"/>
          </w:tcPr>
          <w:p w14:paraId="22239598" w14:textId="77777777" w:rsidR="00F727B5" w:rsidRPr="00B737D5" w:rsidRDefault="00F727B5" w:rsidP="00F727B5">
            <w:pPr>
              <w:tabs>
                <w:tab w:val="left" w:pos="162"/>
              </w:tabs>
              <w:spacing w:line="240" w:lineRule="auto"/>
              <w:ind w:right="-18"/>
              <w:jc w:val="right"/>
              <w:rPr>
                <w:rFonts w:ascii="Browallia New" w:hAnsi="Browallia New" w:cs="Browallia New"/>
                <w:sz w:val="28"/>
                <w:szCs w:val="28"/>
              </w:rPr>
            </w:pPr>
          </w:p>
        </w:tc>
        <w:tc>
          <w:tcPr>
            <w:tcW w:w="1142" w:type="dxa"/>
            <w:tcBorders>
              <w:top w:val="single" w:sz="4" w:space="0" w:color="auto"/>
              <w:bottom w:val="single" w:sz="12" w:space="0" w:color="auto"/>
            </w:tcBorders>
            <w:vAlign w:val="bottom"/>
          </w:tcPr>
          <w:p w14:paraId="4A2EB146" w14:textId="42DA5559" w:rsidR="00F727B5" w:rsidRPr="00B737D5" w:rsidRDefault="00F727B5" w:rsidP="00F727B5">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940,964</w:t>
            </w:r>
          </w:p>
        </w:tc>
        <w:tc>
          <w:tcPr>
            <w:tcW w:w="236" w:type="dxa"/>
            <w:vAlign w:val="bottom"/>
          </w:tcPr>
          <w:p w14:paraId="7C53A816" w14:textId="77777777" w:rsidR="00F727B5" w:rsidRPr="00B737D5" w:rsidRDefault="00F727B5" w:rsidP="00F727B5">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01A95F52" w:rsidR="00F727B5" w:rsidRPr="00B737D5" w:rsidRDefault="00F727B5" w:rsidP="00F727B5">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136,704</w:t>
            </w:r>
          </w:p>
        </w:tc>
        <w:tc>
          <w:tcPr>
            <w:tcW w:w="244" w:type="dxa"/>
            <w:vAlign w:val="bottom"/>
          </w:tcPr>
          <w:p w14:paraId="1449908D" w14:textId="77777777" w:rsidR="00F727B5" w:rsidRPr="00B737D5" w:rsidRDefault="00F727B5" w:rsidP="00F727B5">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20BD1643" w:rsidR="00F727B5" w:rsidRPr="00B737D5" w:rsidRDefault="00F727B5" w:rsidP="00F727B5">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134,933</w:t>
            </w:r>
          </w:p>
        </w:tc>
      </w:tr>
    </w:tbl>
    <w:p w14:paraId="0805F31A" w14:textId="77777777" w:rsidR="002D0CB6" w:rsidRPr="00B737D5" w:rsidRDefault="002D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rPr>
      </w:pPr>
    </w:p>
    <w:p w14:paraId="167E2147" w14:textId="214B2936" w:rsidR="000B1B00" w:rsidRPr="00B737D5" w:rsidRDefault="000B1B00" w:rsidP="000B1B00">
      <w:pPr>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การเปลี่ยนแปลงของบัญชีเงินกู้ยืมระยะยาวสำหรับงวด</w:t>
      </w:r>
      <w:r w:rsidR="008D1D54" w:rsidRPr="00B737D5">
        <w:rPr>
          <w:rFonts w:ascii="Browallia New" w:hAnsi="Browallia New" w:cs="Browallia New" w:hint="cs"/>
          <w:sz w:val="28"/>
          <w:szCs w:val="28"/>
          <w:cs/>
        </w:rPr>
        <w:t>สาม</w:t>
      </w:r>
      <w:r w:rsidRPr="00B737D5">
        <w:rPr>
          <w:rFonts w:ascii="Browallia New" w:hAnsi="Browallia New" w:cs="Browallia New"/>
          <w:sz w:val="28"/>
          <w:szCs w:val="28"/>
          <w:cs/>
        </w:rPr>
        <w:t xml:space="preserve">เดือนสิ้นสุดวันที่ </w:t>
      </w:r>
      <w:r w:rsidR="008D1D54" w:rsidRPr="00B737D5">
        <w:rPr>
          <w:rFonts w:ascii="Browallia New" w:hAnsi="Browallia New" w:cs="Browallia New"/>
          <w:sz w:val="28"/>
          <w:szCs w:val="28"/>
        </w:rPr>
        <w:t>31</w:t>
      </w:r>
      <w:r w:rsidR="008D1D54" w:rsidRPr="00B737D5">
        <w:rPr>
          <w:rFonts w:ascii="Browallia New" w:hAnsi="Browallia New" w:cs="Browallia New" w:hint="cs"/>
          <w:sz w:val="28"/>
          <w:szCs w:val="28"/>
          <w:cs/>
        </w:rPr>
        <w:t xml:space="preserve"> มีนาคม </w:t>
      </w:r>
      <w:r w:rsidR="008D1D54" w:rsidRPr="00B737D5">
        <w:rPr>
          <w:rFonts w:ascii="Browallia New" w:hAnsi="Browallia New" w:cs="Browallia New"/>
          <w:sz w:val="28"/>
          <w:szCs w:val="28"/>
        </w:rPr>
        <w:t>2565</w:t>
      </w:r>
      <w:r w:rsidRPr="00B737D5">
        <w:rPr>
          <w:rFonts w:ascii="Browallia New" w:hAnsi="Browallia New" w:cs="Browallia New"/>
          <w:sz w:val="28"/>
          <w:szCs w:val="28"/>
          <w:cs/>
        </w:rPr>
        <w:t xml:space="preserve"> มีรายละเอียดดังนี้</w:t>
      </w:r>
    </w:p>
    <w:p w14:paraId="09BC3BC7" w14:textId="19BCC92F" w:rsidR="008606CB" w:rsidRPr="00B737D5" w:rsidRDefault="008606CB" w:rsidP="00D50EA5">
      <w:pPr>
        <w:spacing w:line="240" w:lineRule="auto"/>
        <w:ind w:left="426"/>
        <w:jc w:val="thaiDistribute"/>
        <w:rPr>
          <w:rFonts w:ascii="Browallia New" w:hAnsi="Browallia New" w:cs="Browallia New"/>
          <w:sz w:val="16"/>
          <w:szCs w:val="16"/>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340"/>
      </w:tblGrid>
      <w:tr w:rsidR="008606CB" w:rsidRPr="00B737D5" w14:paraId="2DD9EEE1" w14:textId="77777777" w:rsidTr="002D7038">
        <w:tc>
          <w:tcPr>
            <w:tcW w:w="4209" w:type="dxa"/>
          </w:tcPr>
          <w:p w14:paraId="4DC805EA" w14:textId="77777777" w:rsidR="008606CB" w:rsidRPr="00B737D5" w:rsidRDefault="008606CB" w:rsidP="00D50EA5">
            <w:pPr>
              <w:spacing w:line="240" w:lineRule="auto"/>
              <w:jc w:val="thaiDistribute"/>
              <w:rPr>
                <w:rFonts w:ascii="Browallia New" w:hAnsi="Browallia New" w:cs="Browallia New"/>
                <w:sz w:val="28"/>
                <w:szCs w:val="28"/>
              </w:rPr>
            </w:pPr>
          </w:p>
        </w:tc>
        <w:tc>
          <w:tcPr>
            <w:tcW w:w="2115" w:type="dxa"/>
          </w:tcPr>
          <w:p w14:paraId="0D97C7B0" w14:textId="77777777" w:rsidR="008606CB" w:rsidRPr="00B737D5"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Pr="00B737D5" w:rsidRDefault="008606CB" w:rsidP="00D50EA5">
            <w:pPr>
              <w:spacing w:line="240" w:lineRule="auto"/>
              <w:jc w:val="thaiDistribute"/>
              <w:rPr>
                <w:rFonts w:ascii="Browallia New" w:hAnsi="Browallia New" w:cs="Browallia New"/>
                <w:sz w:val="28"/>
                <w:szCs w:val="28"/>
              </w:rPr>
            </w:pPr>
          </w:p>
        </w:tc>
        <w:tc>
          <w:tcPr>
            <w:tcW w:w="2340" w:type="dxa"/>
          </w:tcPr>
          <w:p w14:paraId="7B0299F9" w14:textId="3C772C13" w:rsidR="008606CB" w:rsidRPr="00B737D5" w:rsidRDefault="00C348B3" w:rsidP="00C15708">
            <w:pPr>
              <w:spacing w:line="240" w:lineRule="auto"/>
              <w:jc w:val="right"/>
              <w:rPr>
                <w:rFonts w:ascii="Browallia New" w:hAnsi="Browallia New" w:cs="Browallia New"/>
                <w:sz w:val="28"/>
                <w:szCs w:val="28"/>
              </w:rPr>
            </w:pPr>
            <w:r w:rsidRPr="00B737D5">
              <w:rPr>
                <w:rFonts w:ascii="Browallia New" w:hAnsi="Browallia New" w:cs="Browallia New"/>
                <w:sz w:val="28"/>
                <w:szCs w:val="28"/>
              </w:rPr>
              <w:t>(</w:t>
            </w:r>
            <w:r w:rsidRPr="00B737D5">
              <w:rPr>
                <w:rFonts w:ascii="Browallia New" w:hAnsi="Browallia New" w:cs="Browallia New"/>
                <w:sz w:val="28"/>
                <w:szCs w:val="28"/>
                <w:cs/>
              </w:rPr>
              <w:t>หน่วย : พันบาท)</w:t>
            </w:r>
          </w:p>
        </w:tc>
      </w:tr>
      <w:tr w:rsidR="008606CB" w:rsidRPr="00B737D5" w14:paraId="2CFF82B1" w14:textId="77777777" w:rsidTr="002D7038">
        <w:tc>
          <w:tcPr>
            <w:tcW w:w="4209" w:type="dxa"/>
          </w:tcPr>
          <w:p w14:paraId="1CADE650" w14:textId="77777777" w:rsidR="008606CB" w:rsidRPr="00B737D5" w:rsidRDefault="008606CB" w:rsidP="00D50EA5">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566943DB" w14:textId="7408234E" w:rsidR="008606CB" w:rsidRPr="00B737D5" w:rsidRDefault="00C348B3" w:rsidP="00C15708">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70" w:type="dxa"/>
          </w:tcPr>
          <w:p w14:paraId="1F5D1CA0" w14:textId="77777777" w:rsidR="008606CB" w:rsidRPr="00B737D5" w:rsidRDefault="008606CB" w:rsidP="00C15708">
            <w:pPr>
              <w:spacing w:line="240" w:lineRule="auto"/>
              <w:jc w:val="center"/>
              <w:rPr>
                <w:rFonts w:ascii="Browallia New" w:hAnsi="Browallia New" w:cs="Browallia New"/>
                <w:sz w:val="28"/>
                <w:szCs w:val="28"/>
              </w:rPr>
            </w:pPr>
          </w:p>
        </w:tc>
        <w:tc>
          <w:tcPr>
            <w:tcW w:w="2340" w:type="dxa"/>
            <w:tcBorders>
              <w:bottom w:val="single" w:sz="4" w:space="0" w:color="auto"/>
            </w:tcBorders>
          </w:tcPr>
          <w:p w14:paraId="521FE776" w14:textId="325A1FCC" w:rsidR="008606CB" w:rsidRPr="00B737D5" w:rsidRDefault="00C348B3" w:rsidP="00C15708">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C348B3" w:rsidRPr="00B737D5" w14:paraId="6638B7FB" w14:textId="77777777" w:rsidTr="00DB05E5">
        <w:trPr>
          <w:trHeight w:val="258"/>
        </w:trPr>
        <w:tc>
          <w:tcPr>
            <w:tcW w:w="4209" w:type="dxa"/>
          </w:tcPr>
          <w:p w14:paraId="5EB6AE04" w14:textId="77777777" w:rsidR="00C348B3" w:rsidRPr="00B737D5" w:rsidRDefault="00C348B3" w:rsidP="00D50EA5">
            <w:pPr>
              <w:spacing w:line="240" w:lineRule="auto"/>
              <w:jc w:val="thaiDistribute"/>
              <w:rPr>
                <w:rFonts w:ascii="Browallia New" w:hAnsi="Browallia New" w:cs="Browallia New"/>
                <w:sz w:val="12"/>
                <w:szCs w:val="12"/>
              </w:rPr>
            </w:pPr>
          </w:p>
        </w:tc>
        <w:tc>
          <w:tcPr>
            <w:tcW w:w="2115" w:type="dxa"/>
          </w:tcPr>
          <w:p w14:paraId="213EB74E" w14:textId="77777777" w:rsidR="00C348B3" w:rsidRPr="00B737D5" w:rsidRDefault="00C348B3" w:rsidP="00C348B3">
            <w:pPr>
              <w:spacing w:line="240" w:lineRule="auto"/>
              <w:jc w:val="center"/>
              <w:rPr>
                <w:rFonts w:ascii="Browallia New" w:hAnsi="Browallia New" w:cs="Browallia New"/>
                <w:sz w:val="12"/>
                <w:szCs w:val="12"/>
                <w:cs/>
              </w:rPr>
            </w:pPr>
          </w:p>
        </w:tc>
        <w:tc>
          <w:tcPr>
            <w:tcW w:w="270" w:type="dxa"/>
          </w:tcPr>
          <w:p w14:paraId="7E0AFBBB" w14:textId="77777777" w:rsidR="00C348B3" w:rsidRPr="00B737D5" w:rsidRDefault="00C348B3" w:rsidP="00C348B3">
            <w:pPr>
              <w:spacing w:line="240" w:lineRule="auto"/>
              <w:jc w:val="center"/>
              <w:rPr>
                <w:rFonts w:ascii="Browallia New" w:hAnsi="Browallia New" w:cs="Browallia New"/>
                <w:sz w:val="12"/>
                <w:szCs w:val="12"/>
              </w:rPr>
            </w:pPr>
          </w:p>
        </w:tc>
        <w:tc>
          <w:tcPr>
            <w:tcW w:w="2340" w:type="dxa"/>
          </w:tcPr>
          <w:p w14:paraId="06683152" w14:textId="77777777" w:rsidR="00C348B3" w:rsidRPr="00B737D5" w:rsidRDefault="00C348B3" w:rsidP="00C348B3">
            <w:pPr>
              <w:spacing w:line="240" w:lineRule="auto"/>
              <w:jc w:val="center"/>
              <w:rPr>
                <w:rFonts w:ascii="Browallia New" w:hAnsi="Browallia New" w:cs="Browallia New"/>
                <w:sz w:val="12"/>
                <w:szCs w:val="12"/>
                <w:cs/>
              </w:rPr>
            </w:pPr>
          </w:p>
        </w:tc>
      </w:tr>
      <w:tr w:rsidR="00ED03E1" w:rsidRPr="00B737D5" w14:paraId="48BD44DC" w14:textId="77777777" w:rsidTr="00DF479B">
        <w:tc>
          <w:tcPr>
            <w:tcW w:w="4209" w:type="dxa"/>
            <w:vAlign w:val="bottom"/>
          </w:tcPr>
          <w:p w14:paraId="61459E8F" w14:textId="69394CEC" w:rsidR="00ED03E1" w:rsidRPr="00B737D5" w:rsidRDefault="00ED03E1" w:rsidP="00ED03E1">
            <w:pPr>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ยอดคงเหลือ</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ณ วันที่ </w:t>
            </w:r>
            <w:r w:rsidRPr="00B737D5">
              <w:rPr>
                <w:rFonts w:ascii="Browallia New" w:hAnsi="Browallia New" w:cs="Browallia New"/>
                <w:sz w:val="28"/>
                <w:szCs w:val="28"/>
              </w:rPr>
              <w:t xml:space="preserve">1 </w:t>
            </w:r>
            <w:r w:rsidRPr="00B737D5">
              <w:rPr>
                <w:rFonts w:ascii="Browallia New" w:hAnsi="Browallia New" w:cs="Browallia New"/>
                <w:sz w:val="28"/>
                <w:szCs w:val="28"/>
                <w:cs/>
              </w:rPr>
              <w:t xml:space="preserve">มกราคม </w:t>
            </w:r>
            <w:r w:rsidRPr="00B737D5">
              <w:rPr>
                <w:rFonts w:ascii="Browallia New" w:hAnsi="Browallia New" w:cs="Browallia New"/>
                <w:sz w:val="28"/>
                <w:szCs w:val="28"/>
              </w:rPr>
              <w:t>2565</w:t>
            </w:r>
          </w:p>
        </w:tc>
        <w:tc>
          <w:tcPr>
            <w:tcW w:w="2115" w:type="dxa"/>
            <w:vAlign w:val="bottom"/>
          </w:tcPr>
          <w:p w14:paraId="46E0C11F" w14:textId="67D070E8" w:rsidR="00ED03E1" w:rsidRPr="00B737D5" w:rsidRDefault="00ED03E1" w:rsidP="00ED03E1">
            <w:pPr>
              <w:spacing w:line="240" w:lineRule="auto"/>
              <w:jc w:val="right"/>
              <w:rPr>
                <w:rFonts w:ascii="Browallia New" w:hAnsi="Browallia New" w:cs="Browallia New"/>
                <w:sz w:val="28"/>
                <w:szCs w:val="28"/>
              </w:rPr>
            </w:pPr>
            <w:r w:rsidRPr="00B737D5">
              <w:rPr>
                <w:rFonts w:ascii="Browallia New" w:hAnsi="Browallia New" w:cs="Browallia New"/>
                <w:sz w:val="28"/>
                <w:szCs w:val="28"/>
              </w:rPr>
              <w:t>1,571,666</w:t>
            </w:r>
          </w:p>
        </w:tc>
        <w:tc>
          <w:tcPr>
            <w:tcW w:w="270" w:type="dxa"/>
          </w:tcPr>
          <w:p w14:paraId="375D8EB0" w14:textId="77777777" w:rsidR="00ED03E1" w:rsidRPr="00B737D5" w:rsidRDefault="00ED03E1" w:rsidP="00ED03E1">
            <w:pPr>
              <w:spacing w:line="240" w:lineRule="auto"/>
              <w:jc w:val="thaiDistribute"/>
              <w:rPr>
                <w:rFonts w:ascii="Browallia New" w:hAnsi="Browallia New" w:cs="Browallia New"/>
                <w:sz w:val="28"/>
                <w:szCs w:val="28"/>
              </w:rPr>
            </w:pPr>
          </w:p>
        </w:tc>
        <w:tc>
          <w:tcPr>
            <w:tcW w:w="2340" w:type="dxa"/>
            <w:vAlign w:val="center"/>
          </w:tcPr>
          <w:p w14:paraId="1B37DA45" w14:textId="4E2F3961" w:rsidR="00ED03E1" w:rsidRPr="00B737D5" w:rsidRDefault="00ED03E1" w:rsidP="00ED03E1">
            <w:pPr>
              <w:spacing w:line="240" w:lineRule="auto"/>
              <w:jc w:val="right"/>
              <w:rPr>
                <w:rFonts w:ascii="Browallia New" w:hAnsi="Browallia New" w:cs="Browallia New"/>
                <w:sz w:val="28"/>
                <w:szCs w:val="28"/>
              </w:rPr>
            </w:pPr>
            <w:r w:rsidRPr="00B737D5">
              <w:rPr>
                <w:rFonts w:ascii="Browallia New" w:hAnsi="Browallia New" w:cs="Browallia New"/>
                <w:sz w:val="28"/>
                <w:szCs w:val="28"/>
              </w:rPr>
              <w:t>142,724</w:t>
            </w:r>
          </w:p>
        </w:tc>
      </w:tr>
      <w:tr w:rsidR="00B8045E" w:rsidRPr="00B737D5" w14:paraId="19D4BDA4" w14:textId="77777777" w:rsidTr="00205DE0">
        <w:tc>
          <w:tcPr>
            <w:tcW w:w="4209" w:type="dxa"/>
            <w:vAlign w:val="bottom"/>
          </w:tcPr>
          <w:p w14:paraId="523173C1" w14:textId="60BF719B" w:rsidR="00B8045E" w:rsidRPr="00B737D5" w:rsidRDefault="00B8045E" w:rsidP="00B8045E">
            <w:pPr>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กู้เพิ่ม</w:t>
            </w:r>
          </w:p>
        </w:tc>
        <w:tc>
          <w:tcPr>
            <w:tcW w:w="2115" w:type="dxa"/>
          </w:tcPr>
          <w:p w14:paraId="4E329F29" w14:textId="753FDD39" w:rsidR="00B8045E" w:rsidRPr="00B737D5" w:rsidRDefault="00B8045E" w:rsidP="00B8045E">
            <w:pPr>
              <w:spacing w:line="240" w:lineRule="auto"/>
              <w:jc w:val="right"/>
              <w:rPr>
                <w:rFonts w:ascii="Browallia New" w:hAnsi="Browallia New" w:cs="Browallia New"/>
                <w:sz w:val="28"/>
                <w:szCs w:val="28"/>
              </w:rPr>
            </w:pPr>
            <w:r w:rsidRPr="00B737D5">
              <w:rPr>
                <w:rFonts w:ascii="Browallia New" w:hAnsi="Browallia New" w:cs="Browallia New"/>
                <w:sz w:val="28"/>
                <w:szCs w:val="28"/>
              </w:rPr>
              <w:t>240,759</w:t>
            </w:r>
          </w:p>
        </w:tc>
        <w:tc>
          <w:tcPr>
            <w:tcW w:w="270" w:type="dxa"/>
          </w:tcPr>
          <w:p w14:paraId="0710BEE4" w14:textId="77777777" w:rsidR="00B8045E" w:rsidRPr="00B737D5" w:rsidRDefault="00B8045E" w:rsidP="00B8045E">
            <w:pPr>
              <w:spacing w:line="240" w:lineRule="auto"/>
              <w:jc w:val="thaiDistribute"/>
              <w:rPr>
                <w:rFonts w:ascii="Browallia New" w:hAnsi="Browallia New" w:cs="Browallia New"/>
                <w:sz w:val="28"/>
                <w:szCs w:val="28"/>
              </w:rPr>
            </w:pPr>
          </w:p>
        </w:tc>
        <w:tc>
          <w:tcPr>
            <w:tcW w:w="2340" w:type="dxa"/>
          </w:tcPr>
          <w:p w14:paraId="2877DFE3" w14:textId="2E16DCFA" w:rsidR="00B8045E" w:rsidRPr="00B737D5" w:rsidRDefault="00B8045E" w:rsidP="00B8045E">
            <w:pPr>
              <w:spacing w:line="240" w:lineRule="auto"/>
              <w:jc w:val="right"/>
              <w:rPr>
                <w:rFonts w:ascii="Browallia New" w:hAnsi="Browallia New" w:cs="Browallia New"/>
                <w:sz w:val="28"/>
                <w:szCs w:val="28"/>
              </w:rPr>
            </w:pPr>
            <w:r w:rsidRPr="00B737D5">
              <w:rPr>
                <w:rFonts w:ascii="Browallia New" w:hAnsi="Browallia New" w:cs="Browallia New"/>
                <w:sz w:val="28"/>
                <w:szCs w:val="28"/>
              </w:rPr>
              <w:t>-</w:t>
            </w:r>
          </w:p>
        </w:tc>
      </w:tr>
      <w:tr w:rsidR="00B8045E" w:rsidRPr="00B737D5" w14:paraId="0244B9D8" w14:textId="77777777" w:rsidTr="00205DE0">
        <w:tc>
          <w:tcPr>
            <w:tcW w:w="4209" w:type="dxa"/>
            <w:vAlign w:val="bottom"/>
          </w:tcPr>
          <w:p w14:paraId="63252DFF" w14:textId="4103717A" w:rsidR="00B8045E" w:rsidRPr="00B737D5" w:rsidRDefault="00B8045E" w:rsidP="00B8045E">
            <w:pPr>
              <w:spacing w:line="240" w:lineRule="auto"/>
              <w:jc w:val="thaiDistribute"/>
              <w:rPr>
                <w:rFonts w:ascii="Browallia New" w:hAnsi="Browallia New" w:cs="Browallia New"/>
                <w:sz w:val="28"/>
                <w:szCs w:val="28"/>
                <w:u w:val="single"/>
                <w:cs/>
              </w:rPr>
            </w:pPr>
            <w:r w:rsidRPr="00B737D5">
              <w:rPr>
                <w:rFonts w:ascii="Browallia New" w:hAnsi="Browallia New" w:cs="Browallia New"/>
                <w:sz w:val="28"/>
                <w:szCs w:val="28"/>
                <w:cs/>
              </w:rPr>
              <w:t>จ่ายคืนเงินกู้</w:t>
            </w:r>
          </w:p>
        </w:tc>
        <w:tc>
          <w:tcPr>
            <w:tcW w:w="2115" w:type="dxa"/>
            <w:tcBorders>
              <w:bottom w:val="single" w:sz="4" w:space="0" w:color="auto"/>
            </w:tcBorders>
          </w:tcPr>
          <w:p w14:paraId="24626907" w14:textId="3E2833AB" w:rsidR="00B8045E" w:rsidRPr="00B737D5" w:rsidRDefault="00B8045E" w:rsidP="00B8045E">
            <w:pPr>
              <w:spacing w:line="240" w:lineRule="auto"/>
              <w:jc w:val="right"/>
              <w:rPr>
                <w:rFonts w:ascii="Browallia New" w:hAnsi="Browallia New" w:cs="Browallia New"/>
                <w:sz w:val="28"/>
                <w:szCs w:val="28"/>
              </w:rPr>
            </w:pPr>
            <w:r w:rsidRPr="00B737D5">
              <w:rPr>
                <w:rFonts w:ascii="Browallia New" w:hAnsi="Browallia New" w:cs="Browallia New"/>
                <w:sz w:val="28"/>
                <w:szCs w:val="28"/>
              </w:rPr>
              <w:t>(145,902)</w:t>
            </w:r>
          </w:p>
        </w:tc>
        <w:tc>
          <w:tcPr>
            <w:tcW w:w="270" w:type="dxa"/>
          </w:tcPr>
          <w:p w14:paraId="6E63FFC4" w14:textId="77777777" w:rsidR="00B8045E" w:rsidRPr="00B737D5" w:rsidRDefault="00B8045E" w:rsidP="00B8045E">
            <w:pPr>
              <w:spacing w:line="240" w:lineRule="auto"/>
              <w:jc w:val="thaiDistribute"/>
              <w:rPr>
                <w:rFonts w:ascii="Browallia New" w:hAnsi="Browallia New" w:cs="Browallia New"/>
                <w:sz w:val="28"/>
                <w:szCs w:val="28"/>
              </w:rPr>
            </w:pPr>
          </w:p>
        </w:tc>
        <w:tc>
          <w:tcPr>
            <w:tcW w:w="2340" w:type="dxa"/>
            <w:tcBorders>
              <w:bottom w:val="single" w:sz="4" w:space="0" w:color="auto"/>
            </w:tcBorders>
          </w:tcPr>
          <w:p w14:paraId="0D57F453" w14:textId="27530096" w:rsidR="00B8045E" w:rsidRPr="00B737D5" w:rsidRDefault="00B8045E" w:rsidP="00B8045E">
            <w:pPr>
              <w:spacing w:line="240" w:lineRule="auto"/>
              <w:jc w:val="right"/>
              <w:rPr>
                <w:rFonts w:ascii="Browallia New" w:hAnsi="Browallia New" w:cs="Browallia New"/>
                <w:sz w:val="28"/>
                <w:szCs w:val="28"/>
              </w:rPr>
            </w:pPr>
            <w:r w:rsidRPr="00B737D5">
              <w:rPr>
                <w:rFonts w:ascii="Browallia New" w:hAnsi="Browallia New" w:cs="Browallia New"/>
                <w:sz w:val="28"/>
                <w:szCs w:val="28"/>
              </w:rPr>
              <w:t>-</w:t>
            </w:r>
          </w:p>
        </w:tc>
      </w:tr>
      <w:tr w:rsidR="00B8045E" w:rsidRPr="00B737D5" w14:paraId="4F477988" w14:textId="77777777" w:rsidTr="00A910F5">
        <w:tc>
          <w:tcPr>
            <w:tcW w:w="4209" w:type="dxa"/>
            <w:vAlign w:val="bottom"/>
          </w:tcPr>
          <w:p w14:paraId="50D6656E" w14:textId="44A0057F" w:rsidR="00B8045E" w:rsidRPr="00B737D5" w:rsidRDefault="00B8045E" w:rsidP="00B8045E">
            <w:pPr>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ยอดคงเหลือ</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ณ วันที่ </w:t>
            </w:r>
            <w:r w:rsidRPr="00B737D5">
              <w:rPr>
                <w:rFonts w:ascii="Browallia New" w:hAnsi="Browallia New" w:cs="Browallia New"/>
                <w:sz w:val="28"/>
                <w:szCs w:val="28"/>
              </w:rPr>
              <w:t>31</w:t>
            </w:r>
            <w:r w:rsidRPr="00B737D5">
              <w:rPr>
                <w:rFonts w:ascii="Browallia New" w:hAnsi="Browallia New" w:cs="Browallia New" w:hint="cs"/>
                <w:sz w:val="28"/>
                <w:szCs w:val="28"/>
                <w:cs/>
              </w:rPr>
              <w:t xml:space="preserve"> มีนาคม </w:t>
            </w:r>
            <w:r w:rsidRPr="00B737D5">
              <w:rPr>
                <w:rFonts w:ascii="Browallia New" w:hAnsi="Browallia New" w:cs="Browallia New"/>
                <w:sz w:val="28"/>
                <w:szCs w:val="28"/>
              </w:rPr>
              <w:t>2565</w:t>
            </w:r>
          </w:p>
        </w:tc>
        <w:tc>
          <w:tcPr>
            <w:tcW w:w="2115" w:type="dxa"/>
            <w:tcBorders>
              <w:top w:val="single" w:sz="4" w:space="0" w:color="auto"/>
              <w:bottom w:val="single" w:sz="12" w:space="0" w:color="auto"/>
            </w:tcBorders>
          </w:tcPr>
          <w:p w14:paraId="4BFE1FE7" w14:textId="364A4FB0" w:rsidR="00B8045E" w:rsidRPr="00B737D5" w:rsidRDefault="00B8045E" w:rsidP="00B8045E">
            <w:pPr>
              <w:spacing w:line="240" w:lineRule="auto"/>
              <w:jc w:val="right"/>
              <w:rPr>
                <w:rFonts w:ascii="Browallia New" w:hAnsi="Browallia New" w:cs="Browallia New"/>
                <w:sz w:val="28"/>
                <w:szCs w:val="28"/>
              </w:rPr>
            </w:pPr>
            <w:r w:rsidRPr="00B737D5">
              <w:rPr>
                <w:rFonts w:ascii="Browallia New" w:hAnsi="Browallia New" w:cs="Browallia New"/>
                <w:sz w:val="28"/>
                <w:szCs w:val="28"/>
              </w:rPr>
              <w:t>1,666,523</w:t>
            </w:r>
          </w:p>
        </w:tc>
        <w:tc>
          <w:tcPr>
            <w:tcW w:w="270" w:type="dxa"/>
          </w:tcPr>
          <w:p w14:paraId="6F1AACD1" w14:textId="77777777" w:rsidR="00B8045E" w:rsidRPr="00B737D5" w:rsidRDefault="00B8045E" w:rsidP="00B8045E">
            <w:pPr>
              <w:spacing w:line="240" w:lineRule="auto"/>
              <w:jc w:val="thaiDistribute"/>
              <w:rPr>
                <w:rFonts w:ascii="Browallia New" w:hAnsi="Browallia New" w:cs="Browallia New"/>
                <w:sz w:val="28"/>
                <w:szCs w:val="28"/>
              </w:rPr>
            </w:pPr>
          </w:p>
        </w:tc>
        <w:tc>
          <w:tcPr>
            <w:tcW w:w="2340" w:type="dxa"/>
            <w:tcBorders>
              <w:top w:val="single" w:sz="4" w:space="0" w:color="auto"/>
              <w:bottom w:val="single" w:sz="12" w:space="0" w:color="auto"/>
            </w:tcBorders>
            <w:vAlign w:val="bottom"/>
          </w:tcPr>
          <w:p w14:paraId="6D64CE33" w14:textId="5BDFDA91" w:rsidR="00B8045E" w:rsidRPr="00B737D5" w:rsidRDefault="00B8045E" w:rsidP="00B8045E">
            <w:pPr>
              <w:spacing w:line="240" w:lineRule="auto"/>
              <w:jc w:val="right"/>
              <w:rPr>
                <w:rFonts w:ascii="Browallia New" w:hAnsi="Browallia New" w:cs="Browallia New"/>
                <w:sz w:val="28"/>
                <w:szCs w:val="28"/>
              </w:rPr>
            </w:pPr>
            <w:r w:rsidRPr="00B737D5">
              <w:rPr>
                <w:rFonts w:ascii="Browallia New" w:hAnsi="Browallia New" w:cs="Browallia New"/>
                <w:sz w:val="28"/>
                <w:szCs w:val="28"/>
              </w:rPr>
              <w:t>142,724</w:t>
            </w:r>
          </w:p>
        </w:tc>
      </w:tr>
    </w:tbl>
    <w:p w14:paraId="28DF60C6" w14:textId="77777777" w:rsidR="005A7F87" w:rsidRPr="00B737D5" w:rsidRDefault="005A7F87" w:rsidP="005E664E">
      <w:pPr>
        <w:spacing w:line="240" w:lineRule="auto"/>
        <w:ind w:left="426"/>
        <w:jc w:val="thaiDistribute"/>
        <w:rPr>
          <w:rFonts w:ascii="Browallia New" w:hAnsi="Browallia New" w:cs="Browallia New"/>
          <w:color w:val="FF0000"/>
          <w:sz w:val="20"/>
          <w:szCs w:val="20"/>
        </w:rPr>
      </w:pPr>
    </w:p>
    <w:p w14:paraId="478AB575" w14:textId="45CC3ED6" w:rsidR="00B53F51" w:rsidRPr="00B737D5" w:rsidRDefault="00B53F51" w:rsidP="00B53F51">
      <w:pPr>
        <w:spacing w:line="240" w:lineRule="auto"/>
        <w:ind w:left="426"/>
        <w:jc w:val="thaiDistribute"/>
        <w:rPr>
          <w:rFonts w:ascii="Browallia New" w:hAnsi="Browallia New" w:cs="Browallia New"/>
          <w:sz w:val="28"/>
          <w:szCs w:val="28"/>
        </w:rPr>
      </w:pPr>
      <w:r w:rsidRPr="00B737D5">
        <w:rPr>
          <w:rFonts w:ascii="Browallia New" w:hAnsi="Browallia New" w:cs="Browallia New" w:hint="cs"/>
          <w:sz w:val="28"/>
          <w:szCs w:val="28"/>
          <w:cs/>
        </w:rPr>
        <w:t xml:space="preserve">ณ วันที่ </w:t>
      </w:r>
      <w:r w:rsidR="008D1D54" w:rsidRPr="00B737D5">
        <w:rPr>
          <w:rFonts w:ascii="Browallia New" w:hAnsi="Browallia New" w:cs="Browallia New"/>
          <w:sz w:val="28"/>
          <w:szCs w:val="28"/>
        </w:rPr>
        <w:t>31</w:t>
      </w:r>
      <w:r w:rsidR="008D1D54" w:rsidRPr="00B737D5">
        <w:rPr>
          <w:rFonts w:ascii="Browallia New" w:hAnsi="Browallia New" w:cs="Browallia New" w:hint="cs"/>
          <w:sz w:val="28"/>
          <w:szCs w:val="28"/>
          <w:cs/>
        </w:rPr>
        <w:t xml:space="preserve"> มีนาคม </w:t>
      </w:r>
      <w:r w:rsidR="008D1D54" w:rsidRPr="00B737D5">
        <w:rPr>
          <w:rFonts w:ascii="Browallia New" w:hAnsi="Browallia New" w:cs="Browallia New"/>
          <w:sz w:val="28"/>
          <w:szCs w:val="28"/>
        </w:rPr>
        <w:t>2565</w:t>
      </w:r>
      <w:r w:rsidRPr="00B737D5">
        <w:rPr>
          <w:rFonts w:ascii="Browallia New" w:hAnsi="Browallia New" w:cs="Browallia New"/>
          <w:sz w:val="28"/>
          <w:szCs w:val="28"/>
        </w:rPr>
        <w:t xml:space="preserve"> </w:t>
      </w:r>
      <w:r w:rsidRPr="00B737D5">
        <w:rPr>
          <w:rFonts w:ascii="Browallia New" w:hAnsi="Browallia New" w:cs="Browallia New" w:hint="cs"/>
          <w:sz w:val="28"/>
          <w:szCs w:val="28"/>
          <w:cs/>
        </w:rPr>
        <w:t>กลุ่มบริษัทได้รับหนังสือจากธนาคารในการผ่อนผันการจ่ายชำระคืนเงินกู้ยืมระยะยาวจากสถาบันการเงิน โดยเงื่อนไขอื่นตามสัญญาไม่เปลี่ยนแปลง ดังต่อไปนี้</w:t>
      </w:r>
    </w:p>
    <w:p w14:paraId="3ED19A91" w14:textId="77777777" w:rsidR="00620E4C" w:rsidRPr="00B737D5" w:rsidRDefault="00620E4C" w:rsidP="00620E4C">
      <w:pPr>
        <w:spacing w:line="240" w:lineRule="auto"/>
        <w:ind w:left="426"/>
        <w:jc w:val="thaiDistribute"/>
        <w:rPr>
          <w:rFonts w:ascii="Browallia New" w:hAnsi="Browallia New" w:cs="Browallia New"/>
          <w:sz w:val="20"/>
          <w:szCs w:val="20"/>
        </w:rPr>
      </w:pPr>
    </w:p>
    <w:tbl>
      <w:tblPr>
        <w:tblW w:w="9072" w:type="dxa"/>
        <w:tblInd w:w="426" w:type="dxa"/>
        <w:tblLayout w:type="fixed"/>
        <w:tblLook w:val="0000" w:firstRow="0" w:lastRow="0" w:firstColumn="0" w:lastColumn="0" w:noHBand="0" w:noVBand="0"/>
      </w:tblPr>
      <w:tblGrid>
        <w:gridCol w:w="1947"/>
        <w:gridCol w:w="7125"/>
      </w:tblGrid>
      <w:tr w:rsidR="00BD732E" w:rsidRPr="00B737D5" w14:paraId="30668AC3" w14:textId="77777777" w:rsidTr="00C8534A">
        <w:tc>
          <w:tcPr>
            <w:tcW w:w="9072" w:type="dxa"/>
            <w:gridSpan w:val="2"/>
            <w:tcBorders>
              <w:top w:val="nil"/>
              <w:left w:val="nil"/>
              <w:bottom w:val="nil"/>
              <w:right w:val="nil"/>
            </w:tcBorders>
          </w:tcPr>
          <w:p w14:paraId="1DE9E0EC" w14:textId="0CC876CD" w:rsidR="00BD732E" w:rsidRPr="00B737D5" w:rsidRDefault="00BD732E" w:rsidP="001A5F7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b/>
                <w:bCs/>
                <w:sz w:val="22"/>
                <w:szCs w:val="22"/>
                <w:cs/>
              </w:rPr>
            </w:pPr>
            <w:r w:rsidRPr="00B737D5">
              <w:rPr>
                <w:rFonts w:ascii="Browallia New" w:hAnsi="Browallia New" w:cs="Browallia New" w:hint="cs"/>
                <w:b/>
                <w:bCs/>
                <w:sz w:val="22"/>
                <w:szCs w:val="22"/>
                <w:cs/>
              </w:rPr>
              <w:t>บริษัท ไมด้า แอสเซ็ท จำกัด (มหาชน)</w:t>
            </w:r>
          </w:p>
        </w:tc>
      </w:tr>
      <w:tr w:rsidR="00BD732E" w:rsidRPr="00B737D5" w14:paraId="2F6228F5" w14:textId="77777777" w:rsidTr="00516783">
        <w:tc>
          <w:tcPr>
            <w:tcW w:w="1947" w:type="dxa"/>
            <w:tcBorders>
              <w:top w:val="nil"/>
              <w:left w:val="nil"/>
              <w:bottom w:val="nil"/>
              <w:right w:val="nil"/>
            </w:tcBorders>
            <w:shd w:val="clear" w:color="auto" w:fill="auto"/>
          </w:tcPr>
          <w:p w14:paraId="6FF68F5A" w14:textId="1287E4DD" w:rsidR="00BD732E" w:rsidRPr="00B737D5" w:rsidRDefault="00EA7598" w:rsidP="001A5F76">
            <w:pPr>
              <w:spacing w:line="240" w:lineRule="auto"/>
              <w:ind w:left="184" w:right="-108"/>
              <w:jc w:val="thaiDistribute"/>
              <w:rPr>
                <w:rFonts w:ascii="Browallia New" w:hAnsi="Browallia New" w:cs="Browallia New"/>
                <w:sz w:val="22"/>
                <w:szCs w:val="22"/>
                <w:cs/>
                <w:lang w:val="en-GB"/>
              </w:rPr>
            </w:pPr>
            <w:r w:rsidRPr="00B737D5">
              <w:rPr>
                <w:rFonts w:ascii="Browallia New" w:hAnsi="Browallia New" w:cs="Browallia New" w:hint="cs"/>
                <w:sz w:val="22"/>
                <w:szCs w:val="22"/>
                <w:cs/>
              </w:rPr>
              <w:t>วงเงินที่</w:t>
            </w:r>
            <w:r w:rsidRPr="00B737D5">
              <w:rPr>
                <w:rFonts w:ascii="Browallia New" w:hAnsi="Browallia New" w:cs="Browallia New" w:hint="cs"/>
                <w:sz w:val="22"/>
                <w:szCs w:val="22"/>
              </w:rPr>
              <w:t xml:space="preserve"> </w:t>
            </w:r>
            <w:r w:rsidRPr="00B737D5">
              <w:rPr>
                <w:rFonts w:ascii="Browallia New" w:hAnsi="Browallia New" w:cs="Browallia New"/>
                <w:sz w:val="22"/>
                <w:szCs w:val="22"/>
                <w:lang w:val="en-GB"/>
              </w:rPr>
              <w:t>1</w:t>
            </w:r>
          </w:p>
        </w:tc>
        <w:tc>
          <w:tcPr>
            <w:tcW w:w="7125" w:type="dxa"/>
            <w:tcBorders>
              <w:top w:val="nil"/>
              <w:left w:val="nil"/>
              <w:bottom w:val="nil"/>
              <w:right w:val="nil"/>
            </w:tcBorders>
            <w:shd w:val="clear" w:color="auto" w:fill="auto"/>
          </w:tcPr>
          <w:p w14:paraId="7D9CB968" w14:textId="79B95EAE" w:rsidR="006B3130" w:rsidRPr="00B737D5" w:rsidRDefault="006B3130" w:rsidP="006B3130">
            <w:pPr>
              <w:spacing w:line="240" w:lineRule="auto"/>
              <w:jc w:val="thaiDistribute"/>
              <w:rPr>
                <w:rFonts w:ascii="Browallia New" w:hAnsi="Browallia New" w:cs="Browallia New"/>
                <w:sz w:val="22"/>
                <w:szCs w:val="22"/>
              </w:rPr>
            </w:pPr>
            <w:r w:rsidRPr="00B737D5">
              <w:rPr>
                <w:rFonts w:ascii="Browallia New" w:hAnsi="Browallia New" w:cs="Browallia New"/>
                <w:sz w:val="22"/>
                <w:szCs w:val="22"/>
                <w:cs/>
              </w:rPr>
              <w:t xml:space="preserve">บริษัทได้รับการผ่อนผันการจ่ายชำระคืนเงินกู้ยืมระยะยาว สำหรับรอบระยะเวลาตั้งแต่มีนาคม </w:t>
            </w:r>
            <w:r w:rsidR="00636627" w:rsidRPr="00B737D5">
              <w:rPr>
                <w:rFonts w:ascii="Browallia New" w:hAnsi="Browallia New" w:cs="Browallia New"/>
                <w:sz w:val="22"/>
                <w:szCs w:val="22"/>
              </w:rPr>
              <w:t>2563</w:t>
            </w:r>
            <w:r w:rsidRPr="00B737D5">
              <w:rPr>
                <w:rFonts w:ascii="Browallia New" w:hAnsi="Browallia New" w:cs="Browallia New"/>
                <w:sz w:val="22"/>
                <w:szCs w:val="22"/>
                <w:cs/>
              </w:rPr>
              <w:t xml:space="preserve"> ถึง </w:t>
            </w:r>
            <w:r w:rsidRPr="00B737D5">
              <w:rPr>
                <w:rFonts w:ascii="Browallia New" w:hAnsi="Browallia New" w:cs="Browallia New" w:hint="cs"/>
                <w:sz w:val="22"/>
                <w:szCs w:val="22"/>
                <w:cs/>
              </w:rPr>
              <w:t>มิถุนายน</w:t>
            </w:r>
            <w:r w:rsidRPr="00B737D5">
              <w:rPr>
                <w:rFonts w:ascii="Browallia New" w:hAnsi="Browallia New" w:cs="Browallia New"/>
                <w:sz w:val="22"/>
                <w:szCs w:val="22"/>
                <w:cs/>
              </w:rPr>
              <w:t xml:space="preserve"> </w:t>
            </w:r>
            <w:r w:rsidR="00636627" w:rsidRPr="00B737D5">
              <w:rPr>
                <w:rFonts w:ascii="Browallia New" w:hAnsi="Browallia New" w:cs="Browallia New"/>
                <w:sz w:val="22"/>
                <w:szCs w:val="22"/>
              </w:rPr>
              <w:t>256</w:t>
            </w:r>
            <w:r w:rsidR="00825EA8" w:rsidRPr="00B737D5">
              <w:rPr>
                <w:rFonts w:ascii="Browallia New" w:hAnsi="Browallia New" w:cs="Browallia New"/>
                <w:sz w:val="22"/>
                <w:szCs w:val="22"/>
              </w:rPr>
              <w:t>5</w:t>
            </w:r>
            <w:r w:rsidRPr="00B737D5">
              <w:rPr>
                <w:rFonts w:ascii="Browallia New" w:hAnsi="Browallia New" w:cs="Browallia New"/>
                <w:sz w:val="22"/>
                <w:szCs w:val="22"/>
                <w:cs/>
              </w:rPr>
              <w:t xml:space="preserve"> อย่างไรก็ตาม บริษัทต้องจ่ายชำระดอกเบี้ยในอัตราเดิมตลอดระยะเวลาการผ่อนผัน</w:t>
            </w:r>
          </w:p>
          <w:p w14:paraId="031A9F69" w14:textId="05A12A1E" w:rsidR="00F54844" w:rsidRPr="00B737D5" w:rsidRDefault="00F54844" w:rsidP="00F54844">
            <w:pPr>
              <w:spacing w:line="240" w:lineRule="auto"/>
              <w:ind w:right="-45"/>
              <w:jc w:val="thaiDistribute"/>
              <w:rPr>
                <w:rFonts w:ascii="Browallia New" w:hAnsi="Browallia New" w:cs="Browallia New"/>
                <w:sz w:val="22"/>
                <w:szCs w:val="22"/>
              </w:rPr>
            </w:pPr>
          </w:p>
        </w:tc>
      </w:tr>
      <w:tr w:rsidR="00BD732E" w:rsidRPr="00B737D5" w14:paraId="44A21157" w14:textId="77777777" w:rsidTr="00516783">
        <w:tc>
          <w:tcPr>
            <w:tcW w:w="1947" w:type="dxa"/>
            <w:tcBorders>
              <w:top w:val="nil"/>
              <w:left w:val="nil"/>
              <w:bottom w:val="nil"/>
              <w:right w:val="nil"/>
            </w:tcBorders>
            <w:shd w:val="clear" w:color="auto" w:fill="auto"/>
          </w:tcPr>
          <w:p w14:paraId="63CA001E" w14:textId="77777777" w:rsidR="00BD732E" w:rsidRPr="00B737D5" w:rsidRDefault="00BD732E" w:rsidP="001A5F76">
            <w:pPr>
              <w:spacing w:line="240" w:lineRule="auto"/>
              <w:ind w:left="184" w:right="-108"/>
              <w:jc w:val="thaiDistribute"/>
              <w:rPr>
                <w:rFonts w:ascii="Browallia New" w:hAnsi="Browallia New" w:cs="Browallia New"/>
                <w:sz w:val="22"/>
                <w:szCs w:val="22"/>
                <w:cs/>
              </w:rPr>
            </w:pPr>
            <w:r w:rsidRPr="00B737D5">
              <w:rPr>
                <w:rFonts w:ascii="Browallia New" w:hAnsi="Browallia New" w:cs="Browallia New" w:hint="cs"/>
                <w:sz w:val="22"/>
                <w:szCs w:val="22"/>
                <w:cs/>
              </w:rPr>
              <w:t>วงเงินที่</w:t>
            </w:r>
            <w:r w:rsidRPr="00B737D5">
              <w:rPr>
                <w:rFonts w:ascii="Browallia New" w:hAnsi="Browallia New" w:cs="Browallia New" w:hint="cs"/>
                <w:sz w:val="22"/>
                <w:szCs w:val="22"/>
              </w:rPr>
              <w:t xml:space="preserve"> </w:t>
            </w:r>
            <w:r w:rsidRPr="00B737D5">
              <w:rPr>
                <w:rFonts w:ascii="Browallia New" w:hAnsi="Browallia New" w:cs="Browallia New"/>
                <w:sz w:val="22"/>
                <w:szCs w:val="22"/>
                <w:lang w:val="en-GB"/>
              </w:rPr>
              <w:t>2</w:t>
            </w:r>
          </w:p>
        </w:tc>
        <w:tc>
          <w:tcPr>
            <w:tcW w:w="7125" w:type="dxa"/>
            <w:tcBorders>
              <w:top w:val="nil"/>
              <w:left w:val="nil"/>
              <w:bottom w:val="nil"/>
              <w:right w:val="nil"/>
            </w:tcBorders>
            <w:shd w:val="clear" w:color="auto" w:fill="auto"/>
          </w:tcPr>
          <w:p w14:paraId="22455674" w14:textId="6B1F25D5" w:rsidR="008F5C59" w:rsidRPr="00B737D5" w:rsidRDefault="008F5C59" w:rsidP="008F5C59">
            <w:pPr>
              <w:spacing w:line="240" w:lineRule="auto"/>
              <w:jc w:val="thaiDistribute"/>
              <w:rPr>
                <w:rFonts w:ascii="Browallia New" w:hAnsi="Browallia New" w:cs="Browallia New"/>
                <w:sz w:val="22"/>
                <w:szCs w:val="22"/>
              </w:rPr>
            </w:pPr>
            <w:r w:rsidRPr="00B737D5">
              <w:rPr>
                <w:rFonts w:ascii="Browallia New" w:hAnsi="Browallia New" w:cs="Browallia New"/>
                <w:sz w:val="22"/>
                <w:szCs w:val="22"/>
                <w:cs/>
              </w:rPr>
              <w:t xml:space="preserve">บริษัทได้รับการผ่อนผันการจ่ายชำระคืนเงินกู้ยืมระยะยาว สำหรับรอบระยะเวลาตั้งแต่มีนาคม </w:t>
            </w:r>
            <w:r w:rsidRPr="00B737D5">
              <w:rPr>
                <w:rFonts w:ascii="Browallia New" w:hAnsi="Browallia New" w:cs="Browallia New"/>
                <w:sz w:val="22"/>
                <w:szCs w:val="22"/>
              </w:rPr>
              <w:t>2563</w:t>
            </w:r>
            <w:r w:rsidRPr="00B737D5">
              <w:rPr>
                <w:rFonts w:ascii="Browallia New" w:hAnsi="Browallia New" w:cs="Browallia New"/>
                <w:sz w:val="22"/>
                <w:szCs w:val="22"/>
                <w:cs/>
              </w:rPr>
              <w:t xml:space="preserve"> ถึง </w:t>
            </w:r>
            <w:r w:rsidR="00377DDD" w:rsidRPr="00B737D5">
              <w:rPr>
                <w:rFonts w:ascii="Browallia New" w:hAnsi="Browallia New" w:cs="Browallia New" w:hint="cs"/>
                <w:sz w:val="22"/>
                <w:szCs w:val="22"/>
                <w:cs/>
              </w:rPr>
              <w:t>มิถุนายน</w:t>
            </w:r>
            <w:r w:rsidRPr="00B737D5">
              <w:rPr>
                <w:rFonts w:ascii="Browallia New" w:hAnsi="Browallia New" w:cs="Browallia New"/>
                <w:sz w:val="22"/>
                <w:szCs w:val="22"/>
              </w:rPr>
              <w:t xml:space="preserve"> 256</w:t>
            </w:r>
            <w:r w:rsidR="00377DDD" w:rsidRPr="00B737D5">
              <w:rPr>
                <w:rFonts w:ascii="Browallia New" w:hAnsi="Browallia New" w:cs="Browallia New"/>
                <w:sz w:val="22"/>
                <w:szCs w:val="22"/>
              </w:rPr>
              <w:t>5</w:t>
            </w:r>
            <w:r w:rsidRPr="00B737D5">
              <w:rPr>
                <w:rFonts w:ascii="Browallia New" w:hAnsi="Browallia New" w:cs="Browallia New"/>
                <w:sz w:val="22"/>
                <w:szCs w:val="22"/>
                <w:cs/>
              </w:rPr>
              <w:t xml:space="preserve"> อย่างไรก็ตาม บริษัทต้องจ่ายชำระดอกเบี้ยในอัตราเดิมตลอดระยะเวลาการผ่อนผัน</w:t>
            </w:r>
          </w:p>
          <w:p w14:paraId="01AF7EDA" w14:textId="75B11F17" w:rsidR="005702AA" w:rsidRPr="00B737D5" w:rsidRDefault="005702AA" w:rsidP="00F54844">
            <w:pPr>
              <w:spacing w:line="240" w:lineRule="auto"/>
              <w:ind w:right="-45"/>
              <w:jc w:val="thaiDistribute"/>
              <w:rPr>
                <w:rFonts w:ascii="Browallia New" w:hAnsi="Browallia New" w:cs="Browallia New"/>
                <w:sz w:val="22"/>
                <w:szCs w:val="22"/>
                <w:cs/>
              </w:rPr>
            </w:pPr>
          </w:p>
        </w:tc>
      </w:tr>
      <w:tr w:rsidR="00BD732E" w:rsidRPr="00B737D5" w14:paraId="3D4FE9DA" w14:textId="77777777" w:rsidTr="00516783">
        <w:tc>
          <w:tcPr>
            <w:tcW w:w="9072" w:type="dxa"/>
            <w:gridSpan w:val="2"/>
            <w:tcBorders>
              <w:top w:val="nil"/>
              <w:left w:val="nil"/>
              <w:bottom w:val="nil"/>
              <w:right w:val="nil"/>
            </w:tcBorders>
            <w:vAlign w:val="center"/>
          </w:tcPr>
          <w:p w14:paraId="3D428E0A" w14:textId="28FA893A" w:rsidR="00BD732E" w:rsidRPr="00B737D5" w:rsidRDefault="00BD732E" w:rsidP="001A5F76">
            <w:pPr>
              <w:spacing w:line="240" w:lineRule="auto"/>
              <w:jc w:val="thaiDistribute"/>
              <w:rPr>
                <w:rFonts w:ascii="Browallia New" w:hAnsi="Browallia New" w:cs="Browallia New"/>
                <w:sz w:val="22"/>
                <w:szCs w:val="22"/>
                <w:cs/>
              </w:rPr>
            </w:pPr>
            <w:r w:rsidRPr="00B737D5">
              <w:rPr>
                <w:rFonts w:ascii="Browallia New" w:hAnsi="Browallia New" w:cs="Browallia New" w:hint="cs"/>
                <w:b/>
                <w:bCs/>
                <w:sz w:val="22"/>
                <w:szCs w:val="22"/>
                <w:cs/>
              </w:rPr>
              <w:t xml:space="preserve">บริษัท ท็อป </w:t>
            </w:r>
            <w:r w:rsidR="0037691B" w:rsidRPr="00B737D5">
              <w:rPr>
                <w:rFonts w:ascii="Browallia New" w:hAnsi="Browallia New" w:cs="Browallia New"/>
                <w:b/>
                <w:bCs/>
                <w:sz w:val="22"/>
                <w:szCs w:val="22"/>
                <w:cs/>
              </w:rPr>
              <w:t>เอลลิเม็นทส</w:t>
            </w:r>
            <w:r w:rsidRPr="00B737D5">
              <w:rPr>
                <w:rFonts w:ascii="Browallia New" w:hAnsi="Browallia New" w:cs="Browallia New" w:hint="cs"/>
                <w:b/>
                <w:bCs/>
                <w:sz w:val="22"/>
                <w:szCs w:val="22"/>
                <w:cs/>
              </w:rPr>
              <w:t xml:space="preserve"> จำกัด</w:t>
            </w:r>
          </w:p>
        </w:tc>
      </w:tr>
      <w:tr w:rsidR="00BD732E" w:rsidRPr="00B737D5" w14:paraId="6A7166CE" w14:textId="77777777" w:rsidTr="00516783">
        <w:tc>
          <w:tcPr>
            <w:tcW w:w="1947" w:type="dxa"/>
            <w:tcBorders>
              <w:top w:val="nil"/>
              <w:left w:val="nil"/>
              <w:bottom w:val="nil"/>
              <w:right w:val="nil"/>
            </w:tcBorders>
          </w:tcPr>
          <w:p w14:paraId="3DCB3054" w14:textId="77777777" w:rsidR="00BD732E" w:rsidRPr="00B737D5" w:rsidRDefault="00BD732E" w:rsidP="001A5F76">
            <w:pPr>
              <w:tabs>
                <w:tab w:val="decimal" w:pos="528"/>
              </w:tabs>
              <w:spacing w:line="240" w:lineRule="auto"/>
              <w:ind w:firstLine="169"/>
              <w:rPr>
                <w:rFonts w:ascii="Browallia New" w:hAnsi="Browallia New" w:cs="Browallia New"/>
                <w:sz w:val="22"/>
                <w:szCs w:val="22"/>
              </w:rPr>
            </w:pPr>
            <w:r w:rsidRPr="00B737D5">
              <w:rPr>
                <w:rFonts w:ascii="Browallia New" w:hAnsi="Browallia New" w:cs="Browallia New"/>
                <w:sz w:val="22"/>
                <w:szCs w:val="22"/>
                <w:cs/>
              </w:rPr>
              <w:t>วงเงินที่</w:t>
            </w:r>
            <w:r w:rsidRPr="00B737D5">
              <w:rPr>
                <w:rFonts w:ascii="Browallia New" w:hAnsi="Browallia New" w:cs="Browallia New"/>
                <w:sz w:val="22"/>
                <w:szCs w:val="22"/>
              </w:rPr>
              <w:t xml:space="preserve"> 1</w:t>
            </w:r>
          </w:p>
        </w:tc>
        <w:tc>
          <w:tcPr>
            <w:tcW w:w="7125" w:type="dxa"/>
            <w:tcBorders>
              <w:top w:val="nil"/>
              <w:left w:val="nil"/>
              <w:bottom w:val="nil"/>
              <w:right w:val="nil"/>
            </w:tcBorders>
          </w:tcPr>
          <w:p w14:paraId="4DA3AECA" w14:textId="77777777" w:rsidR="0031798D" w:rsidRPr="00B737D5" w:rsidRDefault="008014AB" w:rsidP="006D07C1">
            <w:pPr>
              <w:spacing w:line="240" w:lineRule="auto"/>
              <w:jc w:val="thaiDistribute"/>
              <w:rPr>
                <w:rFonts w:ascii="Browallia New" w:hAnsi="Browallia New" w:cs="Browallia New"/>
                <w:sz w:val="22"/>
                <w:szCs w:val="22"/>
              </w:rPr>
            </w:pPr>
            <w:r w:rsidRPr="00B737D5">
              <w:rPr>
                <w:rFonts w:ascii="Browallia New" w:hAnsi="Browallia New" w:cs="Browallia New"/>
                <w:sz w:val="22"/>
                <w:szCs w:val="22"/>
                <w:cs/>
              </w:rPr>
              <w:t>บริษัท</w:t>
            </w:r>
            <w:r w:rsidR="009D15C7" w:rsidRPr="00B737D5">
              <w:rPr>
                <w:rFonts w:ascii="Browallia New" w:hAnsi="Browallia New" w:cs="Browallia New" w:hint="cs"/>
                <w:sz w:val="22"/>
                <w:szCs w:val="22"/>
                <w:cs/>
              </w:rPr>
              <w:t>ย่อย</w:t>
            </w:r>
            <w:r w:rsidRPr="00B737D5">
              <w:rPr>
                <w:rFonts w:ascii="Browallia New" w:hAnsi="Browallia New" w:cs="Browallia New"/>
                <w:sz w:val="22"/>
                <w:szCs w:val="22"/>
                <w:cs/>
              </w:rPr>
              <w:t xml:space="preserve">ได้รับการผ่อนผันการจ่ายชำระคืนเงินกู้ยืมระยะยาว สำหรับรอบระยะเวลาตั้งแต่มีนาคม </w:t>
            </w:r>
            <w:r w:rsidRPr="00B737D5">
              <w:rPr>
                <w:rFonts w:ascii="Browallia New" w:hAnsi="Browallia New" w:cs="Browallia New"/>
                <w:sz w:val="22"/>
                <w:szCs w:val="22"/>
              </w:rPr>
              <w:t>2563</w:t>
            </w:r>
            <w:r w:rsidRPr="00B737D5">
              <w:rPr>
                <w:rFonts w:ascii="Browallia New" w:hAnsi="Browallia New" w:cs="Browallia New"/>
                <w:sz w:val="22"/>
                <w:szCs w:val="22"/>
                <w:cs/>
              </w:rPr>
              <w:t xml:space="preserve"> ถึง </w:t>
            </w:r>
            <w:r w:rsidRPr="00B737D5">
              <w:rPr>
                <w:rFonts w:ascii="Browallia New" w:hAnsi="Browallia New" w:cs="Browallia New" w:hint="cs"/>
                <w:sz w:val="22"/>
                <w:szCs w:val="22"/>
                <w:cs/>
              </w:rPr>
              <w:t>มิถุนายน</w:t>
            </w:r>
            <w:r w:rsidRPr="00B737D5">
              <w:rPr>
                <w:rFonts w:ascii="Browallia New" w:hAnsi="Browallia New" w:cs="Browallia New"/>
                <w:sz w:val="22"/>
                <w:szCs w:val="22"/>
              </w:rPr>
              <w:t xml:space="preserve"> 2565</w:t>
            </w:r>
            <w:r w:rsidRPr="00B737D5">
              <w:rPr>
                <w:rFonts w:ascii="Browallia New" w:hAnsi="Browallia New" w:cs="Browallia New"/>
                <w:sz w:val="22"/>
                <w:szCs w:val="22"/>
                <w:cs/>
              </w:rPr>
              <w:t xml:space="preserve"> อย่างไรก็ตาม บริษัท</w:t>
            </w:r>
            <w:r w:rsidR="00CD577E" w:rsidRPr="00B737D5">
              <w:rPr>
                <w:rFonts w:ascii="Browallia New" w:hAnsi="Browallia New" w:cs="Browallia New" w:hint="cs"/>
                <w:sz w:val="22"/>
                <w:szCs w:val="22"/>
                <w:cs/>
              </w:rPr>
              <w:t>ย</w:t>
            </w:r>
            <w:r w:rsidR="000C61E9" w:rsidRPr="00B737D5">
              <w:rPr>
                <w:rFonts w:ascii="Browallia New" w:hAnsi="Browallia New" w:cs="Browallia New" w:hint="cs"/>
                <w:sz w:val="22"/>
                <w:szCs w:val="22"/>
                <w:cs/>
              </w:rPr>
              <w:t>่อย</w:t>
            </w:r>
            <w:r w:rsidRPr="00B737D5">
              <w:rPr>
                <w:rFonts w:ascii="Browallia New" w:hAnsi="Browallia New" w:cs="Browallia New"/>
                <w:sz w:val="22"/>
                <w:szCs w:val="22"/>
                <w:cs/>
              </w:rPr>
              <w:t>ต้องจ่ายชำระดอกเบี้ยในอัตราเดิมตลอดระยะเวลาการผ่อนผัน</w:t>
            </w:r>
          </w:p>
          <w:p w14:paraId="1132F1C2" w14:textId="5A88D015" w:rsidR="005E2F0A" w:rsidRPr="00B737D5" w:rsidRDefault="005E2F0A" w:rsidP="006D07C1">
            <w:pPr>
              <w:spacing w:line="240" w:lineRule="auto"/>
              <w:jc w:val="thaiDistribute"/>
              <w:rPr>
                <w:rFonts w:ascii="Browallia New" w:hAnsi="Browallia New" w:cs="Browallia New"/>
                <w:sz w:val="22"/>
                <w:szCs w:val="22"/>
                <w:cs/>
              </w:rPr>
            </w:pPr>
          </w:p>
        </w:tc>
      </w:tr>
      <w:tr w:rsidR="00726374" w:rsidRPr="00B737D5" w14:paraId="1E5D2B5A" w14:textId="77777777" w:rsidTr="002F47F2">
        <w:tc>
          <w:tcPr>
            <w:tcW w:w="9072" w:type="dxa"/>
            <w:gridSpan w:val="2"/>
            <w:tcBorders>
              <w:top w:val="nil"/>
              <w:left w:val="nil"/>
              <w:bottom w:val="nil"/>
              <w:right w:val="nil"/>
            </w:tcBorders>
          </w:tcPr>
          <w:p w14:paraId="11B9C23C" w14:textId="77777777" w:rsidR="00726374" w:rsidRPr="00B737D5" w:rsidRDefault="00726374" w:rsidP="00726374">
            <w:pPr>
              <w:spacing w:line="240" w:lineRule="auto"/>
              <w:ind w:right="-104"/>
              <w:jc w:val="thaiDistribute"/>
              <w:rPr>
                <w:rFonts w:ascii="Browallia New" w:hAnsi="Browallia New" w:cs="Browallia New"/>
                <w:sz w:val="22"/>
                <w:szCs w:val="22"/>
                <w:cs/>
              </w:rPr>
            </w:pPr>
            <w:r w:rsidRPr="00B737D5">
              <w:rPr>
                <w:rFonts w:ascii="Browallia New" w:hAnsi="Browallia New" w:cs="Browallia New"/>
                <w:b/>
                <w:bCs/>
                <w:sz w:val="22"/>
                <w:szCs w:val="22"/>
                <w:cs/>
              </w:rPr>
              <w:t>บริษัท</w:t>
            </w:r>
            <w:r w:rsidRPr="00B737D5">
              <w:rPr>
                <w:rFonts w:ascii="Browallia New" w:hAnsi="Browallia New" w:cs="Browallia New"/>
                <w:b/>
                <w:bCs/>
                <w:sz w:val="22"/>
                <w:szCs w:val="22"/>
              </w:rPr>
              <w:t xml:space="preserve"> </w:t>
            </w:r>
            <w:r w:rsidRPr="00B737D5">
              <w:rPr>
                <w:rFonts w:ascii="Browallia New" w:hAnsi="Browallia New" w:cs="Browallia New"/>
                <w:b/>
                <w:bCs/>
                <w:sz w:val="22"/>
                <w:szCs w:val="22"/>
                <w:cs/>
              </w:rPr>
              <w:t>แมกซ์</w:t>
            </w:r>
            <w:r w:rsidRPr="00B737D5">
              <w:rPr>
                <w:rFonts w:ascii="Browallia New" w:hAnsi="Browallia New" w:cs="Browallia New"/>
                <w:b/>
                <w:bCs/>
                <w:sz w:val="22"/>
                <w:szCs w:val="22"/>
              </w:rPr>
              <w:t xml:space="preserve"> </w:t>
            </w:r>
            <w:r w:rsidRPr="00B737D5">
              <w:rPr>
                <w:rFonts w:ascii="Browallia New" w:hAnsi="Browallia New" w:cs="Browallia New"/>
                <w:b/>
                <w:bCs/>
                <w:sz w:val="22"/>
                <w:szCs w:val="22"/>
                <w:cs/>
              </w:rPr>
              <w:t>โฮเทล</w:t>
            </w:r>
            <w:r w:rsidRPr="00B737D5">
              <w:rPr>
                <w:rFonts w:ascii="Browallia New" w:hAnsi="Browallia New" w:cs="Browallia New"/>
                <w:b/>
                <w:bCs/>
                <w:sz w:val="22"/>
                <w:szCs w:val="22"/>
              </w:rPr>
              <w:t xml:space="preserve"> </w:t>
            </w:r>
            <w:r w:rsidRPr="00B737D5">
              <w:rPr>
                <w:rFonts w:ascii="Browallia New" w:hAnsi="Browallia New" w:cs="Browallia New"/>
                <w:b/>
                <w:bCs/>
                <w:sz w:val="22"/>
                <w:szCs w:val="22"/>
                <w:cs/>
              </w:rPr>
              <w:t>จำกัด</w:t>
            </w:r>
          </w:p>
        </w:tc>
      </w:tr>
      <w:tr w:rsidR="00726374" w:rsidRPr="00B737D5" w14:paraId="093463F6" w14:textId="77777777" w:rsidTr="002F47F2">
        <w:tc>
          <w:tcPr>
            <w:tcW w:w="1947" w:type="dxa"/>
            <w:tcBorders>
              <w:top w:val="nil"/>
              <w:left w:val="nil"/>
              <w:bottom w:val="nil"/>
              <w:right w:val="nil"/>
            </w:tcBorders>
          </w:tcPr>
          <w:p w14:paraId="7754CDF8" w14:textId="77777777" w:rsidR="00726374" w:rsidRPr="00B737D5" w:rsidRDefault="00726374" w:rsidP="00726374">
            <w:pPr>
              <w:tabs>
                <w:tab w:val="decimal" w:pos="528"/>
              </w:tabs>
              <w:spacing w:line="240" w:lineRule="auto"/>
              <w:ind w:left="270" w:hanging="101"/>
              <w:jc w:val="thaiDistribute"/>
              <w:rPr>
                <w:rFonts w:ascii="Browallia New" w:hAnsi="Browallia New" w:cs="Browallia New"/>
                <w:sz w:val="22"/>
                <w:szCs w:val="22"/>
                <w:cs/>
              </w:rPr>
            </w:pPr>
            <w:r w:rsidRPr="00B737D5">
              <w:rPr>
                <w:rFonts w:ascii="Browallia New" w:hAnsi="Browallia New" w:cs="Browallia New"/>
                <w:sz w:val="22"/>
                <w:szCs w:val="22"/>
                <w:cs/>
              </w:rPr>
              <w:t>วงเงินที่</w:t>
            </w:r>
            <w:r w:rsidRPr="00B737D5">
              <w:rPr>
                <w:rFonts w:ascii="Browallia New" w:hAnsi="Browallia New" w:cs="Browallia New"/>
                <w:sz w:val="22"/>
                <w:szCs w:val="22"/>
              </w:rPr>
              <w:t xml:space="preserve"> 1</w:t>
            </w:r>
          </w:p>
        </w:tc>
        <w:tc>
          <w:tcPr>
            <w:tcW w:w="7125" w:type="dxa"/>
            <w:tcBorders>
              <w:top w:val="nil"/>
              <w:left w:val="nil"/>
              <w:right w:val="nil"/>
            </w:tcBorders>
            <w:shd w:val="clear" w:color="auto" w:fill="auto"/>
          </w:tcPr>
          <w:p w14:paraId="2014F2F8" w14:textId="5607DC3A" w:rsidR="001D040B" w:rsidRPr="00B737D5" w:rsidRDefault="001D040B" w:rsidP="00CA59BA">
            <w:pPr>
              <w:spacing w:line="240" w:lineRule="auto"/>
              <w:jc w:val="thaiDistribute"/>
              <w:rPr>
                <w:rFonts w:ascii="Browallia New" w:hAnsi="Browallia New" w:cs="Browallia New"/>
                <w:sz w:val="22"/>
                <w:szCs w:val="22"/>
              </w:rPr>
            </w:pPr>
            <w:r w:rsidRPr="00B737D5">
              <w:rPr>
                <w:rFonts w:ascii="Browallia New" w:hAnsi="Browallia New" w:cs="Browallia New"/>
                <w:sz w:val="22"/>
                <w:szCs w:val="22"/>
                <w:cs/>
              </w:rPr>
              <w:t>บริษัทย่อยได้รับการผ่อนผันการจ่ายชำระคืนเงินกู้ยืมระยะยาว</w:t>
            </w:r>
            <w:r w:rsidRPr="00B737D5">
              <w:rPr>
                <w:rFonts w:ascii="Browallia New" w:hAnsi="Browallia New" w:cs="Browallia New"/>
                <w:sz w:val="22"/>
                <w:szCs w:val="22"/>
              </w:rPr>
              <w:t xml:space="preserve"> </w:t>
            </w:r>
            <w:r w:rsidRPr="00B737D5">
              <w:rPr>
                <w:rFonts w:ascii="Browallia New" w:hAnsi="Browallia New" w:cs="Browallia New"/>
                <w:sz w:val="22"/>
                <w:szCs w:val="22"/>
                <w:cs/>
              </w:rPr>
              <w:t xml:space="preserve">สำหรับรอบระยะเวลาตั้งแต่มกราคม </w:t>
            </w:r>
            <w:r w:rsidRPr="00B737D5">
              <w:rPr>
                <w:rFonts w:ascii="Browallia New" w:hAnsi="Browallia New" w:cs="Browallia New"/>
                <w:sz w:val="22"/>
                <w:szCs w:val="22"/>
              </w:rPr>
              <w:t>2564</w:t>
            </w:r>
            <w:r w:rsidRPr="00B737D5">
              <w:rPr>
                <w:rFonts w:ascii="Browallia New" w:hAnsi="Browallia New" w:cs="Browallia New"/>
                <w:sz w:val="22"/>
                <w:szCs w:val="22"/>
                <w:cs/>
              </w:rPr>
              <w:t xml:space="preserve"> ถึง ตุลาคม </w:t>
            </w:r>
            <w:r w:rsidRPr="00B737D5">
              <w:rPr>
                <w:rFonts w:ascii="Browallia New" w:hAnsi="Browallia New" w:cs="Browallia New"/>
                <w:sz w:val="22"/>
                <w:szCs w:val="22"/>
              </w:rPr>
              <w:t>2564</w:t>
            </w:r>
            <w:r w:rsidRPr="00B737D5">
              <w:rPr>
                <w:rFonts w:ascii="Browallia New" w:hAnsi="Browallia New" w:cs="Browallia New"/>
                <w:sz w:val="22"/>
                <w:szCs w:val="22"/>
                <w:cs/>
              </w:rPr>
              <w:t xml:space="preserve"> อย่างไรก็ตาม บริษัทย่อยต้องจ่ายชำระดอกเบี้ยในอัตราเดิมตลอดระยะเวลาการผ่อนผัน โดยบริษัทย่อยจะจ่ายชำระดอกเบี้ยสำหรับปี </w:t>
            </w:r>
            <w:r w:rsidRPr="00B737D5">
              <w:rPr>
                <w:rFonts w:ascii="Browallia New" w:hAnsi="Browallia New" w:cs="Browallia New"/>
                <w:sz w:val="22"/>
                <w:szCs w:val="22"/>
              </w:rPr>
              <w:t xml:space="preserve">2564 </w:t>
            </w:r>
            <w:r w:rsidRPr="00B737D5">
              <w:rPr>
                <w:rFonts w:ascii="Browallia New" w:hAnsi="Browallia New" w:cs="Browallia New"/>
                <w:sz w:val="22"/>
                <w:szCs w:val="22"/>
                <w:cs/>
              </w:rPr>
              <w:t xml:space="preserve">ในอัตราเดิมต่อเดือนไม่น้อยกว่าจำนวนเงิน </w:t>
            </w:r>
            <w:r w:rsidRPr="00B737D5">
              <w:rPr>
                <w:rFonts w:ascii="Browallia New" w:hAnsi="Browallia New" w:cs="Browallia New"/>
                <w:sz w:val="22"/>
                <w:szCs w:val="22"/>
              </w:rPr>
              <w:t xml:space="preserve">75,000 </w:t>
            </w:r>
            <w:r w:rsidRPr="00B737D5">
              <w:rPr>
                <w:rFonts w:ascii="Browallia New" w:hAnsi="Browallia New" w:cs="Browallia New"/>
                <w:sz w:val="22"/>
                <w:szCs w:val="22"/>
                <w:cs/>
              </w:rPr>
              <w:t xml:space="preserve">บาท และสำหรับดอกเบี้ยคงเหลือ บริษัทย่อยจะเริ่มจ่ายดอกเบี้ย ตั้งแต่ มกราคม </w:t>
            </w:r>
            <w:r w:rsidRPr="00B737D5">
              <w:rPr>
                <w:rFonts w:ascii="Browallia New" w:hAnsi="Browallia New" w:cs="Browallia New"/>
                <w:sz w:val="22"/>
                <w:szCs w:val="22"/>
              </w:rPr>
              <w:t>2565</w:t>
            </w:r>
            <w:r w:rsidRPr="00B737D5">
              <w:rPr>
                <w:rFonts w:ascii="Browallia New" w:hAnsi="Browallia New" w:cs="Browallia New"/>
                <w:sz w:val="22"/>
                <w:szCs w:val="22"/>
                <w:cs/>
              </w:rPr>
              <w:t xml:space="preserve"> ถึง ธันวาคม </w:t>
            </w:r>
            <w:r w:rsidRPr="00B737D5">
              <w:rPr>
                <w:rFonts w:ascii="Browallia New" w:hAnsi="Browallia New" w:cs="Browallia New"/>
                <w:sz w:val="22"/>
                <w:szCs w:val="22"/>
              </w:rPr>
              <w:t>2566</w:t>
            </w:r>
            <w:r w:rsidRPr="00B737D5">
              <w:rPr>
                <w:rFonts w:ascii="Browallia New" w:hAnsi="Browallia New" w:cs="Browallia New"/>
                <w:sz w:val="22"/>
                <w:szCs w:val="22"/>
                <w:cs/>
              </w:rPr>
              <w:t xml:space="preserve"> โดยต่อเดือนไม่น้อยกว่</w:t>
            </w:r>
            <w:r w:rsidR="00CA59BA" w:rsidRPr="00B737D5">
              <w:rPr>
                <w:rFonts w:ascii="Browallia New" w:hAnsi="Browallia New" w:cs="Browallia New" w:hint="cs"/>
                <w:sz w:val="22"/>
                <w:szCs w:val="22"/>
                <w:cs/>
              </w:rPr>
              <w:t>า</w:t>
            </w:r>
            <w:r w:rsidRPr="00B737D5">
              <w:rPr>
                <w:rFonts w:ascii="Browallia New" w:hAnsi="Browallia New" w:cs="Browallia New"/>
                <w:sz w:val="22"/>
                <w:szCs w:val="22"/>
                <w:cs/>
              </w:rPr>
              <w:t>จำนวนเง</w:t>
            </w:r>
            <w:r w:rsidR="00CA59BA" w:rsidRPr="00B737D5">
              <w:rPr>
                <w:rFonts w:ascii="Browallia New" w:hAnsi="Browallia New" w:cs="Browallia New" w:hint="cs"/>
                <w:sz w:val="22"/>
                <w:szCs w:val="22"/>
                <w:cs/>
              </w:rPr>
              <w:t>ิ</w:t>
            </w:r>
            <w:r w:rsidRPr="00B737D5">
              <w:rPr>
                <w:rFonts w:ascii="Browallia New" w:hAnsi="Browallia New" w:cs="Browallia New"/>
                <w:sz w:val="22"/>
                <w:szCs w:val="22"/>
                <w:cs/>
              </w:rPr>
              <w:t>น</w:t>
            </w:r>
            <w:r w:rsidR="00CA59BA" w:rsidRPr="00B737D5">
              <w:rPr>
                <w:rFonts w:ascii="Browallia New" w:hAnsi="Browallia New" w:cs="Browallia New" w:hint="cs"/>
                <w:sz w:val="22"/>
                <w:szCs w:val="22"/>
                <w:cs/>
              </w:rPr>
              <w:t xml:space="preserve"> </w:t>
            </w:r>
            <w:r w:rsidRPr="00B737D5">
              <w:rPr>
                <w:rFonts w:ascii="Browallia New" w:hAnsi="Browallia New" w:cs="Browallia New"/>
                <w:sz w:val="22"/>
                <w:szCs w:val="22"/>
              </w:rPr>
              <w:t>38,100</w:t>
            </w:r>
            <w:r w:rsidRPr="00B737D5">
              <w:rPr>
                <w:rFonts w:ascii="Browallia New" w:hAnsi="Browallia New" w:cs="Browallia New"/>
                <w:sz w:val="22"/>
                <w:szCs w:val="22"/>
                <w:cs/>
              </w:rPr>
              <w:t xml:space="preserve"> บาทและชำระดอกเบี้ยคงเหลือภายในงวดสุดท้ายของสัญญาเดิม</w:t>
            </w:r>
          </w:p>
          <w:p w14:paraId="2DCC1452" w14:textId="25754CED" w:rsidR="007817CB" w:rsidRPr="00B737D5" w:rsidRDefault="007817CB" w:rsidP="00CA59BA">
            <w:pPr>
              <w:spacing w:line="240" w:lineRule="auto"/>
              <w:ind w:right="-63"/>
              <w:jc w:val="thaiDistribute"/>
              <w:rPr>
                <w:rFonts w:ascii="Browallia New" w:hAnsi="Browallia New" w:cs="Browallia New"/>
                <w:sz w:val="22"/>
                <w:szCs w:val="22"/>
                <w:cs/>
              </w:rPr>
            </w:pPr>
          </w:p>
        </w:tc>
      </w:tr>
      <w:tr w:rsidR="00726374" w:rsidRPr="00B737D5" w14:paraId="4BA0CC96" w14:textId="77777777" w:rsidTr="002F47F2">
        <w:trPr>
          <w:trHeight w:val="68"/>
        </w:trPr>
        <w:tc>
          <w:tcPr>
            <w:tcW w:w="1947" w:type="dxa"/>
            <w:tcBorders>
              <w:top w:val="nil"/>
              <w:left w:val="nil"/>
              <w:bottom w:val="nil"/>
              <w:right w:val="nil"/>
            </w:tcBorders>
          </w:tcPr>
          <w:p w14:paraId="53D552A4" w14:textId="36D319BD" w:rsidR="00726374" w:rsidRPr="00B737D5" w:rsidRDefault="00726374" w:rsidP="00726374">
            <w:pPr>
              <w:tabs>
                <w:tab w:val="decimal" w:pos="528"/>
              </w:tabs>
              <w:spacing w:line="240" w:lineRule="auto"/>
              <w:ind w:left="270" w:hanging="101"/>
              <w:rPr>
                <w:rFonts w:ascii="Browallia New" w:hAnsi="Browallia New" w:cs="Browallia New"/>
                <w:sz w:val="22"/>
                <w:szCs w:val="22"/>
                <w:cs/>
              </w:rPr>
            </w:pPr>
            <w:r w:rsidRPr="00B737D5">
              <w:rPr>
                <w:rFonts w:ascii="Browallia New" w:hAnsi="Browallia New" w:cs="Browallia New" w:hint="cs"/>
                <w:sz w:val="22"/>
                <w:szCs w:val="22"/>
                <w:cs/>
              </w:rPr>
              <w:t>วงเงินที่</w:t>
            </w:r>
            <w:r w:rsidRPr="00B737D5">
              <w:rPr>
                <w:rFonts w:ascii="Browallia New" w:hAnsi="Browallia New" w:cs="Browallia New" w:hint="cs"/>
                <w:sz w:val="22"/>
                <w:szCs w:val="22"/>
              </w:rPr>
              <w:t xml:space="preserve"> </w:t>
            </w:r>
            <w:r w:rsidR="00F9384F" w:rsidRPr="00B737D5">
              <w:rPr>
                <w:rFonts w:ascii="Browallia New" w:hAnsi="Browallia New" w:cs="Browallia New"/>
                <w:sz w:val="22"/>
                <w:szCs w:val="22"/>
              </w:rPr>
              <w:t>2</w:t>
            </w:r>
          </w:p>
        </w:tc>
        <w:tc>
          <w:tcPr>
            <w:tcW w:w="7125" w:type="dxa"/>
            <w:tcBorders>
              <w:top w:val="nil"/>
              <w:left w:val="nil"/>
              <w:bottom w:val="nil"/>
              <w:right w:val="nil"/>
            </w:tcBorders>
            <w:shd w:val="clear" w:color="auto" w:fill="auto"/>
          </w:tcPr>
          <w:p w14:paraId="7DACB063" w14:textId="77777777" w:rsidR="00726374" w:rsidRPr="00B737D5" w:rsidRDefault="00000279" w:rsidP="005524A3">
            <w:pPr>
              <w:spacing w:line="240" w:lineRule="auto"/>
              <w:jc w:val="thaiDistribute"/>
              <w:rPr>
                <w:rFonts w:ascii="Browallia New" w:hAnsi="Browallia New" w:cs="Browallia New"/>
                <w:sz w:val="22"/>
                <w:szCs w:val="22"/>
              </w:rPr>
            </w:pPr>
            <w:r w:rsidRPr="00B737D5">
              <w:rPr>
                <w:rFonts w:ascii="Browallia New" w:hAnsi="Browallia New" w:cs="Browallia New"/>
                <w:sz w:val="22"/>
                <w:szCs w:val="22"/>
                <w:cs/>
              </w:rPr>
              <w:t>บริษัท</w:t>
            </w:r>
            <w:r w:rsidR="006D07C1" w:rsidRPr="00B737D5">
              <w:rPr>
                <w:rFonts w:ascii="Browallia New" w:hAnsi="Browallia New" w:cs="Browallia New" w:hint="cs"/>
                <w:sz w:val="22"/>
                <w:szCs w:val="22"/>
                <w:cs/>
              </w:rPr>
              <w:t>ย่อย</w:t>
            </w:r>
            <w:r w:rsidRPr="00B737D5">
              <w:rPr>
                <w:rFonts w:ascii="Browallia New" w:hAnsi="Browallia New" w:cs="Browallia New"/>
                <w:sz w:val="22"/>
                <w:szCs w:val="22"/>
                <w:cs/>
              </w:rPr>
              <w:t xml:space="preserve">ได้รับการผ่อนผันการจ่ายชำระคืนเงินกู้ยืมระยะยาว สำหรับรอบระยะเวลาตั้งแต่มีนาคม </w:t>
            </w:r>
            <w:r w:rsidRPr="00B737D5">
              <w:rPr>
                <w:rFonts w:ascii="Browallia New" w:hAnsi="Browallia New" w:cs="Browallia New"/>
                <w:sz w:val="22"/>
                <w:szCs w:val="22"/>
              </w:rPr>
              <w:t>2563</w:t>
            </w:r>
            <w:r w:rsidRPr="00B737D5">
              <w:rPr>
                <w:rFonts w:ascii="Browallia New" w:hAnsi="Browallia New" w:cs="Browallia New"/>
                <w:sz w:val="22"/>
                <w:szCs w:val="22"/>
                <w:cs/>
              </w:rPr>
              <w:t xml:space="preserve"> ถึง </w:t>
            </w:r>
            <w:r w:rsidR="0015217D" w:rsidRPr="00B737D5">
              <w:rPr>
                <w:rFonts w:ascii="Browallia New" w:hAnsi="Browallia New" w:cs="Browallia New" w:hint="cs"/>
                <w:sz w:val="22"/>
                <w:szCs w:val="22"/>
                <w:cs/>
              </w:rPr>
              <w:t>มิถุนายน</w:t>
            </w:r>
            <w:r w:rsidR="0015217D" w:rsidRPr="00B737D5">
              <w:rPr>
                <w:rFonts w:ascii="Browallia New" w:hAnsi="Browallia New" w:cs="Browallia New"/>
                <w:sz w:val="22"/>
                <w:szCs w:val="22"/>
              </w:rPr>
              <w:t xml:space="preserve"> 2565</w:t>
            </w:r>
            <w:r w:rsidRPr="00B737D5">
              <w:rPr>
                <w:rFonts w:ascii="Browallia New" w:hAnsi="Browallia New" w:cs="Browallia New"/>
                <w:sz w:val="22"/>
                <w:szCs w:val="22"/>
                <w:cs/>
              </w:rPr>
              <w:t xml:space="preserve"> อย่างไรก็ตาม บริษัท</w:t>
            </w:r>
            <w:r w:rsidR="0036035A" w:rsidRPr="00B737D5">
              <w:rPr>
                <w:rFonts w:ascii="Browallia New" w:hAnsi="Browallia New" w:cs="Browallia New" w:hint="cs"/>
                <w:sz w:val="22"/>
                <w:szCs w:val="22"/>
                <w:cs/>
              </w:rPr>
              <w:t>ย่อย</w:t>
            </w:r>
            <w:r w:rsidRPr="00B737D5">
              <w:rPr>
                <w:rFonts w:ascii="Browallia New" w:hAnsi="Browallia New" w:cs="Browallia New"/>
                <w:sz w:val="22"/>
                <w:szCs w:val="22"/>
                <w:cs/>
              </w:rPr>
              <w:t>ต้องจ่ายชำระดอกเบี้ยในอัตราเดิมตลอดระยะเวลาการผ่อนผัน</w:t>
            </w:r>
          </w:p>
          <w:p w14:paraId="02B74363" w14:textId="1B754A36" w:rsidR="005E2F0A" w:rsidRPr="00B737D5" w:rsidRDefault="005E2F0A" w:rsidP="005524A3">
            <w:pPr>
              <w:spacing w:line="240" w:lineRule="auto"/>
              <w:jc w:val="thaiDistribute"/>
              <w:rPr>
                <w:rFonts w:ascii="Browallia New" w:hAnsi="Browallia New" w:cs="Browallia New"/>
                <w:sz w:val="22"/>
                <w:szCs w:val="22"/>
                <w:cs/>
              </w:rPr>
            </w:pPr>
          </w:p>
        </w:tc>
      </w:tr>
    </w:tbl>
    <w:p w14:paraId="3FB7CB62" w14:textId="05AE3C79" w:rsidR="00775C6D" w:rsidRPr="00B737D5" w:rsidRDefault="00775C6D" w:rsidP="00FB625F">
      <w:pPr>
        <w:spacing w:line="240" w:lineRule="auto"/>
        <w:jc w:val="thaiDistribute"/>
        <w:rPr>
          <w:rFonts w:ascii="Browallia New" w:hAnsi="Browallia New" w:cs="Browallia New"/>
          <w:sz w:val="28"/>
          <w:szCs w:val="28"/>
        </w:rPr>
        <w:sectPr w:rsidR="00775C6D" w:rsidRPr="00B737D5" w:rsidSect="00DB46E4">
          <w:footerReference w:type="default" r:id="rId11"/>
          <w:pgSz w:w="11909" w:h="16834" w:code="9"/>
          <w:pgMar w:top="1350" w:right="1136" w:bottom="806" w:left="1440" w:header="1138" w:footer="72" w:gutter="0"/>
          <w:pgNumType w:start="10"/>
          <w:cols w:space="720"/>
          <w:rtlGutter/>
          <w:docGrid w:linePitch="245"/>
        </w:sectPr>
      </w:pPr>
    </w:p>
    <w:p w14:paraId="5B4B0E3D" w14:textId="12A84841" w:rsidR="006971B8" w:rsidRPr="00B737D5" w:rsidRDefault="00526601"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ข้อมูลทางการเงินจำแนกตามส่วนงาน</w:t>
      </w:r>
    </w:p>
    <w:p w14:paraId="6ED61139" w14:textId="77777777" w:rsidR="00526601" w:rsidRPr="00B737D5" w:rsidRDefault="0052660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0D927DB2" w14:textId="45AFE72C" w:rsidR="0081419D" w:rsidRPr="00B737D5" w:rsidRDefault="006022F3"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กลุ่มบริษัท</w:t>
      </w:r>
      <w:r w:rsidRPr="00B737D5">
        <w:rPr>
          <w:rFonts w:ascii="Browallia New" w:hAnsi="Browallia New" w:cs="Browallia New" w:hint="cs"/>
          <w:sz w:val="28"/>
          <w:szCs w:val="28"/>
          <w:cs/>
        </w:rPr>
        <w:t>มีรายได้</w:t>
      </w:r>
      <w:r w:rsidRPr="00B737D5">
        <w:rPr>
          <w:rFonts w:ascii="Browallia New" w:hAnsi="Browallia New" w:cs="Browallia New"/>
          <w:sz w:val="28"/>
          <w:szCs w:val="28"/>
          <w:cs/>
        </w:rPr>
        <w:t>ทั้งในประเทศและต่างประเทศ</w:t>
      </w:r>
      <w:r w:rsidRPr="00B737D5">
        <w:rPr>
          <w:rFonts w:ascii="Browallia New" w:hAnsi="Browallia New" w:cs="Browallia New"/>
          <w:sz w:val="28"/>
          <w:szCs w:val="28"/>
        </w:rPr>
        <w:t xml:space="preserve"> </w:t>
      </w:r>
      <w:r w:rsidRPr="00B737D5">
        <w:rPr>
          <w:rFonts w:ascii="Browallia New" w:hAnsi="Browallia New" w:cs="Browallia New" w:hint="cs"/>
          <w:sz w:val="28"/>
          <w:szCs w:val="28"/>
          <w:cs/>
        </w:rPr>
        <w:t>ประกอบด้วย</w:t>
      </w:r>
      <w:r w:rsidRPr="00B737D5">
        <w:rPr>
          <w:rFonts w:ascii="Browallia New" w:hAnsi="Browallia New" w:cs="Browallia New"/>
          <w:sz w:val="28"/>
          <w:szCs w:val="28"/>
          <w:cs/>
        </w:rPr>
        <w:t xml:space="preserve">รายได้จากการขายสินค้าและรายได้ดอกผลเช่าซื้อ </w:t>
      </w:r>
      <w:r w:rsidRPr="00B737D5">
        <w:rPr>
          <w:rFonts w:ascii="Browallia New" w:hAnsi="Browallia New" w:cs="Browallia New" w:hint="cs"/>
          <w:sz w:val="28"/>
          <w:szCs w:val="28"/>
          <w:cs/>
        </w:rPr>
        <w:t>รายได้จากการขาย</w:t>
      </w:r>
      <w:r w:rsidRPr="00B737D5">
        <w:rPr>
          <w:rFonts w:ascii="Browallia New" w:hAnsi="Browallia New" w:cs="Browallia New"/>
          <w:sz w:val="28"/>
          <w:szCs w:val="28"/>
          <w:cs/>
        </w:rPr>
        <w:t>อสังหาริมทรัพย์ รายได้จากการให้เช่า</w:t>
      </w:r>
      <w:r w:rsidRPr="00B737D5">
        <w:rPr>
          <w:rFonts w:ascii="Browallia New" w:hAnsi="Browallia New" w:cs="Browallia New"/>
          <w:sz w:val="28"/>
          <w:szCs w:val="28"/>
        </w:rPr>
        <w:t xml:space="preserve"> </w:t>
      </w:r>
      <w:r w:rsidRPr="00B737D5">
        <w:rPr>
          <w:rFonts w:ascii="Browallia New" w:hAnsi="Browallia New" w:cs="Browallia New"/>
          <w:sz w:val="28"/>
          <w:szCs w:val="28"/>
          <w:cs/>
        </w:rPr>
        <w:t>รายได้จากกิจการโรงแรม</w:t>
      </w:r>
      <w:r w:rsidRPr="00B737D5">
        <w:rPr>
          <w:rFonts w:ascii="Browallia New" w:hAnsi="Browallia New" w:cs="Browallia New"/>
          <w:sz w:val="28"/>
          <w:szCs w:val="28"/>
        </w:rPr>
        <w:t xml:space="preserve"> </w:t>
      </w:r>
      <w:r w:rsidRPr="00B737D5">
        <w:rPr>
          <w:rFonts w:ascii="Browallia New" w:hAnsi="Browallia New" w:cs="Browallia New"/>
          <w:sz w:val="28"/>
          <w:szCs w:val="28"/>
          <w:cs/>
          <w:lang w:val="en-GB"/>
        </w:rPr>
        <w:t xml:space="preserve">รายได้ค่าบริการ </w:t>
      </w:r>
      <w:r w:rsidRPr="00B737D5">
        <w:rPr>
          <w:rFonts w:ascii="Browallia New" w:hAnsi="Browallia New" w:cs="Browallia New"/>
          <w:sz w:val="28"/>
          <w:szCs w:val="28"/>
          <w:cs/>
        </w:rPr>
        <w:t>และ</w:t>
      </w:r>
      <w:r w:rsidRPr="00B737D5">
        <w:rPr>
          <w:rFonts w:ascii="Browallia New" w:hAnsi="Browallia New" w:cs="Browallia New" w:hint="cs"/>
          <w:sz w:val="28"/>
          <w:szCs w:val="28"/>
          <w:cs/>
        </w:rPr>
        <w:t>รายได้ค่า</w:t>
      </w:r>
      <w:r w:rsidRPr="00B737D5">
        <w:rPr>
          <w:rFonts w:ascii="Browallia New" w:hAnsi="Browallia New" w:cs="Browallia New"/>
          <w:sz w:val="28"/>
          <w:szCs w:val="28"/>
          <w:cs/>
        </w:rPr>
        <w:t>บริการจัดทำโฆษณาประชาสัมพันธ์และจัดงานกิจกรรม กลุ่มบริษัท</w:t>
      </w:r>
      <w:r w:rsidRPr="00B737D5">
        <w:rPr>
          <w:rFonts w:ascii="Browallia New" w:hAnsi="Browallia New" w:cs="Browallia New"/>
          <w:szCs w:val="28"/>
          <w:shd w:val="clear" w:color="auto" w:fill="FFFFFF"/>
          <w:cs/>
        </w:rPr>
        <w:t>ได้เปิดเผยข้อมูลการจำแนกรายได้</w:t>
      </w:r>
      <w:r w:rsidRPr="00B737D5">
        <w:rPr>
          <w:rFonts w:ascii="Browallia New" w:hAnsi="Browallia New" w:cs="Browallia New" w:hint="cs"/>
          <w:szCs w:val="28"/>
          <w:shd w:val="clear" w:color="auto" w:fill="FFFFFF"/>
          <w:cs/>
        </w:rPr>
        <w:t>จากการดำเนินธุรกิจหลัก</w:t>
      </w:r>
      <w:r w:rsidRPr="00B737D5">
        <w:rPr>
          <w:rFonts w:ascii="Browallia New" w:hAnsi="Browallia New" w:cs="Browallia New"/>
          <w:szCs w:val="28"/>
          <w:shd w:val="clear" w:color="auto" w:fill="FFFFFF"/>
          <w:cs/>
        </w:rPr>
        <w:t>ตามภูมิศาสตร์</w:t>
      </w:r>
      <w:r w:rsidRPr="00B737D5">
        <w:rPr>
          <w:rFonts w:ascii="Browallia New" w:hAnsi="Browallia New" w:cs="Browallia New" w:hint="cs"/>
          <w:szCs w:val="28"/>
          <w:shd w:val="clear" w:color="auto" w:fill="FFFFFF"/>
          <w:cs/>
        </w:rPr>
        <w:t xml:space="preserve"> </w:t>
      </w:r>
      <w:r w:rsidRPr="00B737D5">
        <w:rPr>
          <w:rFonts w:ascii="Browallia New" w:hAnsi="Browallia New" w:cs="Browallia New" w:hint="cs"/>
          <w:sz w:val="28"/>
          <w:szCs w:val="28"/>
          <w:cs/>
        </w:rPr>
        <w:t>โดยไม่รวมรายได้จาก</w:t>
      </w:r>
      <w:r w:rsidRPr="00B737D5">
        <w:rPr>
          <w:rFonts w:ascii="Browallia New" w:hAnsi="Browallia New" w:cs="Browallia New"/>
          <w:sz w:val="28"/>
          <w:szCs w:val="28"/>
          <w:cs/>
        </w:rPr>
        <w:t>ดอกเบี้ยรับ</w:t>
      </w:r>
      <w:r w:rsidRPr="00B737D5">
        <w:rPr>
          <w:rFonts w:ascii="Browallia New" w:hAnsi="Browallia New" w:cs="Browallia New"/>
          <w:szCs w:val="28"/>
          <w:shd w:val="clear" w:color="auto" w:fill="FFFFFF"/>
        </w:rPr>
        <w:t xml:space="preserve"> </w:t>
      </w:r>
      <w:r w:rsidRPr="00B737D5">
        <w:rPr>
          <w:rFonts w:ascii="Browallia New" w:hAnsi="Browallia New" w:cs="Browallia New" w:hint="cs"/>
          <w:szCs w:val="28"/>
          <w:shd w:val="clear" w:color="auto" w:fill="FFFFFF"/>
          <w:cs/>
        </w:rPr>
        <w:t>และ</w:t>
      </w:r>
      <w:r w:rsidRPr="00B737D5">
        <w:rPr>
          <w:rFonts w:ascii="Browallia New" w:hAnsi="Browallia New" w:cs="Browallia New"/>
          <w:szCs w:val="28"/>
          <w:shd w:val="clear" w:color="auto" w:fill="FFFFFF"/>
          <w:cs/>
        </w:rPr>
        <w:t>แยกตามการรับรู้รายได้</w:t>
      </w:r>
      <w:r w:rsidR="0081419D" w:rsidRPr="00B737D5">
        <w:rPr>
          <w:rFonts w:ascii="Browallia New" w:hAnsi="Browallia New" w:cs="Browallia New"/>
          <w:sz w:val="28"/>
          <w:szCs w:val="28"/>
          <w:cs/>
        </w:rPr>
        <w:t>สำหรับงวด</w:t>
      </w:r>
      <w:r w:rsidR="00835691" w:rsidRPr="00B737D5">
        <w:rPr>
          <w:rFonts w:ascii="Browallia New" w:hAnsi="Browallia New" w:cs="Browallia New" w:hint="cs"/>
          <w:sz w:val="28"/>
          <w:szCs w:val="28"/>
          <w:cs/>
        </w:rPr>
        <w:t>สาม</w:t>
      </w:r>
      <w:r w:rsidR="0081419D" w:rsidRPr="00B737D5">
        <w:rPr>
          <w:rFonts w:ascii="Browallia New" w:hAnsi="Browallia New" w:cs="Browallia New"/>
          <w:sz w:val="28"/>
          <w:szCs w:val="28"/>
          <w:cs/>
        </w:rPr>
        <w:t xml:space="preserve">เดือนสิ้นสุดวันที่ </w:t>
      </w:r>
      <w:r w:rsidR="00872AB2" w:rsidRPr="00B737D5">
        <w:rPr>
          <w:rFonts w:ascii="Browallia New" w:hAnsi="Browallia New" w:cs="Browallia New"/>
          <w:sz w:val="28"/>
          <w:szCs w:val="28"/>
        </w:rPr>
        <w:t>31</w:t>
      </w:r>
      <w:r w:rsidR="00872AB2" w:rsidRPr="00B737D5">
        <w:rPr>
          <w:rFonts w:ascii="Browallia New" w:hAnsi="Browallia New" w:cs="Browallia New" w:hint="cs"/>
          <w:sz w:val="28"/>
          <w:szCs w:val="28"/>
          <w:cs/>
        </w:rPr>
        <w:t xml:space="preserve"> มีนาคม </w:t>
      </w:r>
      <w:r w:rsidR="00872AB2" w:rsidRPr="00B737D5">
        <w:rPr>
          <w:rFonts w:ascii="Browallia New" w:hAnsi="Browallia New" w:cs="Browallia New"/>
          <w:sz w:val="28"/>
          <w:szCs w:val="28"/>
        </w:rPr>
        <w:t>2565</w:t>
      </w:r>
      <w:r w:rsidR="0081419D" w:rsidRPr="00B737D5">
        <w:rPr>
          <w:rFonts w:ascii="Browallia New" w:hAnsi="Browallia New" w:cs="Browallia New"/>
          <w:sz w:val="28"/>
          <w:szCs w:val="28"/>
          <w:cs/>
        </w:rPr>
        <w:t xml:space="preserve"> และ </w:t>
      </w:r>
      <w:r w:rsidR="0081419D" w:rsidRPr="00B737D5">
        <w:rPr>
          <w:rFonts w:ascii="Browallia New" w:hAnsi="Browallia New" w:cs="Browallia New"/>
          <w:sz w:val="28"/>
          <w:szCs w:val="28"/>
          <w:lang w:val="en-GB"/>
        </w:rPr>
        <w:t>256</w:t>
      </w:r>
      <w:r w:rsidR="00872AB2" w:rsidRPr="00B737D5">
        <w:rPr>
          <w:rFonts w:ascii="Browallia New" w:hAnsi="Browallia New" w:cs="Browallia New"/>
          <w:sz w:val="28"/>
          <w:szCs w:val="28"/>
          <w:lang w:val="en-GB"/>
        </w:rPr>
        <w:t>4</w:t>
      </w:r>
      <w:r w:rsidR="0081419D" w:rsidRPr="00B737D5">
        <w:rPr>
          <w:rFonts w:ascii="Browallia New" w:hAnsi="Browallia New" w:cs="Browallia New"/>
          <w:sz w:val="28"/>
          <w:szCs w:val="28"/>
          <w:cs/>
        </w:rPr>
        <w:t xml:space="preserve"> มีดังต่อไปนี้</w:t>
      </w:r>
    </w:p>
    <w:p w14:paraId="40AE6267" w14:textId="6012D042" w:rsidR="006971B8" w:rsidRPr="00B737D5" w:rsidRDefault="006971B8" w:rsidP="0081419D">
      <w:pPr>
        <w:spacing w:line="240" w:lineRule="auto"/>
        <w:ind w:left="426"/>
        <w:jc w:val="thaiDistribute"/>
        <w:rPr>
          <w:rFonts w:ascii="Browallia New" w:hAnsi="Browallia New" w:cs="Browallia New"/>
          <w:sz w:val="20"/>
          <w:szCs w:val="20"/>
          <w:u w:val="single"/>
        </w:rPr>
      </w:pPr>
    </w:p>
    <w:p w14:paraId="4CCC6D6F" w14:textId="22AD0EFF" w:rsidR="00D12E8D" w:rsidRPr="00B737D5" w:rsidRDefault="00D12E8D" w:rsidP="0081419D">
      <w:pPr>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ผู้มีอำนาจตัดสินใจสูงสุดด้านการดำเนินงานได้พิจารณาแล้วว่าส่วนที่รายงานมีดังนี้</w:t>
      </w:r>
    </w:p>
    <w:p w14:paraId="7B9CFBF2" w14:textId="507A6182" w:rsidR="00197494" w:rsidRPr="00B737D5" w:rsidRDefault="00197494" w:rsidP="0081419D">
      <w:pPr>
        <w:spacing w:line="240" w:lineRule="auto"/>
        <w:ind w:left="426"/>
        <w:jc w:val="thaiDistribute"/>
        <w:rPr>
          <w:rFonts w:ascii="Browallia New" w:hAnsi="Browallia New" w:cs="Browallia New"/>
          <w:sz w:val="20"/>
          <w:szCs w:val="20"/>
          <w:u w:val="single"/>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156A13" w:rsidRPr="00B737D5" w14:paraId="7D307AA7" w14:textId="77777777" w:rsidTr="001F10C7">
        <w:tc>
          <w:tcPr>
            <w:tcW w:w="2409" w:type="dxa"/>
          </w:tcPr>
          <w:p w14:paraId="10061B99" w14:textId="77777777" w:rsidR="00156A13" w:rsidRPr="00B737D5" w:rsidRDefault="00156A13" w:rsidP="001F10C7">
            <w:pPr>
              <w:spacing w:line="240" w:lineRule="auto"/>
              <w:ind w:right="-108"/>
              <w:rPr>
                <w:rFonts w:ascii="Browallia New" w:hAnsi="Browallia New" w:cs="Browallia New"/>
                <w:sz w:val="19"/>
                <w:szCs w:val="19"/>
              </w:rPr>
            </w:pPr>
          </w:p>
        </w:tc>
        <w:tc>
          <w:tcPr>
            <w:tcW w:w="11643" w:type="dxa"/>
            <w:gridSpan w:val="16"/>
          </w:tcPr>
          <w:p w14:paraId="555D73CE" w14:textId="77777777" w:rsidR="00156A13" w:rsidRPr="00B737D5" w:rsidRDefault="00156A13" w:rsidP="001F10C7">
            <w:pPr>
              <w:spacing w:line="240" w:lineRule="auto"/>
              <w:jc w:val="right"/>
              <w:rPr>
                <w:rFonts w:ascii="Browallia New" w:hAnsi="Browallia New" w:cs="Browallia New"/>
                <w:sz w:val="20"/>
                <w:szCs w:val="20"/>
              </w:rPr>
            </w:pPr>
            <w:r w:rsidRPr="00B737D5">
              <w:rPr>
                <w:rFonts w:ascii="Browallia New" w:hAnsi="Browallia New" w:cs="Browallia New"/>
                <w:sz w:val="20"/>
                <w:szCs w:val="20"/>
                <w:cs/>
              </w:rPr>
              <w:t>(หน่วย : ล้านบาท)</w:t>
            </w:r>
          </w:p>
        </w:tc>
      </w:tr>
      <w:tr w:rsidR="00156A13" w:rsidRPr="00B737D5" w14:paraId="0E5643C7" w14:textId="77777777" w:rsidTr="001F10C7">
        <w:tblPrEx>
          <w:tblBorders>
            <w:bottom w:val="single" w:sz="4" w:space="0" w:color="auto"/>
          </w:tblBorders>
        </w:tblPrEx>
        <w:trPr>
          <w:tblHeader/>
        </w:trPr>
        <w:tc>
          <w:tcPr>
            <w:tcW w:w="2409" w:type="dxa"/>
          </w:tcPr>
          <w:p w14:paraId="47DE4A2F" w14:textId="77777777" w:rsidR="00156A13" w:rsidRPr="00B737D5"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35D0CE1B"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ธุรกิจขายและ</w:t>
            </w:r>
          </w:p>
          <w:p w14:paraId="267FC444"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ให้เช่าซื้อ</w:t>
            </w:r>
          </w:p>
        </w:tc>
        <w:tc>
          <w:tcPr>
            <w:tcW w:w="1412" w:type="dxa"/>
            <w:gridSpan w:val="2"/>
            <w:vAlign w:val="bottom"/>
          </w:tcPr>
          <w:p w14:paraId="0E99321B"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ธุรกิจพัฒนาอสังหาริมทรัพย์</w:t>
            </w:r>
          </w:p>
        </w:tc>
        <w:tc>
          <w:tcPr>
            <w:tcW w:w="1457" w:type="dxa"/>
            <w:gridSpan w:val="2"/>
            <w:vAlign w:val="bottom"/>
          </w:tcPr>
          <w:p w14:paraId="262401A3"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ธุรกิจโรงแรม</w:t>
            </w:r>
          </w:p>
        </w:tc>
        <w:tc>
          <w:tcPr>
            <w:tcW w:w="1452" w:type="dxa"/>
            <w:gridSpan w:val="2"/>
            <w:vAlign w:val="bottom"/>
          </w:tcPr>
          <w:p w14:paraId="451D0AA8"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ธุรกิจตัวแทนขายอสังหาริมทรัพย์</w:t>
            </w:r>
          </w:p>
        </w:tc>
        <w:tc>
          <w:tcPr>
            <w:tcW w:w="1479" w:type="dxa"/>
            <w:gridSpan w:val="2"/>
            <w:vAlign w:val="bottom"/>
          </w:tcPr>
          <w:p w14:paraId="062EA3EE"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ธุรกิจบริการจัดทำโฆษณาประชาสัมพันธ์</w:t>
            </w:r>
          </w:p>
          <w:p w14:paraId="46538D38" w14:textId="77777777" w:rsidR="00156A13" w:rsidRPr="00B737D5" w:rsidRDefault="00156A13" w:rsidP="001F10C7">
            <w:pPr>
              <w:pBdr>
                <w:bottom w:val="single" w:sz="4" w:space="1" w:color="auto"/>
              </w:pBdr>
              <w:spacing w:line="240" w:lineRule="auto"/>
              <w:jc w:val="center"/>
              <w:rPr>
                <w:rFonts w:ascii="Browallia New" w:hAnsi="Browallia New" w:cs="Browallia New"/>
                <w:sz w:val="19"/>
                <w:szCs w:val="19"/>
                <w:cs/>
              </w:rPr>
            </w:pPr>
            <w:r w:rsidRPr="00B737D5">
              <w:rPr>
                <w:rFonts w:ascii="Browallia New" w:hAnsi="Browallia New" w:cs="Browallia New"/>
                <w:sz w:val="20"/>
                <w:szCs w:val="20"/>
                <w:cs/>
              </w:rPr>
              <w:t>และจัดงานกิจกรรม</w:t>
            </w:r>
          </w:p>
        </w:tc>
        <w:tc>
          <w:tcPr>
            <w:tcW w:w="1632" w:type="dxa"/>
            <w:gridSpan w:val="2"/>
            <w:vAlign w:val="bottom"/>
          </w:tcPr>
          <w:p w14:paraId="0E5D7A2F"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ธุรกิจอื่นๆ</w:t>
            </w:r>
            <w:r w:rsidR="009A2DBA" w:rsidRPr="00B737D5">
              <w:rPr>
                <w:rFonts w:ascii="Browallia New" w:hAnsi="Browallia New" w:cs="Browallia New" w:hint="cs"/>
                <w:sz w:val="20"/>
                <w:szCs w:val="20"/>
                <w:cs/>
              </w:rPr>
              <w:t xml:space="preserve"> </w:t>
            </w:r>
            <w:r w:rsidR="009A2DBA" w:rsidRPr="00B737D5">
              <w:rPr>
                <w:rFonts w:ascii="Browallia New" w:hAnsi="Browallia New" w:cs="Browallia New"/>
                <w:sz w:val="20"/>
                <w:szCs w:val="20"/>
              </w:rPr>
              <w:t xml:space="preserve">/ </w:t>
            </w:r>
            <w:r w:rsidR="009A2DBA" w:rsidRPr="00B737D5">
              <w:rPr>
                <w:rFonts w:ascii="Browallia New" w:hAnsi="Browallia New" w:cs="Browallia New" w:hint="cs"/>
                <w:sz w:val="20"/>
                <w:szCs w:val="20"/>
                <w:cs/>
              </w:rPr>
              <w:t>รายได้อื่น</w:t>
            </w:r>
            <w:r w:rsidR="006B3330" w:rsidRPr="00B737D5">
              <w:rPr>
                <w:rFonts w:ascii="Browallia New" w:hAnsi="Browallia New" w:cs="Browallia New" w:hint="cs"/>
                <w:sz w:val="20"/>
                <w:szCs w:val="20"/>
                <w:cs/>
              </w:rPr>
              <w:t>ๆ</w:t>
            </w:r>
          </w:p>
        </w:tc>
        <w:tc>
          <w:tcPr>
            <w:tcW w:w="1348" w:type="dxa"/>
            <w:gridSpan w:val="2"/>
            <w:vAlign w:val="bottom"/>
          </w:tcPr>
          <w:p w14:paraId="30465F67"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การตัดรายการบัญชีระหว่างกัน</w:t>
            </w:r>
          </w:p>
        </w:tc>
        <w:tc>
          <w:tcPr>
            <w:tcW w:w="1426" w:type="dxa"/>
            <w:gridSpan w:val="2"/>
            <w:vAlign w:val="bottom"/>
          </w:tcPr>
          <w:p w14:paraId="16C6CFA2"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งบการเงินรวม</w:t>
            </w:r>
          </w:p>
        </w:tc>
      </w:tr>
      <w:tr w:rsidR="00156A13" w:rsidRPr="00B737D5" w14:paraId="423D48E5" w14:textId="77777777" w:rsidTr="001F10C7">
        <w:tblPrEx>
          <w:tblBorders>
            <w:bottom w:val="single" w:sz="4" w:space="0" w:color="auto"/>
          </w:tblBorders>
        </w:tblPrEx>
        <w:trPr>
          <w:tblHeader/>
        </w:trPr>
        <w:tc>
          <w:tcPr>
            <w:tcW w:w="2409" w:type="dxa"/>
          </w:tcPr>
          <w:p w14:paraId="1E72E204" w14:textId="77777777" w:rsidR="00156A13" w:rsidRPr="00B737D5" w:rsidRDefault="00156A13" w:rsidP="001F10C7">
            <w:pPr>
              <w:spacing w:line="240" w:lineRule="auto"/>
              <w:rPr>
                <w:rFonts w:ascii="Browallia New" w:hAnsi="Browallia New" w:cs="Browallia New"/>
                <w:sz w:val="19"/>
                <w:szCs w:val="19"/>
                <w:cs/>
                <w:lang w:val="en-GB"/>
              </w:rPr>
            </w:pPr>
          </w:p>
        </w:tc>
        <w:tc>
          <w:tcPr>
            <w:tcW w:w="11643" w:type="dxa"/>
            <w:gridSpan w:val="16"/>
          </w:tcPr>
          <w:p w14:paraId="38557A30" w14:textId="557EBDCD" w:rsidR="00156A13" w:rsidRPr="00B737D5" w:rsidRDefault="00156A13" w:rsidP="001F10C7">
            <w:pPr>
              <w:pBdr>
                <w:bottom w:val="single" w:sz="4" w:space="1" w:color="auto"/>
              </w:pBdr>
              <w:spacing w:line="240" w:lineRule="auto"/>
              <w:jc w:val="center"/>
              <w:rPr>
                <w:rFonts w:ascii="Browallia New" w:hAnsi="Browallia New" w:cs="Browallia New"/>
                <w:sz w:val="19"/>
                <w:szCs w:val="19"/>
                <w:cs/>
              </w:rPr>
            </w:pPr>
            <w:r w:rsidRPr="00B737D5">
              <w:rPr>
                <w:rFonts w:ascii="Browallia New" w:hAnsi="Browallia New" w:cs="Browallia New"/>
                <w:sz w:val="20"/>
                <w:szCs w:val="20"/>
                <w:cs/>
              </w:rPr>
              <w:t xml:space="preserve">สำหรับงวดสามเดือนสิ้นสุดวันที่ </w:t>
            </w:r>
            <w:r w:rsidR="00872AB2" w:rsidRPr="00B737D5">
              <w:rPr>
                <w:rFonts w:ascii="Browallia New" w:hAnsi="Browallia New" w:cs="Browallia New"/>
                <w:sz w:val="20"/>
                <w:szCs w:val="20"/>
              </w:rPr>
              <w:t>31</w:t>
            </w:r>
            <w:r w:rsidR="00872AB2" w:rsidRPr="00B737D5">
              <w:rPr>
                <w:rFonts w:ascii="Browallia New" w:hAnsi="Browallia New" w:cs="Browallia New" w:hint="cs"/>
                <w:sz w:val="20"/>
                <w:szCs w:val="20"/>
                <w:cs/>
              </w:rPr>
              <w:t xml:space="preserve"> มีนาคม</w:t>
            </w:r>
          </w:p>
        </w:tc>
      </w:tr>
      <w:tr w:rsidR="00872AB2" w:rsidRPr="00B737D5" w14:paraId="492FA41E" w14:textId="77777777" w:rsidTr="001F10C7">
        <w:tblPrEx>
          <w:tblBorders>
            <w:bottom w:val="single" w:sz="4" w:space="0" w:color="auto"/>
          </w:tblBorders>
        </w:tblPrEx>
        <w:trPr>
          <w:tblHeader/>
        </w:trPr>
        <w:tc>
          <w:tcPr>
            <w:tcW w:w="2409" w:type="dxa"/>
          </w:tcPr>
          <w:p w14:paraId="442261A4" w14:textId="77777777" w:rsidR="00872AB2" w:rsidRPr="00B737D5" w:rsidRDefault="00872AB2" w:rsidP="00872AB2">
            <w:pPr>
              <w:spacing w:line="240" w:lineRule="auto"/>
              <w:rPr>
                <w:rFonts w:ascii="Browallia New" w:hAnsi="Browallia New" w:cs="Browallia New"/>
                <w:sz w:val="19"/>
                <w:szCs w:val="19"/>
                <w:cs/>
                <w:lang w:val="en-GB"/>
              </w:rPr>
            </w:pPr>
          </w:p>
        </w:tc>
        <w:tc>
          <w:tcPr>
            <w:tcW w:w="709" w:type="dxa"/>
          </w:tcPr>
          <w:p w14:paraId="7608B25B" w14:textId="27B27194"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8" w:type="dxa"/>
          </w:tcPr>
          <w:p w14:paraId="46AF4ED6" w14:textId="60CE5739"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690" w:type="dxa"/>
          </w:tcPr>
          <w:p w14:paraId="4E70324C" w14:textId="0B9EF42E"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2" w:type="dxa"/>
          </w:tcPr>
          <w:p w14:paraId="41465D2F" w14:textId="61ADB859"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37" w:type="dxa"/>
          </w:tcPr>
          <w:p w14:paraId="4371AA2B" w14:textId="6EC4F125"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0" w:type="dxa"/>
          </w:tcPr>
          <w:p w14:paraId="7A9A0225" w14:textId="5AD0D4A0"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32" w:type="dxa"/>
          </w:tcPr>
          <w:p w14:paraId="01512D12" w14:textId="55265E16"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0" w:type="dxa"/>
          </w:tcPr>
          <w:p w14:paraId="223AC71C" w14:textId="25DFFE1F"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71" w:type="dxa"/>
          </w:tcPr>
          <w:p w14:paraId="43F54029" w14:textId="316548F2"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08" w:type="dxa"/>
          </w:tcPr>
          <w:p w14:paraId="32AB32B5" w14:textId="09EC1218"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810" w:type="dxa"/>
          </w:tcPr>
          <w:p w14:paraId="6CC528C3" w14:textId="7DF7F8F6"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822" w:type="dxa"/>
          </w:tcPr>
          <w:p w14:paraId="62B9A6F7" w14:textId="641FBC10"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689" w:type="dxa"/>
          </w:tcPr>
          <w:p w14:paraId="074741C1" w14:textId="0E733313"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659" w:type="dxa"/>
          </w:tcPr>
          <w:p w14:paraId="53B22B6E" w14:textId="32C84936"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17" w:type="dxa"/>
          </w:tcPr>
          <w:p w14:paraId="7538FC24" w14:textId="5A28D7AF"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09" w:type="dxa"/>
          </w:tcPr>
          <w:p w14:paraId="262DE179" w14:textId="205C59A1"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r>
      <w:tr w:rsidR="00156A13" w:rsidRPr="00B737D5" w14:paraId="2AD25E27" w14:textId="77777777" w:rsidTr="001F10C7">
        <w:tblPrEx>
          <w:tblBorders>
            <w:bottom w:val="single" w:sz="4" w:space="0" w:color="auto"/>
          </w:tblBorders>
        </w:tblPrEx>
        <w:tc>
          <w:tcPr>
            <w:tcW w:w="2409" w:type="dxa"/>
            <w:tcBorders>
              <w:bottom w:val="nil"/>
            </w:tcBorders>
          </w:tcPr>
          <w:p w14:paraId="43B7DF7A" w14:textId="77777777" w:rsidR="00156A13" w:rsidRPr="00B737D5" w:rsidRDefault="00156A13" w:rsidP="001F10C7">
            <w:pPr>
              <w:spacing w:line="240" w:lineRule="auto"/>
              <w:ind w:right="-108"/>
              <w:rPr>
                <w:rFonts w:ascii="Browallia New" w:hAnsi="Browallia New" w:cs="Browallia New"/>
                <w:sz w:val="19"/>
                <w:szCs w:val="19"/>
                <w:cs/>
              </w:rPr>
            </w:pPr>
          </w:p>
        </w:tc>
        <w:tc>
          <w:tcPr>
            <w:tcW w:w="709" w:type="dxa"/>
          </w:tcPr>
          <w:p w14:paraId="0005173A" w14:textId="77777777" w:rsidR="00156A13" w:rsidRPr="00B737D5" w:rsidRDefault="00156A13" w:rsidP="001F10C7">
            <w:pPr>
              <w:spacing w:line="240" w:lineRule="auto"/>
              <w:jc w:val="right"/>
              <w:rPr>
                <w:rFonts w:ascii="Browallia New" w:hAnsi="Browallia New" w:cs="Browallia New"/>
                <w:sz w:val="19"/>
                <w:szCs w:val="19"/>
                <w:cs/>
              </w:rPr>
            </w:pPr>
          </w:p>
        </w:tc>
        <w:tc>
          <w:tcPr>
            <w:tcW w:w="728" w:type="dxa"/>
          </w:tcPr>
          <w:p w14:paraId="5E58BF9F" w14:textId="77777777" w:rsidR="00156A13" w:rsidRPr="00B737D5" w:rsidRDefault="00156A13" w:rsidP="001F10C7">
            <w:pPr>
              <w:spacing w:line="240" w:lineRule="auto"/>
              <w:jc w:val="right"/>
              <w:rPr>
                <w:rFonts w:ascii="Browallia New" w:hAnsi="Browallia New" w:cs="Browallia New"/>
                <w:sz w:val="19"/>
                <w:szCs w:val="19"/>
                <w:cs/>
              </w:rPr>
            </w:pPr>
          </w:p>
        </w:tc>
        <w:tc>
          <w:tcPr>
            <w:tcW w:w="690" w:type="dxa"/>
          </w:tcPr>
          <w:p w14:paraId="0DBC0F68" w14:textId="77777777" w:rsidR="00156A13" w:rsidRPr="00B737D5" w:rsidRDefault="00156A13" w:rsidP="001F10C7">
            <w:pPr>
              <w:spacing w:line="240" w:lineRule="auto"/>
              <w:jc w:val="right"/>
              <w:rPr>
                <w:rFonts w:ascii="Browallia New" w:hAnsi="Browallia New" w:cs="Browallia New"/>
                <w:sz w:val="19"/>
                <w:szCs w:val="19"/>
                <w:cs/>
              </w:rPr>
            </w:pPr>
          </w:p>
        </w:tc>
        <w:tc>
          <w:tcPr>
            <w:tcW w:w="722" w:type="dxa"/>
          </w:tcPr>
          <w:p w14:paraId="02A7C58D" w14:textId="77777777" w:rsidR="00156A13" w:rsidRPr="00B737D5" w:rsidRDefault="00156A13" w:rsidP="001F10C7">
            <w:pPr>
              <w:spacing w:line="240" w:lineRule="auto"/>
              <w:jc w:val="right"/>
              <w:rPr>
                <w:rFonts w:ascii="Browallia New" w:hAnsi="Browallia New" w:cs="Browallia New"/>
                <w:sz w:val="19"/>
                <w:szCs w:val="19"/>
                <w:cs/>
              </w:rPr>
            </w:pPr>
          </w:p>
        </w:tc>
        <w:tc>
          <w:tcPr>
            <w:tcW w:w="737" w:type="dxa"/>
          </w:tcPr>
          <w:p w14:paraId="7952719C" w14:textId="77777777" w:rsidR="00156A13" w:rsidRPr="00B737D5" w:rsidRDefault="00156A13" w:rsidP="001F10C7">
            <w:pPr>
              <w:spacing w:line="240" w:lineRule="auto"/>
              <w:jc w:val="right"/>
              <w:rPr>
                <w:rFonts w:ascii="Browallia New" w:hAnsi="Browallia New" w:cs="Browallia New"/>
                <w:sz w:val="19"/>
                <w:szCs w:val="19"/>
              </w:rPr>
            </w:pPr>
          </w:p>
        </w:tc>
        <w:tc>
          <w:tcPr>
            <w:tcW w:w="720" w:type="dxa"/>
          </w:tcPr>
          <w:p w14:paraId="6ADD6123" w14:textId="77777777" w:rsidR="00156A13" w:rsidRPr="00B737D5" w:rsidRDefault="00156A13" w:rsidP="001F10C7">
            <w:pPr>
              <w:spacing w:line="240" w:lineRule="auto"/>
              <w:jc w:val="right"/>
              <w:rPr>
                <w:rFonts w:ascii="Browallia New" w:hAnsi="Browallia New" w:cs="Browallia New"/>
                <w:sz w:val="19"/>
                <w:szCs w:val="19"/>
                <w:cs/>
              </w:rPr>
            </w:pPr>
          </w:p>
        </w:tc>
        <w:tc>
          <w:tcPr>
            <w:tcW w:w="732" w:type="dxa"/>
          </w:tcPr>
          <w:p w14:paraId="49E46909" w14:textId="77777777" w:rsidR="00156A13" w:rsidRPr="00B737D5" w:rsidRDefault="00156A13" w:rsidP="001F10C7">
            <w:pPr>
              <w:spacing w:line="240" w:lineRule="auto"/>
              <w:jc w:val="right"/>
              <w:rPr>
                <w:rFonts w:ascii="Browallia New" w:hAnsi="Browallia New" w:cs="Browallia New"/>
                <w:sz w:val="19"/>
                <w:szCs w:val="19"/>
                <w:cs/>
              </w:rPr>
            </w:pPr>
          </w:p>
        </w:tc>
        <w:tc>
          <w:tcPr>
            <w:tcW w:w="720" w:type="dxa"/>
          </w:tcPr>
          <w:p w14:paraId="5A9E58B5" w14:textId="77777777" w:rsidR="00156A13" w:rsidRPr="00B737D5" w:rsidRDefault="00156A13" w:rsidP="001F10C7">
            <w:pPr>
              <w:spacing w:line="240" w:lineRule="auto"/>
              <w:jc w:val="right"/>
              <w:rPr>
                <w:rFonts w:ascii="Browallia New" w:hAnsi="Browallia New" w:cs="Browallia New"/>
                <w:sz w:val="19"/>
                <w:szCs w:val="19"/>
                <w:cs/>
              </w:rPr>
            </w:pPr>
          </w:p>
        </w:tc>
        <w:tc>
          <w:tcPr>
            <w:tcW w:w="771" w:type="dxa"/>
          </w:tcPr>
          <w:p w14:paraId="07BDFAD0" w14:textId="77777777" w:rsidR="00156A13" w:rsidRPr="00B737D5" w:rsidRDefault="00156A13" w:rsidP="001F10C7">
            <w:pPr>
              <w:spacing w:line="240" w:lineRule="auto"/>
              <w:jc w:val="center"/>
              <w:rPr>
                <w:rFonts w:ascii="Browallia New" w:hAnsi="Browallia New" w:cs="Browallia New"/>
                <w:sz w:val="19"/>
                <w:szCs w:val="19"/>
              </w:rPr>
            </w:pPr>
          </w:p>
        </w:tc>
        <w:tc>
          <w:tcPr>
            <w:tcW w:w="708" w:type="dxa"/>
          </w:tcPr>
          <w:p w14:paraId="1E4BB5FC" w14:textId="77777777" w:rsidR="00156A13" w:rsidRPr="00B737D5" w:rsidRDefault="00156A13" w:rsidP="001F10C7">
            <w:pPr>
              <w:spacing w:line="240" w:lineRule="auto"/>
              <w:jc w:val="center"/>
              <w:rPr>
                <w:rFonts w:ascii="Browallia New" w:hAnsi="Browallia New" w:cs="Browallia New"/>
                <w:sz w:val="19"/>
                <w:szCs w:val="19"/>
              </w:rPr>
            </w:pPr>
          </w:p>
        </w:tc>
        <w:tc>
          <w:tcPr>
            <w:tcW w:w="810" w:type="dxa"/>
          </w:tcPr>
          <w:p w14:paraId="599155C5"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c>
          <w:tcPr>
            <w:tcW w:w="822" w:type="dxa"/>
          </w:tcPr>
          <w:p w14:paraId="37943C83"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c>
          <w:tcPr>
            <w:tcW w:w="689" w:type="dxa"/>
          </w:tcPr>
          <w:p w14:paraId="4CE22E2D"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c>
          <w:tcPr>
            <w:tcW w:w="659" w:type="dxa"/>
          </w:tcPr>
          <w:p w14:paraId="1C126438"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c>
          <w:tcPr>
            <w:tcW w:w="717" w:type="dxa"/>
          </w:tcPr>
          <w:p w14:paraId="089B7317"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c>
          <w:tcPr>
            <w:tcW w:w="709" w:type="dxa"/>
          </w:tcPr>
          <w:p w14:paraId="4E9AFC6A"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r>
      <w:tr w:rsidR="00CD10EE" w:rsidRPr="00B737D5" w14:paraId="1D88383D" w14:textId="77777777" w:rsidTr="00CD10EE">
        <w:tblPrEx>
          <w:tblBorders>
            <w:bottom w:val="single" w:sz="4" w:space="0" w:color="auto"/>
          </w:tblBorders>
        </w:tblPrEx>
        <w:tc>
          <w:tcPr>
            <w:tcW w:w="2409" w:type="dxa"/>
            <w:tcBorders>
              <w:bottom w:val="nil"/>
            </w:tcBorders>
          </w:tcPr>
          <w:p w14:paraId="6372CA5E" w14:textId="6035979E" w:rsidR="00CD10EE" w:rsidRPr="00B737D5" w:rsidRDefault="00CD10EE" w:rsidP="00CD10EE">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รายได้</w:t>
            </w:r>
            <w:r w:rsidR="007D4FBD" w:rsidRPr="00B737D5">
              <w:rPr>
                <w:rFonts w:ascii="Browallia New" w:hAnsi="Browallia New" w:cs="Browallia New" w:hint="cs"/>
                <w:sz w:val="20"/>
                <w:szCs w:val="20"/>
                <w:cs/>
              </w:rPr>
              <w:t>ตามภูมิศาสตร์</w:t>
            </w:r>
          </w:p>
        </w:tc>
        <w:tc>
          <w:tcPr>
            <w:tcW w:w="709" w:type="dxa"/>
            <w:tcBorders>
              <w:bottom w:val="nil"/>
            </w:tcBorders>
            <w:vAlign w:val="bottom"/>
          </w:tcPr>
          <w:p w14:paraId="45CA6DF0" w14:textId="2793F8BB" w:rsidR="00CD10EE" w:rsidRPr="00B737D5"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B737D5"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B737D5"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B737D5"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B737D5"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B737D5"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B737D5"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B737D5"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B737D5"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B737D5" w:rsidRDefault="00CD10EE" w:rsidP="007A18DC">
            <w:pPr>
              <w:spacing w:line="240" w:lineRule="auto"/>
              <w:jc w:val="right"/>
              <w:rPr>
                <w:rFonts w:ascii="Browallia New" w:hAnsi="Browallia New" w:cs="Browallia New"/>
                <w:sz w:val="20"/>
                <w:szCs w:val="20"/>
              </w:rPr>
            </w:pPr>
          </w:p>
        </w:tc>
        <w:tc>
          <w:tcPr>
            <w:tcW w:w="810" w:type="dxa"/>
            <w:tcBorders>
              <w:bottom w:val="nil"/>
            </w:tcBorders>
            <w:vAlign w:val="bottom"/>
          </w:tcPr>
          <w:p w14:paraId="42CFC464" w14:textId="6D6E72A3" w:rsidR="00CD10EE" w:rsidRPr="00B737D5" w:rsidRDefault="00CD10EE" w:rsidP="007A18DC">
            <w:pPr>
              <w:spacing w:line="240" w:lineRule="auto"/>
              <w:jc w:val="right"/>
              <w:rPr>
                <w:rFonts w:ascii="Browallia New" w:hAnsi="Browallia New" w:cs="Browallia New"/>
                <w:sz w:val="20"/>
                <w:szCs w:val="20"/>
              </w:rPr>
            </w:pPr>
          </w:p>
        </w:tc>
        <w:tc>
          <w:tcPr>
            <w:tcW w:w="822" w:type="dxa"/>
            <w:tcBorders>
              <w:bottom w:val="nil"/>
            </w:tcBorders>
            <w:vAlign w:val="bottom"/>
          </w:tcPr>
          <w:p w14:paraId="37AE11BC" w14:textId="50FD5773" w:rsidR="00CD10EE" w:rsidRPr="00B737D5" w:rsidRDefault="00CD10EE" w:rsidP="007A18DC">
            <w:pPr>
              <w:spacing w:line="240" w:lineRule="auto"/>
              <w:jc w:val="right"/>
              <w:rPr>
                <w:rFonts w:ascii="Browallia New" w:hAnsi="Browallia New" w:cs="Browallia New"/>
                <w:sz w:val="20"/>
                <w:szCs w:val="20"/>
              </w:rPr>
            </w:pPr>
          </w:p>
        </w:tc>
        <w:tc>
          <w:tcPr>
            <w:tcW w:w="689" w:type="dxa"/>
            <w:tcBorders>
              <w:bottom w:val="nil"/>
            </w:tcBorders>
            <w:vAlign w:val="bottom"/>
          </w:tcPr>
          <w:p w14:paraId="2BEB383C" w14:textId="0A578F1A" w:rsidR="00CD10EE" w:rsidRPr="00B737D5" w:rsidRDefault="00CD10EE" w:rsidP="007A18DC">
            <w:pPr>
              <w:spacing w:line="240" w:lineRule="auto"/>
              <w:jc w:val="right"/>
              <w:rPr>
                <w:rFonts w:ascii="Browallia New" w:hAnsi="Browallia New" w:cs="Browallia New"/>
                <w:sz w:val="20"/>
                <w:szCs w:val="20"/>
              </w:rPr>
            </w:pPr>
          </w:p>
        </w:tc>
        <w:tc>
          <w:tcPr>
            <w:tcW w:w="659" w:type="dxa"/>
            <w:tcBorders>
              <w:bottom w:val="nil"/>
            </w:tcBorders>
            <w:vAlign w:val="bottom"/>
          </w:tcPr>
          <w:p w14:paraId="79D90E97" w14:textId="2210C5F9" w:rsidR="00CD10EE" w:rsidRPr="00B737D5" w:rsidRDefault="00CD10EE" w:rsidP="007A18DC">
            <w:pPr>
              <w:spacing w:line="240" w:lineRule="auto"/>
              <w:jc w:val="right"/>
              <w:rPr>
                <w:rFonts w:ascii="Browallia New" w:hAnsi="Browallia New" w:cs="Browallia New"/>
                <w:sz w:val="20"/>
                <w:szCs w:val="20"/>
              </w:rPr>
            </w:pPr>
          </w:p>
        </w:tc>
        <w:tc>
          <w:tcPr>
            <w:tcW w:w="717" w:type="dxa"/>
            <w:tcBorders>
              <w:bottom w:val="nil"/>
            </w:tcBorders>
            <w:vAlign w:val="bottom"/>
          </w:tcPr>
          <w:p w14:paraId="1711AAEC" w14:textId="5A5ED6D0" w:rsidR="00CD10EE" w:rsidRPr="00B737D5"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B737D5" w:rsidRDefault="00CD10EE" w:rsidP="007A18DC">
            <w:pPr>
              <w:tabs>
                <w:tab w:val="clear" w:pos="227"/>
                <w:tab w:val="decimal" w:pos="252"/>
              </w:tabs>
              <w:spacing w:line="240" w:lineRule="auto"/>
              <w:jc w:val="right"/>
              <w:rPr>
                <w:rFonts w:ascii="Browallia New" w:hAnsi="Browallia New" w:cs="Browallia New"/>
                <w:sz w:val="20"/>
                <w:szCs w:val="20"/>
              </w:rPr>
            </w:pPr>
          </w:p>
        </w:tc>
      </w:tr>
      <w:tr w:rsidR="002C601B" w:rsidRPr="00B737D5" w14:paraId="047EB840" w14:textId="77777777" w:rsidTr="00325675">
        <w:tblPrEx>
          <w:tblBorders>
            <w:bottom w:val="single" w:sz="4" w:space="0" w:color="auto"/>
          </w:tblBorders>
        </w:tblPrEx>
        <w:tc>
          <w:tcPr>
            <w:tcW w:w="2409" w:type="dxa"/>
            <w:tcBorders>
              <w:bottom w:val="nil"/>
            </w:tcBorders>
          </w:tcPr>
          <w:p w14:paraId="7A6FC22B" w14:textId="50B8C110" w:rsidR="002C601B" w:rsidRPr="00B737D5" w:rsidRDefault="002C601B" w:rsidP="002C601B">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hint="cs"/>
                <w:sz w:val="20"/>
                <w:szCs w:val="20"/>
                <w:cs/>
              </w:rPr>
              <w:t>ในประเทศ</w:t>
            </w:r>
          </w:p>
        </w:tc>
        <w:tc>
          <w:tcPr>
            <w:tcW w:w="709" w:type="dxa"/>
            <w:tcBorders>
              <w:bottom w:val="nil"/>
            </w:tcBorders>
          </w:tcPr>
          <w:p w14:paraId="2C78E48F" w14:textId="74771939" w:rsidR="002C601B" w:rsidRPr="00B737D5" w:rsidRDefault="002C601B" w:rsidP="002C601B">
            <w:pPr>
              <w:spacing w:line="240" w:lineRule="auto"/>
              <w:jc w:val="right"/>
              <w:rPr>
                <w:rFonts w:ascii="Browallia New" w:hAnsi="Browallia New" w:cs="Browallia New"/>
                <w:sz w:val="20"/>
                <w:szCs w:val="20"/>
              </w:rPr>
            </w:pPr>
            <w:r w:rsidRPr="00B737D5">
              <w:rPr>
                <w:rFonts w:ascii="Browallia New" w:hAnsi="Browallia New" w:cs="Browallia New"/>
                <w:sz w:val="20"/>
                <w:szCs w:val="20"/>
              </w:rPr>
              <w:t>31</w:t>
            </w:r>
            <w:r w:rsidR="0095284C" w:rsidRPr="00B737D5">
              <w:rPr>
                <w:rFonts w:ascii="Browallia New" w:hAnsi="Browallia New" w:cs="Browallia New"/>
                <w:sz w:val="20"/>
                <w:szCs w:val="20"/>
              </w:rPr>
              <w:t>8</w:t>
            </w:r>
          </w:p>
        </w:tc>
        <w:tc>
          <w:tcPr>
            <w:tcW w:w="728" w:type="dxa"/>
            <w:tcBorders>
              <w:bottom w:val="nil"/>
            </w:tcBorders>
            <w:vAlign w:val="bottom"/>
          </w:tcPr>
          <w:p w14:paraId="34E4FC05" w14:textId="446BA80F" w:rsidR="002C601B" w:rsidRPr="00B737D5" w:rsidRDefault="002C601B" w:rsidP="002C601B">
            <w:pPr>
              <w:spacing w:line="240" w:lineRule="auto"/>
              <w:jc w:val="right"/>
              <w:rPr>
                <w:rFonts w:ascii="Browallia New" w:hAnsi="Browallia New" w:cs="Browallia New"/>
                <w:sz w:val="20"/>
                <w:szCs w:val="20"/>
              </w:rPr>
            </w:pPr>
            <w:r w:rsidRPr="00B737D5">
              <w:rPr>
                <w:rFonts w:ascii="Browallia New" w:hAnsi="Browallia New" w:cs="Browallia New"/>
                <w:sz w:val="20"/>
                <w:szCs w:val="20"/>
              </w:rPr>
              <w:t>318</w:t>
            </w:r>
          </w:p>
        </w:tc>
        <w:tc>
          <w:tcPr>
            <w:tcW w:w="690" w:type="dxa"/>
            <w:tcBorders>
              <w:bottom w:val="nil"/>
            </w:tcBorders>
          </w:tcPr>
          <w:p w14:paraId="4FA51CE3" w14:textId="06FBBA8A" w:rsidR="002C601B" w:rsidRPr="00B737D5" w:rsidRDefault="002C601B" w:rsidP="002C601B">
            <w:pPr>
              <w:spacing w:line="240" w:lineRule="auto"/>
              <w:jc w:val="right"/>
              <w:rPr>
                <w:rFonts w:ascii="Browallia New" w:hAnsi="Browallia New" w:cs="Browallia New"/>
                <w:sz w:val="20"/>
                <w:szCs w:val="20"/>
              </w:rPr>
            </w:pPr>
            <w:r w:rsidRPr="00B737D5">
              <w:rPr>
                <w:rFonts w:ascii="Browallia New" w:hAnsi="Browallia New" w:cs="Browallia New"/>
                <w:sz w:val="20"/>
                <w:szCs w:val="20"/>
              </w:rPr>
              <w:t>99</w:t>
            </w:r>
          </w:p>
        </w:tc>
        <w:tc>
          <w:tcPr>
            <w:tcW w:w="722" w:type="dxa"/>
            <w:tcBorders>
              <w:bottom w:val="nil"/>
            </w:tcBorders>
            <w:vAlign w:val="bottom"/>
          </w:tcPr>
          <w:p w14:paraId="0C521ED6" w14:textId="533C2568" w:rsidR="002C601B" w:rsidRPr="00B737D5" w:rsidRDefault="002C601B" w:rsidP="002C601B">
            <w:pPr>
              <w:spacing w:line="240" w:lineRule="auto"/>
              <w:jc w:val="right"/>
              <w:rPr>
                <w:rFonts w:ascii="Browallia New" w:hAnsi="Browallia New" w:cs="Browallia New"/>
                <w:sz w:val="20"/>
                <w:szCs w:val="20"/>
              </w:rPr>
            </w:pPr>
            <w:r w:rsidRPr="00B737D5">
              <w:rPr>
                <w:rFonts w:ascii="Browallia New" w:hAnsi="Browallia New" w:cs="Browallia New"/>
                <w:sz w:val="20"/>
                <w:szCs w:val="20"/>
              </w:rPr>
              <w:t>83</w:t>
            </w:r>
          </w:p>
        </w:tc>
        <w:tc>
          <w:tcPr>
            <w:tcW w:w="737" w:type="dxa"/>
            <w:tcBorders>
              <w:bottom w:val="nil"/>
            </w:tcBorders>
          </w:tcPr>
          <w:p w14:paraId="4575C093" w14:textId="31741355" w:rsidR="002C601B" w:rsidRPr="00B737D5" w:rsidRDefault="002C601B" w:rsidP="002C601B">
            <w:pPr>
              <w:spacing w:line="240" w:lineRule="auto"/>
              <w:jc w:val="right"/>
              <w:rPr>
                <w:rFonts w:ascii="Browallia New" w:hAnsi="Browallia New" w:cs="Browallia New"/>
                <w:sz w:val="20"/>
                <w:szCs w:val="20"/>
              </w:rPr>
            </w:pPr>
            <w:r w:rsidRPr="00B737D5">
              <w:rPr>
                <w:rFonts w:ascii="Browallia New" w:hAnsi="Browallia New" w:cs="Browallia New"/>
                <w:sz w:val="20"/>
                <w:szCs w:val="20"/>
              </w:rPr>
              <w:t>63</w:t>
            </w:r>
          </w:p>
        </w:tc>
        <w:tc>
          <w:tcPr>
            <w:tcW w:w="720" w:type="dxa"/>
            <w:tcBorders>
              <w:bottom w:val="nil"/>
            </w:tcBorders>
            <w:vAlign w:val="bottom"/>
          </w:tcPr>
          <w:p w14:paraId="51699028" w14:textId="755A2E13" w:rsidR="002C601B" w:rsidRPr="00B737D5" w:rsidRDefault="002C601B" w:rsidP="002C601B">
            <w:pPr>
              <w:spacing w:line="240" w:lineRule="auto"/>
              <w:jc w:val="right"/>
              <w:rPr>
                <w:rFonts w:ascii="Browallia New" w:hAnsi="Browallia New" w:cs="Browallia New"/>
                <w:sz w:val="20"/>
                <w:szCs w:val="20"/>
              </w:rPr>
            </w:pPr>
            <w:r w:rsidRPr="00B737D5">
              <w:rPr>
                <w:rFonts w:ascii="Browallia New" w:hAnsi="Browallia New" w:cs="Browallia New"/>
                <w:sz w:val="20"/>
                <w:szCs w:val="20"/>
              </w:rPr>
              <w:t>47</w:t>
            </w:r>
          </w:p>
        </w:tc>
        <w:tc>
          <w:tcPr>
            <w:tcW w:w="732" w:type="dxa"/>
            <w:tcBorders>
              <w:bottom w:val="nil"/>
            </w:tcBorders>
          </w:tcPr>
          <w:p w14:paraId="59CC36AE" w14:textId="655F4A30" w:rsidR="002C601B" w:rsidRPr="00B737D5" w:rsidRDefault="002C601B" w:rsidP="002C601B">
            <w:pPr>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720" w:type="dxa"/>
            <w:tcBorders>
              <w:bottom w:val="nil"/>
            </w:tcBorders>
            <w:vAlign w:val="bottom"/>
          </w:tcPr>
          <w:p w14:paraId="0A5A9D7C" w14:textId="4C4F69F2" w:rsidR="002C601B" w:rsidRPr="00B737D5" w:rsidRDefault="002C601B" w:rsidP="002C601B">
            <w:pPr>
              <w:tabs>
                <w:tab w:val="clear" w:pos="4451"/>
                <w:tab w:val="left" w:pos="507"/>
              </w:tabs>
              <w:spacing w:line="240" w:lineRule="auto"/>
              <w:jc w:val="right"/>
              <w:rPr>
                <w:rFonts w:ascii="Browallia New" w:hAnsi="Browallia New" w:cs="Browallia New"/>
                <w:sz w:val="20"/>
                <w:szCs w:val="20"/>
              </w:rPr>
            </w:pPr>
            <w:r w:rsidRPr="00B737D5">
              <w:rPr>
                <w:rFonts w:ascii="Browallia New" w:hAnsi="Browallia New" w:cs="Browallia New"/>
                <w:sz w:val="20"/>
                <w:szCs w:val="20"/>
                <w:lang w:val="en-GB"/>
              </w:rPr>
              <w:t>3</w:t>
            </w:r>
          </w:p>
        </w:tc>
        <w:tc>
          <w:tcPr>
            <w:tcW w:w="771" w:type="dxa"/>
            <w:tcBorders>
              <w:bottom w:val="nil"/>
            </w:tcBorders>
            <w:vAlign w:val="bottom"/>
          </w:tcPr>
          <w:p w14:paraId="51586394" w14:textId="01B54BC8" w:rsidR="002C601B" w:rsidRPr="00B737D5" w:rsidRDefault="002C601B" w:rsidP="002C601B">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08" w:type="dxa"/>
            <w:tcBorders>
              <w:bottom w:val="nil"/>
            </w:tcBorders>
            <w:vAlign w:val="bottom"/>
          </w:tcPr>
          <w:p w14:paraId="46F1142F" w14:textId="69500F84" w:rsidR="002C601B" w:rsidRPr="00B737D5" w:rsidRDefault="002C601B" w:rsidP="002C601B">
            <w:pPr>
              <w:spacing w:line="240" w:lineRule="auto"/>
              <w:jc w:val="right"/>
              <w:rPr>
                <w:rFonts w:ascii="Browallia New" w:hAnsi="Browallia New" w:cs="Browallia New"/>
                <w:sz w:val="20"/>
                <w:szCs w:val="20"/>
              </w:rPr>
            </w:pPr>
            <w:r w:rsidRPr="00B737D5">
              <w:rPr>
                <w:rFonts w:ascii="Browallia New" w:hAnsi="Browallia New" w:cs="Browallia New"/>
                <w:sz w:val="20"/>
                <w:szCs w:val="20"/>
              </w:rPr>
              <w:t>1</w:t>
            </w:r>
          </w:p>
        </w:tc>
        <w:tc>
          <w:tcPr>
            <w:tcW w:w="810" w:type="dxa"/>
            <w:tcBorders>
              <w:bottom w:val="nil"/>
            </w:tcBorders>
          </w:tcPr>
          <w:p w14:paraId="29A02CBC" w14:textId="0C71F735" w:rsidR="002C601B" w:rsidRPr="00B737D5" w:rsidRDefault="002C601B" w:rsidP="002C601B">
            <w:pPr>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822" w:type="dxa"/>
            <w:tcBorders>
              <w:bottom w:val="nil"/>
            </w:tcBorders>
            <w:vAlign w:val="bottom"/>
          </w:tcPr>
          <w:p w14:paraId="00E10417" w14:textId="08E23E0C" w:rsidR="002C601B" w:rsidRPr="00B737D5" w:rsidRDefault="002C601B" w:rsidP="002C601B">
            <w:pPr>
              <w:spacing w:line="240" w:lineRule="auto"/>
              <w:jc w:val="right"/>
              <w:rPr>
                <w:rFonts w:ascii="Browallia New" w:hAnsi="Browallia New" w:cs="Browallia New"/>
                <w:sz w:val="20"/>
                <w:szCs w:val="20"/>
              </w:rPr>
            </w:pPr>
            <w:r w:rsidRPr="00B737D5">
              <w:rPr>
                <w:rFonts w:ascii="Browallia New" w:hAnsi="Browallia New" w:cs="Browallia New"/>
                <w:sz w:val="20"/>
                <w:szCs w:val="20"/>
              </w:rPr>
              <w:t>7</w:t>
            </w:r>
          </w:p>
        </w:tc>
        <w:tc>
          <w:tcPr>
            <w:tcW w:w="689" w:type="dxa"/>
            <w:tcBorders>
              <w:bottom w:val="nil"/>
            </w:tcBorders>
          </w:tcPr>
          <w:p w14:paraId="53668706" w14:textId="5F65EE85" w:rsidR="002C601B" w:rsidRPr="00B737D5" w:rsidRDefault="002C601B" w:rsidP="002C601B">
            <w:pPr>
              <w:spacing w:line="240" w:lineRule="auto"/>
              <w:jc w:val="right"/>
              <w:rPr>
                <w:rFonts w:ascii="Browallia New" w:hAnsi="Browallia New" w:cs="Browallia New"/>
                <w:sz w:val="20"/>
                <w:szCs w:val="20"/>
              </w:rPr>
            </w:pPr>
            <w:r w:rsidRPr="00B737D5">
              <w:rPr>
                <w:rFonts w:ascii="Browallia New" w:hAnsi="Browallia New" w:cs="Browallia New"/>
                <w:sz w:val="20"/>
                <w:szCs w:val="20"/>
              </w:rPr>
              <w:t>(7)</w:t>
            </w:r>
          </w:p>
        </w:tc>
        <w:tc>
          <w:tcPr>
            <w:tcW w:w="659" w:type="dxa"/>
            <w:tcBorders>
              <w:bottom w:val="nil"/>
            </w:tcBorders>
            <w:vAlign w:val="bottom"/>
          </w:tcPr>
          <w:p w14:paraId="1F56D284" w14:textId="0AD098C2" w:rsidR="002C601B" w:rsidRPr="00B737D5" w:rsidRDefault="002C601B" w:rsidP="002C601B">
            <w:pPr>
              <w:spacing w:line="240" w:lineRule="auto"/>
              <w:jc w:val="right"/>
              <w:rPr>
                <w:rFonts w:ascii="Browallia New" w:hAnsi="Browallia New" w:cs="Browallia New"/>
                <w:sz w:val="20"/>
                <w:szCs w:val="20"/>
              </w:rPr>
            </w:pPr>
            <w:r w:rsidRPr="00B737D5">
              <w:rPr>
                <w:rFonts w:ascii="Browallia New" w:hAnsi="Browallia New" w:cs="Browallia New"/>
                <w:sz w:val="20"/>
                <w:szCs w:val="20"/>
              </w:rPr>
              <w:t>(12)</w:t>
            </w:r>
          </w:p>
        </w:tc>
        <w:tc>
          <w:tcPr>
            <w:tcW w:w="717" w:type="dxa"/>
            <w:tcBorders>
              <w:bottom w:val="nil"/>
            </w:tcBorders>
          </w:tcPr>
          <w:p w14:paraId="60D6CF05" w14:textId="022D7B1F" w:rsidR="002C601B" w:rsidRPr="00B737D5" w:rsidRDefault="00C23B36" w:rsidP="002C601B">
            <w:pPr>
              <w:spacing w:line="240" w:lineRule="auto"/>
              <w:jc w:val="right"/>
              <w:rPr>
                <w:rFonts w:ascii="Browallia New" w:hAnsi="Browallia New" w:cs="Browallia New"/>
                <w:sz w:val="20"/>
                <w:szCs w:val="20"/>
              </w:rPr>
            </w:pPr>
            <w:r w:rsidRPr="00B737D5">
              <w:rPr>
                <w:rFonts w:ascii="Browallia New" w:hAnsi="Browallia New" w:cs="Browallia New"/>
                <w:sz w:val="20"/>
                <w:szCs w:val="20"/>
              </w:rPr>
              <w:t>48</w:t>
            </w:r>
            <w:r w:rsidR="00AB61BC" w:rsidRPr="00B737D5">
              <w:rPr>
                <w:rFonts w:ascii="Browallia New" w:hAnsi="Browallia New" w:cs="Browallia New"/>
                <w:sz w:val="20"/>
                <w:szCs w:val="20"/>
              </w:rPr>
              <w:t>1</w:t>
            </w:r>
          </w:p>
        </w:tc>
        <w:tc>
          <w:tcPr>
            <w:tcW w:w="709" w:type="dxa"/>
            <w:tcBorders>
              <w:bottom w:val="nil"/>
            </w:tcBorders>
            <w:vAlign w:val="bottom"/>
          </w:tcPr>
          <w:p w14:paraId="2BD0CE15" w14:textId="7407217F" w:rsidR="002C601B" w:rsidRPr="00B737D5" w:rsidRDefault="002C601B" w:rsidP="002C601B">
            <w:pPr>
              <w:tabs>
                <w:tab w:val="clear" w:pos="227"/>
                <w:tab w:val="decimal" w:pos="252"/>
              </w:tabs>
              <w:spacing w:line="240" w:lineRule="auto"/>
              <w:jc w:val="right"/>
              <w:rPr>
                <w:rFonts w:ascii="Browallia New" w:hAnsi="Browallia New" w:cs="Browallia New"/>
                <w:sz w:val="20"/>
                <w:szCs w:val="20"/>
              </w:rPr>
            </w:pPr>
            <w:r w:rsidRPr="00B737D5">
              <w:rPr>
                <w:rFonts w:ascii="Browallia New" w:hAnsi="Browallia New" w:cs="Browallia New"/>
                <w:sz w:val="20"/>
                <w:szCs w:val="20"/>
              </w:rPr>
              <w:t>447</w:t>
            </w:r>
          </w:p>
        </w:tc>
      </w:tr>
      <w:tr w:rsidR="00C23B36" w:rsidRPr="00B737D5" w14:paraId="205C4B1B" w14:textId="77777777" w:rsidTr="00325675">
        <w:tblPrEx>
          <w:tblBorders>
            <w:bottom w:val="single" w:sz="4" w:space="0" w:color="auto"/>
          </w:tblBorders>
        </w:tblPrEx>
        <w:tc>
          <w:tcPr>
            <w:tcW w:w="2409" w:type="dxa"/>
            <w:tcBorders>
              <w:bottom w:val="nil"/>
            </w:tcBorders>
          </w:tcPr>
          <w:p w14:paraId="773BA81A" w14:textId="0EE1F8D9" w:rsidR="00C23B36" w:rsidRPr="00B737D5" w:rsidRDefault="00C23B36" w:rsidP="00C23B36">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rPr>
            </w:pPr>
            <w:r w:rsidRPr="00B737D5">
              <w:rPr>
                <w:rFonts w:ascii="Browallia New" w:hAnsi="Browallia New" w:cs="Browallia New" w:hint="cs"/>
                <w:sz w:val="20"/>
                <w:szCs w:val="20"/>
                <w:cs/>
              </w:rPr>
              <w:t>ต่างประเทศ</w:t>
            </w:r>
          </w:p>
        </w:tc>
        <w:tc>
          <w:tcPr>
            <w:tcW w:w="709" w:type="dxa"/>
            <w:tcBorders>
              <w:bottom w:val="nil"/>
            </w:tcBorders>
          </w:tcPr>
          <w:p w14:paraId="46ACF763" w14:textId="0C79C126" w:rsidR="00C23B36" w:rsidRPr="00B737D5" w:rsidRDefault="00C23B36" w:rsidP="00C23B36">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17</w:t>
            </w:r>
          </w:p>
        </w:tc>
        <w:tc>
          <w:tcPr>
            <w:tcW w:w="728" w:type="dxa"/>
            <w:tcBorders>
              <w:bottom w:val="nil"/>
            </w:tcBorders>
            <w:vAlign w:val="bottom"/>
          </w:tcPr>
          <w:p w14:paraId="749B7A3C" w14:textId="711B2F13" w:rsidR="00C23B36" w:rsidRPr="00B737D5" w:rsidRDefault="00C23B36" w:rsidP="00C23B36">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20</w:t>
            </w:r>
          </w:p>
        </w:tc>
        <w:tc>
          <w:tcPr>
            <w:tcW w:w="690" w:type="dxa"/>
            <w:tcBorders>
              <w:bottom w:val="nil"/>
            </w:tcBorders>
            <w:vAlign w:val="bottom"/>
          </w:tcPr>
          <w:p w14:paraId="0BAD57DF" w14:textId="7A38175E" w:rsidR="00C23B36" w:rsidRPr="00B737D5" w:rsidRDefault="00C23B36" w:rsidP="00C23B36">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22" w:type="dxa"/>
            <w:tcBorders>
              <w:bottom w:val="nil"/>
            </w:tcBorders>
            <w:vAlign w:val="bottom"/>
          </w:tcPr>
          <w:p w14:paraId="1410B418" w14:textId="4573F500" w:rsidR="00C23B36" w:rsidRPr="00B737D5" w:rsidRDefault="00C23B36" w:rsidP="00C23B36">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37" w:type="dxa"/>
            <w:tcBorders>
              <w:bottom w:val="nil"/>
            </w:tcBorders>
            <w:vAlign w:val="bottom"/>
          </w:tcPr>
          <w:p w14:paraId="5FD9CB64" w14:textId="7603EF78" w:rsidR="00C23B36" w:rsidRPr="00B737D5" w:rsidRDefault="00C23B36" w:rsidP="00C23B36">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20" w:type="dxa"/>
            <w:tcBorders>
              <w:bottom w:val="nil"/>
            </w:tcBorders>
            <w:vAlign w:val="bottom"/>
          </w:tcPr>
          <w:p w14:paraId="415CB0E4" w14:textId="1FA68152" w:rsidR="00C23B36" w:rsidRPr="00B737D5" w:rsidRDefault="00C23B36" w:rsidP="00C23B36">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32" w:type="dxa"/>
            <w:tcBorders>
              <w:bottom w:val="nil"/>
            </w:tcBorders>
            <w:vAlign w:val="bottom"/>
          </w:tcPr>
          <w:p w14:paraId="1BFAF472" w14:textId="3D6E8487" w:rsidR="00C23B36" w:rsidRPr="00B737D5" w:rsidRDefault="00C23B36" w:rsidP="00C23B36">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20" w:type="dxa"/>
            <w:tcBorders>
              <w:bottom w:val="nil"/>
            </w:tcBorders>
            <w:vAlign w:val="bottom"/>
          </w:tcPr>
          <w:p w14:paraId="0580762F" w14:textId="1DA059AF" w:rsidR="00C23B36" w:rsidRPr="00B737D5" w:rsidRDefault="00C23B36" w:rsidP="00C23B36">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71" w:type="dxa"/>
            <w:tcBorders>
              <w:bottom w:val="nil"/>
            </w:tcBorders>
            <w:vAlign w:val="bottom"/>
          </w:tcPr>
          <w:p w14:paraId="2C42A877" w14:textId="2328D9FA" w:rsidR="00C23B36" w:rsidRPr="00B737D5" w:rsidRDefault="00C23B36" w:rsidP="00C23B36">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08" w:type="dxa"/>
            <w:tcBorders>
              <w:bottom w:val="nil"/>
            </w:tcBorders>
            <w:vAlign w:val="bottom"/>
          </w:tcPr>
          <w:p w14:paraId="1445AA56" w14:textId="3F702846" w:rsidR="00C23B36" w:rsidRPr="00B737D5" w:rsidRDefault="00C23B36" w:rsidP="00C23B36">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810" w:type="dxa"/>
            <w:tcBorders>
              <w:bottom w:val="nil"/>
            </w:tcBorders>
            <w:vAlign w:val="bottom"/>
          </w:tcPr>
          <w:p w14:paraId="4FA45532" w14:textId="3286DF2B" w:rsidR="00C23B36" w:rsidRPr="00B737D5" w:rsidRDefault="00C23B36" w:rsidP="00C23B36">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822" w:type="dxa"/>
            <w:tcBorders>
              <w:bottom w:val="nil"/>
            </w:tcBorders>
            <w:vAlign w:val="bottom"/>
          </w:tcPr>
          <w:p w14:paraId="6E654297" w14:textId="6A730AEE" w:rsidR="00C23B36" w:rsidRPr="00B737D5" w:rsidRDefault="00C23B36" w:rsidP="00C23B36">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689" w:type="dxa"/>
            <w:tcBorders>
              <w:bottom w:val="nil"/>
            </w:tcBorders>
            <w:vAlign w:val="bottom"/>
          </w:tcPr>
          <w:p w14:paraId="3DB89C7B" w14:textId="3BEC0BCE" w:rsidR="00C23B36" w:rsidRPr="00B737D5" w:rsidRDefault="00C23B36" w:rsidP="00C23B36">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659" w:type="dxa"/>
            <w:tcBorders>
              <w:bottom w:val="nil"/>
            </w:tcBorders>
            <w:vAlign w:val="bottom"/>
          </w:tcPr>
          <w:p w14:paraId="6E57FDD0" w14:textId="7F81079D" w:rsidR="00C23B36" w:rsidRPr="00B737D5" w:rsidRDefault="00C23B36" w:rsidP="00C23B36">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17" w:type="dxa"/>
            <w:tcBorders>
              <w:bottom w:val="nil"/>
            </w:tcBorders>
          </w:tcPr>
          <w:p w14:paraId="40B0FA51" w14:textId="0348C15A" w:rsidR="00C23B36" w:rsidRPr="00B737D5" w:rsidRDefault="00C23B36" w:rsidP="00C23B36">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17</w:t>
            </w:r>
          </w:p>
        </w:tc>
        <w:tc>
          <w:tcPr>
            <w:tcW w:w="709" w:type="dxa"/>
            <w:tcBorders>
              <w:bottom w:val="nil"/>
            </w:tcBorders>
            <w:vAlign w:val="bottom"/>
          </w:tcPr>
          <w:p w14:paraId="607FC2AD" w14:textId="509CF4A1" w:rsidR="00C23B36" w:rsidRPr="00B737D5" w:rsidRDefault="00C23B36" w:rsidP="00C23B36">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B737D5">
              <w:rPr>
                <w:rFonts w:ascii="Browallia New" w:hAnsi="Browallia New" w:cs="Browallia New"/>
                <w:sz w:val="20"/>
                <w:szCs w:val="20"/>
              </w:rPr>
              <w:t>20</w:t>
            </w:r>
          </w:p>
        </w:tc>
      </w:tr>
      <w:tr w:rsidR="002C601B" w:rsidRPr="00B737D5" w14:paraId="158BB73A" w14:textId="77777777" w:rsidTr="00325675">
        <w:tblPrEx>
          <w:tblBorders>
            <w:bottom w:val="single" w:sz="4" w:space="0" w:color="auto"/>
          </w:tblBorders>
        </w:tblPrEx>
        <w:tc>
          <w:tcPr>
            <w:tcW w:w="2409" w:type="dxa"/>
            <w:tcBorders>
              <w:bottom w:val="nil"/>
            </w:tcBorders>
          </w:tcPr>
          <w:p w14:paraId="7095394D" w14:textId="611E2AF7" w:rsidR="002C601B" w:rsidRPr="00B737D5" w:rsidRDefault="002C601B" w:rsidP="002C601B">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รวม</w:t>
            </w:r>
          </w:p>
        </w:tc>
        <w:tc>
          <w:tcPr>
            <w:tcW w:w="709" w:type="dxa"/>
            <w:tcBorders>
              <w:bottom w:val="nil"/>
            </w:tcBorders>
          </w:tcPr>
          <w:p w14:paraId="27C43CDB" w14:textId="26F5A7BE"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33</w:t>
            </w:r>
            <w:r w:rsidR="0095284C" w:rsidRPr="00B737D5">
              <w:rPr>
                <w:rFonts w:ascii="Browallia New" w:hAnsi="Browallia New" w:cs="Browallia New"/>
                <w:sz w:val="20"/>
                <w:szCs w:val="20"/>
              </w:rPr>
              <w:t>5</w:t>
            </w:r>
          </w:p>
        </w:tc>
        <w:tc>
          <w:tcPr>
            <w:tcW w:w="728" w:type="dxa"/>
            <w:tcBorders>
              <w:bottom w:val="nil"/>
            </w:tcBorders>
            <w:vAlign w:val="bottom"/>
          </w:tcPr>
          <w:p w14:paraId="2E5F5708" w14:textId="3AE9CDC2"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338</w:t>
            </w:r>
          </w:p>
        </w:tc>
        <w:tc>
          <w:tcPr>
            <w:tcW w:w="690" w:type="dxa"/>
            <w:tcBorders>
              <w:bottom w:val="nil"/>
            </w:tcBorders>
          </w:tcPr>
          <w:p w14:paraId="1A9A8D99" w14:textId="33E46F81"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99</w:t>
            </w:r>
          </w:p>
        </w:tc>
        <w:tc>
          <w:tcPr>
            <w:tcW w:w="722" w:type="dxa"/>
            <w:tcBorders>
              <w:bottom w:val="nil"/>
            </w:tcBorders>
          </w:tcPr>
          <w:p w14:paraId="3636E932" w14:textId="0C8AE243"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83</w:t>
            </w:r>
          </w:p>
        </w:tc>
        <w:tc>
          <w:tcPr>
            <w:tcW w:w="737" w:type="dxa"/>
            <w:tcBorders>
              <w:bottom w:val="nil"/>
            </w:tcBorders>
          </w:tcPr>
          <w:p w14:paraId="739CE8FF" w14:textId="7F04862A"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63</w:t>
            </w:r>
          </w:p>
        </w:tc>
        <w:tc>
          <w:tcPr>
            <w:tcW w:w="720" w:type="dxa"/>
            <w:tcBorders>
              <w:bottom w:val="nil"/>
            </w:tcBorders>
          </w:tcPr>
          <w:p w14:paraId="65A36390" w14:textId="51BBE85A"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47</w:t>
            </w:r>
          </w:p>
        </w:tc>
        <w:tc>
          <w:tcPr>
            <w:tcW w:w="732" w:type="dxa"/>
            <w:tcBorders>
              <w:bottom w:val="nil"/>
            </w:tcBorders>
          </w:tcPr>
          <w:p w14:paraId="482F7EED" w14:textId="13AE07BB"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720" w:type="dxa"/>
            <w:tcBorders>
              <w:bottom w:val="nil"/>
            </w:tcBorders>
          </w:tcPr>
          <w:p w14:paraId="61252E5A" w14:textId="2B9D5037" w:rsidR="002C601B" w:rsidRPr="00B737D5" w:rsidRDefault="002C601B" w:rsidP="002C601B">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B737D5">
              <w:rPr>
                <w:rFonts w:ascii="Browallia New" w:hAnsi="Browallia New" w:cs="Browallia New"/>
                <w:sz w:val="20"/>
                <w:szCs w:val="20"/>
              </w:rPr>
              <w:t>3</w:t>
            </w:r>
          </w:p>
        </w:tc>
        <w:tc>
          <w:tcPr>
            <w:tcW w:w="771" w:type="dxa"/>
            <w:tcBorders>
              <w:bottom w:val="nil"/>
            </w:tcBorders>
            <w:vAlign w:val="bottom"/>
          </w:tcPr>
          <w:p w14:paraId="6A700DE1" w14:textId="713F06A4"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08" w:type="dxa"/>
            <w:tcBorders>
              <w:bottom w:val="nil"/>
            </w:tcBorders>
          </w:tcPr>
          <w:p w14:paraId="67D1731D" w14:textId="4CC5DFCB"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1</w:t>
            </w:r>
          </w:p>
        </w:tc>
        <w:tc>
          <w:tcPr>
            <w:tcW w:w="810" w:type="dxa"/>
            <w:tcBorders>
              <w:bottom w:val="nil"/>
            </w:tcBorders>
          </w:tcPr>
          <w:p w14:paraId="6939FB78" w14:textId="0B256773"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822" w:type="dxa"/>
            <w:tcBorders>
              <w:bottom w:val="nil"/>
            </w:tcBorders>
          </w:tcPr>
          <w:p w14:paraId="707125EC" w14:textId="5A772B9E"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7</w:t>
            </w:r>
          </w:p>
        </w:tc>
        <w:tc>
          <w:tcPr>
            <w:tcW w:w="689" w:type="dxa"/>
            <w:tcBorders>
              <w:bottom w:val="nil"/>
            </w:tcBorders>
          </w:tcPr>
          <w:p w14:paraId="3FC8CE30" w14:textId="0F21226B"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(7)</w:t>
            </w:r>
          </w:p>
        </w:tc>
        <w:tc>
          <w:tcPr>
            <w:tcW w:w="659" w:type="dxa"/>
            <w:tcBorders>
              <w:bottom w:val="nil"/>
            </w:tcBorders>
          </w:tcPr>
          <w:p w14:paraId="159AE03B" w14:textId="140E1AA2"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(12)</w:t>
            </w:r>
          </w:p>
        </w:tc>
        <w:tc>
          <w:tcPr>
            <w:tcW w:w="717" w:type="dxa"/>
            <w:tcBorders>
              <w:bottom w:val="nil"/>
            </w:tcBorders>
          </w:tcPr>
          <w:p w14:paraId="7198F446" w14:textId="0FB7AA1C" w:rsidR="002C601B" w:rsidRPr="00B737D5" w:rsidRDefault="00C23B36"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49</w:t>
            </w:r>
            <w:r w:rsidR="00AB61BC" w:rsidRPr="00B737D5">
              <w:rPr>
                <w:rFonts w:ascii="Browallia New" w:hAnsi="Browallia New" w:cs="Browallia New"/>
                <w:sz w:val="20"/>
                <w:szCs w:val="20"/>
              </w:rPr>
              <w:t>8</w:t>
            </w:r>
          </w:p>
        </w:tc>
        <w:tc>
          <w:tcPr>
            <w:tcW w:w="709" w:type="dxa"/>
            <w:tcBorders>
              <w:bottom w:val="nil"/>
            </w:tcBorders>
          </w:tcPr>
          <w:p w14:paraId="13E00E27" w14:textId="3061A91E" w:rsidR="002C601B" w:rsidRPr="00B737D5" w:rsidRDefault="002C601B" w:rsidP="002C601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B737D5">
              <w:rPr>
                <w:rFonts w:ascii="Browallia New" w:hAnsi="Browallia New" w:cs="Browallia New"/>
                <w:sz w:val="20"/>
                <w:szCs w:val="20"/>
              </w:rPr>
              <w:t>467</w:t>
            </w:r>
          </w:p>
        </w:tc>
      </w:tr>
      <w:tr w:rsidR="002C601B" w:rsidRPr="00B737D5" w14:paraId="5FFCCCD4" w14:textId="77777777" w:rsidTr="00325675">
        <w:tblPrEx>
          <w:tblBorders>
            <w:bottom w:val="single" w:sz="4" w:space="0" w:color="auto"/>
          </w:tblBorders>
        </w:tblPrEx>
        <w:tc>
          <w:tcPr>
            <w:tcW w:w="2409" w:type="dxa"/>
          </w:tcPr>
          <w:p w14:paraId="3955D15F" w14:textId="59EAC05B" w:rsidR="002C601B" w:rsidRPr="00B737D5" w:rsidRDefault="002C601B" w:rsidP="002C601B">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 xml:space="preserve">กำไรขั้นต้น </w:t>
            </w:r>
          </w:p>
        </w:tc>
        <w:tc>
          <w:tcPr>
            <w:tcW w:w="709" w:type="dxa"/>
            <w:tcBorders>
              <w:bottom w:val="nil"/>
            </w:tcBorders>
          </w:tcPr>
          <w:p w14:paraId="2C4DF26B" w14:textId="25B90DC8"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27</w:t>
            </w:r>
            <w:r w:rsidR="0095284C" w:rsidRPr="00B737D5">
              <w:rPr>
                <w:rFonts w:ascii="Browallia New" w:hAnsi="Browallia New" w:cs="Browallia New"/>
                <w:sz w:val="20"/>
                <w:szCs w:val="20"/>
              </w:rPr>
              <w:t>9</w:t>
            </w:r>
          </w:p>
        </w:tc>
        <w:tc>
          <w:tcPr>
            <w:tcW w:w="728" w:type="dxa"/>
            <w:tcBorders>
              <w:bottom w:val="nil"/>
            </w:tcBorders>
            <w:vAlign w:val="bottom"/>
          </w:tcPr>
          <w:p w14:paraId="4559C298" w14:textId="36876E02"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295</w:t>
            </w:r>
          </w:p>
        </w:tc>
        <w:tc>
          <w:tcPr>
            <w:tcW w:w="690" w:type="dxa"/>
            <w:tcBorders>
              <w:bottom w:val="nil"/>
            </w:tcBorders>
          </w:tcPr>
          <w:p w14:paraId="1F8B2540" w14:textId="6DFB561A"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29</w:t>
            </w:r>
          </w:p>
        </w:tc>
        <w:tc>
          <w:tcPr>
            <w:tcW w:w="722" w:type="dxa"/>
            <w:tcBorders>
              <w:bottom w:val="nil"/>
            </w:tcBorders>
          </w:tcPr>
          <w:p w14:paraId="3820CE89" w14:textId="4716CEF9"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27</w:t>
            </w:r>
          </w:p>
        </w:tc>
        <w:tc>
          <w:tcPr>
            <w:tcW w:w="737" w:type="dxa"/>
            <w:tcBorders>
              <w:bottom w:val="nil"/>
            </w:tcBorders>
          </w:tcPr>
          <w:p w14:paraId="5DA01FC8" w14:textId="5ACC2975"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17</w:t>
            </w:r>
          </w:p>
        </w:tc>
        <w:tc>
          <w:tcPr>
            <w:tcW w:w="720" w:type="dxa"/>
            <w:tcBorders>
              <w:bottom w:val="nil"/>
            </w:tcBorders>
          </w:tcPr>
          <w:p w14:paraId="62F01678" w14:textId="30CD9C10"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7</w:t>
            </w:r>
          </w:p>
        </w:tc>
        <w:tc>
          <w:tcPr>
            <w:tcW w:w="732" w:type="dxa"/>
            <w:tcBorders>
              <w:bottom w:val="nil"/>
            </w:tcBorders>
            <w:vAlign w:val="bottom"/>
          </w:tcPr>
          <w:p w14:paraId="2F9AD921" w14:textId="3D1EF842"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20" w:type="dxa"/>
            <w:tcBorders>
              <w:bottom w:val="nil"/>
            </w:tcBorders>
          </w:tcPr>
          <w:p w14:paraId="6288912A" w14:textId="4D1B05F4"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(1)</w:t>
            </w:r>
          </w:p>
        </w:tc>
        <w:tc>
          <w:tcPr>
            <w:tcW w:w="771" w:type="dxa"/>
            <w:tcBorders>
              <w:bottom w:val="nil"/>
            </w:tcBorders>
            <w:vAlign w:val="bottom"/>
          </w:tcPr>
          <w:p w14:paraId="2C35F1B8" w14:textId="19EEA29D"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08" w:type="dxa"/>
            <w:tcBorders>
              <w:bottom w:val="nil"/>
            </w:tcBorders>
            <w:vAlign w:val="bottom"/>
          </w:tcPr>
          <w:p w14:paraId="2C86E42E" w14:textId="5E274AD5"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810" w:type="dxa"/>
            <w:tcBorders>
              <w:bottom w:val="nil"/>
            </w:tcBorders>
            <w:vAlign w:val="bottom"/>
          </w:tcPr>
          <w:p w14:paraId="4DEC855D" w14:textId="06167064"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822" w:type="dxa"/>
            <w:tcBorders>
              <w:bottom w:val="nil"/>
            </w:tcBorders>
          </w:tcPr>
          <w:p w14:paraId="05C513A9" w14:textId="28D14077"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2</w:t>
            </w:r>
          </w:p>
        </w:tc>
        <w:tc>
          <w:tcPr>
            <w:tcW w:w="689" w:type="dxa"/>
            <w:tcBorders>
              <w:bottom w:val="nil"/>
            </w:tcBorders>
          </w:tcPr>
          <w:p w14:paraId="748FE9D2" w14:textId="123AA913" w:rsidR="002C601B" w:rsidRPr="00B737D5" w:rsidRDefault="00C23B36" w:rsidP="002C601B">
            <w:pPr>
              <w:pBdr>
                <w:bottom w:val="single" w:sz="12" w:space="1" w:color="auto"/>
              </w:pBdr>
              <w:spacing w:line="240" w:lineRule="auto"/>
              <w:jc w:val="right"/>
              <w:rPr>
                <w:rFonts w:ascii="Browallia New" w:hAnsi="Browallia New" w:cs="Browallia New"/>
                <w:sz w:val="20"/>
                <w:szCs w:val="20"/>
                <w:cs/>
              </w:rPr>
            </w:pPr>
            <w:r w:rsidRPr="00B737D5">
              <w:rPr>
                <w:rFonts w:ascii="Browallia New" w:hAnsi="Browallia New" w:cs="Browallia New"/>
                <w:sz w:val="20"/>
                <w:szCs w:val="20"/>
              </w:rPr>
              <w:t>(1)</w:t>
            </w:r>
          </w:p>
        </w:tc>
        <w:tc>
          <w:tcPr>
            <w:tcW w:w="659" w:type="dxa"/>
            <w:tcBorders>
              <w:bottom w:val="nil"/>
            </w:tcBorders>
          </w:tcPr>
          <w:p w14:paraId="500A1CAB" w14:textId="7C20716B"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1</w:t>
            </w:r>
          </w:p>
        </w:tc>
        <w:tc>
          <w:tcPr>
            <w:tcW w:w="717" w:type="dxa"/>
            <w:tcBorders>
              <w:bottom w:val="nil"/>
            </w:tcBorders>
          </w:tcPr>
          <w:p w14:paraId="2EFA9DDF" w14:textId="36FAA89E" w:rsidR="002C601B" w:rsidRPr="00B737D5" w:rsidRDefault="00C23B36"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32</w:t>
            </w:r>
            <w:r w:rsidR="00AB61BC" w:rsidRPr="00B737D5">
              <w:rPr>
                <w:rFonts w:ascii="Browallia New" w:hAnsi="Browallia New" w:cs="Browallia New"/>
                <w:sz w:val="20"/>
                <w:szCs w:val="20"/>
              </w:rPr>
              <w:t>2</w:t>
            </w:r>
          </w:p>
        </w:tc>
        <w:tc>
          <w:tcPr>
            <w:tcW w:w="709" w:type="dxa"/>
            <w:tcBorders>
              <w:bottom w:val="nil"/>
            </w:tcBorders>
          </w:tcPr>
          <w:p w14:paraId="5F872E01" w14:textId="2DA1BB91" w:rsidR="002C601B" w:rsidRPr="00B737D5" w:rsidRDefault="002C601B" w:rsidP="002C601B">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331</w:t>
            </w:r>
          </w:p>
        </w:tc>
      </w:tr>
      <w:tr w:rsidR="00170204" w:rsidRPr="00B737D5" w14:paraId="087547AD" w14:textId="77777777" w:rsidTr="00205DE0">
        <w:tblPrEx>
          <w:tblBorders>
            <w:bottom w:val="single" w:sz="4" w:space="0" w:color="auto"/>
          </w:tblBorders>
        </w:tblPrEx>
        <w:tc>
          <w:tcPr>
            <w:tcW w:w="2409" w:type="dxa"/>
          </w:tcPr>
          <w:p w14:paraId="05F0E046" w14:textId="77777777" w:rsidR="00170204" w:rsidRPr="00B737D5" w:rsidRDefault="00170204" w:rsidP="00170204">
            <w:pPr>
              <w:spacing w:line="240" w:lineRule="auto"/>
              <w:ind w:right="-108"/>
              <w:rPr>
                <w:rFonts w:ascii="Browallia New" w:hAnsi="Browallia New" w:cs="Browallia New"/>
                <w:sz w:val="20"/>
                <w:szCs w:val="20"/>
                <w:cs/>
              </w:rPr>
            </w:pPr>
          </w:p>
        </w:tc>
        <w:tc>
          <w:tcPr>
            <w:tcW w:w="709" w:type="dxa"/>
            <w:tcBorders>
              <w:bottom w:val="nil"/>
            </w:tcBorders>
            <w:vAlign w:val="bottom"/>
          </w:tcPr>
          <w:p w14:paraId="04D89089" w14:textId="77777777" w:rsidR="00170204" w:rsidRPr="00B737D5" w:rsidRDefault="00170204" w:rsidP="00170204">
            <w:pPr>
              <w:spacing w:line="240" w:lineRule="auto"/>
              <w:jc w:val="right"/>
              <w:rPr>
                <w:rFonts w:ascii="Browallia New" w:hAnsi="Browallia New" w:cs="Browallia New"/>
                <w:sz w:val="20"/>
                <w:szCs w:val="20"/>
              </w:rPr>
            </w:pPr>
          </w:p>
        </w:tc>
        <w:tc>
          <w:tcPr>
            <w:tcW w:w="728" w:type="dxa"/>
            <w:tcBorders>
              <w:bottom w:val="nil"/>
            </w:tcBorders>
            <w:vAlign w:val="bottom"/>
          </w:tcPr>
          <w:p w14:paraId="032D869B" w14:textId="77777777" w:rsidR="00170204" w:rsidRPr="00B737D5" w:rsidRDefault="00170204" w:rsidP="00170204">
            <w:pPr>
              <w:spacing w:line="240" w:lineRule="auto"/>
              <w:jc w:val="right"/>
              <w:rPr>
                <w:rFonts w:ascii="Browallia New" w:hAnsi="Browallia New" w:cs="Browallia New"/>
                <w:sz w:val="20"/>
                <w:szCs w:val="20"/>
              </w:rPr>
            </w:pPr>
          </w:p>
        </w:tc>
        <w:tc>
          <w:tcPr>
            <w:tcW w:w="690" w:type="dxa"/>
            <w:tcBorders>
              <w:bottom w:val="nil"/>
            </w:tcBorders>
          </w:tcPr>
          <w:p w14:paraId="04918995" w14:textId="77777777" w:rsidR="00170204" w:rsidRPr="00B737D5" w:rsidRDefault="00170204" w:rsidP="00170204">
            <w:pPr>
              <w:spacing w:line="240" w:lineRule="auto"/>
              <w:jc w:val="right"/>
              <w:rPr>
                <w:rFonts w:ascii="Browallia New" w:hAnsi="Browallia New" w:cs="Browallia New"/>
                <w:sz w:val="20"/>
                <w:szCs w:val="20"/>
              </w:rPr>
            </w:pPr>
          </w:p>
        </w:tc>
        <w:tc>
          <w:tcPr>
            <w:tcW w:w="722" w:type="dxa"/>
            <w:tcBorders>
              <w:bottom w:val="nil"/>
            </w:tcBorders>
            <w:vAlign w:val="bottom"/>
          </w:tcPr>
          <w:p w14:paraId="5E57BF1E" w14:textId="77777777" w:rsidR="00170204" w:rsidRPr="00B737D5" w:rsidRDefault="00170204" w:rsidP="00170204">
            <w:pPr>
              <w:spacing w:line="240" w:lineRule="auto"/>
              <w:jc w:val="right"/>
              <w:rPr>
                <w:rFonts w:ascii="Browallia New" w:hAnsi="Browallia New" w:cs="Browallia New"/>
                <w:sz w:val="20"/>
                <w:szCs w:val="20"/>
              </w:rPr>
            </w:pPr>
          </w:p>
        </w:tc>
        <w:tc>
          <w:tcPr>
            <w:tcW w:w="737" w:type="dxa"/>
            <w:tcBorders>
              <w:bottom w:val="nil"/>
            </w:tcBorders>
            <w:vAlign w:val="bottom"/>
          </w:tcPr>
          <w:p w14:paraId="674BD640" w14:textId="77777777" w:rsidR="00170204" w:rsidRPr="00B737D5" w:rsidRDefault="00170204" w:rsidP="00170204">
            <w:pPr>
              <w:spacing w:line="240" w:lineRule="auto"/>
              <w:jc w:val="right"/>
              <w:rPr>
                <w:rFonts w:ascii="Browallia New" w:hAnsi="Browallia New" w:cs="Browallia New"/>
                <w:sz w:val="20"/>
                <w:szCs w:val="20"/>
              </w:rPr>
            </w:pPr>
          </w:p>
        </w:tc>
        <w:tc>
          <w:tcPr>
            <w:tcW w:w="720" w:type="dxa"/>
            <w:tcBorders>
              <w:bottom w:val="nil"/>
            </w:tcBorders>
            <w:vAlign w:val="bottom"/>
          </w:tcPr>
          <w:p w14:paraId="63674989" w14:textId="77777777" w:rsidR="00170204" w:rsidRPr="00B737D5" w:rsidRDefault="00170204" w:rsidP="00170204">
            <w:pPr>
              <w:spacing w:line="240" w:lineRule="auto"/>
              <w:jc w:val="right"/>
              <w:rPr>
                <w:rFonts w:ascii="Browallia New" w:hAnsi="Browallia New" w:cs="Browallia New"/>
                <w:sz w:val="20"/>
                <w:szCs w:val="20"/>
              </w:rPr>
            </w:pPr>
          </w:p>
        </w:tc>
        <w:tc>
          <w:tcPr>
            <w:tcW w:w="732" w:type="dxa"/>
            <w:tcBorders>
              <w:bottom w:val="nil"/>
            </w:tcBorders>
          </w:tcPr>
          <w:p w14:paraId="0C7D0961" w14:textId="77777777" w:rsidR="00170204" w:rsidRPr="00B737D5" w:rsidRDefault="00170204" w:rsidP="00170204">
            <w:pPr>
              <w:spacing w:line="240" w:lineRule="auto"/>
              <w:jc w:val="right"/>
              <w:rPr>
                <w:rFonts w:ascii="Browallia New" w:hAnsi="Browallia New" w:cs="Browallia New"/>
                <w:sz w:val="20"/>
                <w:szCs w:val="20"/>
              </w:rPr>
            </w:pPr>
          </w:p>
        </w:tc>
        <w:tc>
          <w:tcPr>
            <w:tcW w:w="720" w:type="dxa"/>
            <w:tcBorders>
              <w:bottom w:val="nil"/>
            </w:tcBorders>
            <w:vAlign w:val="bottom"/>
          </w:tcPr>
          <w:p w14:paraId="33DD8456" w14:textId="77777777" w:rsidR="00170204" w:rsidRPr="00B737D5" w:rsidRDefault="00170204" w:rsidP="00170204">
            <w:pPr>
              <w:spacing w:line="240" w:lineRule="auto"/>
              <w:jc w:val="right"/>
              <w:rPr>
                <w:rFonts w:ascii="Browallia New" w:hAnsi="Browallia New" w:cs="Browallia New"/>
                <w:sz w:val="20"/>
                <w:szCs w:val="20"/>
              </w:rPr>
            </w:pPr>
          </w:p>
        </w:tc>
        <w:tc>
          <w:tcPr>
            <w:tcW w:w="771" w:type="dxa"/>
            <w:tcBorders>
              <w:bottom w:val="nil"/>
            </w:tcBorders>
          </w:tcPr>
          <w:p w14:paraId="542AB6A0" w14:textId="77777777" w:rsidR="00170204" w:rsidRPr="00B737D5" w:rsidRDefault="00170204" w:rsidP="00170204">
            <w:pPr>
              <w:spacing w:line="240" w:lineRule="auto"/>
              <w:jc w:val="right"/>
              <w:rPr>
                <w:rFonts w:ascii="Browallia New" w:hAnsi="Browallia New" w:cs="Browallia New"/>
                <w:sz w:val="20"/>
                <w:szCs w:val="20"/>
              </w:rPr>
            </w:pPr>
          </w:p>
        </w:tc>
        <w:tc>
          <w:tcPr>
            <w:tcW w:w="708" w:type="dxa"/>
            <w:tcBorders>
              <w:bottom w:val="nil"/>
            </w:tcBorders>
            <w:vAlign w:val="bottom"/>
          </w:tcPr>
          <w:p w14:paraId="05ACFABC" w14:textId="77777777" w:rsidR="00170204" w:rsidRPr="00B737D5" w:rsidRDefault="00170204" w:rsidP="00170204">
            <w:pPr>
              <w:spacing w:line="240" w:lineRule="auto"/>
              <w:jc w:val="right"/>
              <w:rPr>
                <w:rFonts w:ascii="Browallia New" w:hAnsi="Browallia New" w:cs="Browallia New"/>
                <w:sz w:val="20"/>
                <w:szCs w:val="20"/>
              </w:rPr>
            </w:pPr>
          </w:p>
        </w:tc>
        <w:tc>
          <w:tcPr>
            <w:tcW w:w="810" w:type="dxa"/>
            <w:tcBorders>
              <w:bottom w:val="nil"/>
            </w:tcBorders>
          </w:tcPr>
          <w:p w14:paraId="581BB345" w14:textId="77777777" w:rsidR="00170204" w:rsidRPr="00B737D5" w:rsidRDefault="00170204" w:rsidP="00170204">
            <w:pPr>
              <w:spacing w:line="240" w:lineRule="auto"/>
              <w:jc w:val="right"/>
              <w:rPr>
                <w:rFonts w:ascii="Browallia New" w:hAnsi="Browallia New" w:cs="Browallia New"/>
                <w:sz w:val="20"/>
                <w:szCs w:val="20"/>
              </w:rPr>
            </w:pPr>
          </w:p>
        </w:tc>
        <w:tc>
          <w:tcPr>
            <w:tcW w:w="822" w:type="dxa"/>
            <w:tcBorders>
              <w:bottom w:val="nil"/>
            </w:tcBorders>
            <w:vAlign w:val="bottom"/>
          </w:tcPr>
          <w:p w14:paraId="39B94804" w14:textId="77777777" w:rsidR="00170204" w:rsidRPr="00B737D5" w:rsidRDefault="00170204" w:rsidP="00170204">
            <w:pPr>
              <w:spacing w:line="240" w:lineRule="auto"/>
              <w:jc w:val="right"/>
              <w:rPr>
                <w:rFonts w:ascii="Browallia New" w:hAnsi="Browallia New" w:cs="Browallia New"/>
                <w:sz w:val="20"/>
                <w:szCs w:val="20"/>
              </w:rPr>
            </w:pPr>
          </w:p>
        </w:tc>
        <w:tc>
          <w:tcPr>
            <w:tcW w:w="689" w:type="dxa"/>
            <w:tcBorders>
              <w:bottom w:val="nil"/>
            </w:tcBorders>
          </w:tcPr>
          <w:p w14:paraId="140C9527" w14:textId="77777777" w:rsidR="00170204" w:rsidRPr="00B737D5" w:rsidRDefault="00170204" w:rsidP="00170204">
            <w:pPr>
              <w:spacing w:line="240" w:lineRule="auto"/>
              <w:jc w:val="right"/>
              <w:rPr>
                <w:rFonts w:ascii="Browallia New" w:hAnsi="Browallia New" w:cs="Browallia New"/>
                <w:sz w:val="20"/>
                <w:szCs w:val="20"/>
              </w:rPr>
            </w:pPr>
          </w:p>
        </w:tc>
        <w:tc>
          <w:tcPr>
            <w:tcW w:w="659" w:type="dxa"/>
            <w:tcBorders>
              <w:bottom w:val="nil"/>
            </w:tcBorders>
            <w:vAlign w:val="bottom"/>
          </w:tcPr>
          <w:p w14:paraId="41C2A886" w14:textId="77777777" w:rsidR="00170204" w:rsidRPr="00B737D5" w:rsidRDefault="00170204" w:rsidP="00170204">
            <w:pPr>
              <w:spacing w:line="240" w:lineRule="auto"/>
              <w:jc w:val="right"/>
              <w:rPr>
                <w:rFonts w:ascii="Browallia New" w:hAnsi="Browallia New" w:cs="Browallia New"/>
                <w:sz w:val="20"/>
                <w:szCs w:val="20"/>
              </w:rPr>
            </w:pPr>
          </w:p>
        </w:tc>
        <w:tc>
          <w:tcPr>
            <w:tcW w:w="717" w:type="dxa"/>
            <w:tcBorders>
              <w:bottom w:val="nil"/>
            </w:tcBorders>
          </w:tcPr>
          <w:p w14:paraId="63C7EEB9" w14:textId="77777777" w:rsidR="00170204" w:rsidRPr="00B737D5" w:rsidRDefault="00170204" w:rsidP="00170204">
            <w:pPr>
              <w:spacing w:line="240" w:lineRule="auto"/>
              <w:jc w:val="right"/>
              <w:rPr>
                <w:rFonts w:ascii="Browallia New" w:hAnsi="Browallia New" w:cs="Browallia New"/>
                <w:sz w:val="20"/>
                <w:szCs w:val="20"/>
              </w:rPr>
            </w:pPr>
          </w:p>
        </w:tc>
        <w:tc>
          <w:tcPr>
            <w:tcW w:w="709" w:type="dxa"/>
            <w:tcBorders>
              <w:bottom w:val="nil"/>
            </w:tcBorders>
            <w:vAlign w:val="bottom"/>
          </w:tcPr>
          <w:p w14:paraId="081E2B71" w14:textId="77777777" w:rsidR="00170204" w:rsidRPr="00B737D5" w:rsidRDefault="00170204" w:rsidP="00170204">
            <w:pPr>
              <w:spacing w:line="240" w:lineRule="auto"/>
              <w:jc w:val="right"/>
              <w:rPr>
                <w:rFonts w:ascii="Browallia New" w:hAnsi="Browallia New" w:cs="Browallia New"/>
                <w:sz w:val="20"/>
                <w:szCs w:val="20"/>
              </w:rPr>
            </w:pPr>
          </w:p>
        </w:tc>
      </w:tr>
      <w:tr w:rsidR="00170204" w:rsidRPr="00B737D5" w14:paraId="1427B8AC" w14:textId="77777777" w:rsidTr="00205DE0">
        <w:tblPrEx>
          <w:tblBorders>
            <w:bottom w:val="single" w:sz="4" w:space="0" w:color="auto"/>
          </w:tblBorders>
        </w:tblPrEx>
        <w:tc>
          <w:tcPr>
            <w:tcW w:w="2409" w:type="dxa"/>
          </w:tcPr>
          <w:p w14:paraId="265DCD9A" w14:textId="0F500FF9" w:rsidR="00170204" w:rsidRPr="00B737D5" w:rsidRDefault="00170204" w:rsidP="00170204">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รายได้แยกตามการรับรู้รายได้</w:t>
            </w:r>
          </w:p>
        </w:tc>
        <w:tc>
          <w:tcPr>
            <w:tcW w:w="709" w:type="dxa"/>
            <w:vAlign w:val="bottom"/>
          </w:tcPr>
          <w:p w14:paraId="77A54630" w14:textId="77777777" w:rsidR="00170204" w:rsidRPr="00B737D5" w:rsidRDefault="00170204" w:rsidP="00170204">
            <w:pPr>
              <w:spacing w:line="240" w:lineRule="auto"/>
              <w:jc w:val="right"/>
              <w:rPr>
                <w:rFonts w:ascii="Browallia New" w:hAnsi="Browallia New" w:cs="Browallia New"/>
                <w:sz w:val="20"/>
                <w:szCs w:val="20"/>
              </w:rPr>
            </w:pPr>
          </w:p>
        </w:tc>
        <w:tc>
          <w:tcPr>
            <w:tcW w:w="728" w:type="dxa"/>
            <w:vAlign w:val="bottom"/>
          </w:tcPr>
          <w:p w14:paraId="1A8296F3" w14:textId="77777777" w:rsidR="00170204" w:rsidRPr="00B737D5" w:rsidRDefault="00170204" w:rsidP="00170204">
            <w:pPr>
              <w:spacing w:line="240" w:lineRule="auto"/>
              <w:jc w:val="right"/>
              <w:rPr>
                <w:rFonts w:ascii="Browallia New" w:hAnsi="Browallia New" w:cs="Browallia New"/>
                <w:sz w:val="20"/>
                <w:szCs w:val="20"/>
              </w:rPr>
            </w:pPr>
          </w:p>
        </w:tc>
        <w:tc>
          <w:tcPr>
            <w:tcW w:w="690" w:type="dxa"/>
          </w:tcPr>
          <w:p w14:paraId="1EE5B754" w14:textId="77777777" w:rsidR="00170204" w:rsidRPr="00B737D5" w:rsidRDefault="00170204" w:rsidP="00170204">
            <w:pPr>
              <w:spacing w:line="240" w:lineRule="auto"/>
              <w:jc w:val="right"/>
              <w:rPr>
                <w:rFonts w:ascii="Browallia New" w:hAnsi="Browallia New" w:cs="Browallia New"/>
                <w:sz w:val="20"/>
                <w:szCs w:val="20"/>
              </w:rPr>
            </w:pPr>
          </w:p>
        </w:tc>
        <w:tc>
          <w:tcPr>
            <w:tcW w:w="722" w:type="dxa"/>
            <w:vAlign w:val="bottom"/>
          </w:tcPr>
          <w:p w14:paraId="6DB6DD31" w14:textId="77777777" w:rsidR="00170204" w:rsidRPr="00B737D5" w:rsidRDefault="00170204" w:rsidP="00170204">
            <w:pPr>
              <w:spacing w:line="240" w:lineRule="auto"/>
              <w:jc w:val="right"/>
              <w:rPr>
                <w:rFonts w:ascii="Browallia New" w:hAnsi="Browallia New" w:cs="Browallia New"/>
                <w:sz w:val="20"/>
                <w:szCs w:val="20"/>
              </w:rPr>
            </w:pPr>
          </w:p>
        </w:tc>
        <w:tc>
          <w:tcPr>
            <w:tcW w:w="737" w:type="dxa"/>
            <w:vAlign w:val="bottom"/>
          </w:tcPr>
          <w:p w14:paraId="1B508C2D" w14:textId="77777777" w:rsidR="00170204" w:rsidRPr="00B737D5" w:rsidRDefault="00170204" w:rsidP="00170204">
            <w:pPr>
              <w:spacing w:line="240" w:lineRule="auto"/>
              <w:jc w:val="right"/>
              <w:rPr>
                <w:rFonts w:ascii="Browallia New" w:hAnsi="Browallia New" w:cs="Browallia New"/>
                <w:sz w:val="20"/>
                <w:szCs w:val="20"/>
              </w:rPr>
            </w:pPr>
          </w:p>
        </w:tc>
        <w:tc>
          <w:tcPr>
            <w:tcW w:w="720" w:type="dxa"/>
            <w:vAlign w:val="bottom"/>
          </w:tcPr>
          <w:p w14:paraId="7C1E590F" w14:textId="77777777" w:rsidR="00170204" w:rsidRPr="00B737D5" w:rsidRDefault="00170204" w:rsidP="00170204">
            <w:pPr>
              <w:spacing w:line="240" w:lineRule="auto"/>
              <w:jc w:val="right"/>
              <w:rPr>
                <w:rFonts w:ascii="Browallia New" w:hAnsi="Browallia New" w:cs="Browallia New"/>
                <w:sz w:val="20"/>
                <w:szCs w:val="20"/>
              </w:rPr>
            </w:pPr>
          </w:p>
        </w:tc>
        <w:tc>
          <w:tcPr>
            <w:tcW w:w="732" w:type="dxa"/>
          </w:tcPr>
          <w:p w14:paraId="334B95ED" w14:textId="77777777" w:rsidR="00170204" w:rsidRPr="00B737D5" w:rsidRDefault="00170204" w:rsidP="00170204">
            <w:pPr>
              <w:spacing w:line="240" w:lineRule="auto"/>
              <w:jc w:val="right"/>
              <w:rPr>
                <w:rFonts w:ascii="Browallia New" w:hAnsi="Browallia New" w:cs="Browallia New"/>
                <w:sz w:val="20"/>
                <w:szCs w:val="20"/>
              </w:rPr>
            </w:pPr>
          </w:p>
        </w:tc>
        <w:tc>
          <w:tcPr>
            <w:tcW w:w="720" w:type="dxa"/>
            <w:vAlign w:val="bottom"/>
          </w:tcPr>
          <w:p w14:paraId="75C37A23" w14:textId="77777777" w:rsidR="00170204" w:rsidRPr="00B737D5" w:rsidRDefault="00170204" w:rsidP="00170204">
            <w:pPr>
              <w:spacing w:line="240" w:lineRule="auto"/>
              <w:jc w:val="right"/>
              <w:rPr>
                <w:rFonts w:ascii="Browallia New" w:hAnsi="Browallia New" w:cs="Browallia New"/>
                <w:sz w:val="20"/>
                <w:szCs w:val="20"/>
              </w:rPr>
            </w:pPr>
          </w:p>
        </w:tc>
        <w:tc>
          <w:tcPr>
            <w:tcW w:w="771" w:type="dxa"/>
          </w:tcPr>
          <w:p w14:paraId="67319722" w14:textId="77777777" w:rsidR="00170204" w:rsidRPr="00B737D5" w:rsidRDefault="00170204" w:rsidP="00170204">
            <w:pPr>
              <w:spacing w:line="240" w:lineRule="auto"/>
              <w:jc w:val="right"/>
              <w:rPr>
                <w:rFonts w:ascii="Browallia New" w:hAnsi="Browallia New" w:cs="Browallia New"/>
                <w:sz w:val="20"/>
                <w:szCs w:val="20"/>
              </w:rPr>
            </w:pPr>
          </w:p>
        </w:tc>
        <w:tc>
          <w:tcPr>
            <w:tcW w:w="708" w:type="dxa"/>
            <w:vAlign w:val="bottom"/>
          </w:tcPr>
          <w:p w14:paraId="747FEE75" w14:textId="77777777" w:rsidR="00170204" w:rsidRPr="00B737D5" w:rsidRDefault="00170204" w:rsidP="00170204">
            <w:pPr>
              <w:spacing w:line="240" w:lineRule="auto"/>
              <w:jc w:val="right"/>
              <w:rPr>
                <w:rFonts w:ascii="Browallia New" w:hAnsi="Browallia New" w:cs="Browallia New"/>
                <w:sz w:val="20"/>
                <w:szCs w:val="20"/>
              </w:rPr>
            </w:pPr>
          </w:p>
        </w:tc>
        <w:tc>
          <w:tcPr>
            <w:tcW w:w="810" w:type="dxa"/>
          </w:tcPr>
          <w:p w14:paraId="6AEBE90D" w14:textId="77777777" w:rsidR="00170204" w:rsidRPr="00B737D5" w:rsidRDefault="00170204" w:rsidP="00170204">
            <w:pPr>
              <w:spacing w:line="240" w:lineRule="auto"/>
              <w:jc w:val="right"/>
              <w:rPr>
                <w:rFonts w:ascii="Browallia New" w:hAnsi="Browallia New" w:cs="Browallia New"/>
                <w:sz w:val="20"/>
                <w:szCs w:val="20"/>
              </w:rPr>
            </w:pPr>
          </w:p>
        </w:tc>
        <w:tc>
          <w:tcPr>
            <w:tcW w:w="822" w:type="dxa"/>
            <w:vAlign w:val="bottom"/>
          </w:tcPr>
          <w:p w14:paraId="77587CF3" w14:textId="77777777" w:rsidR="00170204" w:rsidRPr="00B737D5" w:rsidRDefault="00170204" w:rsidP="00170204">
            <w:pPr>
              <w:spacing w:line="240" w:lineRule="auto"/>
              <w:jc w:val="right"/>
              <w:rPr>
                <w:rFonts w:ascii="Browallia New" w:hAnsi="Browallia New" w:cs="Browallia New"/>
                <w:sz w:val="20"/>
                <w:szCs w:val="20"/>
              </w:rPr>
            </w:pPr>
          </w:p>
        </w:tc>
        <w:tc>
          <w:tcPr>
            <w:tcW w:w="689" w:type="dxa"/>
          </w:tcPr>
          <w:p w14:paraId="18BE5F68" w14:textId="77777777" w:rsidR="00170204" w:rsidRPr="00B737D5" w:rsidRDefault="00170204" w:rsidP="00170204">
            <w:pPr>
              <w:spacing w:line="240" w:lineRule="auto"/>
              <w:jc w:val="right"/>
              <w:rPr>
                <w:rFonts w:ascii="Browallia New" w:hAnsi="Browallia New" w:cs="Browallia New"/>
                <w:sz w:val="20"/>
                <w:szCs w:val="20"/>
              </w:rPr>
            </w:pPr>
          </w:p>
        </w:tc>
        <w:tc>
          <w:tcPr>
            <w:tcW w:w="659" w:type="dxa"/>
            <w:vAlign w:val="bottom"/>
          </w:tcPr>
          <w:p w14:paraId="5A5EC643" w14:textId="77777777" w:rsidR="00170204" w:rsidRPr="00B737D5" w:rsidRDefault="00170204" w:rsidP="00170204">
            <w:pPr>
              <w:spacing w:line="240" w:lineRule="auto"/>
              <w:jc w:val="right"/>
              <w:rPr>
                <w:rFonts w:ascii="Browallia New" w:hAnsi="Browallia New" w:cs="Browallia New"/>
                <w:sz w:val="20"/>
                <w:szCs w:val="20"/>
              </w:rPr>
            </w:pPr>
          </w:p>
        </w:tc>
        <w:tc>
          <w:tcPr>
            <w:tcW w:w="717" w:type="dxa"/>
          </w:tcPr>
          <w:p w14:paraId="00E8DC00" w14:textId="77777777" w:rsidR="00170204" w:rsidRPr="00B737D5" w:rsidRDefault="00170204" w:rsidP="00170204">
            <w:pPr>
              <w:spacing w:line="240" w:lineRule="auto"/>
              <w:jc w:val="right"/>
              <w:rPr>
                <w:rFonts w:ascii="Browallia New" w:hAnsi="Browallia New" w:cs="Browallia New"/>
                <w:sz w:val="20"/>
                <w:szCs w:val="20"/>
              </w:rPr>
            </w:pPr>
          </w:p>
        </w:tc>
        <w:tc>
          <w:tcPr>
            <w:tcW w:w="709" w:type="dxa"/>
            <w:vAlign w:val="bottom"/>
          </w:tcPr>
          <w:p w14:paraId="004C8F72" w14:textId="77777777" w:rsidR="00170204" w:rsidRPr="00B737D5" w:rsidRDefault="00170204" w:rsidP="00170204">
            <w:pPr>
              <w:spacing w:line="240" w:lineRule="auto"/>
              <w:jc w:val="right"/>
              <w:rPr>
                <w:rFonts w:ascii="Browallia New" w:hAnsi="Browallia New" w:cs="Browallia New"/>
                <w:sz w:val="20"/>
                <w:szCs w:val="20"/>
              </w:rPr>
            </w:pPr>
          </w:p>
        </w:tc>
      </w:tr>
      <w:tr w:rsidR="0057142F" w:rsidRPr="00B737D5" w14:paraId="64FC41ED" w14:textId="77777777" w:rsidTr="00325675">
        <w:tblPrEx>
          <w:tblBorders>
            <w:bottom w:val="single" w:sz="4" w:space="0" w:color="auto"/>
          </w:tblBorders>
        </w:tblPrEx>
        <w:tc>
          <w:tcPr>
            <w:tcW w:w="2409" w:type="dxa"/>
          </w:tcPr>
          <w:p w14:paraId="6A0FDAC0" w14:textId="7A9C4DB7" w:rsidR="0057142F" w:rsidRPr="00B737D5" w:rsidRDefault="0057142F" w:rsidP="0057142F">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sz w:val="20"/>
                <w:szCs w:val="20"/>
                <w:cs/>
              </w:rPr>
              <w:t>ณ เวลาใดเวลาหนึ่ง</w:t>
            </w:r>
          </w:p>
        </w:tc>
        <w:tc>
          <w:tcPr>
            <w:tcW w:w="709" w:type="dxa"/>
          </w:tcPr>
          <w:p w14:paraId="7D47DF86" w14:textId="4B4B8208" w:rsidR="0057142F" w:rsidRPr="00B737D5" w:rsidRDefault="0057142F" w:rsidP="0057142F">
            <w:pPr>
              <w:spacing w:line="240" w:lineRule="auto"/>
              <w:jc w:val="right"/>
              <w:rPr>
                <w:rFonts w:ascii="Browallia New" w:hAnsi="Browallia New" w:cs="Browallia New"/>
                <w:sz w:val="20"/>
                <w:szCs w:val="20"/>
              </w:rPr>
            </w:pPr>
            <w:r w:rsidRPr="00B737D5">
              <w:rPr>
                <w:rFonts w:ascii="Browallia New" w:hAnsi="Browallia New" w:cs="Browallia New"/>
                <w:sz w:val="20"/>
                <w:szCs w:val="20"/>
              </w:rPr>
              <w:t>31</w:t>
            </w:r>
          </w:p>
        </w:tc>
        <w:tc>
          <w:tcPr>
            <w:tcW w:w="728" w:type="dxa"/>
            <w:vAlign w:val="bottom"/>
          </w:tcPr>
          <w:p w14:paraId="49570779" w14:textId="0494171A" w:rsidR="0057142F" w:rsidRPr="00B737D5" w:rsidRDefault="0057142F" w:rsidP="0057142F">
            <w:pPr>
              <w:spacing w:line="240" w:lineRule="auto"/>
              <w:jc w:val="right"/>
              <w:rPr>
                <w:rFonts w:ascii="Browallia New" w:hAnsi="Browallia New" w:cs="Browallia New"/>
                <w:sz w:val="20"/>
                <w:szCs w:val="20"/>
              </w:rPr>
            </w:pPr>
            <w:r w:rsidRPr="00B737D5">
              <w:rPr>
                <w:rFonts w:ascii="Browallia New" w:hAnsi="Browallia New" w:cs="Browallia New"/>
                <w:sz w:val="20"/>
                <w:szCs w:val="20"/>
              </w:rPr>
              <w:t>23</w:t>
            </w:r>
          </w:p>
        </w:tc>
        <w:tc>
          <w:tcPr>
            <w:tcW w:w="690" w:type="dxa"/>
          </w:tcPr>
          <w:p w14:paraId="2AC68719" w14:textId="772EF24C" w:rsidR="0057142F" w:rsidRPr="00B737D5" w:rsidRDefault="0057142F" w:rsidP="0057142F">
            <w:pPr>
              <w:spacing w:line="240" w:lineRule="auto"/>
              <w:jc w:val="right"/>
              <w:rPr>
                <w:rFonts w:ascii="Browallia New" w:hAnsi="Browallia New" w:cs="Browallia New"/>
                <w:sz w:val="20"/>
                <w:szCs w:val="20"/>
              </w:rPr>
            </w:pPr>
            <w:r w:rsidRPr="00B737D5">
              <w:rPr>
                <w:rFonts w:ascii="Browallia New" w:hAnsi="Browallia New" w:cs="Browallia New"/>
                <w:sz w:val="20"/>
                <w:szCs w:val="20"/>
              </w:rPr>
              <w:t>99</w:t>
            </w:r>
          </w:p>
        </w:tc>
        <w:tc>
          <w:tcPr>
            <w:tcW w:w="722" w:type="dxa"/>
            <w:vAlign w:val="bottom"/>
          </w:tcPr>
          <w:p w14:paraId="1D399144" w14:textId="510F0DDB" w:rsidR="0057142F" w:rsidRPr="00B737D5" w:rsidRDefault="0057142F" w:rsidP="0057142F">
            <w:pPr>
              <w:spacing w:line="240" w:lineRule="auto"/>
              <w:jc w:val="right"/>
              <w:rPr>
                <w:rFonts w:ascii="Browallia New" w:hAnsi="Browallia New" w:cs="Browallia New"/>
                <w:sz w:val="20"/>
                <w:szCs w:val="20"/>
              </w:rPr>
            </w:pPr>
            <w:r w:rsidRPr="00B737D5">
              <w:rPr>
                <w:rFonts w:ascii="Browallia New" w:hAnsi="Browallia New" w:cs="Browallia New"/>
                <w:sz w:val="20"/>
                <w:szCs w:val="20"/>
              </w:rPr>
              <w:t>83</w:t>
            </w:r>
          </w:p>
        </w:tc>
        <w:tc>
          <w:tcPr>
            <w:tcW w:w="737" w:type="dxa"/>
          </w:tcPr>
          <w:p w14:paraId="4486A69C" w14:textId="388F4653" w:rsidR="0057142F" w:rsidRPr="00B737D5" w:rsidRDefault="0057142F" w:rsidP="0057142F">
            <w:pPr>
              <w:spacing w:line="240" w:lineRule="auto"/>
              <w:jc w:val="right"/>
              <w:rPr>
                <w:rFonts w:ascii="Browallia New" w:hAnsi="Browallia New" w:cs="Browallia New"/>
                <w:sz w:val="20"/>
                <w:szCs w:val="20"/>
              </w:rPr>
            </w:pPr>
            <w:r w:rsidRPr="00B737D5">
              <w:rPr>
                <w:rFonts w:ascii="Browallia New" w:hAnsi="Browallia New" w:cs="Browallia New"/>
                <w:sz w:val="20"/>
                <w:szCs w:val="20"/>
              </w:rPr>
              <w:t>63</w:t>
            </w:r>
          </w:p>
        </w:tc>
        <w:tc>
          <w:tcPr>
            <w:tcW w:w="720" w:type="dxa"/>
            <w:vAlign w:val="bottom"/>
          </w:tcPr>
          <w:p w14:paraId="7CB27E64" w14:textId="5AE8E3B5" w:rsidR="0057142F" w:rsidRPr="00B737D5" w:rsidRDefault="0057142F" w:rsidP="0057142F">
            <w:pPr>
              <w:spacing w:line="240" w:lineRule="auto"/>
              <w:jc w:val="right"/>
              <w:rPr>
                <w:rFonts w:ascii="Browallia New" w:hAnsi="Browallia New" w:cs="Browallia New"/>
                <w:sz w:val="20"/>
                <w:szCs w:val="20"/>
              </w:rPr>
            </w:pPr>
            <w:r w:rsidRPr="00B737D5">
              <w:rPr>
                <w:rFonts w:ascii="Browallia New" w:hAnsi="Browallia New" w:cs="Browallia New"/>
                <w:sz w:val="20"/>
                <w:szCs w:val="20"/>
              </w:rPr>
              <w:t>47</w:t>
            </w:r>
          </w:p>
        </w:tc>
        <w:tc>
          <w:tcPr>
            <w:tcW w:w="732" w:type="dxa"/>
          </w:tcPr>
          <w:p w14:paraId="66A7CCB8" w14:textId="66ACBDB3" w:rsidR="0057142F" w:rsidRPr="00B737D5" w:rsidRDefault="0057142F" w:rsidP="0057142F">
            <w:pPr>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720" w:type="dxa"/>
            <w:vAlign w:val="bottom"/>
          </w:tcPr>
          <w:p w14:paraId="4E659B90" w14:textId="20C02F6B" w:rsidR="0057142F" w:rsidRPr="00B737D5" w:rsidRDefault="0057142F" w:rsidP="0057142F">
            <w:pPr>
              <w:spacing w:line="240" w:lineRule="auto"/>
              <w:jc w:val="right"/>
              <w:rPr>
                <w:rFonts w:ascii="Browallia New" w:hAnsi="Browallia New" w:cs="Browallia New"/>
                <w:sz w:val="20"/>
                <w:szCs w:val="20"/>
              </w:rPr>
            </w:pPr>
            <w:r w:rsidRPr="00B737D5">
              <w:rPr>
                <w:rFonts w:ascii="Browallia New" w:hAnsi="Browallia New" w:cs="Browallia New"/>
                <w:sz w:val="20"/>
                <w:szCs w:val="20"/>
              </w:rPr>
              <w:t>3</w:t>
            </w:r>
          </w:p>
        </w:tc>
        <w:tc>
          <w:tcPr>
            <w:tcW w:w="771" w:type="dxa"/>
            <w:vAlign w:val="bottom"/>
          </w:tcPr>
          <w:p w14:paraId="2B0DD2A8" w14:textId="0B6F32F9" w:rsidR="0057142F" w:rsidRPr="00B737D5" w:rsidRDefault="0057142F" w:rsidP="0057142F">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08" w:type="dxa"/>
            <w:vAlign w:val="bottom"/>
          </w:tcPr>
          <w:p w14:paraId="4C574DB9" w14:textId="246EB049" w:rsidR="0057142F" w:rsidRPr="00B737D5" w:rsidRDefault="0057142F" w:rsidP="0057142F">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810" w:type="dxa"/>
            <w:vAlign w:val="bottom"/>
          </w:tcPr>
          <w:p w14:paraId="4C4D921D" w14:textId="12160CCE" w:rsidR="0057142F" w:rsidRPr="00B737D5" w:rsidRDefault="0057142F" w:rsidP="0057142F">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822" w:type="dxa"/>
            <w:vAlign w:val="bottom"/>
          </w:tcPr>
          <w:p w14:paraId="56EB4F8E" w14:textId="7EA2D690" w:rsidR="0057142F" w:rsidRPr="00B737D5" w:rsidRDefault="0057142F" w:rsidP="0057142F">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689" w:type="dxa"/>
          </w:tcPr>
          <w:p w14:paraId="1C57DF71" w14:textId="6B2B4694" w:rsidR="0057142F" w:rsidRPr="00B737D5" w:rsidRDefault="0057142F" w:rsidP="0057142F">
            <w:pPr>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659" w:type="dxa"/>
            <w:vAlign w:val="bottom"/>
          </w:tcPr>
          <w:p w14:paraId="7223B841" w14:textId="03AC1B66" w:rsidR="0057142F" w:rsidRPr="00B737D5" w:rsidRDefault="0057142F" w:rsidP="0057142F">
            <w:pPr>
              <w:spacing w:line="240" w:lineRule="auto"/>
              <w:jc w:val="right"/>
              <w:rPr>
                <w:rFonts w:ascii="Browallia New" w:hAnsi="Browallia New" w:cs="Browallia New"/>
                <w:sz w:val="20"/>
                <w:szCs w:val="20"/>
              </w:rPr>
            </w:pPr>
            <w:r w:rsidRPr="00B737D5">
              <w:rPr>
                <w:rFonts w:ascii="Browallia New" w:hAnsi="Browallia New" w:cs="Browallia New"/>
                <w:sz w:val="20"/>
                <w:szCs w:val="20"/>
              </w:rPr>
              <w:t>(3)</w:t>
            </w:r>
          </w:p>
        </w:tc>
        <w:tc>
          <w:tcPr>
            <w:tcW w:w="717" w:type="dxa"/>
          </w:tcPr>
          <w:p w14:paraId="5F609D62" w14:textId="7240FF97" w:rsidR="0057142F" w:rsidRPr="00B737D5" w:rsidRDefault="00962E24" w:rsidP="0057142F">
            <w:pPr>
              <w:spacing w:line="240" w:lineRule="auto"/>
              <w:jc w:val="right"/>
              <w:rPr>
                <w:rFonts w:ascii="Browallia New" w:hAnsi="Browallia New" w:cs="Browallia New"/>
                <w:sz w:val="20"/>
                <w:szCs w:val="20"/>
              </w:rPr>
            </w:pPr>
            <w:r w:rsidRPr="00B737D5">
              <w:rPr>
                <w:rFonts w:ascii="Browallia New" w:hAnsi="Browallia New" w:cs="Browallia New"/>
                <w:sz w:val="20"/>
                <w:szCs w:val="20"/>
              </w:rPr>
              <w:t>19</w:t>
            </w:r>
            <w:r w:rsidR="00AB61BC" w:rsidRPr="00B737D5">
              <w:rPr>
                <w:rFonts w:ascii="Browallia New" w:hAnsi="Browallia New" w:cs="Browallia New"/>
                <w:sz w:val="20"/>
                <w:szCs w:val="20"/>
              </w:rPr>
              <w:t>3</w:t>
            </w:r>
          </w:p>
        </w:tc>
        <w:tc>
          <w:tcPr>
            <w:tcW w:w="709" w:type="dxa"/>
            <w:vAlign w:val="bottom"/>
          </w:tcPr>
          <w:p w14:paraId="1882978A" w14:textId="30A57115" w:rsidR="0057142F" w:rsidRPr="00B737D5" w:rsidRDefault="0057142F" w:rsidP="0057142F">
            <w:pPr>
              <w:spacing w:line="240" w:lineRule="auto"/>
              <w:jc w:val="right"/>
              <w:rPr>
                <w:rFonts w:ascii="Browallia New" w:hAnsi="Browallia New" w:cs="Browallia New"/>
                <w:sz w:val="20"/>
                <w:szCs w:val="20"/>
              </w:rPr>
            </w:pPr>
            <w:r w:rsidRPr="00B737D5">
              <w:rPr>
                <w:rFonts w:ascii="Browallia New" w:hAnsi="Browallia New" w:cs="Browallia New"/>
                <w:sz w:val="20"/>
                <w:szCs w:val="20"/>
                <w:lang w:val="en-GB"/>
              </w:rPr>
              <w:t>153</w:t>
            </w:r>
          </w:p>
        </w:tc>
      </w:tr>
      <w:tr w:rsidR="001E650D" w:rsidRPr="00B737D5" w14:paraId="537B966D" w14:textId="77777777" w:rsidTr="00325675">
        <w:tblPrEx>
          <w:tblBorders>
            <w:bottom w:val="single" w:sz="4" w:space="0" w:color="auto"/>
          </w:tblBorders>
        </w:tblPrEx>
        <w:tc>
          <w:tcPr>
            <w:tcW w:w="2409" w:type="dxa"/>
            <w:tcBorders>
              <w:bottom w:val="nil"/>
            </w:tcBorders>
          </w:tcPr>
          <w:p w14:paraId="26291BCA" w14:textId="595E5DBE" w:rsidR="001E650D" w:rsidRPr="00B737D5" w:rsidRDefault="001E650D" w:rsidP="001E650D">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sz w:val="20"/>
                <w:szCs w:val="20"/>
                <w:cs/>
              </w:rPr>
              <w:t>ตลอดช่วงเวลาหนึ่ง</w:t>
            </w:r>
          </w:p>
        </w:tc>
        <w:tc>
          <w:tcPr>
            <w:tcW w:w="709" w:type="dxa"/>
            <w:tcBorders>
              <w:bottom w:val="nil"/>
            </w:tcBorders>
          </w:tcPr>
          <w:p w14:paraId="121BCD8E" w14:textId="409F6845" w:rsidR="001E650D" w:rsidRPr="00B737D5" w:rsidRDefault="001E650D" w:rsidP="001E650D">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30</w:t>
            </w:r>
            <w:r w:rsidR="0095284C" w:rsidRPr="00B737D5">
              <w:rPr>
                <w:rFonts w:ascii="Browallia New" w:hAnsi="Browallia New" w:cs="Browallia New"/>
                <w:sz w:val="20"/>
                <w:szCs w:val="20"/>
              </w:rPr>
              <w:t>4</w:t>
            </w:r>
          </w:p>
        </w:tc>
        <w:tc>
          <w:tcPr>
            <w:tcW w:w="728" w:type="dxa"/>
            <w:tcBorders>
              <w:bottom w:val="nil"/>
            </w:tcBorders>
            <w:vAlign w:val="bottom"/>
          </w:tcPr>
          <w:p w14:paraId="4FA98AC4" w14:textId="4046E1CA" w:rsidR="001E650D" w:rsidRPr="00B737D5" w:rsidRDefault="001E650D" w:rsidP="001E650D">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315</w:t>
            </w:r>
          </w:p>
        </w:tc>
        <w:tc>
          <w:tcPr>
            <w:tcW w:w="690" w:type="dxa"/>
            <w:tcBorders>
              <w:bottom w:val="nil"/>
            </w:tcBorders>
            <w:vAlign w:val="bottom"/>
          </w:tcPr>
          <w:p w14:paraId="363D544D" w14:textId="0535F436" w:rsidR="001E650D" w:rsidRPr="00B737D5" w:rsidRDefault="001E650D" w:rsidP="001E650D">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22" w:type="dxa"/>
            <w:tcBorders>
              <w:bottom w:val="nil"/>
            </w:tcBorders>
            <w:vAlign w:val="bottom"/>
          </w:tcPr>
          <w:p w14:paraId="69D7D24E" w14:textId="49937DDF" w:rsidR="001E650D" w:rsidRPr="00B737D5" w:rsidRDefault="001E650D" w:rsidP="001E650D">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37" w:type="dxa"/>
            <w:tcBorders>
              <w:bottom w:val="nil"/>
            </w:tcBorders>
            <w:vAlign w:val="bottom"/>
          </w:tcPr>
          <w:p w14:paraId="17ABED5B" w14:textId="2C89D15F" w:rsidR="001E650D" w:rsidRPr="00B737D5" w:rsidRDefault="001E650D" w:rsidP="001E650D">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20" w:type="dxa"/>
            <w:tcBorders>
              <w:bottom w:val="nil"/>
            </w:tcBorders>
            <w:vAlign w:val="bottom"/>
          </w:tcPr>
          <w:p w14:paraId="39BD6891" w14:textId="3374850D" w:rsidR="001E650D" w:rsidRPr="00B737D5" w:rsidRDefault="001E650D" w:rsidP="001E650D">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32" w:type="dxa"/>
            <w:tcBorders>
              <w:bottom w:val="nil"/>
            </w:tcBorders>
          </w:tcPr>
          <w:p w14:paraId="32615878" w14:textId="168B535F" w:rsidR="001E650D" w:rsidRPr="00B737D5" w:rsidRDefault="00651991" w:rsidP="001E650D">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w:t>
            </w:r>
          </w:p>
        </w:tc>
        <w:tc>
          <w:tcPr>
            <w:tcW w:w="720" w:type="dxa"/>
            <w:tcBorders>
              <w:bottom w:val="nil"/>
            </w:tcBorders>
            <w:vAlign w:val="bottom"/>
          </w:tcPr>
          <w:p w14:paraId="5B8BCC9B" w14:textId="07E7E42E" w:rsidR="001E650D" w:rsidRPr="00B737D5" w:rsidRDefault="001E650D" w:rsidP="001E650D">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71" w:type="dxa"/>
            <w:tcBorders>
              <w:bottom w:val="nil"/>
            </w:tcBorders>
            <w:vAlign w:val="bottom"/>
          </w:tcPr>
          <w:p w14:paraId="1D354E6C" w14:textId="440333C7" w:rsidR="001E650D" w:rsidRPr="00B737D5" w:rsidRDefault="001E650D" w:rsidP="001E650D">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08" w:type="dxa"/>
            <w:tcBorders>
              <w:bottom w:val="nil"/>
            </w:tcBorders>
            <w:vAlign w:val="bottom"/>
          </w:tcPr>
          <w:p w14:paraId="210E3F3B" w14:textId="456DB15E" w:rsidR="001E650D" w:rsidRPr="00B737D5" w:rsidRDefault="001E650D" w:rsidP="001E650D">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1</w:t>
            </w:r>
          </w:p>
        </w:tc>
        <w:tc>
          <w:tcPr>
            <w:tcW w:w="810" w:type="dxa"/>
            <w:tcBorders>
              <w:bottom w:val="nil"/>
            </w:tcBorders>
          </w:tcPr>
          <w:p w14:paraId="3A9C848A" w14:textId="0A040DC0" w:rsidR="001E650D" w:rsidRPr="00B737D5" w:rsidRDefault="0057142F" w:rsidP="001E650D">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822" w:type="dxa"/>
            <w:tcBorders>
              <w:bottom w:val="nil"/>
            </w:tcBorders>
            <w:vAlign w:val="bottom"/>
          </w:tcPr>
          <w:p w14:paraId="21956E43" w14:textId="480E6180" w:rsidR="001E650D" w:rsidRPr="00B737D5" w:rsidRDefault="001E650D" w:rsidP="001E650D">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7</w:t>
            </w:r>
          </w:p>
        </w:tc>
        <w:tc>
          <w:tcPr>
            <w:tcW w:w="689" w:type="dxa"/>
            <w:tcBorders>
              <w:bottom w:val="nil"/>
            </w:tcBorders>
          </w:tcPr>
          <w:p w14:paraId="7CB3C8CB" w14:textId="46376342" w:rsidR="001E650D" w:rsidRPr="00B737D5" w:rsidRDefault="0057142F" w:rsidP="001E650D">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(3)</w:t>
            </w:r>
          </w:p>
        </w:tc>
        <w:tc>
          <w:tcPr>
            <w:tcW w:w="659" w:type="dxa"/>
            <w:tcBorders>
              <w:bottom w:val="nil"/>
            </w:tcBorders>
            <w:vAlign w:val="bottom"/>
          </w:tcPr>
          <w:p w14:paraId="182B0664" w14:textId="7CA3BF8A" w:rsidR="001E650D" w:rsidRPr="00B737D5" w:rsidRDefault="001E650D" w:rsidP="001E650D">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(9)</w:t>
            </w:r>
          </w:p>
        </w:tc>
        <w:tc>
          <w:tcPr>
            <w:tcW w:w="717" w:type="dxa"/>
            <w:tcBorders>
              <w:bottom w:val="nil"/>
            </w:tcBorders>
          </w:tcPr>
          <w:p w14:paraId="45A0DA82" w14:textId="73280584" w:rsidR="001E650D" w:rsidRPr="00B737D5" w:rsidRDefault="00962E24" w:rsidP="001E650D">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305</w:t>
            </w:r>
          </w:p>
        </w:tc>
        <w:tc>
          <w:tcPr>
            <w:tcW w:w="709" w:type="dxa"/>
            <w:tcBorders>
              <w:bottom w:val="nil"/>
            </w:tcBorders>
            <w:vAlign w:val="bottom"/>
          </w:tcPr>
          <w:p w14:paraId="46EB7F33" w14:textId="55F01070" w:rsidR="001E650D" w:rsidRPr="00B737D5" w:rsidRDefault="001E650D" w:rsidP="001E650D">
            <w:pPr>
              <w:pBdr>
                <w:bottom w:val="single" w:sz="4"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lang w:val="en-GB"/>
              </w:rPr>
              <w:t>314</w:t>
            </w:r>
          </w:p>
        </w:tc>
      </w:tr>
      <w:tr w:rsidR="0057142F" w:rsidRPr="00B737D5" w14:paraId="0764F193" w14:textId="77777777" w:rsidTr="00325675">
        <w:tblPrEx>
          <w:tblBorders>
            <w:bottom w:val="single" w:sz="4" w:space="0" w:color="auto"/>
          </w:tblBorders>
        </w:tblPrEx>
        <w:tc>
          <w:tcPr>
            <w:tcW w:w="2409" w:type="dxa"/>
            <w:tcBorders>
              <w:bottom w:val="nil"/>
            </w:tcBorders>
          </w:tcPr>
          <w:p w14:paraId="1D1D49B8" w14:textId="143F1592" w:rsidR="0057142F" w:rsidRPr="00B737D5" w:rsidRDefault="0057142F" w:rsidP="0057142F">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รวม</w:t>
            </w:r>
          </w:p>
        </w:tc>
        <w:tc>
          <w:tcPr>
            <w:tcW w:w="709" w:type="dxa"/>
            <w:tcBorders>
              <w:bottom w:val="nil"/>
            </w:tcBorders>
          </w:tcPr>
          <w:p w14:paraId="07A1CC4C" w14:textId="6B0B32AA" w:rsidR="0057142F" w:rsidRPr="00B737D5" w:rsidRDefault="0057142F" w:rsidP="0057142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33</w:t>
            </w:r>
            <w:r w:rsidR="0095284C" w:rsidRPr="00B737D5">
              <w:rPr>
                <w:rFonts w:ascii="Browallia New" w:hAnsi="Browallia New" w:cs="Browallia New"/>
                <w:sz w:val="20"/>
                <w:szCs w:val="20"/>
              </w:rPr>
              <w:t>5</w:t>
            </w:r>
          </w:p>
        </w:tc>
        <w:tc>
          <w:tcPr>
            <w:tcW w:w="728" w:type="dxa"/>
            <w:tcBorders>
              <w:bottom w:val="nil"/>
            </w:tcBorders>
            <w:vAlign w:val="bottom"/>
          </w:tcPr>
          <w:p w14:paraId="652738C7" w14:textId="7A50D5B3" w:rsidR="0057142F" w:rsidRPr="00B737D5" w:rsidRDefault="0057142F" w:rsidP="0057142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338</w:t>
            </w:r>
          </w:p>
        </w:tc>
        <w:tc>
          <w:tcPr>
            <w:tcW w:w="690" w:type="dxa"/>
            <w:tcBorders>
              <w:bottom w:val="nil"/>
            </w:tcBorders>
          </w:tcPr>
          <w:p w14:paraId="2CBA1AD6" w14:textId="5BAD5CD4" w:rsidR="0057142F" w:rsidRPr="00B737D5" w:rsidRDefault="0057142F" w:rsidP="0057142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99</w:t>
            </w:r>
          </w:p>
        </w:tc>
        <w:tc>
          <w:tcPr>
            <w:tcW w:w="722" w:type="dxa"/>
            <w:tcBorders>
              <w:bottom w:val="nil"/>
            </w:tcBorders>
          </w:tcPr>
          <w:p w14:paraId="7AA456D6" w14:textId="3A50C2C2" w:rsidR="0057142F" w:rsidRPr="00B737D5" w:rsidRDefault="0057142F" w:rsidP="0057142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83</w:t>
            </w:r>
          </w:p>
        </w:tc>
        <w:tc>
          <w:tcPr>
            <w:tcW w:w="737" w:type="dxa"/>
            <w:tcBorders>
              <w:bottom w:val="nil"/>
            </w:tcBorders>
          </w:tcPr>
          <w:p w14:paraId="0DA43A72" w14:textId="19736A57" w:rsidR="0057142F" w:rsidRPr="00B737D5" w:rsidRDefault="0057142F" w:rsidP="0057142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63</w:t>
            </w:r>
          </w:p>
        </w:tc>
        <w:tc>
          <w:tcPr>
            <w:tcW w:w="720" w:type="dxa"/>
            <w:tcBorders>
              <w:bottom w:val="nil"/>
            </w:tcBorders>
          </w:tcPr>
          <w:p w14:paraId="7062CDB3" w14:textId="18210596" w:rsidR="0057142F" w:rsidRPr="00B737D5" w:rsidRDefault="0057142F" w:rsidP="0057142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47</w:t>
            </w:r>
          </w:p>
        </w:tc>
        <w:tc>
          <w:tcPr>
            <w:tcW w:w="732" w:type="dxa"/>
            <w:tcBorders>
              <w:bottom w:val="nil"/>
            </w:tcBorders>
          </w:tcPr>
          <w:p w14:paraId="197A4544" w14:textId="0BF6648E" w:rsidR="0057142F" w:rsidRPr="00B737D5" w:rsidRDefault="0057142F" w:rsidP="0057142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720" w:type="dxa"/>
            <w:tcBorders>
              <w:bottom w:val="nil"/>
            </w:tcBorders>
          </w:tcPr>
          <w:p w14:paraId="02BFF149" w14:textId="6629770D" w:rsidR="0057142F" w:rsidRPr="00B737D5" w:rsidRDefault="0057142F" w:rsidP="0057142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3</w:t>
            </w:r>
          </w:p>
        </w:tc>
        <w:tc>
          <w:tcPr>
            <w:tcW w:w="771" w:type="dxa"/>
            <w:tcBorders>
              <w:bottom w:val="nil"/>
            </w:tcBorders>
            <w:vAlign w:val="bottom"/>
          </w:tcPr>
          <w:p w14:paraId="18983E1C" w14:textId="49E63169" w:rsidR="0057142F" w:rsidRPr="00B737D5" w:rsidRDefault="0057142F" w:rsidP="0057142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p>
        </w:tc>
        <w:tc>
          <w:tcPr>
            <w:tcW w:w="708" w:type="dxa"/>
            <w:tcBorders>
              <w:bottom w:val="nil"/>
            </w:tcBorders>
          </w:tcPr>
          <w:p w14:paraId="239381AE" w14:textId="1C3A3C9E" w:rsidR="0057142F" w:rsidRPr="00B737D5" w:rsidRDefault="0057142F" w:rsidP="0057142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1</w:t>
            </w:r>
          </w:p>
        </w:tc>
        <w:tc>
          <w:tcPr>
            <w:tcW w:w="810" w:type="dxa"/>
            <w:tcBorders>
              <w:bottom w:val="nil"/>
            </w:tcBorders>
            <w:vAlign w:val="bottom"/>
          </w:tcPr>
          <w:p w14:paraId="6CE2C1F5" w14:textId="6F09E620" w:rsidR="0057142F" w:rsidRPr="00B737D5" w:rsidRDefault="00651991" w:rsidP="0057142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4</w:t>
            </w:r>
          </w:p>
        </w:tc>
        <w:tc>
          <w:tcPr>
            <w:tcW w:w="822" w:type="dxa"/>
            <w:tcBorders>
              <w:bottom w:val="nil"/>
            </w:tcBorders>
          </w:tcPr>
          <w:p w14:paraId="5237B45C" w14:textId="6ABF49D5" w:rsidR="0057142F" w:rsidRPr="00B737D5" w:rsidRDefault="0057142F" w:rsidP="0057142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7</w:t>
            </w:r>
          </w:p>
        </w:tc>
        <w:tc>
          <w:tcPr>
            <w:tcW w:w="689" w:type="dxa"/>
            <w:tcBorders>
              <w:bottom w:val="nil"/>
            </w:tcBorders>
          </w:tcPr>
          <w:p w14:paraId="3E0F1E0A" w14:textId="0EFA4494" w:rsidR="0057142F" w:rsidRPr="00B737D5" w:rsidRDefault="0057142F" w:rsidP="0057142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(7)</w:t>
            </w:r>
          </w:p>
        </w:tc>
        <w:tc>
          <w:tcPr>
            <w:tcW w:w="659" w:type="dxa"/>
            <w:tcBorders>
              <w:bottom w:val="nil"/>
            </w:tcBorders>
          </w:tcPr>
          <w:p w14:paraId="65003FB2" w14:textId="30F806C6" w:rsidR="0057142F" w:rsidRPr="00B737D5" w:rsidRDefault="0057142F" w:rsidP="0057142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(12)</w:t>
            </w:r>
          </w:p>
        </w:tc>
        <w:tc>
          <w:tcPr>
            <w:tcW w:w="717" w:type="dxa"/>
            <w:tcBorders>
              <w:bottom w:val="nil"/>
            </w:tcBorders>
          </w:tcPr>
          <w:p w14:paraId="5598763D" w14:textId="32968C2E" w:rsidR="0057142F" w:rsidRPr="00B737D5" w:rsidRDefault="00962E24" w:rsidP="0057142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49</w:t>
            </w:r>
            <w:r w:rsidR="00AB61BC" w:rsidRPr="00B737D5">
              <w:rPr>
                <w:rFonts w:ascii="Browallia New" w:hAnsi="Browallia New" w:cs="Browallia New"/>
                <w:sz w:val="20"/>
                <w:szCs w:val="20"/>
              </w:rPr>
              <w:t>8</w:t>
            </w:r>
          </w:p>
        </w:tc>
        <w:tc>
          <w:tcPr>
            <w:tcW w:w="709" w:type="dxa"/>
            <w:tcBorders>
              <w:bottom w:val="nil"/>
            </w:tcBorders>
          </w:tcPr>
          <w:p w14:paraId="54FCF58C" w14:textId="75B38269" w:rsidR="0057142F" w:rsidRPr="00B737D5" w:rsidRDefault="0057142F" w:rsidP="0057142F">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467</w:t>
            </w:r>
          </w:p>
        </w:tc>
      </w:tr>
      <w:tr w:rsidR="00170204" w:rsidRPr="00B737D5" w14:paraId="340443A0" w14:textId="77777777" w:rsidTr="006D6B8C">
        <w:tblPrEx>
          <w:tblBorders>
            <w:bottom w:val="single" w:sz="4" w:space="0" w:color="auto"/>
          </w:tblBorders>
        </w:tblPrEx>
        <w:tc>
          <w:tcPr>
            <w:tcW w:w="2409" w:type="dxa"/>
          </w:tcPr>
          <w:p w14:paraId="26F83247" w14:textId="77777777" w:rsidR="00170204" w:rsidRPr="00B737D5" w:rsidRDefault="00170204" w:rsidP="00170204">
            <w:pPr>
              <w:spacing w:line="240" w:lineRule="auto"/>
              <w:ind w:right="-108"/>
              <w:rPr>
                <w:rFonts w:ascii="Browallia New" w:hAnsi="Browallia New" w:cs="Browallia New"/>
                <w:sz w:val="20"/>
                <w:szCs w:val="20"/>
                <w:cs/>
              </w:rPr>
            </w:pPr>
          </w:p>
        </w:tc>
        <w:tc>
          <w:tcPr>
            <w:tcW w:w="709" w:type="dxa"/>
            <w:vAlign w:val="bottom"/>
          </w:tcPr>
          <w:p w14:paraId="1AAD9368" w14:textId="77777777" w:rsidR="00170204" w:rsidRPr="00B737D5" w:rsidRDefault="00170204" w:rsidP="00170204">
            <w:pPr>
              <w:spacing w:line="240" w:lineRule="auto"/>
              <w:jc w:val="right"/>
              <w:rPr>
                <w:rFonts w:ascii="Browallia New" w:hAnsi="Browallia New" w:cs="Browallia New"/>
                <w:sz w:val="20"/>
                <w:szCs w:val="20"/>
              </w:rPr>
            </w:pPr>
          </w:p>
        </w:tc>
        <w:tc>
          <w:tcPr>
            <w:tcW w:w="728" w:type="dxa"/>
            <w:vAlign w:val="bottom"/>
          </w:tcPr>
          <w:p w14:paraId="0FFCB1F2" w14:textId="77777777" w:rsidR="00170204" w:rsidRPr="00B737D5" w:rsidRDefault="00170204" w:rsidP="00170204">
            <w:pPr>
              <w:spacing w:line="240" w:lineRule="auto"/>
              <w:jc w:val="right"/>
              <w:rPr>
                <w:rFonts w:ascii="Browallia New" w:hAnsi="Browallia New" w:cs="Browallia New"/>
                <w:sz w:val="20"/>
                <w:szCs w:val="20"/>
              </w:rPr>
            </w:pPr>
          </w:p>
        </w:tc>
        <w:tc>
          <w:tcPr>
            <w:tcW w:w="690" w:type="dxa"/>
          </w:tcPr>
          <w:p w14:paraId="6C4352BC" w14:textId="77777777" w:rsidR="00170204" w:rsidRPr="00B737D5" w:rsidRDefault="00170204" w:rsidP="00170204">
            <w:pPr>
              <w:spacing w:line="240" w:lineRule="auto"/>
              <w:jc w:val="right"/>
              <w:rPr>
                <w:rFonts w:ascii="Browallia New" w:hAnsi="Browallia New" w:cs="Browallia New"/>
                <w:sz w:val="20"/>
                <w:szCs w:val="20"/>
              </w:rPr>
            </w:pPr>
          </w:p>
        </w:tc>
        <w:tc>
          <w:tcPr>
            <w:tcW w:w="722" w:type="dxa"/>
          </w:tcPr>
          <w:p w14:paraId="6DC9F93B" w14:textId="77777777" w:rsidR="00170204" w:rsidRPr="00B737D5" w:rsidRDefault="00170204" w:rsidP="00170204">
            <w:pPr>
              <w:spacing w:line="240" w:lineRule="auto"/>
              <w:jc w:val="right"/>
              <w:rPr>
                <w:rFonts w:ascii="Browallia New" w:hAnsi="Browallia New" w:cs="Browallia New"/>
                <w:sz w:val="20"/>
                <w:szCs w:val="20"/>
              </w:rPr>
            </w:pPr>
          </w:p>
        </w:tc>
        <w:tc>
          <w:tcPr>
            <w:tcW w:w="737" w:type="dxa"/>
          </w:tcPr>
          <w:p w14:paraId="786B497C" w14:textId="77777777" w:rsidR="00170204" w:rsidRPr="00B737D5" w:rsidRDefault="00170204" w:rsidP="00170204">
            <w:pPr>
              <w:spacing w:line="240" w:lineRule="auto"/>
              <w:jc w:val="right"/>
              <w:rPr>
                <w:rFonts w:ascii="Browallia New" w:hAnsi="Browallia New" w:cs="Browallia New"/>
                <w:sz w:val="20"/>
                <w:szCs w:val="20"/>
              </w:rPr>
            </w:pPr>
          </w:p>
        </w:tc>
        <w:tc>
          <w:tcPr>
            <w:tcW w:w="720" w:type="dxa"/>
          </w:tcPr>
          <w:p w14:paraId="46EF2065" w14:textId="77777777" w:rsidR="00170204" w:rsidRPr="00B737D5" w:rsidRDefault="00170204" w:rsidP="00170204">
            <w:pPr>
              <w:spacing w:line="240" w:lineRule="auto"/>
              <w:jc w:val="right"/>
              <w:rPr>
                <w:rFonts w:ascii="Browallia New" w:hAnsi="Browallia New" w:cs="Browallia New"/>
                <w:sz w:val="20"/>
                <w:szCs w:val="20"/>
              </w:rPr>
            </w:pPr>
          </w:p>
        </w:tc>
        <w:tc>
          <w:tcPr>
            <w:tcW w:w="732" w:type="dxa"/>
          </w:tcPr>
          <w:p w14:paraId="5EBA9064" w14:textId="77777777" w:rsidR="00170204" w:rsidRPr="00B737D5" w:rsidRDefault="00170204" w:rsidP="00170204">
            <w:pPr>
              <w:spacing w:line="240" w:lineRule="auto"/>
              <w:jc w:val="right"/>
              <w:rPr>
                <w:rFonts w:ascii="Browallia New" w:hAnsi="Browallia New" w:cs="Browallia New"/>
                <w:sz w:val="20"/>
                <w:szCs w:val="20"/>
              </w:rPr>
            </w:pPr>
          </w:p>
        </w:tc>
        <w:tc>
          <w:tcPr>
            <w:tcW w:w="720" w:type="dxa"/>
          </w:tcPr>
          <w:p w14:paraId="36423408" w14:textId="77777777" w:rsidR="00170204" w:rsidRPr="00B737D5" w:rsidRDefault="00170204" w:rsidP="00170204">
            <w:pPr>
              <w:spacing w:line="240" w:lineRule="auto"/>
              <w:jc w:val="right"/>
              <w:rPr>
                <w:rFonts w:ascii="Browallia New" w:hAnsi="Browallia New" w:cs="Browallia New"/>
                <w:sz w:val="20"/>
                <w:szCs w:val="20"/>
              </w:rPr>
            </w:pPr>
          </w:p>
        </w:tc>
        <w:tc>
          <w:tcPr>
            <w:tcW w:w="771" w:type="dxa"/>
          </w:tcPr>
          <w:p w14:paraId="24D2D95F" w14:textId="77777777" w:rsidR="00170204" w:rsidRPr="00B737D5" w:rsidRDefault="00170204" w:rsidP="00170204">
            <w:pPr>
              <w:spacing w:line="240" w:lineRule="auto"/>
              <w:jc w:val="right"/>
              <w:rPr>
                <w:rFonts w:ascii="Browallia New" w:hAnsi="Browallia New" w:cs="Browallia New"/>
                <w:sz w:val="20"/>
                <w:szCs w:val="20"/>
              </w:rPr>
            </w:pPr>
          </w:p>
        </w:tc>
        <w:tc>
          <w:tcPr>
            <w:tcW w:w="708" w:type="dxa"/>
          </w:tcPr>
          <w:p w14:paraId="47E9C968" w14:textId="77777777" w:rsidR="00170204" w:rsidRPr="00B737D5" w:rsidRDefault="00170204" w:rsidP="00170204">
            <w:pPr>
              <w:spacing w:line="240" w:lineRule="auto"/>
              <w:jc w:val="right"/>
              <w:rPr>
                <w:rFonts w:ascii="Browallia New" w:hAnsi="Browallia New" w:cs="Browallia New"/>
                <w:sz w:val="20"/>
                <w:szCs w:val="20"/>
              </w:rPr>
            </w:pPr>
          </w:p>
        </w:tc>
        <w:tc>
          <w:tcPr>
            <w:tcW w:w="810" w:type="dxa"/>
          </w:tcPr>
          <w:p w14:paraId="6EE087F3" w14:textId="77777777" w:rsidR="00170204" w:rsidRPr="00B737D5" w:rsidRDefault="00170204" w:rsidP="00170204">
            <w:pPr>
              <w:spacing w:line="240" w:lineRule="auto"/>
              <w:jc w:val="right"/>
              <w:rPr>
                <w:rFonts w:ascii="Browallia New" w:hAnsi="Browallia New" w:cs="Browallia New"/>
                <w:sz w:val="20"/>
                <w:szCs w:val="20"/>
              </w:rPr>
            </w:pPr>
          </w:p>
        </w:tc>
        <w:tc>
          <w:tcPr>
            <w:tcW w:w="822" w:type="dxa"/>
          </w:tcPr>
          <w:p w14:paraId="36CC6812" w14:textId="77777777" w:rsidR="00170204" w:rsidRPr="00B737D5" w:rsidRDefault="00170204" w:rsidP="00170204">
            <w:pPr>
              <w:spacing w:line="240" w:lineRule="auto"/>
              <w:jc w:val="right"/>
              <w:rPr>
                <w:rFonts w:ascii="Browallia New" w:hAnsi="Browallia New" w:cs="Browallia New"/>
                <w:sz w:val="20"/>
                <w:szCs w:val="20"/>
              </w:rPr>
            </w:pPr>
          </w:p>
        </w:tc>
        <w:tc>
          <w:tcPr>
            <w:tcW w:w="689" w:type="dxa"/>
          </w:tcPr>
          <w:p w14:paraId="5AC13881" w14:textId="77777777" w:rsidR="00170204" w:rsidRPr="00B737D5" w:rsidRDefault="00170204" w:rsidP="00170204">
            <w:pPr>
              <w:spacing w:line="240" w:lineRule="auto"/>
              <w:jc w:val="right"/>
              <w:rPr>
                <w:rFonts w:ascii="Browallia New" w:hAnsi="Browallia New" w:cs="Browallia New"/>
                <w:sz w:val="20"/>
                <w:szCs w:val="20"/>
              </w:rPr>
            </w:pPr>
          </w:p>
        </w:tc>
        <w:tc>
          <w:tcPr>
            <w:tcW w:w="659" w:type="dxa"/>
          </w:tcPr>
          <w:p w14:paraId="41A18F05" w14:textId="77777777" w:rsidR="00170204" w:rsidRPr="00B737D5" w:rsidRDefault="00170204" w:rsidP="00170204">
            <w:pPr>
              <w:spacing w:line="240" w:lineRule="auto"/>
              <w:jc w:val="right"/>
              <w:rPr>
                <w:rFonts w:ascii="Browallia New" w:hAnsi="Browallia New" w:cs="Browallia New"/>
                <w:sz w:val="20"/>
                <w:szCs w:val="20"/>
              </w:rPr>
            </w:pPr>
          </w:p>
        </w:tc>
        <w:tc>
          <w:tcPr>
            <w:tcW w:w="717" w:type="dxa"/>
          </w:tcPr>
          <w:p w14:paraId="6DF88AB4" w14:textId="77777777" w:rsidR="00170204" w:rsidRPr="00B737D5" w:rsidRDefault="00170204" w:rsidP="00170204">
            <w:pPr>
              <w:spacing w:line="240" w:lineRule="auto"/>
              <w:jc w:val="right"/>
              <w:rPr>
                <w:rFonts w:ascii="Browallia New" w:hAnsi="Browallia New" w:cs="Browallia New"/>
                <w:sz w:val="20"/>
                <w:szCs w:val="20"/>
              </w:rPr>
            </w:pPr>
          </w:p>
        </w:tc>
        <w:tc>
          <w:tcPr>
            <w:tcW w:w="709" w:type="dxa"/>
          </w:tcPr>
          <w:p w14:paraId="72EE1E10" w14:textId="77777777" w:rsidR="00170204" w:rsidRPr="00B737D5" w:rsidRDefault="00170204" w:rsidP="00170204">
            <w:pPr>
              <w:spacing w:line="240" w:lineRule="auto"/>
              <w:jc w:val="right"/>
              <w:rPr>
                <w:rFonts w:ascii="Browallia New" w:hAnsi="Browallia New" w:cs="Browallia New"/>
                <w:sz w:val="20"/>
                <w:szCs w:val="20"/>
              </w:rPr>
            </w:pPr>
          </w:p>
        </w:tc>
      </w:tr>
      <w:tr w:rsidR="00170204" w:rsidRPr="00B737D5" w14:paraId="3EEC445E" w14:textId="77777777" w:rsidTr="00205DE0">
        <w:tblPrEx>
          <w:tblBorders>
            <w:bottom w:val="single" w:sz="4" w:space="0" w:color="auto"/>
          </w:tblBorders>
        </w:tblPrEx>
        <w:tc>
          <w:tcPr>
            <w:tcW w:w="2409" w:type="dxa"/>
          </w:tcPr>
          <w:p w14:paraId="2B32D1BA" w14:textId="7BD65C87" w:rsidR="00170204" w:rsidRPr="00B737D5" w:rsidRDefault="00170204" w:rsidP="00170204">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ดอกเบี้ยรับ</w:t>
            </w:r>
            <w:r w:rsidRPr="00B737D5">
              <w:rPr>
                <w:rFonts w:ascii="Browallia New" w:hAnsi="Browallia New" w:cs="Browallia New"/>
                <w:sz w:val="20"/>
                <w:szCs w:val="20"/>
                <w:cs/>
              </w:rPr>
              <w:t xml:space="preserve"> </w:t>
            </w:r>
          </w:p>
        </w:tc>
        <w:tc>
          <w:tcPr>
            <w:tcW w:w="709" w:type="dxa"/>
          </w:tcPr>
          <w:p w14:paraId="57A4928D" w14:textId="36E230C5" w:rsidR="00170204" w:rsidRPr="00B737D5" w:rsidRDefault="00170204" w:rsidP="00170204">
            <w:pPr>
              <w:spacing w:line="240" w:lineRule="auto"/>
              <w:jc w:val="right"/>
              <w:rPr>
                <w:rFonts w:ascii="Browallia New" w:hAnsi="Browallia New" w:cs="Browallia New"/>
                <w:sz w:val="20"/>
                <w:szCs w:val="20"/>
              </w:rPr>
            </w:pPr>
          </w:p>
        </w:tc>
        <w:tc>
          <w:tcPr>
            <w:tcW w:w="728" w:type="dxa"/>
          </w:tcPr>
          <w:p w14:paraId="5F971E16" w14:textId="5C3D4DE5" w:rsidR="00170204" w:rsidRPr="00B737D5" w:rsidRDefault="00170204" w:rsidP="00170204">
            <w:pPr>
              <w:spacing w:line="240" w:lineRule="auto"/>
              <w:jc w:val="right"/>
              <w:rPr>
                <w:rFonts w:ascii="Browallia New" w:hAnsi="Browallia New" w:cs="Browallia New"/>
                <w:sz w:val="20"/>
                <w:szCs w:val="20"/>
              </w:rPr>
            </w:pPr>
          </w:p>
        </w:tc>
        <w:tc>
          <w:tcPr>
            <w:tcW w:w="690" w:type="dxa"/>
          </w:tcPr>
          <w:p w14:paraId="436A1D4A" w14:textId="1492BBDA" w:rsidR="00170204" w:rsidRPr="00B737D5" w:rsidRDefault="00170204" w:rsidP="00170204">
            <w:pPr>
              <w:spacing w:line="240" w:lineRule="auto"/>
              <w:jc w:val="right"/>
              <w:rPr>
                <w:rFonts w:ascii="Browallia New" w:hAnsi="Browallia New" w:cs="Browallia New"/>
                <w:sz w:val="20"/>
                <w:szCs w:val="20"/>
              </w:rPr>
            </w:pPr>
          </w:p>
        </w:tc>
        <w:tc>
          <w:tcPr>
            <w:tcW w:w="722" w:type="dxa"/>
          </w:tcPr>
          <w:p w14:paraId="58F27DEB" w14:textId="0D586E78" w:rsidR="00170204" w:rsidRPr="00B737D5" w:rsidRDefault="00170204" w:rsidP="00170204">
            <w:pPr>
              <w:spacing w:line="240" w:lineRule="auto"/>
              <w:jc w:val="right"/>
              <w:rPr>
                <w:rFonts w:ascii="Browallia New" w:hAnsi="Browallia New" w:cs="Browallia New"/>
                <w:sz w:val="20"/>
                <w:szCs w:val="20"/>
              </w:rPr>
            </w:pPr>
          </w:p>
        </w:tc>
        <w:tc>
          <w:tcPr>
            <w:tcW w:w="737" w:type="dxa"/>
          </w:tcPr>
          <w:p w14:paraId="69D578A2" w14:textId="5CED0EAA" w:rsidR="00170204" w:rsidRPr="00B737D5" w:rsidRDefault="00170204" w:rsidP="00170204">
            <w:pPr>
              <w:spacing w:line="240" w:lineRule="auto"/>
              <w:jc w:val="right"/>
              <w:rPr>
                <w:rFonts w:ascii="Browallia New" w:hAnsi="Browallia New" w:cs="Browallia New"/>
                <w:sz w:val="20"/>
                <w:szCs w:val="20"/>
              </w:rPr>
            </w:pPr>
          </w:p>
        </w:tc>
        <w:tc>
          <w:tcPr>
            <w:tcW w:w="720" w:type="dxa"/>
          </w:tcPr>
          <w:p w14:paraId="3D81DE01" w14:textId="5621775D" w:rsidR="00170204" w:rsidRPr="00B737D5" w:rsidRDefault="00170204" w:rsidP="00170204">
            <w:pPr>
              <w:spacing w:line="240" w:lineRule="auto"/>
              <w:jc w:val="right"/>
              <w:rPr>
                <w:rFonts w:ascii="Browallia New" w:hAnsi="Browallia New" w:cs="Browallia New"/>
                <w:sz w:val="20"/>
                <w:szCs w:val="20"/>
              </w:rPr>
            </w:pPr>
          </w:p>
        </w:tc>
        <w:tc>
          <w:tcPr>
            <w:tcW w:w="732" w:type="dxa"/>
          </w:tcPr>
          <w:p w14:paraId="3A2EAF92" w14:textId="1C4D2216" w:rsidR="00170204" w:rsidRPr="00B737D5" w:rsidRDefault="00170204" w:rsidP="00170204">
            <w:pPr>
              <w:spacing w:line="240" w:lineRule="auto"/>
              <w:jc w:val="right"/>
              <w:rPr>
                <w:rFonts w:ascii="Browallia New" w:hAnsi="Browallia New" w:cs="Browallia New"/>
                <w:sz w:val="20"/>
                <w:szCs w:val="20"/>
              </w:rPr>
            </w:pPr>
          </w:p>
        </w:tc>
        <w:tc>
          <w:tcPr>
            <w:tcW w:w="720" w:type="dxa"/>
          </w:tcPr>
          <w:p w14:paraId="2C123A66" w14:textId="109AC390" w:rsidR="00170204" w:rsidRPr="00B737D5" w:rsidRDefault="00170204" w:rsidP="00170204">
            <w:pPr>
              <w:spacing w:line="240" w:lineRule="auto"/>
              <w:jc w:val="right"/>
              <w:rPr>
                <w:rFonts w:ascii="Browallia New" w:hAnsi="Browallia New" w:cs="Browallia New"/>
                <w:sz w:val="20"/>
                <w:szCs w:val="20"/>
              </w:rPr>
            </w:pPr>
          </w:p>
        </w:tc>
        <w:tc>
          <w:tcPr>
            <w:tcW w:w="771" w:type="dxa"/>
          </w:tcPr>
          <w:p w14:paraId="52572409" w14:textId="773392FC" w:rsidR="00170204" w:rsidRPr="00B737D5" w:rsidRDefault="00170204" w:rsidP="00170204">
            <w:pPr>
              <w:spacing w:line="240" w:lineRule="auto"/>
              <w:jc w:val="right"/>
              <w:rPr>
                <w:rFonts w:ascii="Browallia New" w:hAnsi="Browallia New" w:cs="Browallia New"/>
                <w:sz w:val="20"/>
                <w:szCs w:val="20"/>
              </w:rPr>
            </w:pPr>
          </w:p>
        </w:tc>
        <w:tc>
          <w:tcPr>
            <w:tcW w:w="708" w:type="dxa"/>
          </w:tcPr>
          <w:p w14:paraId="740E43F5" w14:textId="75DE9629" w:rsidR="00170204" w:rsidRPr="00B737D5" w:rsidRDefault="00170204" w:rsidP="00170204">
            <w:pPr>
              <w:spacing w:line="240" w:lineRule="auto"/>
              <w:jc w:val="right"/>
              <w:rPr>
                <w:rFonts w:ascii="Browallia New" w:hAnsi="Browallia New" w:cs="Browallia New"/>
                <w:sz w:val="20"/>
                <w:szCs w:val="20"/>
              </w:rPr>
            </w:pPr>
          </w:p>
        </w:tc>
        <w:tc>
          <w:tcPr>
            <w:tcW w:w="810" w:type="dxa"/>
          </w:tcPr>
          <w:p w14:paraId="62521446" w14:textId="58E21F7B" w:rsidR="00170204" w:rsidRPr="00B737D5" w:rsidRDefault="00170204" w:rsidP="00170204">
            <w:pPr>
              <w:spacing w:line="240" w:lineRule="auto"/>
              <w:jc w:val="right"/>
              <w:rPr>
                <w:rFonts w:ascii="Browallia New" w:hAnsi="Browallia New" w:cs="Browallia New"/>
                <w:sz w:val="20"/>
                <w:szCs w:val="20"/>
              </w:rPr>
            </w:pPr>
          </w:p>
        </w:tc>
        <w:tc>
          <w:tcPr>
            <w:tcW w:w="822" w:type="dxa"/>
          </w:tcPr>
          <w:p w14:paraId="01E0AE74" w14:textId="257D7444" w:rsidR="00170204" w:rsidRPr="00B737D5" w:rsidRDefault="00170204" w:rsidP="00170204">
            <w:pPr>
              <w:spacing w:line="240" w:lineRule="auto"/>
              <w:jc w:val="right"/>
              <w:rPr>
                <w:rFonts w:ascii="Browallia New" w:hAnsi="Browallia New" w:cs="Browallia New"/>
                <w:sz w:val="20"/>
                <w:szCs w:val="20"/>
              </w:rPr>
            </w:pPr>
          </w:p>
        </w:tc>
        <w:tc>
          <w:tcPr>
            <w:tcW w:w="689" w:type="dxa"/>
          </w:tcPr>
          <w:p w14:paraId="239156A2" w14:textId="20CE4D70" w:rsidR="00170204" w:rsidRPr="00B737D5" w:rsidRDefault="00170204" w:rsidP="00170204">
            <w:pPr>
              <w:spacing w:line="240" w:lineRule="auto"/>
              <w:jc w:val="right"/>
              <w:rPr>
                <w:rFonts w:ascii="Browallia New" w:hAnsi="Browallia New" w:cs="Browallia New"/>
                <w:sz w:val="20"/>
                <w:szCs w:val="20"/>
              </w:rPr>
            </w:pPr>
          </w:p>
        </w:tc>
        <w:tc>
          <w:tcPr>
            <w:tcW w:w="659" w:type="dxa"/>
          </w:tcPr>
          <w:p w14:paraId="19B54B10" w14:textId="366A2305" w:rsidR="00170204" w:rsidRPr="00B737D5" w:rsidRDefault="00170204" w:rsidP="00170204">
            <w:pPr>
              <w:spacing w:line="240" w:lineRule="auto"/>
              <w:jc w:val="right"/>
              <w:rPr>
                <w:rFonts w:ascii="Browallia New" w:hAnsi="Browallia New" w:cs="Browallia New"/>
                <w:sz w:val="20"/>
                <w:szCs w:val="20"/>
              </w:rPr>
            </w:pPr>
          </w:p>
        </w:tc>
        <w:tc>
          <w:tcPr>
            <w:tcW w:w="717" w:type="dxa"/>
          </w:tcPr>
          <w:p w14:paraId="5B0D76DC" w14:textId="54ABDFB3" w:rsidR="00170204" w:rsidRPr="00B737D5" w:rsidRDefault="00170204" w:rsidP="00170204">
            <w:pPr>
              <w:spacing w:line="240" w:lineRule="auto"/>
              <w:jc w:val="right"/>
              <w:rPr>
                <w:rFonts w:ascii="Browallia New" w:hAnsi="Browallia New" w:cs="Browallia New"/>
                <w:sz w:val="20"/>
                <w:szCs w:val="20"/>
              </w:rPr>
            </w:pPr>
            <w:r w:rsidRPr="00B737D5">
              <w:rPr>
                <w:rFonts w:ascii="Browallia New" w:hAnsi="Browallia New" w:cs="Browallia New"/>
                <w:sz w:val="20"/>
                <w:szCs w:val="20"/>
              </w:rPr>
              <w:t>10</w:t>
            </w:r>
          </w:p>
        </w:tc>
        <w:tc>
          <w:tcPr>
            <w:tcW w:w="709" w:type="dxa"/>
          </w:tcPr>
          <w:p w14:paraId="2E95ABCB" w14:textId="706E8EA7" w:rsidR="00170204" w:rsidRPr="00B737D5" w:rsidRDefault="00170204" w:rsidP="00170204">
            <w:pPr>
              <w:spacing w:line="240" w:lineRule="auto"/>
              <w:jc w:val="right"/>
              <w:rPr>
                <w:rFonts w:ascii="Browallia New" w:hAnsi="Browallia New" w:cs="Browallia New"/>
                <w:sz w:val="20"/>
                <w:szCs w:val="20"/>
              </w:rPr>
            </w:pPr>
            <w:r w:rsidRPr="00B737D5">
              <w:rPr>
                <w:rFonts w:ascii="Browallia New" w:hAnsi="Browallia New" w:cs="Browallia New"/>
                <w:sz w:val="20"/>
                <w:szCs w:val="20"/>
              </w:rPr>
              <w:t>11</w:t>
            </w:r>
          </w:p>
        </w:tc>
      </w:tr>
      <w:tr w:rsidR="00170204" w:rsidRPr="00B737D5" w14:paraId="276686F3" w14:textId="77777777" w:rsidTr="00205DE0">
        <w:tblPrEx>
          <w:tblBorders>
            <w:bottom w:val="single" w:sz="4" w:space="0" w:color="auto"/>
          </w:tblBorders>
        </w:tblPrEx>
        <w:tc>
          <w:tcPr>
            <w:tcW w:w="2409" w:type="dxa"/>
          </w:tcPr>
          <w:p w14:paraId="207FB05E" w14:textId="69A8AE70" w:rsidR="00170204" w:rsidRPr="00B737D5" w:rsidRDefault="00170204" w:rsidP="00170204">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ดอกเบี้ยจ่าย</w:t>
            </w:r>
          </w:p>
        </w:tc>
        <w:tc>
          <w:tcPr>
            <w:tcW w:w="709" w:type="dxa"/>
          </w:tcPr>
          <w:p w14:paraId="5D9DCE74" w14:textId="253FAE64" w:rsidR="00170204" w:rsidRPr="00B737D5" w:rsidRDefault="00170204" w:rsidP="00170204">
            <w:pPr>
              <w:spacing w:line="240" w:lineRule="auto"/>
              <w:jc w:val="right"/>
              <w:rPr>
                <w:rFonts w:ascii="Browallia New" w:hAnsi="Browallia New" w:cs="Browallia New"/>
                <w:sz w:val="20"/>
                <w:szCs w:val="20"/>
              </w:rPr>
            </w:pPr>
          </w:p>
        </w:tc>
        <w:tc>
          <w:tcPr>
            <w:tcW w:w="728" w:type="dxa"/>
          </w:tcPr>
          <w:p w14:paraId="0A061CD9" w14:textId="4448505C" w:rsidR="00170204" w:rsidRPr="00B737D5" w:rsidRDefault="00170204" w:rsidP="00170204">
            <w:pPr>
              <w:spacing w:line="240" w:lineRule="auto"/>
              <w:jc w:val="right"/>
              <w:rPr>
                <w:rFonts w:ascii="Browallia New" w:hAnsi="Browallia New" w:cs="Browallia New"/>
                <w:sz w:val="20"/>
                <w:szCs w:val="20"/>
              </w:rPr>
            </w:pPr>
          </w:p>
        </w:tc>
        <w:tc>
          <w:tcPr>
            <w:tcW w:w="690" w:type="dxa"/>
          </w:tcPr>
          <w:p w14:paraId="278D691B" w14:textId="2053A75D" w:rsidR="00170204" w:rsidRPr="00B737D5" w:rsidRDefault="00170204" w:rsidP="00170204">
            <w:pPr>
              <w:spacing w:line="240" w:lineRule="auto"/>
              <w:jc w:val="right"/>
              <w:rPr>
                <w:rFonts w:ascii="Browallia New" w:hAnsi="Browallia New" w:cs="Browallia New"/>
                <w:sz w:val="20"/>
                <w:szCs w:val="20"/>
              </w:rPr>
            </w:pPr>
          </w:p>
        </w:tc>
        <w:tc>
          <w:tcPr>
            <w:tcW w:w="722" w:type="dxa"/>
          </w:tcPr>
          <w:p w14:paraId="7705F417" w14:textId="3E85712D" w:rsidR="00170204" w:rsidRPr="00B737D5" w:rsidRDefault="00170204" w:rsidP="00170204">
            <w:pPr>
              <w:spacing w:line="240" w:lineRule="auto"/>
              <w:jc w:val="right"/>
              <w:rPr>
                <w:rFonts w:ascii="Browallia New" w:hAnsi="Browallia New" w:cs="Browallia New"/>
                <w:sz w:val="20"/>
                <w:szCs w:val="20"/>
              </w:rPr>
            </w:pPr>
          </w:p>
        </w:tc>
        <w:tc>
          <w:tcPr>
            <w:tcW w:w="737" w:type="dxa"/>
          </w:tcPr>
          <w:p w14:paraId="3A721AE7" w14:textId="663FF421" w:rsidR="00170204" w:rsidRPr="00B737D5" w:rsidRDefault="00170204" w:rsidP="00170204">
            <w:pPr>
              <w:spacing w:line="240" w:lineRule="auto"/>
              <w:jc w:val="right"/>
              <w:rPr>
                <w:rFonts w:ascii="Browallia New" w:hAnsi="Browallia New" w:cs="Browallia New"/>
                <w:sz w:val="20"/>
                <w:szCs w:val="20"/>
              </w:rPr>
            </w:pPr>
          </w:p>
        </w:tc>
        <w:tc>
          <w:tcPr>
            <w:tcW w:w="720" w:type="dxa"/>
          </w:tcPr>
          <w:p w14:paraId="467EF632" w14:textId="7D48A070" w:rsidR="00170204" w:rsidRPr="00B737D5" w:rsidRDefault="00170204" w:rsidP="00170204">
            <w:pPr>
              <w:spacing w:line="240" w:lineRule="auto"/>
              <w:jc w:val="right"/>
              <w:rPr>
                <w:rFonts w:ascii="Browallia New" w:hAnsi="Browallia New" w:cs="Browallia New"/>
                <w:sz w:val="20"/>
                <w:szCs w:val="20"/>
              </w:rPr>
            </w:pPr>
          </w:p>
        </w:tc>
        <w:tc>
          <w:tcPr>
            <w:tcW w:w="732" w:type="dxa"/>
          </w:tcPr>
          <w:p w14:paraId="0FB7B3AF" w14:textId="2C70C52A" w:rsidR="00170204" w:rsidRPr="00B737D5" w:rsidRDefault="00170204" w:rsidP="00170204">
            <w:pPr>
              <w:spacing w:line="240" w:lineRule="auto"/>
              <w:jc w:val="right"/>
              <w:rPr>
                <w:rFonts w:ascii="Browallia New" w:hAnsi="Browallia New" w:cs="Browallia New"/>
                <w:sz w:val="20"/>
                <w:szCs w:val="20"/>
              </w:rPr>
            </w:pPr>
          </w:p>
        </w:tc>
        <w:tc>
          <w:tcPr>
            <w:tcW w:w="720" w:type="dxa"/>
          </w:tcPr>
          <w:p w14:paraId="1574FA0C" w14:textId="6A3C7566" w:rsidR="00170204" w:rsidRPr="00B737D5" w:rsidRDefault="00170204" w:rsidP="00170204">
            <w:pPr>
              <w:spacing w:line="240" w:lineRule="auto"/>
              <w:jc w:val="right"/>
              <w:rPr>
                <w:rFonts w:ascii="Browallia New" w:hAnsi="Browallia New" w:cs="Browallia New"/>
                <w:sz w:val="20"/>
                <w:szCs w:val="20"/>
              </w:rPr>
            </w:pPr>
          </w:p>
        </w:tc>
        <w:tc>
          <w:tcPr>
            <w:tcW w:w="771" w:type="dxa"/>
          </w:tcPr>
          <w:p w14:paraId="43A95E0C" w14:textId="6D22C715" w:rsidR="00170204" w:rsidRPr="00B737D5" w:rsidRDefault="00170204" w:rsidP="00170204">
            <w:pPr>
              <w:spacing w:line="240" w:lineRule="auto"/>
              <w:jc w:val="right"/>
              <w:rPr>
                <w:rFonts w:ascii="Browallia New" w:hAnsi="Browallia New" w:cs="Browallia New"/>
                <w:sz w:val="20"/>
                <w:szCs w:val="20"/>
              </w:rPr>
            </w:pPr>
          </w:p>
        </w:tc>
        <w:tc>
          <w:tcPr>
            <w:tcW w:w="708" w:type="dxa"/>
          </w:tcPr>
          <w:p w14:paraId="5389DB55" w14:textId="48046EFD" w:rsidR="00170204" w:rsidRPr="00B737D5" w:rsidRDefault="00170204" w:rsidP="00170204">
            <w:pPr>
              <w:spacing w:line="240" w:lineRule="auto"/>
              <w:jc w:val="right"/>
              <w:rPr>
                <w:rFonts w:ascii="Browallia New" w:hAnsi="Browallia New" w:cs="Browallia New"/>
                <w:sz w:val="20"/>
                <w:szCs w:val="20"/>
              </w:rPr>
            </w:pPr>
          </w:p>
        </w:tc>
        <w:tc>
          <w:tcPr>
            <w:tcW w:w="810" w:type="dxa"/>
          </w:tcPr>
          <w:p w14:paraId="6AB03813" w14:textId="191EA74A" w:rsidR="00170204" w:rsidRPr="00B737D5" w:rsidRDefault="00170204" w:rsidP="00170204">
            <w:pPr>
              <w:spacing w:line="240" w:lineRule="auto"/>
              <w:jc w:val="right"/>
              <w:rPr>
                <w:rFonts w:ascii="Browallia New" w:hAnsi="Browallia New" w:cs="Browallia New"/>
                <w:sz w:val="20"/>
                <w:szCs w:val="20"/>
              </w:rPr>
            </w:pPr>
          </w:p>
        </w:tc>
        <w:tc>
          <w:tcPr>
            <w:tcW w:w="822" w:type="dxa"/>
          </w:tcPr>
          <w:p w14:paraId="056415D6" w14:textId="58859E81" w:rsidR="00170204" w:rsidRPr="00B737D5" w:rsidRDefault="00170204" w:rsidP="00170204">
            <w:pPr>
              <w:spacing w:line="240" w:lineRule="auto"/>
              <w:jc w:val="right"/>
              <w:rPr>
                <w:rFonts w:ascii="Browallia New" w:hAnsi="Browallia New" w:cs="Browallia New"/>
                <w:sz w:val="20"/>
                <w:szCs w:val="20"/>
              </w:rPr>
            </w:pPr>
          </w:p>
        </w:tc>
        <w:tc>
          <w:tcPr>
            <w:tcW w:w="689" w:type="dxa"/>
          </w:tcPr>
          <w:p w14:paraId="6BA6598D" w14:textId="1741F5F6" w:rsidR="00170204" w:rsidRPr="00B737D5" w:rsidRDefault="00170204" w:rsidP="00170204">
            <w:pPr>
              <w:spacing w:line="240" w:lineRule="auto"/>
              <w:jc w:val="right"/>
              <w:rPr>
                <w:rFonts w:ascii="Browallia New" w:hAnsi="Browallia New" w:cs="Browallia New"/>
                <w:sz w:val="20"/>
                <w:szCs w:val="20"/>
              </w:rPr>
            </w:pPr>
          </w:p>
        </w:tc>
        <w:tc>
          <w:tcPr>
            <w:tcW w:w="659" w:type="dxa"/>
          </w:tcPr>
          <w:p w14:paraId="67C679DF" w14:textId="5803723A" w:rsidR="00170204" w:rsidRPr="00B737D5" w:rsidRDefault="00170204" w:rsidP="00170204">
            <w:pPr>
              <w:spacing w:line="240" w:lineRule="auto"/>
              <w:jc w:val="right"/>
              <w:rPr>
                <w:rFonts w:ascii="Browallia New" w:hAnsi="Browallia New" w:cs="Browallia New"/>
                <w:sz w:val="20"/>
                <w:szCs w:val="20"/>
              </w:rPr>
            </w:pPr>
          </w:p>
        </w:tc>
        <w:tc>
          <w:tcPr>
            <w:tcW w:w="717" w:type="dxa"/>
          </w:tcPr>
          <w:p w14:paraId="443E3F65" w14:textId="14083738" w:rsidR="00170204" w:rsidRPr="00B737D5" w:rsidRDefault="00170204" w:rsidP="00170204">
            <w:pPr>
              <w:spacing w:line="240" w:lineRule="auto"/>
              <w:jc w:val="right"/>
              <w:rPr>
                <w:rFonts w:ascii="Browallia New" w:hAnsi="Browallia New" w:cs="Browallia New"/>
                <w:sz w:val="20"/>
                <w:szCs w:val="20"/>
              </w:rPr>
            </w:pPr>
            <w:r w:rsidRPr="00B737D5">
              <w:rPr>
                <w:rFonts w:ascii="Browallia New" w:hAnsi="Browallia New" w:cs="Browallia New"/>
                <w:sz w:val="20"/>
                <w:szCs w:val="20"/>
              </w:rPr>
              <w:t>66</w:t>
            </w:r>
          </w:p>
        </w:tc>
        <w:tc>
          <w:tcPr>
            <w:tcW w:w="709" w:type="dxa"/>
          </w:tcPr>
          <w:p w14:paraId="2312E84D" w14:textId="0F9A9403" w:rsidR="00170204" w:rsidRPr="00B737D5" w:rsidRDefault="00170204" w:rsidP="00170204">
            <w:pPr>
              <w:spacing w:line="240" w:lineRule="auto"/>
              <w:jc w:val="right"/>
              <w:rPr>
                <w:rFonts w:ascii="Browallia New" w:hAnsi="Browallia New" w:cs="Browallia New"/>
                <w:sz w:val="20"/>
                <w:szCs w:val="20"/>
              </w:rPr>
            </w:pPr>
            <w:r w:rsidRPr="00B737D5">
              <w:rPr>
                <w:rFonts w:ascii="Browallia New" w:hAnsi="Browallia New" w:cs="Browallia New"/>
                <w:sz w:val="20"/>
                <w:szCs w:val="20"/>
              </w:rPr>
              <w:t>64</w:t>
            </w:r>
          </w:p>
        </w:tc>
      </w:tr>
      <w:tr w:rsidR="00170204" w:rsidRPr="00B737D5" w14:paraId="6EB13D0B" w14:textId="77777777" w:rsidTr="00205DE0">
        <w:tblPrEx>
          <w:tblBorders>
            <w:bottom w:val="single" w:sz="4" w:space="0" w:color="auto"/>
          </w:tblBorders>
        </w:tblPrEx>
        <w:tc>
          <w:tcPr>
            <w:tcW w:w="2409" w:type="dxa"/>
          </w:tcPr>
          <w:p w14:paraId="4B14AFC6" w14:textId="0738E139" w:rsidR="00170204" w:rsidRPr="00B737D5" w:rsidRDefault="00170204" w:rsidP="00170204">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ค่าเสื่อมราคาและตัดจำหน่าย</w:t>
            </w:r>
          </w:p>
        </w:tc>
        <w:tc>
          <w:tcPr>
            <w:tcW w:w="709" w:type="dxa"/>
          </w:tcPr>
          <w:p w14:paraId="73A8243B" w14:textId="6B5E89F8" w:rsidR="00170204" w:rsidRPr="00B737D5" w:rsidRDefault="00170204" w:rsidP="00170204">
            <w:pPr>
              <w:spacing w:line="240" w:lineRule="auto"/>
              <w:jc w:val="right"/>
              <w:rPr>
                <w:rFonts w:ascii="Browallia New" w:hAnsi="Browallia New" w:cs="Browallia New"/>
                <w:sz w:val="20"/>
                <w:szCs w:val="20"/>
              </w:rPr>
            </w:pPr>
          </w:p>
        </w:tc>
        <w:tc>
          <w:tcPr>
            <w:tcW w:w="728" w:type="dxa"/>
          </w:tcPr>
          <w:p w14:paraId="1482DB74" w14:textId="2D59DC20" w:rsidR="00170204" w:rsidRPr="00B737D5" w:rsidRDefault="00170204" w:rsidP="00170204">
            <w:pPr>
              <w:spacing w:line="240" w:lineRule="auto"/>
              <w:jc w:val="right"/>
              <w:rPr>
                <w:rFonts w:ascii="Browallia New" w:hAnsi="Browallia New" w:cs="Browallia New"/>
                <w:sz w:val="20"/>
                <w:szCs w:val="20"/>
              </w:rPr>
            </w:pPr>
          </w:p>
        </w:tc>
        <w:tc>
          <w:tcPr>
            <w:tcW w:w="690" w:type="dxa"/>
          </w:tcPr>
          <w:p w14:paraId="7B29B9E5" w14:textId="725476AE" w:rsidR="00170204" w:rsidRPr="00B737D5" w:rsidRDefault="00170204" w:rsidP="00170204">
            <w:pPr>
              <w:spacing w:line="240" w:lineRule="auto"/>
              <w:jc w:val="right"/>
              <w:rPr>
                <w:rFonts w:ascii="Browallia New" w:hAnsi="Browallia New" w:cs="Browallia New"/>
                <w:sz w:val="20"/>
                <w:szCs w:val="20"/>
              </w:rPr>
            </w:pPr>
          </w:p>
        </w:tc>
        <w:tc>
          <w:tcPr>
            <w:tcW w:w="722" w:type="dxa"/>
          </w:tcPr>
          <w:p w14:paraId="0ACD6E58" w14:textId="06CFF0C5" w:rsidR="00170204" w:rsidRPr="00B737D5" w:rsidRDefault="00170204" w:rsidP="00170204">
            <w:pPr>
              <w:spacing w:line="240" w:lineRule="auto"/>
              <w:jc w:val="right"/>
              <w:rPr>
                <w:rFonts w:ascii="Browallia New" w:hAnsi="Browallia New" w:cs="Browallia New"/>
                <w:sz w:val="20"/>
                <w:szCs w:val="20"/>
              </w:rPr>
            </w:pPr>
          </w:p>
        </w:tc>
        <w:tc>
          <w:tcPr>
            <w:tcW w:w="737" w:type="dxa"/>
          </w:tcPr>
          <w:p w14:paraId="060EEC08" w14:textId="02796979" w:rsidR="00170204" w:rsidRPr="00B737D5" w:rsidRDefault="00170204" w:rsidP="00170204">
            <w:pPr>
              <w:spacing w:line="240" w:lineRule="auto"/>
              <w:jc w:val="right"/>
              <w:rPr>
                <w:rFonts w:ascii="Browallia New" w:hAnsi="Browallia New" w:cs="Browallia New"/>
                <w:sz w:val="20"/>
                <w:szCs w:val="20"/>
              </w:rPr>
            </w:pPr>
          </w:p>
        </w:tc>
        <w:tc>
          <w:tcPr>
            <w:tcW w:w="720" w:type="dxa"/>
          </w:tcPr>
          <w:p w14:paraId="05819C04" w14:textId="631D9F69" w:rsidR="00170204" w:rsidRPr="00B737D5" w:rsidRDefault="00170204" w:rsidP="00170204">
            <w:pPr>
              <w:spacing w:line="240" w:lineRule="auto"/>
              <w:jc w:val="right"/>
              <w:rPr>
                <w:rFonts w:ascii="Browallia New" w:hAnsi="Browallia New" w:cs="Browallia New"/>
                <w:sz w:val="20"/>
                <w:szCs w:val="20"/>
              </w:rPr>
            </w:pPr>
          </w:p>
        </w:tc>
        <w:tc>
          <w:tcPr>
            <w:tcW w:w="732" w:type="dxa"/>
          </w:tcPr>
          <w:p w14:paraId="584B0644" w14:textId="7BAAD0EA" w:rsidR="00170204" w:rsidRPr="00B737D5" w:rsidRDefault="00170204" w:rsidP="00170204">
            <w:pPr>
              <w:spacing w:line="240" w:lineRule="auto"/>
              <w:jc w:val="right"/>
              <w:rPr>
                <w:rFonts w:ascii="Browallia New" w:hAnsi="Browallia New" w:cs="Browallia New"/>
                <w:sz w:val="20"/>
                <w:szCs w:val="20"/>
              </w:rPr>
            </w:pPr>
          </w:p>
        </w:tc>
        <w:tc>
          <w:tcPr>
            <w:tcW w:w="720" w:type="dxa"/>
          </w:tcPr>
          <w:p w14:paraId="513C3D1D" w14:textId="26FAB97E" w:rsidR="00170204" w:rsidRPr="00B737D5" w:rsidRDefault="00170204" w:rsidP="00170204">
            <w:pPr>
              <w:spacing w:line="240" w:lineRule="auto"/>
              <w:jc w:val="right"/>
              <w:rPr>
                <w:rFonts w:ascii="Browallia New" w:hAnsi="Browallia New" w:cs="Browallia New"/>
                <w:sz w:val="20"/>
                <w:szCs w:val="20"/>
              </w:rPr>
            </w:pPr>
          </w:p>
        </w:tc>
        <w:tc>
          <w:tcPr>
            <w:tcW w:w="771" w:type="dxa"/>
          </w:tcPr>
          <w:p w14:paraId="0F015648" w14:textId="5A0FB0B3" w:rsidR="00170204" w:rsidRPr="00B737D5" w:rsidRDefault="00170204" w:rsidP="00170204">
            <w:pPr>
              <w:spacing w:line="240" w:lineRule="auto"/>
              <w:jc w:val="right"/>
              <w:rPr>
                <w:rFonts w:ascii="Browallia New" w:hAnsi="Browallia New" w:cs="Browallia New"/>
                <w:sz w:val="20"/>
                <w:szCs w:val="20"/>
              </w:rPr>
            </w:pPr>
          </w:p>
        </w:tc>
        <w:tc>
          <w:tcPr>
            <w:tcW w:w="708" w:type="dxa"/>
          </w:tcPr>
          <w:p w14:paraId="4157CC57" w14:textId="5E00A6E6" w:rsidR="00170204" w:rsidRPr="00B737D5" w:rsidRDefault="00170204" w:rsidP="00170204">
            <w:pPr>
              <w:spacing w:line="240" w:lineRule="auto"/>
              <w:jc w:val="right"/>
              <w:rPr>
                <w:rFonts w:ascii="Browallia New" w:hAnsi="Browallia New" w:cs="Browallia New"/>
                <w:sz w:val="20"/>
                <w:szCs w:val="20"/>
              </w:rPr>
            </w:pPr>
          </w:p>
        </w:tc>
        <w:tc>
          <w:tcPr>
            <w:tcW w:w="810" w:type="dxa"/>
          </w:tcPr>
          <w:p w14:paraId="60470AAF" w14:textId="563C2FBF" w:rsidR="00170204" w:rsidRPr="00B737D5" w:rsidRDefault="00170204" w:rsidP="00170204">
            <w:pPr>
              <w:spacing w:line="240" w:lineRule="auto"/>
              <w:jc w:val="right"/>
              <w:rPr>
                <w:rFonts w:ascii="Browallia New" w:hAnsi="Browallia New" w:cs="Browallia New"/>
                <w:sz w:val="20"/>
                <w:szCs w:val="20"/>
              </w:rPr>
            </w:pPr>
          </w:p>
        </w:tc>
        <w:tc>
          <w:tcPr>
            <w:tcW w:w="822" w:type="dxa"/>
          </w:tcPr>
          <w:p w14:paraId="2071B6B0" w14:textId="198D211E" w:rsidR="00170204" w:rsidRPr="00B737D5" w:rsidRDefault="00170204" w:rsidP="00170204">
            <w:pPr>
              <w:spacing w:line="240" w:lineRule="auto"/>
              <w:jc w:val="right"/>
              <w:rPr>
                <w:rFonts w:ascii="Browallia New" w:hAnsi="Browallia New" w:cs="Browallia New"/>
                <w:sz w:val="20"/>
                <w:szCs w:val="20"/>
              </w:rPr>
            </w:pPr>
          </w:p>
        </w:tc>
        <w:tc>
          <w:tcPr>
            <w:tcW w:w="689" w:type="dxa"/>
          </w:tcPr>
          <w:p w14:paraId="457A52FB" w14:textId="4D7EEE69" w:rsidR="00170204" w:rsidRPr="00B737D5" w:rsidRDefault="00170204" w:rsidP="00170204">
            <w:pPr>
              <w:spacing w:line="240" w:lineRule="auto"/>
              <w:jc w:val="right"/>
              <w:rPr>
                <w:rFonts w:ascii="Browallia New" w:hAnsi="Browallia New" w:cs="Browallia New"/>
                <w:sz w:val="20"/>
                <w:szCs w:val="20"/>
              </w:rPr>
            </w:pPr>
          </w:p>
        </w:tc>
        <w:tc>
          <w:tcPr>
            <w:tcW w:w="659" w:type="dxa"/>
          </w:tcPr>
          <w:p w14:paraId="00CE473F" w14:textId="6250B6BA" w:rsidR="00170204" w:rsidRPr="00B737D5" w:rsidRDefault="00170204" w:rsidP="00170204">
            <w:pPr>
              <w:spacing w:line="240" w:lineRule="auto"/>
              <w:jc w:val="right"/>
              <w:rPr>
                <w:rFonts w:ascii="Browallia New" w:hAnsi="Browallia New" w:cs="Browallia New"/>
                <w:sz w:val="20"/>
                <w:szCs w:val="20"/>
              </w:rPr>
            </w:pPr>
          </w:p>
        </w:tc>
        <w:tc>
          <w:tcPr>
            <w:tcW w:w="717" w:type="dxa"/>
          </w:tcPr>
          <w:p w14:paraId="048FEA1F" w14:textId="1FE50C80" w:rsidR="00170204" w:rsidRPr="00B737D5" w:rsidRDefault="00170204" w:rsidP="00170204">
            <w:pPr>
              <w:spacing w:line="240" w:lineRule="auto"/>
              <w:jc w:val="right"/>
              <w:rPr>
                <w:rFonts w:ascii="Browallia New" w:hAnsi="Browallia New" w:cs="Browallia New"/>
                <w:sz w:val="20"/>
                <w:szCs w:val="20"/>
              </w:rPr>
            </w:pPr>
            <w:r w:rsidRPr="00B737D5">
              <w:rPr>
                <w:rFonts w:ascii="Browallia New" w:hAnsi="Browallia New" w:cs="Browallia New"/>
                <w:sz w:val="20"/>
                <w:szCs w:val="20"/>
              </w:rPr>
              <w:t>36</w:t>
            </w:r>
          </w:p>
        </w:tc>
        <w:tc>
          <w:tcPr>
            <w:tcW w:w="709" w:type="dxa"/>
          </w:tcPr>
          <w:p w14:paraId="20155D83" w14:textId="36183B12" w:rsidR="00170204" w:rsidRPr="00B737D5" w:rsidRDefault="00170204" w:rsidP="00170204">
            <w:pPr>
              <w:spacing w:line="240" w:lineRule="auto"/>
              <w:jc w:val="right"/>
              <w:rPr>
                <w:rFonts w:ascii="Browallia New" w:hAnsi="Browallia New" w:cs="Browallia New"/>
                <w:sz w:val="20"/>
                <w:szCs w:val="20"/>
              </w:rPr>
            </w:pPr>
            <w:r w:rsidRPr="00B737D5">
              <w:rPr>
                <w:rFonts w:ascii="Browallia New" w:hAnsi="Browallia New" w:cs="Browallia New"/>
                <w:sz w:val="20"/>
                <w:szCs w:val="20"/>
              </w:rPr>
              <w:t>38</w:t>
            </w:r>
          </w:p>
        </w:tc>
      </w:tr>
      <w:tr w:rsidR="00170204" w:rsidRPr="00B737D5" w14:paraId="632AA9BF" w14:textId="77777777" w:rsidTr="00205DE0">
        <w:tblPrEx>
          <w:tblBorders>
            <w:bottom w:val="single" w:sz="4" w:space="0" w:color="auto"/>
          </w:tblBorders>
        </w:tblPrEx>
        <w:tc>
          <w:tcPr>
            <w:tcW w:w="2409" w:type="dxa"/>
          </w:tcPr>
          <w:p w14:paraId="7F8CDF1F" w14:textId="77777777" w:rsidR="00170204" w:rsidRPr="00B737D5" w:rsidRDefault="00170204" w:rsidP="00170204">
            <w:pPr>
              <w:spacing w:line="240" w:lineRule="auto"/>
              <w:ind w:right="-108"/>
              <w:rPr>
                <w:rFonts w:ascii="Browallia New" w:hAnsi="Browallia New" w:cs="Browallia New"/>
                <w:sz w:val="20"/>
                <w:szCs w:val="20"/>
                <w:cs/>
              </w:rPr>
            </w:pPr>
          </w:p>
        </w:tc>
        <w:tc>
          <w:tcPr>
            <w:tcW w:w="709" w:type="dxa"/>
          </w:tcPr>
          <w:p w14:paraId="5A58B6C6" w14:textId="77777777" w:rsidR="00170204" w:rsidRPr="00B737D5" w:rsidRDefault="00170204" w:rsidP="00170204">
            <w:pPr>
              <w:spacing w:line="240" w:lineRule="auto"/>
              <w:jc w:val="right"/>
              <w:rPr>
                <w:rFonts w:ascii="Browallia New" w:hAnsi="Browallia New" w:cs="Browallia New"/>
                <w:sz w:val="20"/>
                <w:szCs w:val="20"/>
              </w:rPr>
            </w:pPr>
          </w:p>
        </w:tc>
        <w:tc>
          <w:tcPr>
            <w:tcW w:w="728" w:type="dxa"/>
          </w:tcPr>
          <w:p w14:paraId="1868B65B" w14:textId="77777777" w:rsidR="00170204" w:rsidRPr="00B737D5" w:rsidRDefault="00170204" w:rsidP="00170204">
            <w:pPr>
              <w:spacing w:line="240" w:lineRule="auto"/>
              <w:jc w:val="right"/>
              <w:rPr>
                <w:rFonts w:ascii="Browallia New" w:hAnsi="Browallia New" w:cs="Browallia New"/>
                <w:sz w:val="20"/>
                <w:szCs w:val="20"/>
              </w:rPr>
            </w:pPr>
          </w:p>
        </w:tc>
        <w:tc>
          <w:tcPr>
            <w:tcW w:w="690" w:type="dxa"/>
          </w:tcPr>
          <w:p w14:paraId="04286E2B" w14:textId="77777777" w:rsidR="00170204" w:rsidRPr="00B737D5" w:rsidRDefault="00170204" w:rsidP="00170204">
            <w:pPr>
              <w:spacing w:line="240" w:lineRule="auto"/>
              <w:jc w:val="right"/>
              <w:rPr>
                <w:rFonts w:ascii="Browallia New" w:hAnsi="Browallia New" w:cs="Browallia New"/>
                <w:sz w:val="20"/>
                <w:szCs w:val="20"/>
              </w:rPr>
            </w:pPr>
          </w:p>
        </w:tc>
        <w:tc>
          <w:tcPr>
            <w:tcW w:w="722" w:type="dxa"/>
          </w:tcPr>
          <w:p w14:paraId="1E172870" w14:textId="77777777" w:rsidR="00170204" w:rsidRPr="00B737D5" w:rsidRDefault="00170204" w:rsidP="00170204">
            <w:pPr>
              <w:spacing w:line="240" w:lineRule="auto"/>
              <w:jc w:val="right"/>
              <w:rPr>
                <w:rFonts w:ascii="Browallia New" w:hAnsi="Browallia New" w:cs="Browallia New"/>
                <w:sz w:val="20"/>
                <w:szCs w:val="20"/>
              </w:rPr>
            </w:pPr>
          </w:p>
        </w:tc>
        <w:tc>
          <w:tcPr>
            <w:tcW w:w="737" w:type="dxa"/>
          </w:tcPr>
          <w:p w14:paraId="797708BB" w14:textId="77777777" w:rsidR="00170204" w:rsidRPr="00B737D5" w:rsidRDefault="00170204" w:rsidP="00170204">
            <w:pPr>
              <w:spacing w:line="240" w:lineRule="auto"/>
              <w:jc w:val="right"/>
              <w:rPr>
                <w:rFonts w:ascii="Browallia New" w:hAnsi="Browallia New" w:cs="Browallia New"/>
                <w:sz w:val="20"/>
                <w:szCs w:val="20"/>
              </w:rPr>
            </w:pPr>
          </w:p>
        </w:tc>
        <w:tc>
          <w:tcPr>
            <w:tcW w:w="720" w:type="dxa"/>
          </w:tcPr>
          <w:p w14:paraId="6696E90A" w14:textId="77777777" w:rsidR="00170204" w:rsidRPr="00B737D5" w:rsidRDefault="00170204" w:rsidP="00170204">
            <w:pPr>
              <w:spacing w:line="240" w:lineRule="auto"/>
              <w:jc w:val="right"/>
              <w:rPr>
                <w:rFonts w:ascii="Browallia New" w:hAnsi="Browallia New" w:cs="Browallia New"/>
                <w:sz w:val="20"/>
                <w:szCs w:val="20"/>
              </w:rPr>
            </w:pPr>
          </w:p>
        </w:tc>
        <w:tc>
          <w:tcPr>
            <w:tcW w:w="732" w:type="dxa"/>
          </w:tcPr>
          <w:p w14:paraId="46770F41" w14:textId="77777777" w:rsidR="00170204" w:rsidRPr="00B737D5" w:rsidRDefault="00170204" w:rsidP="00170204">
            <w:pPr>
              <w:spacing w:line="240" w:lineRule="auto"/>
              <w:jc w:val="right"/>
              <w:rPr>
                <w:rFonts w:ascii="Browallia New" w:hAnsi="Browallia New" w:cs="Browallia New"/>
                <w:sz w:val="20"/>
                <w:szCs w:val="20"/>
              </w:rPr>
            </w:pPr>
          </w:p>
        </w:tc>
        <w:tc>
          <w:tcPr>
            <w:tcW w:w="720" w:type="dxa"/>
          </w:tcPr>
          <w:p w14:paraId="60911CA9" w14:textId="77777777" w:rsidR="00170204" w:rsidRPr="00B737D5" w:rsidRDefault="00170204" w:rsidP="00170204">
            <w:pPr>
              <w:spacing w:line="240" w:lineRule="auto"/>
              <w:jc w:val="right"/>
              <w:rPr>
                <w:rFonts w:ascii="Browallia New" w:hAnsi="Browallia New" w:cs="Browallia New"/>
                <w:sz w:val="20"/>
                <w:szCs w:val="20"/>
              </w:rPr>
            </w:pPr>
          </w:p>
        </w:tc>
        <w:tc>
          <w:tcPr>
            <w:tcW w:w="771" w:type="dxa"/>
          </w:tcPr>
          <w:p w14:paraId="3A055663" w14:textId="77777777" w:rsidR="00170204" w:rsidRPr="00B737D5" w:rsidRDefault="00170204" w:rsidP="00170204">
            <w:pPr>
              <w:spacing w:line="240" w:lineRule="auto"/>
              <w:jc w:val="right"/>
              <w:rPr>
                <w:rFonts w:ascii="Browallia New" w:hAnsi="Browallia New" w:cs="Browallia New"/>
                <w:sz w:val="20"/>
                <w:szCs w:val="20"/>
              </w:rPr>
            </w:pPr>
          </w:p>
        </w:tc>
        <w:tc>
          <w:tcPr>
            <w:tcW w:w="708" w:type="dxa"/>
          </w:tcPr>
          <w:p w14:paraId="79CFE961" w14:textId="77777777" w:rsidR="00170204" w:rsidRPr="00B737D5" w:rsidRDefault="00170204" w:rsidP="00170204">
            <w:pPr>
              <w:spacing w:line="240" w:lineRule="auto"/>
              <w:jc w:val="right"/>
              <w:rPr>
                <w:rFonts w:ascii="Browallia New" w:hAnsi="Browallia New" w:cs="Browallia New"/>
                <w:sz w:val="20"/>
                <w:szCs w:val="20"/>
              </w:rPr>
            </w:pPr>
          </w:p>
        </w:tc>
        <w:tc>
          <w:tcPr>
            <w:tcW w:w="810" w:type="dxa"/>
          </w:tcPr>
          <w:p w14:paraId="38393124" w14:textId="77777777" w:rsidR="00170204" w:rsidRPr="00B737D5" w:rsidRDefault="00170204" w:rsidP="00170204">
            <w:pPr>
              <w:spacing w:line="240" w:lineRule="auto"/>
              <w:jc w:val="right"/>
              <w:rPr>
                <w:rFonts w:ascii="Browallia New" w:hAnsi="Browallia New" w:cs="Browallia New"/>
                <w:sz w:val="20"/>
                <w:szCs w:val="20"/>
              </w:rPr>
            </w:pPr>
          </w:p>
        </w:tc>
        <w:tc>
          <w:tcPr>
            <w:tcW w:w="822" w:type="dxa"/>
          </w:tcPr>
          <w:p w14:paraId="051EF225" w14:textId="77777777" w:rsidR="00170204" w:rsidRPr="00B737D5" w:rsidRDefault="00170204" w:rsidP="00170204">
            <w:pPr>
              <w:spacing w:line="240" w:lineRule="auto"/>
              <w:jc w:val="right"/>
              <w:rPr>
                <w:rFonts w:ascii="Browallia New" w:hAnsi="Browallia New" w:cs="Browallia New"/>
                <w:sz w:val="20"/>
                <w:szCs w:val="20"/>
              </w:rPr>
            </w:pPr>
          </w:p>
        </w:tc>
        <w:tc>
          <w:tcPr>
            <w:tcW w:w="689" w:type="dxa"/>
          </w:tcPr>
          <w:p w14:paraId="0F3C3489" w14:textId="77777777" w:rsidR="00170204" w:rsidRPr="00B737D5" w:rsidRDefault="00170204" w:rsidP="00170204">
            <w:pPr>
              <w:spacing w:line="240" w:lineRule="auto"/>
              <w:jc w:val="right"/>
              <w:rPr>
                <w:rFonts w:ascii="Browallia New" w:hAnsi="Browallia New" w:cs="Browallia New"/>
                <w:sz w:val="20"/>
                <w:szCs w:val="20"/>
              </w:rPr>
            </w:pPr>
          </w:p>
        </w:tc>
        <w:tc>
          <w:tcPr>
            <w:tcW w:w="659" w:type="dxa"/>
          </w:tcPr>
          <w:p w14:paraId="13B81D00" w14:textId="77777777" w:rsidR="00170204" w:rsidRPr="00B737D5" w:rsidRDefault="00170204" w:rsidP="00170204">
            <w:pPr>
              <w:spacing w:line="240" w:lineRule="auto"/>
              <w:jc w:val="right"/>
              <w:rPr>
                <w:rFonts w:ascii="Browallia New" w:hAnsi="Browallia New" w:cs="Browallia New"/>
                <w:sz w:val="20"/>
                <w:szCs w:val="20"/>
              </w:rPr>
            </w:pPr>
          </w:p>
        </w:tc>
        <w:tc>
          <w:tcPr>
            <w:tcW w:w="717" w:type="dxa"/>
          </w:tcPr>
          <w:p w14:paraId="193D4971" w14:textId="50070A92" w:rsidR="00170204" w:rsidRPr="00B737D5" w:rsidRDefault="00170204" w:rsidP="00170204">
            <w:pPr>
              <w:spacing w:line="240" w:lineRule="auto"/>
              <w:jc w:val="right"/>
              <w:rPr>
                <w:rFonts w:ascii="Browallia New" w:hAnsi="Browallia New" w:cs="Browallia New"/>
                <w:sz w:val="20"/>
                <w:szCs w:val="20"/>
              </w:rPr>
            </w:pPr>
          </w:p>
        </w:tc>
        <w:tc>
          <w:tcPr>
            <w:tcW w:w="709" w:type="dxa"/>
          </w:tcPr>
          <w:p w14:paraId="5F372F9E" w14:textId="6EFBE181" w:rsidR="00170204" w:rsidRPr="00B737D5" w:rsidRDefault="00170204" w:rsidP="00170204">
            <w:pPr>
              <w:spacing w:line="240" w:lineRule="auto"/>
              <w:jc w:val="right"/>
              <w:rPr>
                <w:rFonts w:ascii="Browallia New" w:hAnsi="Browallia New" w:cs="Browallia New"/>
                <w:sz w:val="20"/>
                <w:szCs w:val="20"/>
              </w:rPr>
            </w:pPr>
          </w:p>
        </w:tc>
      </w:tr>
      <w:tr w:rsidR="00170204" w:rsidRPr="00B737D5" w14:paraId="27EDEEF5" w14:textId="77777777" w:rsidTr="00205DE0">
        <w:tblPrEx>
          <w:tblBorders>
            <w:bottom w:val="single" w:sz="4" w:space="0" w:color="auto"/>
          </w:tblBorders>
        </w:tblPrEx>
        <w:tc>
          <w:tcPr>
            <w:tcW w:w="2409" w:type="dxa"/>
          </w:tcPr>
          <w:p w14:paraId="76BEED0F" w14:textId="158E647E" w:rsidR="00170204" w:rsidRPr="00B737D5" w:rsidRDefault="00170204" w:rsidP="00170204">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สินทรัพย์ของส่วนงาน</w:t>
            </w:r>
          </w:p>
        </w:tc>
        <w:tc>
          <w:tcPr>
            <w:tcW w:w="709" w:type="dxa"/>
          </w:tcPr>
          <w:p w14:paraId="15994F23" w14:textId="77777777" w:rsidR="00170204" w:rsidRPr="00B737D5" w:rsidRDefault="00170204" w:rsidP="00170204">
            <w:pPr>
              <w:spacing w:line="240" w:lineRule="auto"/>
              <w:jc w:val="right"/>
              <w:rPr>
                <w:rFonts w:ascii="Browallia New" w:hAnsi="Browallia New" w:cs="Browallia New"/>
                <w:sz w:val="20"/>
                <w:szCs w:val="20"/>
              </w:rPr>
            </w:pPr>
          </w:p>
        </w:tc>
        <w:tc>
          <w:tcPr>
            <w:tcW w:w="728" w:type="dxa"/>
          </w:tcPr>
          <w:p w14:paraId="357DC0C4" w14:textId="77777777" w:rsidR="00170204" w:rsidRPr="00B737D5" w:rsidRDefault="00170204" w:rsidP="00170204">
            <w:pPr>
              <w:spacing w:line="240" w:lineRule="auto"/>
              <w:jc w:val="right"/>
              <w:rPr>
                <w:rFonts w:ascii="Browallia New" w:hAnsi="Browallia New" w:cs="Browallia New"/>
                <w:sz w:val="20"/>
                <w:szCs w:val="20"/>
              </w:rPr>
            </w:pPr>
          </w:p>
        </w:tc>
        <w:tc>
          <w:tcPr>
            <w:tcW w:w="690" w:type="dxa"/>
          </w:tcPr>
          <w:p w14:paraId="3458EAE2" w14:textId="77777777" w:rsidR="00170204" w:rsidRPr="00B737D5" w:rsidRDefault="00170204" w:rsidP="00170204">
            <w:pPr>
              <w:spacing w:line="240" w:lineRule="auto"/>
              <w:jc w:val="right"/>
              <w:rPr>
                <w:rFonts w:ascii="Browallia New" w:hAnsi="Browallia New" w:cs="Browallia New"/>
                <w:sz w:val="20"/>
                <w:szCs w:val="20"/>
              </w:rPr>
            </w:pPr>
          </w:p>
        </w:tc>
        <w:tc>
          <w:tcPr>
            <w:tcW w:w="722" w:type="dxa"/>
          </w:tcPr>
          <w:p w14:paraId="5237A51C" w14:textId="77777777" w:rsidR="00170204" w:rsidRPr="00B737D5" w:rsidRDefault="00170204" w:rsidP="00170204">
            <w:pPr>
              <w:spacing w:line="240" w:lineRule="auto"/>
              <w:jc w:val="right"/>
              <w:rPr>
                <w:rFonts w:ascii="Browallia New" w:hAnsi="Browallia New" w:cs="Browallia New"/>
                <w:sz w:val="20"/>
                <w:szCs w:val="20"/>
              </w:rPr>
            </w:pPr>
          </w:p>
        </w:tc>
        <w:tc>
          <w:tcPr>
            <w:tcW w:w="737" w:type="dxa"/>
          </w:tcPr>
          <w:p w14:paraId="3BC6082D" w14:textId="77777777" w:rsidR="00170204" w:rsidRPr="00B737D5" w:rsidRDefault="00170204" w:rsidP="00170204">
            <w:pPr>
              <w:spacing w:line="240" w:lineRule="auto"/>
              <w:jc w:val="right"/>
              <w:rPr>
                <w:rFonts w:ascii="Browallia New" w:hAnsi="Browallia New" w:cs="Browallia New"/>
                <w:sz w:val="20"/>
                <w:szCs w:val="20"/>
              </w:rPr>
            </w:pPr>
          </w:p>
        </w:tc>
        <w:tc>
          <w:tcPr>
            <w:tcW w:w="720" w:type="dxa"/>
          </w:tcPr>
          <w:p w14:paraId="37347A7E" w14:textId="77777777" w:rsidR="00170204" w:rsidRPr="00B737D5" w:rsidRDefault="00170204" w:rsidP="00170204">
            <w:pPr>
              <w:spacing w:line="240" w:lineRule="auto"/>
              <w:jc w:val="right"/>
              <w:rPr>
                <w:rFonts w:ascii="Browallia New" w:hAnsi="Browallia New" w:cs="Browallia New"/>
                <w:sz w:val="20"/>
                <w:szCs w:val="20"/>
              </w:rPr>
            </w:pPr>
          </w:p>
        </w:tc>
        <w:tc>
          <w:tcPr>
            <w:tcW w:w="732" w:type="dxa"/>
          </w:tcPr>
          <w:p w14:paraId="734C0CEF" w14:textId="77777777" w:rsidR="00170204" w:rsidRPr="00B737D5" w:rsidRDefault="00170204" w:rsidP="00170204">
            <w:pPr>
              <w:spacing w:line="240" w:lineRule="auto"/>
              <w:jc w:val="right"/>
              <w:rPr>
                <w:rFonts w:ascii="Browallia New" w:hAnsi="Browallia New" w:cs="Browallia New"/>
                <w:sz w:val="20"/>
                <w:szCs w:val="20"/>
              </w:rPr>
            </w:pPr>
          </w:p>
        </w:tc>
        <w:tc>
          <w:tcPr>
            <w:tcW w:w="720" w:type="dxa"/>
          </w:tcPr>
          <w:p w14:paraId="479932DF" w14:textId="77777777" w:rsidR="00170204" w:rsidRPr="00B737D5" w:rsidRDefault="00170204" w:rsidP="00170204">
            <w:pPr>
              <w:spacing w:line="240" w:lineRule="auto"/>
              <w:jc w:val="right"/>
              <w:rPr>
                <w:rFonts w:ascii="Browallia New" w:hAnsi="Browallia New" w:cs="Browallia New"/>
                <w:sz w:val="20"/>
                <w:szCs w:val="20"/>
              </w:rPr>
            </w:pPr>
          </w:p>
        </w:tc>
        <w:tc>
          <w:tcPr>
            <w:tcW w:w="771" w:type="dxa"/>
          </w:tcPr>
          <w:p w14:paraId="5B416D33" w14:textId="77777777" w:rsidR="00170204" w:rsidRPr="00B737D5" w:rsidRDefault="00170204" w:rsidP="00170204">
            <w:pPr>
              <w:spacing w:line="240" w:lineRule="auto"/>
              <w:jc w:val="right"/>
              <w:rPr>
                <w:rFonts w:ascii="Browallia New" w:hAnsi="Browallia New" w:cs="Browallia New"/>
                <w:sz w:val="20"/>
                <w:szCs w:val="20"/>
              </w:rPr>
            </w:pPr>
          </w:p>
        </w:tc>
        <w:tc>
          <w:tcPr>
            <w:tcW w:w="708" w:type="dxa"/>
          </w:tcPr>
          <w:p w14:paraId="780735B6" w14:textId="77777777" w:rsidR="00170204" w:rsidRPr="00B737D5" w:rsidRDefault="00170204" w:rsidP="00170204">
            <w:pPr>
              <w:spacing w:line="240" w:lineRule="auto"/>
              <w:jc w:val="right"/>
              <w:rPr>
                <w:rFonts w:ascii="Browallia New" w:hAnsi="Browallia New" w:cs="Browallia New"/>
                <w:sz w:val="20"/>
                <w:szCs w:val="20"/>
              </w:rPr>
            </w:pPr>
          </w:p>
        </w:tc>
        <w:tc>
          <w:tcPr>
            <w:tcW w:w="810" w:type="dxa"/>
          </w:tcPr>
          <w:p w14:paraId="47A46E71" w14:textId="77777777" w:rsidR="00170204" w:rsidRPr="00B737D5" w:rsidRDefault="00170204" w:rsidP="00170204">
            <w:pPr>
              <w:spacing w:line="240" w:lineRule="auto"/>
              <w:jc w:val="right"/>
              <w:rPr>
                <w:rFonts w:ascii="Browallia New" w:hAnsi="Browallia New" w:cs="Browallia New"/>
                <w:sz w:val="20"/>
                <w:szCs w:val="20"/>
              </w:rPr>
            </w:pPr>
          </w:p>
        </w:tc>
        <w:tc>
          <w:tcPr>
            <w:tcW w:w="822" w:type="dxa"/>
          </w:tcPr>
          <w:p w14:paraId="0A2DD17A" w14:textId="77777777" w:rsidR="00170204" w:rsidRPr="00B737D5" w:rsidRDefault="00170204" w:rsidP="00170204">
            <w:pPr>
              <w:spacing w:line="240" w:lineRule="auto"/>
              <w:jc w:val="right"/>
              <w:rPr>
                <w:rFonts w:ascii="Browallia New" w:hAnsi="Browallia New" w:cs="Browallia New"/>
                <w:sz w:val="20"/>
                <w:szCs w:val="20"/>
              </w:rPr>
            </w:pPr>
          </w:p>
        </w:tc>
        <w:tc>
          <w:tcPr>
            <w:tcW w:w="689" w:type="dxa"/>
          </w:tcPr>
          <w:p w14:paraId="1AC9E26E" w14:textId="77777777" w:rsidR="00170204" w:rsidRPr="00B737D5" w:rsidRDefault="00170204" w:rsidP="00170204">
            <w:pPr>
              <w:spacing w:line="240" w:lineRule="auto"/>
              <w:jc w:val="right"/>
              <w:rPr>
                <w:rFonts w:ascii="Browallia New" w:hAnsi="Browallia New" w:cs="Browallia New"/>
                <w:sz w:val="20"/>
                <w:szCs w:val="20"/>
              </w:rPr>
            </w:pPr>
          </w:p>
        </w:tc>
        <w:tc>
          <w:tcPr>
            <w:tcW w:w="659" w:type="dxa"/>
          </w:tcPr>
          <w:p w14:paraId="4E0056C6" w14:textId="77777777" w:rsidR="00170204" w:rsidRPr="00B737D5" w:rsidRDefault="00170204" w:rsidP="00170204">
            <w:pPr>
              <w:spacing w:line="240" w:lineRule="auto"/>
              <w:jc w:val="right"/>
              <w:rPr>
                <w:rFonts w:ascii="Browallia New" w:hAnsi="Browallia New" w:cs="Browallia New"/>
                <w:sz w:val="20"/>
                <w:szCs w:val="20"/>
              </w:rPr>
            </w:pPr>
          </w:p>
        </w:tc>
        <w:tc>
          <w:tcPr>
            <w:tcW w:w="717" w:type="dxa"/>
          </w:tcPr>
          <w:p w14:paraId="7E0DC856" w14:textId="7A322D4D" w:rsidR="00170204" w:rsidRPr="00B737D5" w:rsidRDefault="00962E24" w:rsidP="00170204">
            <w:pPr>
              <w:spacing w:line="240" w:lineRule="auto"/>
              <w:jc w:val="right"/>
              <w:rPr>
                <w:rFonts w:ascii="Browallia New" w:hAnsi="Browallia New" w:cs="Browallia New"/>
                <w:sz w:val="20"/>
                <w:szCs w:val="20"/>
                <w:cs/>
              </w:rPr>
            </w:pPr>
            <w:r w:rsidRPr="00B737D5">
              <w:rPr>
                <w:rFonts w:ascii="Browallia New" w:hAnsi="Browallia New" w:cs="Browallia New"/>
                <w:sz w:val="20"/>
                <w:szCs w:val="20"/>
              </w:rPr>
              <w:t>11,45</w:t>
            </w:r>
            <w:r w:rsidR="008930DF" w:rsidRPr="00B737D5">
              <w:rPr>
                <w:rFonts w:ascii="Browallia New" w:hAnsi="Browallia New" w:cs="Browallia New"/>
                <w:sz w:val="20"/>
                <w:szCs w:val="20"/>
              </w:rPr>
              <w:t>1</w:t>
            </w:r>
          </w:p>
        </w:tc>
        <w:tc>
          <w:tcPr>
            <w:tcW w:w="709" w:type="dxa"/>
          </w:tcPr>
          <w:p w14:paraId="71CB8659" w14:textId="09763150" w:rsidR="00170204" w:rsidRPr="00B737D5" w:rsidRDefault="00942CA2" w:rsidP="00DA3C99">
            <w:pPr>
              <w:tabs>
                <w:tab w:val="clear" w:pos="227"/>
                <w:tab w:val="left" w:pos="20"/>
                <w:tab w:val="left" w:pos="360"/>
              </w:tabs>
              <w:spacing w:line="240" w:lineRule="auto"/>
              <w:jc w:val="right"/>
              <w:rPr>
                <w:rFonts w:ascii="Browallia New" w:hAnsi="Browallia New" w:cs="Browallia New"/>
                <w:sz w:val="20"/>
                <w:szCs w:val="20"/>
              </w:rPr>
            </w:pPr>
            <w:r w:rsidRPr="00B737D5">
              <w:rPr>
                <w:rFonts w:ascii="Browallia New" w:hAnsi="Browallia New" w:cs="Browallia New"/>
                <w:sz w:val="20"/>
                <w:szCs w:val="20"/>
              </w:rPr>
              <w:tab/>
            </w:r>
            <w:r w:rsidR="000C7B25" w:rsidRPr="00B737D5">
              <w:rPr>
                <w:rFonts w:ascii="Browallia New" w:hAnsi="Browallia New" w:cs="Browallia New"/>
                <w:sz w:val="20"/>
                <w:szCs w:val="20"/>
              </w:rPr>
              <w:t>1</w:t>
            </w:r>
            <w:r w:rsidR="00DA3C99" w:rsidRPr="00B737D5">
              <w:rPr>
                <w:rFonts w:ascii="Browallia New" w:hAnsi="Browallia New" w:cs="Browallia New"/>
                <w:sz w:val="20"/>
                <w:szCs w:val="20"/>
              </w:rPr>
              <w:t>0,830</w:t>
            </w:r>
          </w:p>
        </w:tc>
      </w:tr>
      <w:tr w:rsidR="00170204" w:rsidRPr="00B737D5" w14:paraId="13B7719F" w14:textId="77777777" w:rsidTr="00205DE0">
        <w:tblPrEx>
          <w:tblBorders>
            <w:bottom w:val="single" w:sz="4" w:space="0" w:color="auto"/>
          </w:tblBorders>
        </w:tblPrEx>
        <w:tc>
          <w:tcPr>
            <w:tcW w:w="2409" w:type="dxa"/>
          </w:tcPr>
          <w:p w14:paraId="12B1F95D" w14:textId="42470B88" w:rsidR="00170204" w:rsidRPr="00B737D5" w:rsidRDefault="00170204" w:rsidP="00170204">
            <w:pPr>
              <w:tabs>
                <w:tab w:val="clear" w:pos="680"/>
                <w:tab w:val="clear" w:pos="907"/>
              </w:tabs>
              <w:spacing w:line="240" w:lineRule="auto"/>
              <w:ind w:right="-108"/>
              <w:rPr>
                <w:rFonts w:ascii="Browallia New" w:hAnsi="Browallia New" w:cs="Browallia New"/>
                <w:sz w:val="20"/>
                <w:szCs w:val="20"/>
              </w:rPr>
            </w:pPr>
            <w:r w:rsidRPr="00B737D5">
              <w:rPr>
                <w:rFonts w:ascii="Browallia New" w:hAnsi="Browallia New" w:cs="Browallia New" w:hint="cs"/>
                <w:sz w:val="20"/>
                <w:szCs w:val="20"/>
                <w:cs/>
              </w:rPr>
              <w:t>การเพิ่มขึ้น (ลดลง) ของสินทรัพย์ไม่</w:t>
            </w:r>
            <w:r w:rsidRPr="00B737D5">
              <w:rPr>
                <w:rFonts w:ascii="Browallia New" w:hAnsi="Browallia New" w:cs="Browallia New"/>
                <w:sz w:val="20"/>
                <w:szCs w:val="20"/>
              </w:rPr>
              <w:t xml:space="preserve">   </w:t>
            </w:r>
          </w:p>
          <w:p w14:paraId="6DF4F2C2" w14:textId="50B8121E" w:rsidR="00170204" w:rsidRPr="00B737D5" w:rsidRDefault="00170204" w:rsidP="00170204">
            <w:pPr>
              <w:spacing w:line="240" w:lineRule="auto"/>
              <w:ind w:right="-108"/>
              <w:rPr>
                <w:rFonts w:ascii="Browallia New" w:hAnsi="Browallia New" w:cs="Browallia New"/>
                <w:sz w:val="20"/>
                <w:szCs w:val="20"/>
                <w:cs/>
              </w:rPr>
            </w:pPr>
            <w:r w:rsidRPr="00B737D5">
              <w:rPr>
                <w:rFonts w:ascii="Browallia New" w:hAnsi="Browallia New" w:cs="Browallia New"/>
                <w:sz w:val="20"/>
                <w:szCs w:val="20"/>
              </w:rPr>
              <w:t xml:space="preserve">    </w:t>
            </w:r>
            <w:r w:rsidRPr="00B737D5">
              <w:rPr>
                <w:rFonts w:ascii="Browallia New" w:hAnsi="Browallia New" w:cs="Browallia New" w:hint="cs"/>
                <w:sz w:val="20"/>
                <w:szCs w:val="20"/>
                <w:cs/>
              </w:rPr>
              <w:t>หมุนเวียนของส่วนงาน</w:t>
            </w:r>
          </w:p>
        </w:tc>
        <w:tc>
          <w:tcPr>
            <w:tcW w:w="709" w:type="dxa"/>
          </w:tcPr>
          <w:p w14:paraId="691200CC" w14:textId="77777777" w:rsidR="00170204" w:rsidRPr="00B737D5" w:rsidRDefault="00170204" w:rsidP="00170204">
            <w:pPr>
              <w:spacing w:line="240" w:lineRule="auto"/>
              <w:jc w:val="right"/>
              <w:rPr>
                <w:rFonts w:ascii="Browallia New" w:hAnsi="Browallia New" w:cs="Browallia New"/>
                <w:sz w:val="20"/>
                <w:szCs w:val="20"/>
              </w:rPr>
            </w:pPr>
          </w:p>
        </w:tc>
        <w:tc>
          <w:tcPr>
            <w:tcW w:w="728" w:type="dxa"/>
          </w:tcPr>
          <w:p w14:paraId="72B589EB" w14:textId="77777777" w:rsidR="00170204" w:rsidRPr="00B737D5" w:rsidRDefault="00170204" w:rsidP="00170204">
            <w:pPr>
              <w:spacing w:line="240" w:lineRule="auto"/>
              <w:jc w:val="right"/>
              <w:rPr>
                <w:rFonts w:ascii="Browallia New" w:hAnsi="Browallia New" w:cs="Browallia New"/>
                <w:sz w:val="20"/>
                <w:szCs w:val="20"/>
              </w:rPr>
            </w:pPr>
          </w:p>
        </w:tc>
        <w:tc>
          <w:tcPr>
            <w:tcW w:w="690" w:type="dxa"/>
          </w:tcPr>
          <w:p w14:paraId="3978E738" w14:textId="77777777" w:rsidR="00170204" w:rsidRPr="00B737D5" w:rsidRDefault="00170204" w:rsidP="00170204">
            <w:pPr>
              <w:spacing w:line="240" w:lineRule="auto"/>
              <w:jc w:val="right"/>
              <w:rPr>
                <w:rFonts w:ascii="Browallia New" w:hAnsi="Browallia New" w:cs="Browallia New"/>
                <w:sz w:val="20"/>
                <w:szCs w:val="20"/>
              </w:rPr>
            </w:pPr>
          </w:p>
        </w:tc>
        <w:tc>
          <w:tcPr>
            <w:tcW w:w="722" w:type="dxa"/>
          </w:tcPr>
          <w:p w14:paraId="6E4B2A14" w14:textId="77777777" w:rsidR="00170204" w:rsidRPr="00B737D5" w:rsidRDefault="00170204" w:rsidP="00170204">
            <w:pPr>
              <w:spacing w:line="240" w:lineRule="auto"/>
              <w:jc w:val="right"/>
              <w:rPr>
                <w:rFonts w:ascii="Browallia New" w:hAnsi="Browallia New" w:cs="Browallia New"/>
                <w:sz w:val="20"/>
                <w:szCs w:val="20"/>
              </w:rPr>
            </w:pPr>
          </w:p>
        </w:tc>
        <w:tc>
          <w:tcPr>
            <w:tcW w:w="737" w:type="dxa"/>
          </w:tcPr>
          <w:p w14:paraId="549A4031" w14:textId="77777777" w:rsidR="00170204" w:rsidRPr="00B737D5" w:rsidRDefault="00170204" w:rsidP="00170204">
            <w:pPr>
              <w:spacing w:line="240" w:lineRule="auto"/>
              <w:jc w:val="right"/>
              <w:rPr>
                <w:rFonts w:ascii="Browallia New" w:hAnsi="Browallia New" w:cs="Browallia New"/>
                <w:sz w:val="20"/>
                <w:szCs w:val="20"/>
              </w:rPr>
            </w:pPr>
          </w:p>
        </w:tc>
        <w:tc>
          <w:tcPr>
            <w:tcW w:w="720" w:type="dxa"/>
          </w:tcPr>
          <w:p w14:paraId="3C9D8C9D" w14:textId="77777777" w:rsidR="00170204" w:rsidRPr="00B737D5" w:rsidRDefault="00170204" w:rsidP="00170204">
            <w:pPr>
              <w:spacing w:line="240" w:lineRule="auto"/>
              <w:jc w:val="right"/>
              <w:rPr>
                <w:rFonts w:ascii="Browallia New" w:hAnsi="Browallia New" w:cs="Browallia New"/>
                <w:sz w:val="20"/>
                <w:szCs w:val="20"/>
              </w:rPr>
            </w:pPr>
          </w:p>
        </w:tc>
        <w:tc>
          <w:tcPr>
            <w:tcW w:w="732" w:type="dxa"/>
          </w:tcPr>
          <w:p w14:paraId="032843B2" w14:textId="77777777" w:rsidR="00170204" w:rsidRPr="00B737D5" w:rsidRDefault="00170204" w:rsidP="00170204">
            <w:pPr>
              <w:spacing w:line="240" w:lineRule="auto"/>
              <w:jc w:val="right"/>
              <w:rPr>
                <w:rFonts w:ascii="Browallia New" w:hAnsi="Browallia New" w:cs="Browallia New"/>
                <w:sz w:val="20"/>
                <w:szCs w:val="20"/>
              </w:rPr>
            </w:pPr>
          </w:p>
        </w:tc>
        <w:tc>
          <w:tcPr>
            <w:tcW w:w="720" w:type="dxa"/>
          </w:tcPr>
          <w:p w14:paraId="3AB9C347" w14:textId="77777777" w:rsidR="00170204" w:rsidRPr="00B737D5" w:rsidRDefault="00170204" w:rsidP="00170204">
            <w:pPr>
              <w:spacing w:line="240" w:lineRule="auto"/>
              <w:jc w:val="right"/>
              <w:rPr>
                <w:rFonts w:ascii="Browallia New" w:hAnsi="Browallia New" w:cs="Browallia New"/>
                <w:sz w:val="20"/>
                <w:szCs w:val="20"/>
              </w:rPr>
            </w:pPr>
          </w:p>
        </w:tc>
        <w:tc>
          <w:tcPr>
            <w:tcW w:w="771" w:type="dxa"/>
          </w:tcPr>
          <w:p w14:paraId="03855CCE" w14:textId="77777777" w:rsidR="00170204" w:rsidRPr="00B737D5" w:rsidRDefault="00170204" w:rsidP="00170204">
            <w:pPr>
              <w:spacing w:line="240" w:lineRule="auto"/>
              <w:jc w:val="right"/>
              <w:rPr>
                <w:rFonts w:ascii="Browallia New" w:hAnsi="Browallia New" w:cs="Browallia New"/>
                <w:sz w:val="20"/>
                <w:szCs w:val="20"/>
              </w:rPr>
            </w:pPr>
          </w:p>
        </w:tc>
        <w:tc>
          <w:tcPr>
            <w:tcW w:w="708" w:type="dxa"/>
          </w:tcPr>
          <w:p w14:paraId="2E46056E" w14:textId="77777777" w:rsidR="00170204" w:rsidRPr="00B737D5" w:rsidRDefault="00170204" w:rsidP="00170204">
            <w:pPr>
              <w:spacing w:line="240" w:lineRule="auto"/>
              <w:jc w:val="right"/>
              <w:rPr>
                <w:rFonts w:ascii="Browallia New" w:hAnsi="Browallia New" w:cs="Browallia New"/>
                <w:sz w:val="20"/>
                <w:szCs w:val="20"/>
              </w:rPr>
            </w:pPr>
          </w:p>
        </w:tc>
        <w:tc>
          <w:tcPr>
            <w:tcW w:w="810" w:type="dxa"/>
          </w:tcPr>
          <w:p w14:paraId="4F4B2873" w14:textId="77777777" w:rsidR="00170204" w:rsidRPr="00B737D5" w:rsidRDefault="00170204" w:rsidP="00170204">
            <w:pPr>
              <w:spacing w:line="240" w:lineRule="auto"/>
              <w:jc w:val="right"/>
              <w:rPr>
                <w:rFonts w:ascii="Browallia New" w:hAnsi="Browallia New" w:cs="Browallia New"/>
                <w:sz w:val="20"/>
                <w:szCs w:val="20"/>
              </w:rPr>
            </w:pPr>
          </w:p>
        </w:tc>
        <w:tc>
          <w:tcPr>
            <w:tcW w:w="822" w:type="dxa"/>
          </w:tcPr>
          <w:p w14:paraId="115B954D" w14:textId="77777777" w:rsidR="00170204" w:rsidRPr="00B737D5" w:rsidRDefault="00170204" w:rsidP="00170204">
            <w:pPr>
              <w:spacing w:line="240" w:lineRule="auto"/>
              <w:jc w:val="right"/>
              <w:rPr>
                <w:rFonts w:ascii="Browallia New" w:hAnsi="Browallia New" w:cs="Browallia New"/>
                <w:sz w:val="20"/>
                <w:szCs w:val="20"/>
              </w:rPr>
            </w:pPr>
          </w:p>
        </w:tc>
        <w:tc>
          <w:tcPr>
            <w:tcW w:w="689" w:type="dxa"/>
          </w:tcPr>
          <w:p w14:paraId="017B766E" w14:textId="77777777" w:rsidR="00170204" w:rsidRPr="00B737D5" w:rsidRDefault="00170204" w:rsidP="00170204">
            <w:pPr>
              <w:spacing w:line="240" w:lineRule="auto"/>
              <w:jc w:val="right"/>
              <w:rPr>
                <w:rFonts w:ascii="Browallia New" w:hAnsi="Browallia New" w:cs="Browallia New"/>
                <w:sz w:val="20"/>
                <w:szCs w:val="20"/>
              </w:rPr>
            </w:pPr>
          </w:p>
        </w:tc>
        <w:tc>
          <w:tcPr>
            <w:tcW w:w="659" w:type="dxa"/>
          </w:tcPr>
          <w:p w14:paraId="787B0A10" w14:textId="77777777" w:rsidR="00170204" w:rsidRPr="00B737D5" w:rsidRDefault="00170204" w:rsidP="00170204">
            <w:pPr>
              <w:spacing w:line="240" w:lineRule="auto"/>
              <w:jc w:val="right"/>
              <w:rPr>
                <w:rFonts w:ascii="Browallia New" w:hAnsi="Browallia New" w:cs="Browallia New"/>
                <w:sz w:val="20"/>
                <w:szCs w:val="20"/>
              </w:rPr>
            </w:pPr>
          </w:p>
        </w:tc>
        <w:tc>
          <w:tcPr>
            <w:tcW w:w="717" w:type="dxa"/>
          </w:tcPr>
          <w:p w14:paraId="431A9246" w14:textId="77777777" w:rsidR="00170204" w:rsidRPr="00B737D5" w:rsidRDefault="00170204" w:rsidP="00170204">
            <w:pPr>
              <w:spacing w:line="240" w:lineRule="auto"/>
              <w:jc w:val="right"/>
              <w:rPr>
                <w:rFonts w:ascii="Browallia New" w:hAnsi="Browallia New" w:cs="Browallia New"/>
                <w:sz w:val="20"/>
                <w:szCs w:val="20"/>
              </w:rPr>
            </w:pPr>
          </w:p>
          <w:p w14:paraId="233DF92F" w14:textId="27B1C841" w:rsidR="00962E24" w:rsidRPr="00B737D5" w:rsidRDefault="00962E24" w:rsidP="00170204">
            <w:pPr>
              <w:spacing w:line="240" w:lineRule="auto"/>
              <w:jc w:val="right"/>
              <w:rPr>
                <w:rFonts w:ascii="Browallia New" w:hAnsi="Browallia New" w:cs="Browallia New"/>
                <w:sz w:val="20"/>
                <w:szCs w:val="20"/>
              </w:rPr>
            </w:pPr>
            <w:r w:rsidRPr="00B737D5">
              <w:rPr>
                <w:rFonts w:ascii="Browallia New" w:hAnsi="Browallia New" w:cs="Browallia New"/>
                <w:sz w:val="20"/>
                <w:szCs w:val="20"/>
              </w:rPr>
              <w:t>52</w:t>
            </w:r>
          </w:p>
        </w:tc>
        <w:tc>
          <w:tcPr>
            <w:tcW w:w="709" w:type="dxa"/>
          </w:tcPr>
          <w:p w14:paraId="50E8313D" w14:textId="77777777" w:rsidR="00170204" w:rsidRPr="00B737D5" w:rsidRDefault="00170204" w:rsidP="00170204">
            <w:pPr>
              <w:spacing w:line="240" w:lineRule="auto"/>
              <w:jc w:val="right"/>
              <w:rPr>
                <w:rFonts w:ascii="Browallia New" w:hAnsi="Browallia New" w:cs="Browallia New"/>
                <w:sz w:val="20"/>
                <w:szCs w:val="20"/>
              </w:rPr>
            </w:pPr>
          </w:p>
          <w:p w14:paraId="1B8D3859" w14:textId="6C9D8889" w:rsidR="00A27A0A" w:rsidRPr="00B737D5" w:rsidRDefault="00A27A0A" w:rsidP="00170204">
            <w:pPr>
              <w:spacing w:line="240" w:lineRule="auto"/>
              <w:jc w:val="right"/>
              <w:rPr>
                <w:rFonts w:ascii="Browallia New" w:hAnsi="Browallia New" w:cs="Browallia New"/>
                <w:sz w:val="20"/>
                <w:szCs w:val="20"/>
              </w:rPr>
            </w:pPr>
            <w:r w:rsidRPr="00B737D5">
              <w:rPr>
                <w:rFonts w:ascii="Browallia New" w:hAnsi="Browallia New" w:cs="Browallia New"/>
                <w:sz w:val="20"/>
                <w:szCs w:val="20"/>
              </w:rPr>
              <w:t>(50)</w:t>
            </w:r>
          </w:p>
        </w:tc>
      </w:tr>
      <w:tr w:rsidR="00170204" w:rsidRPr="00B737D5" w14:paraId="38646BEB" w14:textId="77777777" w:rsidTr="00205DE0">
        <w:tblPrEx>
          <w:tblBorders>
            <w:bottom w:val="single" w:sz="4" w:space="0" w:color="auto"/>
          </w:tblBorders>
        </w:tblPrEx>
        <w:tc>
          <w:tcPr>
            <w:tcW w:w="2409" w:type="dxa"/>
            <w:tcBorders>
              <w:bottom w:val="nil"/>
            </w:tcBorders>
          </w:tcPr>
          <w:p w14:paraId="0C5B1C90" w14:textId="409BDE9E" w:rsidR="00170204" w:rsidRPr="00B737D5" w:rsidRDefault="00170204" w:rsidP="00170204">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หนี้สินของส่วนงาน</w:t>
            </w:r>
          </w:p>
        </w:tc>
        <w:tc>
          <w:tcPr>
            <w:tcW w:w="709" w:type="dxa"/>
            <w:tcBorders>
              <w:bottom w:val="nil"/>
            </w:tcBorders>
          </w:tcPr>
          <w:p w14:paraId="1E6377D6" w14:textId="1E246E3D" w:rsidR="00170204" w:rsidRPr="00B737D5" w:rsidRDefault="00170204" w:rsidP="00170204">
            <w:pPr>
              <w:spacing w:line="240" w:lineRule="auto"/>
              <w:jc w:val="right"/>
              <w:rPr>
                <w:rFonts w:ascii="Browallia New" w:hAnsi="Browallia New" w:cs="Browallia New"/>
                <w:sz w:val="20"/>
                <w:szCs w:val="20"/>
              </w:rPr>
            </w:pPr>
          </w:p>
        </w:tc>
        <w:tc>
          <w:tcPr>
            <w:tcW w:w="728" w:type="dxa"/>
            <w:tcBorders>
              <w:bottom w:val="nil"/>
            </w:tcBorders>
          </w:tcPr>
          <w:p w14:paraId="68F91712" w14:textId="5BB732CB" w:rsidR="00170204" w:rsidRPr="00B737D5" w:rsidRDefault="00170204" w:rsidP="00170204">
            <w:pPr>
              <w:spacing w:line="240" w:lineRule="auto"/>
              <w:jc w:val="right"/>
              <w:rPr>
                <w:rFonts w:ascii="Browallia New" w:hAnsi="Browallia New" w:cs="Browallia New"/>
                <w:sz w:val="20"/>
                <w:szCs w:val="20"/>
              </w:rPr>
            </w:pPr>
          </w:p>
        </w:tc>
        <w:tc>
          <w:tcPr>
            <w:tcW w:w="690" w:type="dxa"/>
            <w:tcBorders>
              <w:bottom w:val="nil"/>
            </w:tcBorders>
          </w:tcPr>
          <w:p w14:paraId="36F6EE92" w14:textId="3C2E6A77" w:rsidR="00170204" w:rsidRPr="00B737D5" w:rsidRDefault="00170204" w:rsidP="00170204">
            <w:pPr>
              <w:spacing w:line="240" w:lineRule="auto"/>
              <w:jc w:val="right"/>
              <w:rPr>
                <w:rFonts w:ascii="Browallia New" w:hAnsi="Browallia New" w:cs="Browallia New"/>
                <w:sz w:val="20"/>
                <w:szCs w:val="20"/>
              </w:rPr>
            </w:pPr>
          </w:p>
        </w:tc>
        <w:tc>
          <w:tcPr>
            <w:tcW w:w="722" w:type="dxa"/>
            <w:tcBorders>
              <w:bottom w:val="nil"/>
            </w:tcBorders>
          </w:tcPr>
          <w:p w14:paraId="3A2B397F" w14:textId="4D39C459" w:rsidR="00170204" w:rsidRPr="00B737D5" w:rsidRDefault="00170204" w:rsidP="00170204">
            <w:pPr>
              <w:spacing w:line="240" w:lineRule="auto"/>
              <w:jc w:val="right"/>
              <w:rPr>
                <w:rFonts w:ascii="Browallia New" w:hAnsi="Browallia New" w:cs="Browallia New"/>
                <w:sz w:val="20"/>
                <w:szCs w:val="20"/>
              </w:rPr>
            </w:pPr>
          </w:p>
        </w:tc>
        <w:tc>
          <w:tcPr>
            <w:tcW w:w="737" w:type="dxa"/>
            <w:tcBorders>
              <w:bottom w:val="nil"/>
            </w:tcBorders>
          </w:tcPr>
          <w:p w14:paraId="27498A8A" w14:textId="6D255BA5" w:rsidR="00170204" w:rsidRPr="00B737D5" w:rsidRDefault="00170204" w:rsidP="00170204">
            <w:pPr>
              <w:spacing w:line="240" w:lineRule="auto"/>
              <w:jc w:val="right"/>
              <w:rPr>
                <w:rFonts w:ascii="Browallia New" w:hAnsi="Browallia New" w:cs="Browallia New"/>
                <w:sz w:val="20"/>
                <w:szCs w:val="20"/>
              </w:rPr>
            </w:pPr>
          </w:p>
        </w:tc>
        <w:tc>
          <w:tcPr>
            <w:tcW w:w="720" w:type="dxa"/>
            <w:tcBorders>
              <w:bottom w:val="nil"/>
            </w:tcBorders>
          </w:tcPr>
          <w:p w14:paraId="4B549BF6" w14:textId="1BD2481E" w:rsidR="00170204" w:rsidRPr="00B737D5" w:rsidRDefault="00170204" w:rsidP="00170204">
            <w:pPr>
              <w:spacing w:line="240" w:lineRule="auto"/>
              <w:jc w:val="right"/>
              <w:rPr>
                <w:rFonts w:ascii="Browallia New" w:hAnsi="Browallia New" w:cs="Browallia New"/>
                <w:sz w:val="20"/>
                <w:szCs w:val="20"/>
              </w:rPr>
            </w:pPr>
          </w:p>
        </w:tc>
        <w:tc>
          <w:tcPr>
            <w:tcW w:w="732" w:type="dxa"/>
            <w:tcBorders>
              <w:bottom w:val="nil"/>
            </w:tcBorders>
          </w:tcPr>
          <w:p w14:paraId="07EFFF51" w14:textId="194F8C9E" w:rsidR="00170204" w:rsidRPr="00B737D5" w:rsidRDefault="00170204" w:rsidP="00170204">
            <w:pPr>
              <w:spacing w:line="240" w:lineRule="auto"/>
              <w:jc w:val="right"/>
              <w:rPr>
                <w:rFonts w:ascii="Browallia New" w:hAnsi="Browallia New" w:cs="Browallia New"/>
                <w:sz w:val="20"/>
                <w:szCs w:val="20"/>
              </w:rPr>
            </w:pPr>
          </w:p>
        </w:tc>
        <w:tc>
          <w:tcPr>
            <w:tcW w:w="720" w:type="dxa"/>
            <w:tcBorders>
              <w:bottom w:val="nil"/>
            </w:tcBorders>
          </w:tcPr>
          <w:p w14:paraId="1D227CD4" w14:textId="4F9EC745" w:rsidR="00170204" w:rsidRPr="00B737D5" w:rsidRDefault="00170204" w:rsidP="00170204">
            <w:pPr>
              <w:spacing w:line="240" w:lineRule="auto"/>
              <w:jc w:val="right"/>
              <w:rPr>
                <w:rFonts w:ascii="Browallia New" w:hAnsi="Browallia New" w:cs="Browallia New"/>
                <w:sz w:val="20"/>
                <w:szCs w:val="20"/>
              </w:rPr>
            </w:pPr>
          </w:p>
        </w:tc>
        <w:tc>
          <w:tcPr>
            <w:tcW w:w="771" w:type="dxa"/>
            <w:tcBorders>
              <w:bottom w:val="nil"/>
            </w:tcBorders>
          </w:tcPr>
          <w:p w14:paraId="4F1B7F8C" w14:textId="3BB2A633" w:rsidR="00170204" w:rsidRPr="00B737D5" w:rsidRDefault="00170204" w:rsidP="00170204">
            <w:pPr>
              <w:spacing w:line="240" w:lineRule="auto"/>
              <w:jc w:val="right"/>
              <w:rPr>
                <w:rFonts w:ascii="Browallia New" w:hAnsi="Browallia New" w:cs="Browallia New"/>
                <w:sz w:val="20"/>
                <w:szCs w:val="20"/>
              </w:rPr>
            </w:pPr>
          </w:p>
        </w:tc>
        <w:tc>
          <w:tcPr>
            <w:tcW w:w="708" w:type="dxa"/>
            <w:tcBorders>
              <w:bottom w:val="nil"/>
            </w:tcBorders>
          </w:tcPr>
          <w:p w14:paraId="6CF8EFFA" w14:textId="72AB9651" w:rsidR="00170204" w:rsidRPr="00B737D5" w:rsidRDefault="00170204" w:rsidP="00170204">
            <w:pPr>
              <w:spacing w:line="240" w:lineRule="auto"/>
              <w:jc w:val="right"/>
              <w:rPr>
                <w:rFonts w:ascii="Browallia New" w:hAnsi="Browallia New" w:cs="Browallia New"/>
                <w:sz w:val="20"/>
                <w:szCs w:val="20"/>
              </w:rPr>
            </w:pPr>
          </w:p>
        </w:tc>
        <w:tc>
          <w:tcPr>
            <w:tcW w:w="810" w:type="dxa"/>
            <w:tcBorders>
              <w:bottom w:val="nil"/>
            </w:tcBorders>
          </w:tcPr>
          <w:p w14:paraId="251B4D06" w14:textId="46958F69" w:rsidR="00170204" w:rsidRPr="00B737D5" w:rsidRDefault="00170204" w:rsidP="00170204">
            <w:pPr>
              <w:spacing w:line="240" w:lineRule="auto"/>
              <w:jc w:val="right"/>
              <w:rPr>
                <w:rFonts w:ascii="Browallia New" w:hAnsi="Browallia New" w:cs="Browallia New"/>
                <w:sz w:val="20"/>
                <w:szCs w:val="20"/>
              </w:rPr>
            </w:pPr>
          </w:p>
        </w:tc>
        <w:tc>
          <w:tcPr>
            <w:tcW w:w="822" w:type="dxa"/>
            <w:tcBorders>
              <w:bottom w:val="nil"/>
            </w:tcBorders>
          </w:tcPr>
          <w:p w14:paraId="236694C1" w14:textId="05EBEAA6" w:rsidR="00170204" w:rsidRPr="00B737D5" w:rsidRDefault="00170204" w:rsidP="00170204">
            <w:pPr>
              <w:spacing w:line="240" w:lineRule="auto"/>
              <w:jc w:val="right"/>
              <w:rPr>
                <w:rFonts w:ascii="Browallia New" w:hAnsi="Browallia New" w:cs="Browallia New"/>
                <w:sz w:val="20"/>
                <w:szCs w:val="20"/>
              </w:rPr>
            </w:pPr>
          </w:p>
        </w:tc>
        <w:tc>
          <w:tcPr>
            <w:tcW w:w="689" w:type="dxa"/>
            <w:tcBorders>
              <w:bottom w:val="nil"/>
            </w:tcBorders>
          </w:tcPr>
          <w:p w14:paraId="31658515" w14:textId="33F9818E" w:rsidR="00170204" w:rsidRPr="00B737D5" w:rsidRDefault="00170204" w:rsidP="00170204">
            <w:pPr>
              <w:spacing w:line="240" w:lineRule="auto"/>
              <w:jc w:val="right"/>
              <w:rPr>
                <w:rFonts w:ascii="Browallia New" w:hAnsi="Browallia New" w:cs="Browallia New"/>
                <w:sz w:val="20"/>
                <w:szCs w:val="20"/>
              </w:rPr>
            </w:pPr>
          </w:p>
        </w:tc>
        <w:tc>
          <w:tcPr>
            <w:tcW w:w="659" w:type="dxa"/>
            <w:tcBorders>
              <w:bottom w:val="nil"/>
            </w:tcBorders>
          </w:tcPr>
          <w:p w14:paraId="1EAF4FB9" w14:textId="768DAB82" w:rsidR="00170204" w:rsidRPr="00B737D5" w:rsidRDefault="00170204" w:rsidP="00170204">
            <w:pPr>
              <w:spacing w:line="240" w:lineRule="auto"/>
              <w:jc w:val="right"/>
              <w:rPr>
                <w:rFonts w:ascii="Browallia New" w:hAnsi="Browallia New" w:cs="Browallia New"/>
                <w:sz w:val="20"/>
                <w:szCs w:val="20"/>
              </w:rPr>
            </w:pPr>
          </w:p>
        </w:tc>
        <w:tc>
          <w:tcPr>
            <w:tcW w:w="717" w:type="dxa"/>
            <w:tcBorders>
              <w:bottom w:val="nil"/>
            </w:tcBorders>
          </w:tcPr>
          <w:p w14:paraId="46921E8F" w14:textId="30C53701" w:rsidR="00170204" w:rsidRPr="00B737D5" w:rsidRDefault="00AB510B" w:rsidP="00170204">
            <w:pPr>
              <w:spacing w:line="240" w:lineRule="auto"/>
              <w:jc w:val="right"/>
              <w:rPr>
                <w:rFonts w:ascii="Browallia New" w:hAnsi="Browallia New" w:cs="Browallia New"/>
                <w:sz w:val="20"/>
                <w:szCs w:val="20"/>
              </w:rPr>
            </w:pPr>
            <w:r w:rsidRPr="00B737D5">
              <w:rPr>
                <w:rFonts w:ascii="Browallia New" w:hAnsi="Browallia New" w:cs="Browallia New"/>
                <w:sz w:val="20"/>
                <w:szCs w:val="20"/>
              </w:rPr>
              <w:t>6,676</w:t>
            </w:r>
          </w:p>
        </w:tc>
        <w:tc>
          <w:tcPr>
            <w:tcW w:w="709" w:type="dxa"/>
            <w:tcBorders>
              <w:bottom w:val="nil"/>
            </w:tcBorders>
          </w:tcPr>
          <w:p w14:paraId="6EAB302F" w14:textId="329273F3" w:rsidR="00170204" w:rsidRPr="00B737D5" w:rsidRDefault="00A27A0A" w:rsidP="00170204">
            <w:pPr>
              <w:spacing w:line="240" w:lineRule="auto"/>
              <w:jc w:val="right"/>
              <w:rPr>
                <w:rFonts w:ascii="Browallia New" w:hAnsi="Browallia New" w:cs="Browallia New"/>
                <w:sz w:val="20"/>
                <w:szCs w:val="20"/>
              </w:rPr>
            </w:pPr>
            <w:r w:rsidRPr="00B737D5">
              <w:rPr>
                <w:rFonts w:ascii="Browallia New" w:hAnsi="Browallia New" w:cs="Browallia New"/>
                <w:sz w:val="20"/>
                <w:szCs w:val="20"/>
              </w:rPr>
              <w:t>5,832</w:t>
            </w:r>
          </w:p>
        </w:tc>
      </w:tr>
    </w:tbl>
    <w:p w14:paraId="2AB34F2C" w14:textId="67EA0E52" w:rsidR="00465077" w:rsidRPr="00B737D5" w:rsidRDefault="00465077" w:rsidP="00465077">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p>
    <w:p w14:paraId="0A4EB479" w14:textId="19346072" w:rsidR="00465077" w:rsidRPr="00B737D5" w:rsidRDefault="00465077" w:rsidP="00465077">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cs/>
        </w:rPr>
        <w:sectPr w:rsidR="00465077" w:rsidRPr="00B737D5" w:rsidSect="00872AB2">
          <w:footerReference w:type="default" r:id="rId12"/>
          <w:pgSz w:w="16834" w:h="11909" w:orient="landscape" w:code="9"/>
          <w:pgMar w:top="1080" w:right="958" w:bottom="1080" w:left="1418" w:header="1140" w:footer="131" w:gutter="0"/>
          <w:cols w:space="720"/>
        </w:sectPr>
      </w:pPr>
    </w:p>
    <w:p w14:paraId="667541B6" w14:textId="77777777" w:rsidR="006971B8" w:rsidRPr="00B737D5" w:rsidRDefault="006971B8"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ภาระผูกพัน</w:t>
      </w:r>
    </w:p>
    <w:p w14:paraId="3B66D31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4"/>
          <w:szCs w:val="24"/>
          <w:lang w:val="en-GB"/>
        </w:rPr>
      </w:pPr>
    </w:p>
    <w:p w14:paraId="1D3058C7" w14:textId="647E253F" w:rsidR="00D7321C" w:rsidRPr="00B737D5" w:rsidRDefault="00C23DF3" w:rsidP="00D7321C">
      <w:pPr>
        <w:spacing w:line="240" w:lineRule="auto"/>
        <w:ind w:left="426" w:right="-45"/>
        <w:jc w:val="thaiDistribute"/>
        <w:rPr>
          <w:rFonts w:ascii="Browallia New" w:hAnsi="Browallia New" w:cs="Browallia New"/>
          <w:sz w:val="28"/>
          <w:szCs w:val="28"/>
        </w:rPr>
      </w:pPr>
      <w:r w:rsidRPr="00B737D5">
        <w:rPr>
          <w:rFonts w:ascii="Browallia New" w:hAnsi="Browallia New" w:cs="Browallia New"/>
          <w:spacing w:val="-2"/>
          <w:sz w:val="28"/>
          <w:szCs w:val="28"/>
          <w:cs/>
        </w:rPr>
        <w:t xml:space="preserve">ณ วันที่ </w:t>
      </w:r>
      <w:r w:rsidR="00872AB2" w:rsidRPr="00B737D5">
        <w:rPr>
          <w:rFonts w:ascii="Browallia New" w:hAnsi="Browallia New" w:cs="Browallia New"/>
          <w:sz w:val="28"/>
          <w:szCs w:val="28"/>
        </w:rPr>
        <w:t>31</w:t>
      </w:r>
      <w:r w:rsidR="00872AB2" w:rsidRPr="00B737D5">
        <w:rPr>
          <w:rFonts w:ascii="Browallia New" w:hAnsi="Browallia New" w:cs="Browallia New" w:hint="cs"/>
          <w:sz w:val="28"/>
          <w:szCs w:val="28"/>
          <w:cs/>
        </w:rPr>
        <w:t xml:space="preserve"> มีนาคม </w:t>
      </w:r>
      <w:r w:rsidR="00872AB2" w:rsidRPr="00B737D5">
        <w:rPr>
          <w:rFonts w:ascii="Browallia New" w:hAnsi="Browallia New" w:cs="Browallia New"/>
          <w:sz w:val="28"/>
          <w:szCs w:val="28"/>
        </w:rPr>
        <w:t>2565</w:t>
      </w:r>
      <w:r w:rsidR="008C31AE" w:rsidRPr="00B737D5">
        <w:rPr>
          <w:rFonts w:ascii="Browallia New" w:hAnsi="Browallia New" w:cs="Browallia New"/>
          <w:sz w:val="28"/>
          <w:szCs w:val="28"/>
          <w:cs/>
        </w:rPr>
        <w:t xml:space="preserve"> </w:t>
      </w:r>
      <w:r w:rsidR="00E621DE" w:rsidRPr="00B737D5">
        <w:rPr>
          <w:rFonts w:ascii="Browallia New" w:hAnsi="Browallia New" w:cs="Browallia New" w:hint="cs"/>
          <w:sz w:val="28"/>
          <w:szCs w:val="28"/>
          <w:cs/>
        </w:rPr>
        <w:t>กลุ่ม</w:t>
      </w:r>
      <w:r w:rsidR="006971B8" w:rsidRPr="00B737D5">
        <w:rPr>
          <w:rFonts w:ascii="Browallia New" w:hAnsi="Browallia New" w:cs="Browallia New"/>
          <w:sz w:val="28"/>
          <w:szCs w:val="28"/>
          <w:cs/>
        </w:rPr>
        <w:t>บริษัท</w:t>
      </w:r>
      <w:r w:rsidR="005A6482" w:rsidRPr="00B737D5">
        <w:rPr>
          <w:rFonts w:ascii="Browallia New" w:hAnsi="Browallia New" w:cs="Browallia New"/>
          <w:sz w:val="28"/>
          <w:szCs w:val="28"/>
          <w:cs/>
        </w:rPr>
        <w:t>ไม่มีภาระผูกพันและหนี้สินที่อาจจะเกิดขึ้น แตกต่างอย่างเป็นสาระสำคัญจากปีบัญชีสิ้นสุด</w:t>
      </w:r>
      <w:r w:rsidR="00DD722D" w:rsidRPr="00B737D5">
        <w:rPr>
          <w:rFonts w:ascii="Browallia New" w:hAnsi="Browallia New" w:cs="Browallia New" w:hint="cs"/>
          <w:sz w:val="28"/>
          <w:szCs w:val="28"/>
          <w:cs/>
        </w:rPr>
        <w:t>วันที่</w:t>
      </w:r>
      <w:r w:rsidR="005A6482" w:rsidRPr="00B737D5">
        <w:rPr>
          <w:rFonts w:ascii="Browallia New" w:hAnsi="Browallia New" w:cs="Browallia New"/>
          <w:sz w:val="28"/>
          <w:szCs w:val="28"/>
        </w:rPr>
        <w:t xml:space="preserve"> 31</w:t>
      </w:r>
      <w:r w:rsidR="005A6482" w:rsidRPr="00B737D5">
        <w:rPr>
          <w:rFonts w:ascii="Browallia New" w:hAnsi="Browallia New" w:cs="Browallia New"/>
          <w:sz w:val="28"/>
          <w:szCs w:val="28"/>
          <w:cs/>
        </w:rPr>
        <w:t xml:space="preserve"> ธันวาคม </w:t>
      </w:r>
      <w:r w:rsidR="005A6482" w:rsidRPr="00B737D5">
        <w:rPr>
          <w:rFonts w:ascii="Browallia New" w:hAnsi="Browallia New" w:cs="Browallia New"/>
          <w:sz w:val="28"/>
          <w:szCs w:val="28"/>
        </w:rPr>
        <w:t>256</w:t>
      </w:r>
      <w:r w:rsidR="00872AB2" w:rsidRPr="00B737D5">
        <w:rPr>
          <w:rFonts w:ascii="Browallia New" w:hAnsi="Browallia New" w:cs="Browallia New"/>
          <w:sz w:val="28"/>
          <w:szCs w:val="28"/>
        </w:rPr>
        <w:t>4</w:t>
      </w:r>
      <w:r w:rsidR="005A6482" w:rsidRPr="00B737D5">
        <w:rPr>
          <w:rFonts w:ascii="Browallia New" w:hAnsi="Browallia New" w:cs="Browallia New"/>
          <w:sz w:val="28"/>
          <w:szCs w:val="28"/>
          <w:cs/>
        </w:rPr>
        <w:t xml:space="preserve"> ยกเว้นรายการต่อไปนี้</w:t>
      </w:r>
    </w:p>
    <w:p w14:paraId="1BA83157" w14:textId="77777777" w:rsidR="00402B3C" w:rsidRPr="00B737D5"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4"/>
          <w:szCs w:val="24"/>
        </w:rPr>
      </w:pPr>
    </w:p>
    <w:p w14:paraId="0BC8542A" w14:textId="3A7B8F99" w:rsidR="008F1940" w:rsidRPr="00B737D5" w:rsidRDefault="00272058" w:rsidP="0059422F">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rPr>
          <w:rFonts w:ascii="Browallia New" w:hAnsi="Browallia New" w:cs="Browallia New"/>
          <w:sz w:val="28"/>
          <w:szCs w:val="28"/>
        </w:rPr>
      </w:pPr>
      <w:r w:rsidRPr="00B737D5">
        <w:rPr>
          <w:rFonts w:ascii="Browallia New" w:hAnsi="Browallia New" w:cs="Browallia New" w:hint="cs"/>
          <w:sz w:val="28"/>
          <w:szCs w:val="28"/>
          <w:cs/>
        </w:rPr>
        <w:t xml:space="preserve">   </w:t>
      </w:r>
      <w:r w:rsidR="006971B8" w:rsidRPr="00B737D5">
        <w:rPr>
          <w:rFonts w:ascii="Browallia New" w:hAnsi="Browallia New" w:cs="Browallia New"/>
          <w:sz w:val="28"/>
          <w:szCs w:val="28"/>
          <w:cs/>
        </w:rPr>
        <w:t>ภาระผูกพันเกี่ยวกับสัญญาก่อสร้างระยะยาวคงเหลือ</w:t>
      </w:r>
      <w:r w:rsidR="00A1555A" w:rsidRPr="00B737D5">
        <w:rPr>
          <w:rFonts w:ascii="Browallia New" w:hAnsi="Browallia New" w:cs="Browallia New"/>
          <w:sz w:val="28"/>
          <w:szCs w:val="28"/>
          <w:cs/>
        </w:rPr>
        <w:t xml:space="preserve">จำนวน </w:t>
      </w:r>
      <w:r w:rsidR="000060E8" w:rsidRPr="00B737D5">
        <w:rPr>
          <w:rFonts w:ascii="Browallia New" w:hAnsi="Browallia New" w:cs="Browallia New"/>
          <w:sz w:val="28"/>
          <w:szCs w:val="28"/>
        </w:rPr>
        <w:t>43</w:t>
      </w:r>
      <w:r w:rsidR="00700C0F" w:rsidRPr="00B737D5">
        <w:rPr>
          <w:rFonts w:ascii="Browallia New" w:hAnsi="Browallia New" w:cs="Browallia New"/>
          <w:sz w:val="28"/>
          <w:szCs w:val="28"/>
        </w:rPr>
        <w:t>2.72</w:t>
      </w:r>
      <w:r w:rsidR="00B943BE" w:rsidRPr="00B737D5">
        <w:rPr>
          <w:rFonts w:ascii="Browallia New" w:hAnsi="Browallia New" w:cs="Browallia New"/>
          <w:sz w:val="28"/>
          <w:szCs w:val="28"/>
          <w:cs/>
        </w:rPr>
        <w:t xml:space="preserve"> </w:t>
      </w:r>
      <w:r w:rsidR="00A1555A" w:rsidRPr="00B737D5">
        <w:rPr>
          <w:rFonts w:ascii="Browallia New" w:hAnsi="Browallia New" w:cs="Browallia New"/>
          <w:sz w:val="28"/>
          <w:szCs w:val="28"/>
          <w:cs/>
        </w:rPr>
        <w:t xml:space="preserve">ล้านบาท </w:t>
      </w:r>
    </w:p>
    <w:p w14:paraId="13B8477E" w14:textId="77777777" w:rsidR="008F1940" w:rsidRPr="00B737D5" w:rsidRDefault="008F1940" w:rsidP="00DC09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4"/>
          <w:szCs w:val="24"/>
        </w:rPr>
      </w:pPr>
    </w:p>
    <w:p w14:paraId="39B247E8" w14:textId="6AC87F04" w:rsidR="003B2E08" w:rsidRPr="00B737D5" w:rsidRDefault="00272058" w:rsidP="0059422F">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z w:val="28"/>
          <w:szCs w:val="28"/>
        </w:rPr>
      </w:pPr>
      <w:r w:rsidRPr="00B737D5">
        <w:rPr>
          <w:rFonts w:ascii="Browallia New" w:hAnsi="Browallia New" w:cs="Browallia New" w:hint="cs"/>
          <w:spacing w:val="-4"/>
          <w:sz w:val="28"/>
          <w:szCs w:val="28"/>
          <w:cs/>
        </w:rPr>
        <w:t xml:space="preserve">   </w:t>
      </w:r>
      <w:r w:rsidR="007406F0" w:rsidRPr="00B737D5">
        <w:rPr>
          <w:rFonts w:ascii="Browallia New" w:hAnsi="Browallia New" w:cs="Browallia New"/>
          <w:spacing w:val="-4"/>
          <w:sz w:val="28"/>
          <w:szCs w:val="28"/>
          <w:cs/>
        </w:rPr>
        <w:t>มีหนังสือค้ำประกันซึ่งออกโดยธนาคารในนามกลุ่มบริษัทเกี่ยวเนื่องกับภาระผูกพันทางปฏิบัติบางประการตามปกติธุรกิจซึ่งประกอบด้วยหนังสือค้ำประกันเพื่อค้ำประกันการจ่ายชำระเงินให้กับเจ้าหนี้และค้ำประกันไฟฟ้าและอื่นๆ</w:t>
      </w:r>
      <w:r w:rsidR="007406F0" w:rsidRPr="00B737D5">
        <w:rPr>
          <w:rFonts w:ascii="Browallia New" w:hAnsi="Browallia New" w:cs="Browallia New"/>
          <w:spacing w:val="-4"/>
          <w:sz w:val="28"/>
          <w:szCs w:val="28"/>
        </w:rPr>
        <w:t xml:space="preserve"> </w:t>
      </w:r>
      <w:r w:rsidR="007406F0" w:rsidRPr="00B737D5">
        <w:rPr>
          <w:rFonts w:ascii="Browallia New" w:hAnsi="Browallia New" w:cs="Browallia New"/>
          <w:spacing w:val="-4"/>
          <w:sz w:val="28"/>
          <w:szCs w:val="28"/>
          <w:cs/>
        </w:rPr>
        <w:t>ดังนี้</w:t>
      </w:r>
    </w:p>
    <w:p w14:paraId="0ABD7D39" w14:textId="77777777" w:rsidR="007406F0" w:rsidRPr="00B737D5" w:rsidRDefault="007406F0" w:rsidP="007406F0">
      <w:pPr>
        <w:pStyle w:val="ListParagraph"/>
        <w:rPr>
          <w:rFonts w:ascii="Browallia New" w:hAnsi="Browallia New" w:cs="Browallia New"/>
          <w:sz w:val="16"/>
          <w:szCs w:val="16"/>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7406F0" w:rsidRPr="00B737D5" w14:paraId="54139DA1" w14:textId="77777777" w:rsidTr="00522CB4">
        <w:trPr>
          <w:trHeight w:val="20"/>
        </w:trPr>
        <w:tc>
          <w:tcPr>
            <w:tcW w:w="2835" w:type="dxa"/>
          </w:tcPr>
          <w:p w14:paraId="40DAC989" w14:textId="77777777" w:rsidR="007406F0" w:rsidRPr="00B737D5" w:rsidRDefault="007406F0" w:rsidP="00522CB4">
            <w:pPr>
              <w:tabs>
                <w:tab w:val="left" w:pos="360"/>
                <w:tab w:val="left" w:pos="2160"/>
                <w:tab w:val="left" w:pos="2880"/>
              </w:tabs>
              <w:spacing w:line="240" w:lineRule="auto"/>
              <w:ind w:right="-198"/>
              <w:jc w:val="center"/>
              <w:rPr>
                <w:rFonts w:ascii="Browallia New" w:hAnsi="Browallia New" w:cs="Browallia New"/>
                <w:sz w:val="24"/>
                <w:szCs w:val="24"/>
                <w:u w:val="single"/>
              </w:rPr>
            </w:pPr>
            <w:r w:rsidRPr="00B737D5">
              <w:rPr>
                <w:rFonts w:ascii="Browallia New" w:hAnsi="Browallia New" w:cs="Browallia New"/>
                <w:sz w:val="24"/>
                <w:szCs w:val="24"/>
                <w:cs/>
              </w:rPr>
              <w:br w:type="page"/>
            </w:r>
            <w:r w:rsidRPr="00B737D5">
              <w:rPr>
                <w:rFonts w:ascii="Browallia New" w:hAnsi="Browallia New" w:cs="Browallia New"/>
                <w:sz w:val="24"/>
                <w:szCs w:val="24"/>
              </w:rPr>
              <w:br w:type="page"/>
            </w:r>
          </w:p>
        </w:tc>
        <w:tc>
          <w:tcPr>
            <w:tcW w:w="5528" w:type="dxa"/>
            <w:gridSpan w:val="7"/>
          </w:tcPr>
          <w:p w14:paraId="2472682F" w14:textId="77777777" w:rsidR="007406F0" w:rsidRPr="00B737D5"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4"/>
                <w:szCs w:val="24"/>
                <w:cs/>
              </w:rPr>
            </w:pPr>
            <w:r w:rsidRPr="00B737D5">
              <w:rPr>
                <w:rFonts w:ascii="Browallia New" w:hAnsi="Browallia New" w:cs="Browallia New"/>
                <w:sz w:val="24"/>
                <w:szCs w:val="24"/>
                <w:cs/>
              </w:rPr>
              <w:t xml:space="preserve">(หน่วย </w:t>
            </w:r>
            <w:r w:rsidRPr="00B737D5">
              <w:rPr>
                <w:rFonts w:ascii="Browallia New" w:hAnsi="Browallia New" w:cs="Browallia New"/>
                <w:sz w:val="24"/>
                <w:szCs w:val="24"/>
              </w:rPr>
              <w:t xml:space="preserve">: </w:t>
            </w:r>
            <w:r w:rsidRPr="00B737D5">
              <w:rPr>
                <w:rFonts w:ascii="Browallia New" w:hAnsi="Browallia New" w:cs="Browallia New" w:hint="cs"/>
                <w:sz w:val="24"/>
                <w:szCs w:val="24"/>
                <w:cs/>
              </w:rPr>
              <w:t>ล้าน</w:t>
            </w:r>
            <w:r w:rsidRPr="00B737D5">
              <w:rPr>
                <w:rFonts w:ascii="Browallia New" w:hAnsi="Browallia New" w:cs="Browallia New"/>
                <w:sz w:val="24"/>
                <w:szCs w:val="24"/>
                <w:cs/>
              </w:rPr>
              <w:t>บาท)</w:t>
            </w:r>
          </w:p>
        </w:tc>
      </w:tr>
      <w:tr w:rsidR="007406F0" w:rsidRPr="00B737D5" w14:paraId="661D90B9" w14:textId="77777777" w:rsidTr="00522CB4">
        <w:trPr>
          <w:trHeight w:val="20"/>
        </w:trPr>
        <w:tc>
          <w:tcPr>
            <w:tcW w:w="2835" w:type="dxa"/>
          </w:tcPr>
          <w:p w14:paraId="0F92F911" w14:textId="77777777" w:rsidR="007406F0" w:rsidRPr="00B737D5" w:rsidRDefault="007406F0" w:rsidP="00522CB4">
            <w:pPr>
              <w:tabs>
                <w:tab w:val="left" w:pos="360"/>
                <w:tab w:val="left" w:pos="2160"/>
                <w:tab w:val="left" w:pos="2880"/>
              </w:tabs>
              <w:spacing w:line="240" w:lineRule="auto"/>
              <w:ind w:right="-43"/>
              <w:jc w:val="center"/>
              <w:rPr>
                <w:rFonts w:ascii="Browallia New" w:hAnsi="Browallia New" w:cs="Browallia New"/>
                <w:sz w:val="24"/>
                <w:szCs w:val="24"/>
                <w:u w:val="single"/>
              </w:rPr>
            </w:pPr>
          </w:p>
        </w:tc>
        <w:tc>
          <w:tcPr>
            <w:tcW w:w="2697" w:type="dxa"/>
            <w:gridSpan w:val="3"/>
            <w:tcBorders>
              <w:bottom w:val="single" w:sz="4" w:space="0" w:color="auto"/>
            </w:tcBorders>
          </w:tcPr>
          <w:p w14:paraId="1469B0E8" w14:textId="77777777" w:rsidR="007406F0" w:rsidRPr="00B737D5"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4"/>
                <w:szCs w:val="24"/>
              </w:rPr>
            </w:pPr>
            <w:r w:rsidRPr="00B737D5">
              <w:rPr>
                <w:rFonts w:ascii="Browallia New" w:hAnsi="Browallia New" w:cs="Browallia New"/>
                <w:sz w:val="24"/>
                <w:szCs w:val="24"/>
                <w:cs/>
              </w:rPr>
              <w:t>งบการเงินรวม</w:t>
            </w:r>
          </w:p>
        </w:tc>
        <w:tc>
          <w:tcPr>
            <w:tcW w:w="236" w:type="dxa"/>
          </w:tcPr>
          <w:p w14:paraId="35B482CF" w14:textId="77777777" w:rsidR="007406F0" w:rsidRPr="00B737D5"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4"/>
                <w:szCs w:val="24"/>
                <w:cs/>
              </w:rPr>
            </w:pPr>
          </w:p>
        </w:tc>
        <w:tc>
          <w:tcPr>
            <w:tcW w:w="2595" w:type="dxa"/>
            <w:gridSpan w:val="3"/>
            <w:tcBorders>
              <w:bottom w:val="single" w:sz="4" w:space="0" w:color="auto"/>
            </w:tcBorders>
          </w:tcPr>
          <w:p w14:paraId="690B0076" w14:textId="77777777" w:rsidR="007406F0" w:rsidRPr="00B737D5"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4"/>
                <w:szCs w:val="24"/>
                <w:cs/>
              </w:rPr>
            </w:pPr>
            <w:r w:rsidRPr="00B737D5">
              <w:rPr>
                <w:rFonts w:ascii="Browallia New" w:hAnsi="Browallia New" w:cs="Browallia New"/>
                <w:sz w:val="24"/>
                <w:szCs w:val="24"/>
                <w:cs/>
              </w:rPr>
              <w:t>งบการเงินเฉพาะของบริษัท</w:t>
            </w:r>
          </w:p>
        </w:tc>
      </w:tr>
      <w:tr w:rsidR="007406F0" w:rsidRPr="00B737D5" w14:paraId="14221E34" w14:textId="77777777" w:rsidTr="00522CB4">
        <w:trPr>
          <w:trHeight w:val="20"/>
        </w:trPr>
        <w:tc>
          <w:tcPr>
            <w:tcW w:w="2835" w:type="dxa"/>
          </w:tcPr>
          <w:p w14:paraId="1745EB97" w14:textId="77777777" w:rsidR="007406F0" w:rsidRPr="00B737D5" w:rsidRDefault="007406F0" w:rsidP="00522CB4">
            <w:pPr>
              <w:tabs>
                <w:tab w:val="left" w:pos="360"/>
                <w:tab w:val="left" w:pos="2160"/>
                <w:tab w:val="left" w:pos="2880"/>
              </w:tabs>
              <w:spacing w:line="240" w:lineRule="auto"/>
              <w:ind w:right="-43"/>
              <w:jc w:val="center"/>
              <w:rPr>
                <w:rFonts w:ascii="Browallia New" w:hAnsi="Browallia New" w:cs="Browallia New"/>
                <w:sz w:val="24"/>
                <w:szCs w:val="24"/>
                <w:u w:val="single"/>
              </w:rPr>
            </w:pPr>
          </w:p>
        </w:tc>
        <w:tc>
          <w:tcPr>
            <w:tcW w:w="1235" w:type="dxa"/>
            <w:tcBorders>
              <w:bottom w:val="single" w:sz="4" w:space="0" w:color="auto"/>
            </w:tcBorders>
          </w:tcPr>
          <w:p w14:paraId="706BC649" w14:textId="77777777" w:rsidR="007406F0" w:rsidRPr="00B737D5"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4"/>
                <w:szCs w:val="24"/>
              </w:rPr>
            </w:pPr>
            <w:r w:rsidRPr="00B737D5">
              <w:rPr>
                <w:rFonts w:ascii="Browallia New" w:hAnsi="Browallia New" w:cs="Browallia New"/>
                <w:sz w:val="24"/>
                <w:szCs w:val="24"/>
              </w:rPr>
              <w:t>31</w:t>
            </w:r>
            <w:r w:rsidRPr="00B737D5">
              <w:rPr>
                <w:rFonts w:ascii="Browallia New" w:hAnsi="Browallia New" w:cs="Browallia New" w:hint="cs"/>
                <w:sz w:val="24"/>
                <w:szCs w:val="24"/>
                <w:cs/>
              </w:rPr>
              <w:t xml:space="preserve"> มีนาคม </w:t>
            </w:r>
            <w:r w:rsidRPr="00B737D5">
              <w:rPr>
                <w:rFonts w:ascii="Browallia New" w:hAnsi="Browallia New" w:cs="Browallia New"/>
                <w:sz w:val="24"/>
                <w:szCs w:val="24"/>
              </w:rPr>
              <w:t>2565</w:t>
            </w:r>
          </w:p>
        </w:tc>
        <w:tc>
          <w:tcPr>
            <w:tcW w:w="273" w:type="dxa"/>
            <w:tcBorders>
              <w:top w:val="single" w:sz="4" w:space="0" w:color="auto"/>
            </w:tcBorders>
          </w:tcPr>
          <w:p w14:paraId="71A2D4D4" w14:textId="77777777" w:rsidR="007406F0" w:rsidRPr="00B737D5"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4"/>
                <w:szCs w:val="24"/>
                <w:cs/>
              </w:rPr>
            </w:pPr>
          </w:p>
        </w:tc>
        <w:tc>
          <w:tcPr>
            <w:tcW w:w="1189" w:type="dxa"/>
            <w:tcBorders>
              <w:bottom w:val="single" w:sz="4" w:space="0" w:color="auto"/>
            </w:tcBorders>
          </w:tcPr>
          <w:p w14:paraId="0ECBC207" w14:textId="77777777" w:rsidR="007406F0" w:rsidRPr="00B737D5"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4"/>
                <w:szCs w:val="24"/>
                <w:cs/>
              </w:rPr>
            </w:pPr>
            <w:r w:rsidRPr="00B737D5">
              <w:rPr>
                <w:rFonts w:ascii="Browallia New" w:hAnsi="Browallia New" w:cs="Browallia New"/>
                <w:sz w:val="24"/>
                <w:szCs w:val="24"/>
              </w:rPr>
              <w:t>31</w:t>
            </w:r>
            <w:r w:rsidRPr="00B737D5">
              <w:rPr>
                <w:rFonts w:ascii="Browallia New" w:hAnsi="Browallia New" w:cs="Browallia New"/>
                <w:sz w:val="24"/>
                <w:szCs w:val="24"/>
                <w:cs/>
              </w:rPr>
              <w:t xml:space="preserve"> ธันวาคม </w:t>
            </w:r>
            <w:r w:rsidRPr="00B737D5">
              <w:rPr>
                <w:rFonts w:ascii="Browallia New" w:hAnsi="Browallia New" w:cs="Browallia New"/>
                <w:sz w:val="24"/>
                <w:szCs w:val="24"/>
              </w:rPr>
              <w:t>2564</w:t>
            </w:r>
          </w:p>
        </w:tc>
        <w:tc>
          <w:tcPr>
            <w:tcW w:w="236" w:type="dxa"/>
          </w:tcPr>
          <w:p w14:paraId="39DF4782" w14:textId="77777777" w:rsidR="007406F0" w:rsidRPr="00B737D5"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4"/>
                <w:szCs w:val="24"/>
                <w:cs/>
              </w:rPr>
            </w:pPr>
          </w:p>
        </w:tc>
        <w:tc>
          <w:tcPr>
            <w:tcW w:w="1190" w:type="dxa"/>
            <w:tcBorders>
              <w:bottom w:val="single" w:sz="4" w:space="0" w:color="auto"/>
            </w:tcBorders>
          </w:tcPr>
          <w:p w14:paraId="45C70C36" w14:textId="77777777" w:rsidR="007406F0" w:rsidRPr="00B737D5"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4"/>
                <w:szCs w:val="24"/>
              </w:rPr>
            </w:pPr>
            <w:r w:rsidRPr="00B737D5">
              <w:rPr>
                <w:rFonts w:ascii="Browallia New" w:hAnsi="Browallia New" w:cs="Browallia New"/>
                <w:sz w:val="24"/>
                <w:szCs w:val="24"/>
              </w:rPr>
              <w:t>31</w:t>
            </w:r>
            <w:r w:rsidRPr="00B737D5">
              <w:rPr>
                <w:rFonts w:ascii="Browallia New" w:hAnsi="Browallia New" w:cs="Browallia New" w:hint="cs"/>
                <w:sz w:val="24"/>
                <w:szCs w:val="24"/>
                <w:cs/>
              </w:rPr>
              <w:t xml:space="preserve"> มีนาคม </w:t>
            </w:r>
            <w:r w:rsidRPr="00B737D5">
              <w:rPr>
                <w:rFonts w:ascii="Browallia New" w:hAnsi="Browallia New" w:cs="Browallia New"/>
                <w:sz w:val="24"/>
                <w:szCs w:val="24"/>
              </w:rPr>
              <w:t>2565</w:t>
            </w:r>
          </w:p>
        </w:tc>
        <w:tc>
          <w:tcPr>
            <w:tcW w:w="236" w:type="dxa"/>
          </w:tcPr>
          <w:p w14:paraId="002C4020" w14:textId="77777777" w:rsidR="007406F0" w:rsidRPr="00B737D5"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4"/>
                <w:szCs w:val="24"/>
                <w:cs/>
              </w:rPr>
            </w:pPr>
          </w:p>
        </w:tc>
        <w:tc>
          <w:tcPr>
            <w:tcW w:w="1169" w:type="dxa"/>
            <w:tcBorders>
              <w:bottom w:val="single" w:sz="4" w:space="0" w:color="auto"/>
            </w:tcBorders>
          </w:tcPr>
          <w:p w14:paraId="3CA4AA32" w14:textId="77777777" w:rsidR="007406F0" w:rsidRPr="00B737D5"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4"/>
                <w:szCs w:val="24"/>
              </w:rPr>
            </w:pPr>
            <w:r w:rsidRPr="00B737D5">
              <w:rPr>
                <w:rFonts w:ascii="Browallia New" w:hAnsi="Browallia New" w:cs="Browallia New"/>
                <w:sz w:val="24"/>
                <w:szCs w:val="24"/>
              </w:rPr>
              <w:t>31</w:t>
            </w:r>
            <w:r w:rsidRPr="00B737D5">
              <w:rPr>
                <w:rFonts w:ascii="Browallia New" w:hAnsi="Browallia New" w:cs="Browallia New"/>
                <w:sz w:val="24"/>
                <w:szCs w:val="24"/>
                <w:cs/>
              </w:rPr>
              <w:t xml:space="preserve"> ธันวาคม </w:t>
            </w:r>
            <w:r w:rsidRPr="00B737D5">
              <w:rPr>
                <w:rFonts w:ascii="Browallia New" w:hAnsi="Browallia New" w:cs="Browallia New"/>
                <w:sz w:val="24"/>
                <w:szCs w:val="24"/>
              </w:rPr>
              <w:t>2564</w:t>
            </w:r>
          </w:p>
        </w:tc>
      </w:tr>
      <w:tr w:rsidR="007406F0" w:rsidRPr="00B737D5" w14:paraId="32D67320" w14:textId="77777777" w:rsidTr="00522CB4">
        <w:trPr>
          <w:trHeight w:val="257"/>
        </w:trPr>
        <w:tc>
          <w:tcPr>
            <w:tcW w:w="2835" w:type="dxa"/>
          </w:tcPr>
          <w:p w14:paraId="7BED712D" w14:textId="77777777" w:rsidR="007406F0" w:rsidRPr="00B737D5" w:rsidRDefault="007406F0" w:rsidP="00522CB4">
            <w:pPr>
              <w:tabs>
                <w:tab w:val="left" w:pos="360"/>
                <w:tab w:val="left" w:pos="2160"/>
                <w:tab w:val="left" w:pos="2880"/>
              </w:tabs>
              <w:spacing w:line="240" w:lineRule="auto"/>
              <w:ind w:right="-43"/>
              <w:rPr>
                <w:rFonts w:ascii="Browallia New" w:hAnsi="Browallia New" w:cs="Browallia New"/>
                <w:sz w:val="24"/>
                <w:szCs w:val="24"/>
              </w:rPr>
            </w:pPr>
          </w:p>
        </w:tc>
        <w:tc>
          <w:tcPr>
            <w:tcW w:w="1235" w:type="dxa"/>
            <w:tcBorders>
              <w:top w:val="single" w:sz="4" w:space="0" w:color="auto"/>
            </w:tcBorders>
          </w:tcPr>
          <w:p w14:paraId="5F1BC5B4" w14:textId="77777777" w:rsidR="007406F0" w:rsidRPr="00B737D5" w:rsidRDefault="007406F0" w:rsidP="00522CB4">
            <w:pPr>
              <w:tabs>
                <w:tab w:val="left" w:pos="360"/>
              </w:tabs>
              <w:spacing w:line="240" w:lineRule="auto"/>
              <w:ind w:right="912"/>
              <w:jc w:val="right"/>
              <w:rPr>
                <w:rFonts w:ascii="Browallia New" w:hAnsi="Browallia New" w:cs="Browallia New"/>
                <w:sz w:val="24"/>
                <w:szCs w:val="24"/>
              </w:rPr>
            </w:pPr>
          </w:p>
        </w:tc>
        <w:tc>
          <w:tcPr>
            <w:tcW w:w="273" w:type="dxa"/>
          </w:tcPr>
          <w:p w14:paraId="477C7C0F" w14:textId="77777777" w:rsidR="007406F0" w:rsidRPr="00B737D5" w:rsidRDefault="007406F0" w:rsidP="00522CB4">
            <w:pPr>
              <w:tabs>
                <w:tab w:val="left" w:pos="360"/>
              </w:tabs>
              <w:spacing w:line="240" w:lineRule="auto"/>
              <w:ind w:right="912"/>
              <w:jc w:val="right"/>
              <w:rPr>
                <w:rFonts w:ascii="Browallia New" w:hAnsi="Browallia New" w:cs="Browallia New"/>
                <w:sz w:val="24"/>
                <w:szCs w:val="24"/>
              </w:rPr>
            </w:pPr>
          </w:p>
        </w:tc>
        <w:tc>
          <w:tcPr>
            <w:tcW w:w="1189" w:type="dxa"/>
            <w:tcBorders>
              <w:top w:val="single" w:sz="4" w:space="0" w:color="auto"/>
            </w:tcBorders>
          </w:tcPr>
          <w:p w14:paraId="0DB013FC" w14:textId="77777777" w:rsidR="007406F0" w:rsidRPr="00B737D5" w:rsidRDefault="007406F0" w:rsidP="00522CB4">
            <w:pPr>
              <w:tabs>
                <w:tab w:val="left" w:pos="360"/>
              </w:tabs>
              <w:spacing w:line="240" w:lineRule="auto"/>
              <w:ind w:right="912"/>
              <w:jc w:val="right"/>
              <w:rPr>
                <w:rFonts w:ascii="Browallia New" w:hAnsi="Browallia New" w:cs="Browallia New"/>
                <w:sz w:val="24"/>
                <w:szCs w:val="24"/>
              </w:rPr>
            </w:pPr>
          </w:p>
        </w:tc>
        <w:tc>
          <w:tcPr>
            <w:tcW w:w="236" w:type="dxa"/>
          </w:tcPr>
          <w:p w14:paraId="36FB576E" w14:textId="77777777" w:rsidR="007406F0" w:rsidRPr="00B737D5" w:rsidRDefault="007406F0" w:rsidP="00522CB4">
            <w:pPr>
              <w:tabs>
                <w:tab w:val="left" w:pos="360"/>
              </w:tabs>
              <w:spacing w:line="240" w:lineRule="auto"/>
              <w:ind w:right="912"/>
              <w:jc w:val="right"/>
              <w:rPr>
                <w:rFonts w:ascii="Browallia New" w:hAnsi="Browallia New" w:cs="Browallia New"/>
                <w:sz w:val="24"/>
                <w:szCs w:val="24"/>
              </w:rPr>
            </w:pPr>
          </w:p>
        </w:tc>
        <w:tc>
          <w:tcPr>
            <w:tcW w:w="1190" w:type="dxa"/>
            <w:tcBorders>
              <w:top w:val="single" w:sz="4" w:space="0" w:color="auto"/>
            </w:tcBorders>
          </w:tcPr>
          <w:p w14:paraId="6355E93B" w14:textId="77777777" w:rsidR="007406F0" w:rsidRPr="00B737D5" w:rsidRDefault="007406F0" w:rsidP="00522CB4">
            <w:pPr>
              <w:tabs>
                <w:tab w:val="left" w:pos="360"/>
              </w:tabs>
              <w:spacing w:line="240" w:lineRule="auto"/>
              <w:ind w:right="912"/>
              <w:jc w:val="right"/>
              <w:rPr>
                <w:rFonts w:ascii="Browallia New" w:hAnsi="Browallia New" w:cs="Browallia New"/>
                <w:sz w:val="24"/>
                <w:szCs w:val="24"/>
              </w:rPr>
            </w:pPr>
          </w:p>
        </w:tc>
        <w:tc>
          <w:tcPr>
            <w:tcW w:w="236" w:type="dxa"/>
          </w:tcPr>
          <w:p w14:paraId="71E16734" w14:textId="77777777" w:rsidR="007406F0" w:rsidRPr="00B737D5" w:rsidRDefault="007406F0" w:rsidP="00522CB4">
            <w:pPr>
              <w:tabs>
                <w:tab w:val="left" w:pos="360"/>
              </w:tabs>
              <w:spacing w:line="240" w:lineRule="auto"/>
              <w:ind w:right="912"/>
              <w:jc w:val="right"/>
              <w:rPr>
                <w:rFonts w:ascii="Browallia New" w:hAnsi="Browallia New" w:cs="Browallia New"/>
                <w:sz w:val="24"/>
                <w:szCs w:val="24"/>
              </w:rPr>
            </w:pPr>
          </w:p>
        </w:tc>
        <w:tc>
          <w:tcPr>
            <w:tcW w:w="1169" w:type="dxa"/>
          </w:tcPr>
          <w:p w14:paraId="6F412FDF" w14:textId="77777777" w:rsidR="007406F0" w:rsidRPr="00B737D5" w:rsidRDefault="007406F0" w:rsidP="00522CB4">
            <w:pPr>
              <w:tabs>
                <w:tab w:val="left" w:pos="360"/>
              </w:tabs>
              <w:spacing w:line="240" w:lineRule="auto"/>
              <w:ind w:right="912"/>
              <w:jc w:val="right"/>
              <w:rPr>
                <w:rFonts w:ascii="Browallia New" w:hAnsi="Browallia New" w:cs="Browallia New"/>
                <w:sz w:val="24"/>
                <w:szCs w:val="24"/>
              </w:rPr>
            </w:pPr>
          </w:p>
        </w:tc>
      </w:tr>
      <w:tr w:rsidR="006E016B" w:rsidRPr="00B737D5" w14:paraId="0DB52CD8" w14:textId="77777777" w:rsidTr="00522CB4">
        <w:trPr>
          <w:trHeight w:val="195"/>
        </w:trPr>
        <w:tc>
          <w:tcPr>
            <w:tcW w:w="2835" w:type="dxa"/>
          </w:tcPr>
          <w:p w14:paraId="680B68DE" w14:textId="3182B429" w:rsidR="006E016B" w:rsidRPr="00B737D5" w:rsidRDefault="006E016B" w:rsidP="006E016B">
            <w:pPr>
              <w:spacing w:line="240" w:lineRule="auto"/>
              <w:ind w:left="169" w:hanging="142"/>
              <w:rPr>
                <w:rFonts w:ascii="Browallia New" w:hAnsi="Browallia New" w:cs="Browallia New"/>
                <w:sz w:val="24"/>
                <w:szCs w:val="24"/>
              </w:rPr>
            </w:pPr>
            <w:r w:rsidRPr="00B737D5">
              <w:rPr>
                <w:rFonts w:ascii="Browallia New" w:hAnsi="Browallia New" w:cs="Browallia New"/>
                <w:sz w:val="24"/>
                <w:szCs w:val="24"/>
                <w:cs/>
              </w:rPr>
              <w:t>หนังสือค้ำประกัน</w:t>
            </w:r>
          </w:p>
        </w:tc>
        <w:tc>
          <w:tcPr>
            <w:tcW w:w="1235" w:type="dxa"/>
            <w:tcBorders>
              <w:bottom w:val="single" w:sz="12" w:space="0" w:color="auto"/>
            </w:tcBorders>
          </w:tcPr>
          <w:p w14:paraId="18C2E91D" w14:textId="2ECD98BF" w:rsidR="006E016B" w:rsidRPr="00B737D5" w:rsidRDefault="000060E8" w:rsidP="006E016B">
            <w:pPr>
              <w:tabs>
                <w:tab w:val="clear" w:pos="680"/>
                <w:tab w:val="clear" w:pos="907"/>
                <w:tab w:val="left" w:pos="360"/>
              </w:tabs>
              <w:spacing w:line="240" w:lineRule="auto"/>
              <w:ind w:right="15"/>
              <w:jc w:val="right"/>
              <w:rPr>
                <w:rFonts w:ascii="Browallia New" w:hAnsi="Browallia New" w:cs="Browallia New"/>
                <w:sz w:val="24"/>
                <w:szCs w:val="24"/>
                <w:lang w:val="en-GB"/>
              </w:rPr>
            </w:pPr>
            <w:r w:rsidRPr="00B737D5">
              <w:rPr>
                <w:rFonts w:ascii="Browallia New" w:hAnsi="Browallia New" w:cs="Browallia New"/>
                <w:sz w:val="24"/>
                <w:szCs w:val="24"/>
                <w:lang w:val="en-GB"/>
              </w:rPr>
              <w:t>246</w:t>
            </w:r>
          </w:p>
        </w:tc>
        <w:tc>
          <w:tcPr>
            <w:tcW w:w="273" w:type="dxa"/>
          </w:tcPr>
          <w:p w14:paraId="0875B68F" w14:textId="77777777" w:rsidR="006E016B" w:rsidRPr="00B737D5"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4"/>
                <w:szCs w:val="24"/>
                <w:cs/>
                <w:lang w:val="en-GB"/>
              </w:rPr>
            </w:pPr>
          </w:p>
        </w:tc>
        <w:tc>
          <w:tcPr>
            <w:tcW w:w="1189" w:type="dxa"/>
            <w:tcBorders>
              <w:bottom w:val="single" w:sz="12" w:space="0" w:color="auto"/>
            </w:tcBorders>
          </w:tcPr>
          <w:p w14:paraId="26E94832" w14:textId="4B5632EB" w:rsidR="006E016B" w:rsidRPr="00B737D5" w:rsidRDefault="006E016B" w:rsidP="006E016B">
            <w:pPr>
              <w:tabs>
                <w:tab w:val="clear" w:pos="680"/>
                <w:tab w:val="clear" w:pos="907"/>
                <w:tab w:val="left" w:pos="360"/>
              </w:tabs>
              <w:spacing w:line="240" w:lineRule="auto"/>
              <w:ind w:right="15"/>
              <w:jc w:val="right"/>
              <w:rPr>
                <w:rFonts w:ascii="Browallia New" w:hAnsi="Browallia New" w:cs="Browallia New"/>
                <w:sz w:val="24"/>
                <w:szCs w:val="24"/>
                <w:lang w:val="en-GB"/>
              </w:rPr>
            </w:pPr>
            <w:r w:rsidRPr="00B737D5">
              <w:rPr>
                <w:rFonts w:ascii="Browallia New" w:hAnsi="Browallia New" w:cs="Browallia New"/>
                <w:sz w:val="24"/>
                <w:szCs w:val="24"/>
                <w:lang w:val="en-GB"/>
              </w:rPr>
              <w:t>223</w:t>
            </w:r>
          </w:p>
        </w:tc>
        <w:tc>
          <w:tcPr>
            <w:tcW w:w="236" w:type="dxa"/>
          </w:tcPr>
          <w:p w14:paraId="5E835B23" w14:textId="77777777" w:rsidR="006E016B" w:rsidRPr="00B737D5"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4"/>
                <w:szCs w:val="24"/>
                <w:cs/>
                <w:lang w:val="en-GB"/>
              </w:rPr>
            </w:pPr>
          </w:p>
        </w:tc>
        <w:tc>
          <w:tcPr>
            <w:tcW w:w="1190" w:type="dxa"/>
            <w:tcBorders>
              <w:bottom w:val="single" w:sz="12" w:space="0" w:color="auto"/>
            </w:tcBorders>
          </w:tcPr>
          <w:p w14:paraId="704C37A9" w14:textId="00D25557" w:rsidR="006E016B" w:rsidRPr="00B737D5" w:rsidRDefault="00FF1FC4" w:rsidP="006E016B">
            <w:pPr>
              <w:tabs>
                <w:tab w:val="clear" w:pos="680"/>
                <w:tab w:val="clear" w:pos="907"/>
                <w:tab w:val="left" w:pos="360"/>
              </w:tabs>
              <w:spacing w:line="240" w:lineRule="auto"/>
              <w:ind w:right="15"/>
              <w:jc w:val="right"/>
              <w:rPr>
                <w:rFonts w:ascii="Browallia New" w:hAnsi="Browallia New" w:cs="Browallia New"/>
                <w:sz w:val="24"/>
                <w:szCs w:val="24"/>
              </w:rPr>
            </w:pPr>
            <w:r w:rsidRPr="00B737D5">
              <w:rPr>
                <w:rFonts w:ascii="Browallia New" w:hAnsi="Browallia New" w:cs="Browallia New"/>
                <w:sz w:val="24"/>
                <w:szCs w:val="24"/>
              </w:rPr>
              <w:t>9</w:t>
            </w:r>
          </w:p>
        </w:tc>
        <w:tc>
          <w:tcPr>
            <w:tcW w:w="236" w:type="dxa"/>
          </w:tcPr>
          <w:p w14:paraId="37004874" w14:textId="77777777" w:rsidR="006E016B" w:rsidRPr="00B737D5"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4"/>
                <w:szCs w:val="24"/>
                <w:cs/>
              </w:rPr>
            </w:pPr>
          </w:p>
        </w:tc>
        <w:tc>
          <w:tcPr>
            <w:tcW w:w="1169" w:type="dxa"/>
            <w:tcBorders>
              <w:bottom w:val="single" w:sz="12" w:space="0" w:color="auto"/>
            </w:tcBorders>
          </w:tcPr>
          <w:p w14:paraId="20E85FF0" w14:textId="75AB3266" w:rsidR="006E016B" w:rsidRPr="00B737D5" w:rsidRDefault="00FF1FC4" w:rsidP="006E016B">
            <w:pPr>
              <w:tabs>
                <w:tab w:val="clear" w:pos="680"/>
                <w:tab w:val="clear" w:pos="907"/>
                <w:tab w:val="left" w:pos="360"/>
              </w:tabs>
              <w:spacing w:line="240" w:lineRule="auto"/>
              <w:ind w:right="15"/>
              <w:jc w:val="right"/>
              <w:rPr>
                <w:rFonts w:ascii="Browallia New" w:hAnsi="Browallia New" w:cs="Browallia New"/>
                <w:sz w:val="24"/>
                <w:szCs w:val="24"/>
              </w:rPr>
            </w:pPr>
            <w:r w:rsidRPr="00B737D5">
              <w:rPr>
                <w:rFonts w:ascii="Browallia New" w:hAnsi="Browallia New" w:cs="Browallia New"/>
                <w:sz w:val="24"/>
                <w:szCs w:val="24"/>
              </w:rPr>
              <w:t>9</w:t>
            </w:r>
          </w:p>
        </w:tc>
      </w:tr>
    </w:tbl>
    <w:p w14:paraId="077D5977" w14:textId="77777777" w:rsidR="003B2E08" w:rsidRPr="00B737D5" w:rsidRDefault="003B2E08" w:rsidP="003B2E08">
      <w:pPr>
        <w:pStyle w:val="ListParagraph"/>
        <w:rPr>
          <w:rFonts w:ascii="Browallia New" w:hAnsi="Browallia New" w:cs="Browallia New"/>
          <w:sz w:val="24"/>
          <w:szCs w:val="24"/>
          <w:cs/>
        </w:rPr>
      </w:pPr>
    </w:p>
    <w:p w14:paraId="3BB9CA9F" w14:textId="3DB2830C" w:rsidR="006F6AAC" w:rsidRPr="00B737D5" w:rsidRDefault="00272058" w:rsidP="0059422F">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rPr>
          <w:rFonts w:ascii="Browallia New" w:hAnsi="Browallia New" w:cs="Browallia New"/>
          <w:sz w:val="28"/>
          <w:szCs w:val="28"/>
        </w:rPr>
      </w:pPr>
      <w:r w:rsidRPr="00B737D5">
        <w:rPr>
          <w:rFonts w:ascii="Browallia New" w:hAnsi="Browallia New" w:cs="Browallia New" w:hint="cs"/>
          <w:sz w:val="28"/>
          <w:szCs w:val="28"/>
          <w:cs/>
        </w:rPr>
        <w:t xml:space="preserve">   </w:t>
      </w:r>
      <w:r w:rsidR="006F6AAC" w:rsidRPr="00B737D5">
        <w:rPr>
          <w:rFonts w:ascii="Browallia New" w:hAnsi="Browallia New" w:cs="Browallia New"/>
          <w:sz w:val="28"/>
          <w:szCs w:val="28"/>
          <w:cs/>
        </w:rPr>
        <w:t>กลุ่มบริษัทมีวงเงินกู้ยืมดังนี้</w:t>
      </w:r>
    </w:p>
    <w:p w14:paraId="619EFFF0" w14:textId="01B950E9" w:rsidR="006F6AAC" w:rsidRPr="00B737D5" w:rsidRDefault="006F6AAC" w:rsidP="006F6AAC">
      <w:pPr>
        <w:tabs>
          <w:tab w:val="left" w:pos="993"/>
        </w:tabs>
        <w:ind w:firstLine="360"/>
        <w:jc w:val="thaiDistribute"/>
        <w:rPr>
          <w:rFonts w:ascii="Browallia New" w:hAnsi="Browallia New" w:cs="Browallia New"/>
          <w:sz w:val="24"/>
          <w:szCs w:val="24"/>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0713AA" w:rsidRPr="00B737D5" w14:paraId="65C96F07" w14:textId="77777777" w:rsidTr="008729A2">
        <w:trPr>
          <w:trHeight w:val="20"/>
        </w:trPr>
        <w:tc>
          <w:tcPr>
            <w:tcW w:w="2835" w:type="dxa"/>
          </w:tcPr>
          <w:p w14:paraId="3D84658D" w14:textId="77777777" w:rsidR="000713AA" w:rsidRPr="00B737D5" w:rsidRDefault="000713AA" w:rsidP="008729A2">
            <w:pPr>
              <w:tabs>
                <w:tab w:val="left" w:pos="360"/>
                <w:tab w:val="left" w:pos="2160"/>
                <w:tab w:val="left" w:pos="2880"/>
              </w:tabs>
              <w:spacing w:line="240" w:lineRule="auto"/>
              <w:ind w:right="-198"/>
              <w:jc w:val="center"/>
              <w:rPr>
                <w:rFonts w:ascii="Browallia New" w:hAnsi="Browallia New" w:cs="Browallia New"/>
                <w:sz w:val="24"/>
                <w:szCs w:val="24"/>
                <w:u w:val="single"/>
              </w:rPr>
            </w:pPr>
            <w:r w:rsidRPr="00B737D5">
              <w:rPr>
                <w:rFonts w:ascii="Browallia New" w:hAnsi="Browallia New" w:cs="Browallia New"/>
                <w:sz w:val="24"/>
                <w:szCs w:val="24"/>
                <w:cs/>
              </w:rPr>
              <w:br w:type="page"/>
            </w:r>
            <w:r w:rsidRPr="00B737D5">
              <w:rPr>
                <w:rFonts w:ascii="Browallia New" w:hAnsi="Browallia New" w:cs="Browallia New"/>
                <w:sz w:val="24"/>
                <w:szCs w:val="24"/>
              </w:rPr>
              <w:br w:type="page"/>
            </w:r>
          </w:p>
        </w:tc>
        <w:tc>
          <w:tcPr>
            <w:tcW w:w="5528" w:type="dxa"/>
            <w:gridSpan w:val="7"/>
          </w:tcPr>
          <w:p w14:paraId="1B389C1B" w14:textId="658698F0" w:rsidR="000713AA" w:rsidRPr="00B737D5"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4"/>
                <w:szCs w:val="24"/>
                <w:cs/>
              </w:rPr>
            </w:pPr>
            <w:r w:rsidRPr="00B737D5">
              <w:rPr>
                <w:rFonts w:ascii="Browallia New" w:hAnsi="Browallia New" w:cs="Browallia New"/>
                <w:sz w:val="24"/>
                <w:szCs w:val="24"/>
                <w:cs/>
              </w:rPr>
              <w:t xml:space="preserve">(หน่วย </w:t>
            </w:r>
            <w:r w:rsidRPr="00B737D5">
              <w:rPr>
                <w:rFonts w:ascii="Browallia New" w:hAnsi="Browallia New" w:cs="Browallia New"/>
                <w:sz w:val="24"/>
                <w:szCs w:val="24"/>
              </w:rPr>
              <w:t xml:space="preserve">: </w:t>
            </w:r>
            <w:r w:rsidR="00B87A37" w:rsidRPr="00B737D5">
              <w:rPr>
                <w:rFonts w:ascii="Browallia New" w:hAnsi="Browallia New" w:cs="Browallia New" w:hint="cs"/>
                <w:sz w:val="24"/>
                <w:szCs w:val="24"/>
                <w:cs/>
              </w:rPr>
              <w:t>ล้าน</w:t>
            </w:r>
            <w:r w:rsidRPr="00B737D5">
              <w:rPr>
                <w:rFonts w:ascii="Browallia New" w:hAnsi="Browallia New" w:cs="Browallia New"/>
                <w:sz w:val="24"/>
                <w:szCs w:val="24"/>
                <w:cs/>
              </w:rPr>
              <w:t>บาท)</w:t>
            </w:r>
          </w:p>
        </w:tc>
      </w:tr>
      <w:tr w:rsidR="000713AA" w:rsidRPr="00B737D5" w14:paraId="0A7E3EAC" w14:textId="77777777" w:rsidTr="008729A2">
        <w:trPr>
          <w:trHeight w:val="20"/>
        </w:trPr>
        <w:tc>
          <w:tcPr>
            <w:tcW w:w="2835" w:type="dxa"/>
          </w:tcPr>
          <w:p w14:paraId="7BB55AB9" w14:textId="77777777" w:rsidR="000713AA" w:rsidRPr="00B737D5" w:rsidRDefault="000713AA" w:rsidP="008729A2">
            <w:pPr>
              <w:tabs>
                <w:tab w:val="left" w:pos="360"/>
                <w:tab w:val="left" w:pos="2160"/>
                <w:tab w:val="left" w:pos="2880"/>
              </w:tabs>
              <w:spacing w:line="240" w:lineRule="auto"/>
              <w:ind w:right="-43"/>
              <w:jc w:val="center"/>
              <w:rPr>
                <w:rFonts w:ascii="Browallia New" w:hAnsi="Browallia New" w:cs="Browallia New"/>
                <w:sz w:val="24"/>
                <w:szCs w:val="24"/>
                <w:u w:val="single"/>
              </w:rPr>
            </w:pPr>
          </w:p>
        </w:tc>
        <w:tc>
          <w:tcPr>
            <w:tcW w:w="2697" w:type="dxa"/>
            <w:gridSpan w:val="3"/>
            <w:tcBorders>
              <w:bottom w:val="single" w:sz="4" w:space="0" w:color="auto"/>
            </w:tcBorders>
          </w:tcPr>
          <w:p w14:paraId="77665CB8" w14:textId="77777777" w:rsidR="000713AA" w:rsidRPr="00B737D5"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4"/>
                <w:szCs w:val="24"/>
              </w:rPr>
            </w:pPr>
            <w:r w:rsidRPr="00B737D5">
              <w:rPr>
                <w:rFonts w:ascii="Browallia New" w:hAnsi="Browallia New" w:cs="Browallia New"/>
                <w:sz w:val="24"/>
                <w:szCs w:val="24"/>
                <w:cs/>
              </w:rPr>
              <w:t>งบการเงินรวม</w:t>
            </w:r>
          </w:p>
        </w:tc>
        <w:tc>
          <w:tcPr>
            <w:tcW w:w="236" w:type="dxa"/>
          </w:tcPr>
          <w:p w14:paraId="2D00063E" w14:textId="77777777" w:rsidR="000713AA" w:rsidRPr="00B737D5"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4"/>
                <w:szCs w:val="24"/>
                <w:cs/>
              </w:rPr>
            </w:pPr>
          </w:p>
        </w:tc>
        <w:tc>
          <w:tcPr>
            <w:tcW w:w="2595" w:type="dxa"/>
            <w:gridSpan w:val="3"/>
            <w:tcBorders>
              <w:bottom w:val="single" w:sz="4" w:space="0" w:color="auto"/>
            </w:tcBorders>
          </w:tcPr>
          <w:p w14:paraId="74FC34B0" w14:textId="77777777" w:rsidR="000713AA" w:rsidRPr="00B737D5"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4"/>
                <w:szCs w:val="24"/>
                <w:cs/>
              </w:rPr>
            </w:pPr>
            <w:r w:rsidRPr="00B737D5">
              <w:rPr>
                <w:rFonts w:ascii="Browallia New" w:hAnsi="Browallia New" w:cs="Browallia New"/>
                <w:sz w:val="24"/>
                <w:szCs w:val="24"/>
                <w:cs/>
              </w:rPr>
              <w:t>งบการเงินเฉพาะของบริษัท</w:t>
            </w:r>
          </w:p>
        </w:tc>
      </w:tr>
      <w:tr w:rsidR="00872AB2" w:rsidRPr="00B737D5" w14:paraId="49D37725" w14:textId="77777777" w:rsidTr="008729A2">
        <w:trPr>
          <w:trHeight w:val="20"/>
        </w:trPr>
        <w:tc>
          <w:tcPr>
            <w:tcW w:w="2835" w:type="dxa"/>
          </w:tcPr>
          <w:p w14:paraId="28371458" w14:textId="77777777" w:rsidR="00872AB2" w:rsidRPr="00B737D5" w:rsidRDefault="00872AB2" w:rsidP="00872AB2">
            <w:pPr>
              <w:tabs>
                <w:tab w:val="left" w:pos="360"/>
                <w:tab w:val="left" w:pos="2160"/>
                <w:tab w:val="left" w:pos="2880"/>
              </w:tabs>
              <w:spacing w:line="240" w:lineRule="auto"/>
              <w:ind w:right="-43"/>
              <w:jc w:val="center"/>
              <w:rPr>
                <w:rFonts w:ascii="Browallia New" w:hAnsi="Browallia New" w:cs="Browallia New"/>
                <w:sz w:val="24"/>
                <w:szCs w:val="24"/>
                <w:u w:val="single"/>
              </w:rPr>
            </w:pPr>
          </w:p>
        </w:tc>
        <w:tc>
          <w:tcPr>
            <w:tcW w:w="1235" w:type="dxa"/>
            <w:tcBorders>
              <w:bottom w:val="single" w:sz="4" w:space="0" w:color="auto"/>
            </w:tcBorders>
          </w:tcPr>
          <w:p w14:paraId="64142EDC" w14:textId="77CD49B1" w:rsidR="00872AB2" w:rsidRPr="00B737D5" w:rsidRDefault="00872AB2"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4"/>
                <w:szCs w:val="24"/>
              </w:rPr>
            </w:pPr>
            <w:r w:rsidRPr="00B737D5">
              <w:rPr>
                <w:rFonts w:ascii="Browallia New" w:hAnsi="Browallia New" w:cs="Browallia New"/>
                <w:sz w:val="24"/>
                <w:szCs w:val="24"/>
              </w:rPr>
              <w:t>31</w:t>
            </w:r>
            <w:r w:rsidRPr="00B737D5">
              <w:rPr>
                <w:rFonts w:ascii="Browallia New" w:hAnsi="Browallia New" w:cs="Browallia New" w:hint="cs"/>
                <w:sz w:val="24"/>
                <w:szCs w:val="24"/>
                <w:cs/>
              </w:rPr>
              <w:t xml:space="preserve"> มีนาคม </w:t>
            </w:r>
            <w:r w:rsidRPr="00B737D5">
              <w:rPr>
                <w:rFonts w:ascii="Browallia New" w:hAnsi="Browallia New" w:cs="Browallia New"/>
                <w:sz w:val="24"/>
                <w:szCs w:val="24"/>
              </w:rPr>
              <w:t>2565</w:t>
            </w:r>
          </w:p>
        </w:tc>
        <w:tc>
          <w:tcPr>
            <w:tcW w:w="273" w:type="dxa"/>
            <w:tcBorders>
              <w:top w:val="single" w:sz="4" w:space="0" w:color="auto"/>
            </w:tcBorders>
          </w:tcPr>
          <w:p w14:paraId="7556A548" w14:textId="77777777" w:rsidR="00872AB2" w:rsidRPr="00B737D5" w:rsidRDefault="00872AB2"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4"/>
                <w:szCs w:val="24"/>
                <w:cs/>
              </w:rPr>
            </w:pPr>
          </w:p>
        </w:tc>
        <w:tc>
          <w:tcPr>
            <w:tcW w:w="1189" w:type="dxa"/>
            <w:tcBorders>
              <w:bottom w:val="single" w:sz="4" w:space="0" w:color="auto"/>
            </w:tcBorders>
          </w:tcPr>
          <w:p w14:paraId="180FA28F" w14:textId="0F67665A" w:rsidR="00872AB2" w:rsidRPr="00B737D5" w:rsidRDefault="00872AB2"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4"/>
                <w:szCs w:val="24"/>
                <w:cs/>
              </w:rPr>
            </w:pPr>
            <w:r w:rsidRPr="00B737D5">
              <w:rPr>
                <w:rFonts w:ascii="Browallia New" w:hAnsi="Browallia New" w:cs="Browallia New"/>
                <w:sz w:val="24"/>
                <w:szCs w:val="24"/>
              </w:rPr>
              <w:t>31</w:t>
            </w:r>
            <w:r w:rsidRPr="00B737D5">
              <w:rPr>
                <w:rFonts w:ascii="Browallia New" w:hAnsi="Browallia New" w:cs="Browallia New"/>
                <w:sz w:val="24"/>
                <w:szCs w:val="24"/>
                <w:cs/>
              </w:rPr>
              <w:t xml:space="preserve"> ธันวาคม </w:t>
            </w:r>
            <w:r w:rsidRPr="00B737D5">
              <w:rPr>
                <w:rFonts w:ascii="Browallia New" w:hAnsi="Browallia New" w:cs="Browallia New"/>
                <w:sz w:val="24"/>
                <w:szCs w:val="24"/>
              </w:rPr>
              <w:t>2564</w:t>
            </w:r>
          </w:p>
        </w:tc>
        <w:tc>
          <w:tcPr>
            <w:tcW w:w="236" w:type="dxa"/>
          </w:tcPr>
          <w:p w14:paraId="2ADC14E7" w14:textId="77777777" w:rsidR="00872AB2" w:rsidRPr="00B737D5" w:rsidRDefault="00872AB2"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4"/>
                <w:szCs w:val="24"/>
                <w:cs/>
              </w:rPr>
            </w:pPr>
          </w:p>
        </w:tc>
        <w:tc>
          <w:tcPr>
            <w:tcW w:w="1190" w:type="dxa"/>
            <w:tcBorders>
              <w:bottom w:val="single" w:sz="4" w:space="0" w:color="auto"/>
            </w:tcBorders>
          </w:tcPr>
          <w:p w14:paraId="581AAA4C" w14:textId="0E7B8287" w:rsidR="00872AB2" w:rsidRPr="00B737D5" w:rsidRDefault="00872AB2"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4"/>
                <w:szCs w:val="24"/>
              </w:rPr>
            </w:pPr>
            <w:r w:rsidRPr="00B737D5">
              <w:rPr>
                <w:rFonts w:ascii="Browallia New" w:hAnsi="Browallia New" w:cs="Browallia New"/>
                <w:sz w:val="24"/>
                <w:szCs w:val="24"/>
              </w:rPr>
              <w:t>31</w:t>
            </w:r>
            <w:r w:rsidRPr="00B737D5">
              <w:rPr>
                <w:rFonts w:ascii="Browallia New" w:hAnsi="Browallia New" w:cs="Browallia New" w:hint="cs"/>
                <w:sz w:val="24"/>
                <w:szCs w:val="24"/>
                <w:cs/>
              </w:rPr>
              <w:t xml:space="preserve"> มีนาคม </w:t>
            </w:r>
            <w:r w:rsidRPr="00B737D5">
              <w:rPr>
                <w:rFonts w:ascii="Browallia New" w:hAnsi="Browallia New" w:cs="Browallia New"/>
                <w:sz w:val="24"/>
                <w:szCs w:val="24"/>
              </w:rPr>
              <w:t>2565</w:t>
            </w:r>
          </w:p>
        </w:tc>
        <w:tc>
          <w:tcPr>
            <w:tcW w:w="236" w:type="dxa"/>
          </w:tcPr>
          <w:p w14:paraId="12041149" w14:textId="77777777" w:rsidR="00872AB2" w:rsidRPr="00B737D5" w:rsidRDefault="00872AB2"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4"/>
                <w:szCs w:val="24"/>
                <w:cs/>
              </w:rPr>
            </w:pPr>
          </w:p>
        </w:tc>
        <w:tc>
          <w:tcPr>
            <w:tcW w:w="1169" w:type="dxa"/>
            <w:tcBorders>
              <w:bottom w:val="single" w:sz="4" w:space="0" w:color="auto"/>
            </w:tcBorders>
          </w:tcPr>
          <w:p w14:paraId="4117D1AB" w14:textId="65B4841B" w:rsidR="00872AB2" w:rsidRPr="00B737D5" w:rsidRDefault="00872AB2"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4"/>
                <w:szCs w:val="24"/>
              </w:rPr>
            </w:pPr>
            <w:r w:rsidRPr="00B737D5">
              <w:rPr>
                <w:rFonts w:ascii="Browallia New" w:hAnsi="Browallia New" w:cs="Browallia New"/>
                <w:sz w:val="24"/>
                <w:szCs w:val="24"/>
              </w:rPr>
              <w:t>31</w:t>
            </w:r>
            <w:r w:rsidRPr="00B737D5">
              <w:rPr>
                <w:rFonts w:ascii="Browallia New" w:hAnsi="Browallia New" w:cs="Browallia New"/>
                <w:sz w:val="24"/>
                <w:szCs w:val="24"/>
                <w:cs/>
              </w:rPr>
              <w:t xml:space="preserve"> ธันวาคม </w:t>
            </w:r>
            <w:r w:rsidRPr="00B737D5">
              <w:rPr>
                <w:rFonts w:ascii="Browallia New" w:hAnsi="Browallia New" w:cs="Browallia New"/>
                <w:sz w:val="24"/>
                <w:szCs w:val="24"/>
              </w:rPr>
              <w:t>2564</w:t>
            </w:r>
          </w:p>
        </w:tc>
      </w:tr>
      <w:tr w:rsidR="000713AA" w:rsidRPr="00B737D5" w14:paraId="60DF3BC7" w14:textId="77777777" w:rsidTr="008729A2">
        <w:trPr>
          <w:trHeight w:val="257"/>
        </w:trPr>
        <w:tc>
          <w:tcPr>
            <w:tcW w:w="2835" w:type="dxa"/>
          </w:tcPr>
          <w:p w14:paraId="508EA11B" w14:textId="77777777" w:rsidR="000713AA" w:rsidRPr="00B737D5" w:rsidRDefault="000713AA" w:rsidP="008729A2">
            <w:pPr>
              <w:tabs>
                <w:tab w:val="left" w:pos="360"/>
                <w:tab w:val="left" w:pos="2160"/>
                <w:tab w:val="left" w:pos="2880"/>
              </w:tabs>
              <w:spacing w:line="240" w:lineRule="auto"/>
              <w:ind w:right="-43"/>
              <w:rPr>
                <w:rFonts w:ascii="Browallia New" w:hAnsi="Browallia New" w:cs="Browallia New"/>
                <w:sz w:val="24"/>
                <w:szCs w:val="24"/>
              </w:rPr>
            </w:pPr>
          </w:p>
        </w:tc>
        <w:tc>
          <w:tcPr>
            <w:tcW w:w="1235" w:type="dxa"/>
            <w:tcBorders>
              <w:top w:val="single" w:sz="4" w:space="0" w:color="auto"/>
            </w:tcBorders>
          </w:tcPr>
          <w:p w14:paraId="0AC75A69" w14:textId="77777777" w:rsidR="000713AA" w:rsidRPr="00B737D5" w:rsidRDefault="000713AA" w:rsidP="008729A2">
            <w:pPr>
              <w:tabs>
                <w:tab w:val="left" w:pos="360"/>
              </w:tabs>
              <w:spacing w:line="240" w:lineRule="auto"/>
              <w:ind w:right="912"/>
              <w:jc w:val="right"/>
              <w:rPr>
                <w:rFonts w:ascii="Browallia New" w:hAnsi="Browallia New" w:cs="Browallia New"/>
                <w:sz w:val="24"/>
                <w:szCs w:val="24"/>
              </w:rPr>
            </w:pPr>
          </w:p>
        </w:tc>
        <w:tc>
          <w:tcPr>
            <w:tcW w:w="273" w:type="dxa"/>
          </w:tcPr>
          <w:p w14:paraId="1CE41A34" w14:textId="77777777" w:rsidR="000713AA" w:rsidRPr="00B737D5" w:rsidRDefault="000713AA" w:rsidP="008729A2">
            <w:pPr>
              <w:tabs>
                <w:tab w:val="left" w:pos="360"/>
              </w:tabs>
              <w:spacing w:line="240" w:lineRule="auto"/>
              <w:ind w:right="912"/>
              <w:jc w:val="right"/>
              <w:rPr>
                <w:rFonts w:ascii="Browallia New" w:hAnsi="Browallia New" w:cs="Browallia New"/>
                <w:sz w:val="24"/>
                <w:szCs w:val="24"/>
              </w:rPr>
            </w:pPr>
          </w:p>
        </w:tc>
        <w:tc>
          <w:tcPr>
            <w:tcW w:w="1189" w:type="dxa"/>
            <w:tcBorders>
              <w:top w:val="single" w:sz="4" w:space="0" w:color="auto"/>
            </w:tcBorders>
          </w:tcPr>
          <w:p w14:paraId="75CE0F3C" w14:textId="77777777" w:rsidR="000713AA" w:rsidRPr="00B737D5" w:rsidRDefault="000713AA" w:rsidP="008729A2">
            <w:pPr>
              <w:tabs>
                <w:tab w:val="left" w:pos="360"/>
              </w:tabs>
              <w:spacing w:line="240" w:lineRule="auto"/>
              <w:ind w:right="912"/>
              <w:jc w:val="right"/>
              <w:rPr>
                <w:rFonts w:ascii="Browallia New" w:hAnsi="Browallia New" w:cs="Browallia New"/>
                <w:sz w:val="24"/>
                <w:szCs w:val="24"/>
              </w:rPr>
            </w:pPr>
          </w:p>
        </w:tc>
        <w:tc>
          <w:tcPr>
            <w:tcW w:w="236" w:type="dxa"/>
          </w:tcPr>
          <w:p w14:paraId="7D2B6289" w14:textId="77777777" w:rsidR="000713AA" w:rsidRPr="00B737D5" w:rsidRDefault="000713AA" w:rsidP="008729A2">
            <w:pPr>
              <w:tabs>
                <w:tab w:val="left" w:pos="360"/>
              </w:tabs>
              <w:spacing w:line="240" w:lineRule="auto"/>
              <w:ind w:right="912"/>
              <w:jc w:val="right"/>
              <w:rPr>
                <w:rFonts w:ascii="Browallia New" w:hAnsi="Browallia New" w:cs="Browallia New"/>
                <w:sz w:val="24"/>
                <w:szCs w:val="24"/>
              </w:rPr>
            </w:pPr>
          </w:p>
        </w:tc>
        <w:tc>
          <w:tcPr>
            <w:tcW w:w="1190" w:type="dxa"/>
            <w:tcBorders>
              <w:top w:val="single" w:sz="4" w:space="0" w:color="auto"/>
            </w:tcBorders>
          </w:tcPr>
          <w:p w14:paraId="047017C9" w14:textId="77777777" w:rsidR="000713AA" w:rsidRPr="00B737D5" w:rsidRDefault="000713AA" w:rsidP="008729A2">
            <w:pPr>
              <w:tabs>
                <w:tab w:val="left" w:pos="360"/>
              </w:tabs>
              <w:spacing w:line="240" w:lineRule="auto"/>
              <w:ind w:right="912"/>
              <w:jc w:val="right"/>
              <w:rPr>
                <w:rFonts w:ascii="Browallia New" w:hAnsi="Browallia New" w:cs="Browallia New"/>
                <w:sz w:val="24"/>
                <w:szCs w:val="24"/>
              </w:rPr>
            </w:pPr>
          </w:p>
        </w:tc>
        <w:tc>
          <w:tcPr>
            <w:tcW w:w="236" w:type="dxa"/>
          </w:tcPr>
          <w:p w14:paraId="5B4D30CA" w14:textId="77777777" w:rsidR="000713AA" w:rsidRPr="00B737D5" w:rsidRDefault="000713AA" w:rsidP="008729A2">
            <w:pPr>
              <w:tabs>
                <w:tab w:val="left" w:pos="360"/>
              </w:tabs>
              <w:spacing w:line="240" w:lineRule="auto"/>
              <w:ind w:right="912"/>
              <w:jc w:val="right"/>
              <w:rPr>
                <w:rFonts w:ascii="Browallia New" w:hAnsi="Browallia New" w:cs="Browallia New"/>
                <w:sz w:val="24"/>
                <w:szCs w:val="24"/>
              </w:rPr>
            </w:pPr>
          </w:p>
        </w:tc>
        <w:tc>
          <w:tcPr>
            <w:tcW w:w="1169" w:type="dxa"/>
          </w:tcPr>
          <w:p w14:paraId="3B55AD1E" w14:textId="77777777" w:rsidR="000713AA" w:rsidRPr="00B737D5" w:rsidRDefault="000713AA" w:rsidP="008729A2">
            <w:pPr>
              <w:tabs>
                <w:tab w:val="left" w:pos="360"/>
              </w:tabs>
              <w:spacing w:line="240" w:lineRule="auto"/>
              <w:ind w:right="912"/>
              <w:jc w:val="right"/>
              <w:rPr>
                <w:rFonts w:ascii="Browallia New" w:hAnsi="Browallia New" w:cs="Browallia New"/>
                <w:sz w:val="24"/>
                <w:szCs w:val="24"/>
              </w:rPr>
            </w:pPr>
          </w:p>
        </w:tc>
      </w:tr>
      <w:tr w:rsidR="000F303D" w:rsidRPr="00B737D5" w14:paraId="46A29DD2" w14:textId="77777777" w:rsidTr="008729A2">
        <w:trPr>
          <w:trHeight w:val="195"/>
        </w:trPr>
        <w:tc>
          <w:tcPr>
            <w:tcW w:w="2835" w:type="dxa"/>
          </w:tcPr>
          <w:p w14:paraId="6F052000" w14:textId="74FF0538" w:rsidR="000F303D" w:rsidRPr="00B737D5" w:rsidRDefault="000F303D" w:rsidP="000F303D">
            <w:pPr>
              <w:spacing w:line="240" w:lineRule="auto"/>
              <w:ind w:left="169" w:hanging="142"/>
              <w:rPr>
                <w:rFonts w:ascii="Browallia New" w:hAnsi="Browallia New" w:cs="Browallia New"/>
                <w:sz w:val="24"/>
                <w:szCs w:val="24"/>
              </w:rPr>
            </w:pPr>
            <w:r w:rsidRPr="00B737D5">
              <w:rPr>
                <w:rFonts w:ascii="Browallia New" w:hAnsi="Browallia New" w:cs="Browallia New"/>
                <w:sz w:val="24"/>
                <w:szCs w:val="24"/>
                <w:cs/>
              </w:rPr>
              <w:t>วงเงินเบิกเกินบัญชีและเงินกู้ยืม</w:t>
            </w:r>
            <w:r w:rsidR="005E728E" w:rsidRPr="00B737D5">
              <w:rPr>
                <w:rFonts w:ascii="Browallia New" w:hAnsi="Browallia New" w:cs="Browallia New"/>
                <w:sz w:val="24"/>
                <w:szCs w:val="24"/>
              </w:rPr>
              <w:br/>
            </w:r>
            <w:r w:rsidRPr="00B737D5">
              <w:rPr>
                <w:rFonts w:ascii="Browallia New" w:hAnsi="Browallia New" w:cs="Browallia New"/>
                <w:sz w:val="24"/>
                <w:szCs w:val="24"/>
                <w:cs/>
              </w:rPr>
              <w:t>ระยะสั้นจากสถาบันการเงิน</w:t>
            </w:r>
          </w:p>
        </w:tc>
        <w:tc>
          <w:tcPr>
            <w:tcW w:w="1235" w:type="dxa"/>
            <w:tcBorders>
              <w:bottom w:val="single" w:sz="12" w:space="0" w:color="auto"/>
            </w:tcBorders>
          </w:tcPr>
          <w:p w14:paraId="2F8A9915" w14:textId="77777777" w:rsidR="000F303D" w:rsidRPr="00B737D5" w:rsidRDefault="000F303D" w:rsidP="000F303D">
            <w:pPr>
              <w:tabs>
                <w:tab w:val="clear" w:pos="680"/>
                <w:tab w:val="clear" w:pos="907"/>
                <w:tab w:val="left" w:pos="360"/>
              </w:tabs>
              <w:spacing w:line="240" w:lineRule="auto"/>
              <w:ind w:right="15"/>
              <w:jc w:val="right"/>
              <w:rPr>
                <w:rFonts w:ascii="Browallia New" w:hAnsi="Browallia New" w:cs="Browallia New"/>
                <w:sz w:val="24"/>
                <w:szCs w:val="24"/>
                <w:lang w:val="en-GB"/>
              </w:rPr>
            </w:pPr>
          </w:p>
          <w:p w14:paraId="32A9909E" w14:textId="731F7A51" w:rsidR="00CD2F3D" w:rsidRPr="00B737D5" w:rsidRDefault="00CD2F3D" w:rsidP="000F303D">
            <w:pPr>
              <w:tabs>
                <w:tab w:val="clear" w:pos="680"/>
                <w:tab w:val="clear" w:pos="907"/>
                <w:tab w:val="left" w:pos="360"/>
              </w:tabs>
              <w:spacing w:line="240" w:lineRule="auto"/>
              <w:ind w:right="15"/>
              <w:jc w:val="right"/>
              <w:rPr>
                <w:rFonts w:ascii="Browallia New" w:hAnsi="Browallia New" w:cs="Browallia New"/>
                <w:sz w:val="24"/>
                <w:szCs w:val="24"/>
                <w:lang w:val="en-GB"/>
              </w:rPr>
            </w:pPr>
            <w:r w:rsidRPr="00B737D5">
              <w:rPr>
                <w:rFonts w:ascii="Browallia New" w:hAnsi="Browallia New" w:cs="Browallia New"/>
                <w:sz w:val="24"/>
                <w:szCs w:val="24"/>
                <w:lang w:val="en-GB"/>
              </w:rPr>
              <w:t>850</w:t>
            </w:r>
          </w:p>
        </w:tc>
        <w:tc>
          <w:tcPr>
            <w:tcW w:w="273" w:type="dxa"/>
          </w:tcPr>
          <w:p w14:paraId="2E1DD78A" w14:textId="77777777" w:rsidR="000F303D" w:rsidRPr="00B737D5"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4"/>
                <w:szCs w:val="24"/>
                <w:cs/>
                <w:lang w:val="en-GB"/>
              </w:rPr>
            </w:pPr>
          </w:p>
        </w:tc>
        <w:tc>
          <w:tcPr>
            <w:tcW w:w="1189" w:type="dxa"/>
            <w:tcBorders>
              <w:bottom w:val="single" w:sz="12" w:space="0" w:color="auto"/>
            </w:tcBorders>
            <w:vAlign w:val="bottom"/>
          </w:tcPr>
          <w:p w14:paraId="49E29050" w14:textId="26CF4F89" w:rsidR="000F303D" w:rsidRPr="00B737D5" w:rsidRDefault="000F303D" w:rsidP="000F303D">
            <w:pPr>
              <w:tabs>
                <w:tab w:val="clear" w:pos="680"/>
                <w:tab w:val="clear" w:pos="907"/>
                <w:tab w:val="left" w:pos="360"/>
              </w:tabs>
              <w:spacing w:line="240" w:lineRule="auto"/>
              <w:ind w:right="15"/>
              <w:jc w:val="right"/>
              <w:rPr>
                <w:rFonts w:ascii="Browallia New" w:hAnsi="Browallia New" w:cs="Browallia New"/>
                <w:sz w:val="24"/>
                <w:szCs w:val="24"/>
                <w:lang w:val="en-GB"/>
              </w:rPr>
            </w:pPr>
            <w:r w:rsidRPr="00B737D5">
              <w:rPr>
                <w:rFonts w:ascii="Browallia New" w:hAnsi="Browallia New" w:cs="Browallia New"/>
                <w:sz w:val="24"/>
                <w:szCs w:val="24"/>
                <w:lang w:val="en-GB"/>
              </w:rPr>
              <w:t>855</w:t>
            </w:r>
          </w:p>
        </w:tc>
        <w:tc>
          <w:tcPr>
            <w:tcW w:w="236" w:type="dxa"/>
          </w:tcPr>
          <w:p w14:paraId="13C73C56" w14:textId="77777777" w:rsidR="000F303D" w:rsidRPr="00B737D5"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4"/>
                <w:szCs w:val="24"/>
                <w:cs/>
                <w:lang w:val="en-GB"/>
              </w:rPr>
            </w:pPr>
          </w:p>
        </w:tc>
        <w:tc>
          <w:tcPr>
            <w:tcW w:w="1190" w:type="dxa"/>
            <w:tcBorders>
              <w:bottom w:val="single" w:sz="12" w:space="0" w:color="auto"/>
            </w:tcBorders>
          </w:tcPr>
          <w:p w14:paraId="64E060C6" w14:textId="77777777" w:rsidR="000F303D" w:rsidRPr="00B737D5" w:rsidRDefault="000F303D" w:rsidP="000F303D">
            <w:pPr>
              <w:tabs>
                <w:tab w:val="clear" w:pos="680"/>
                <w:tab w:val="clear" w:pos="907"/>
                <w:tab w:val="left" w:pos="360"/>
              </w:tabs>
              <w:spacing w:line="240" w:lineRule="auto"/>
              <w:ind w:right="15"/>
              <w:jc w:val="right"/>
              <w:rPr>
                <w:rFonts w:ascii="Browallia New" w:hAnsi="Browallia New" w:cs="Browallia New"/>
                <w:sz w:val="24"/>
                <w:szCs w:val="24"/>
              </w:rPr>
            </w:pPr>
          </w:p>
          <w:p w14:paraId="5D62589A" w14:textId="0EED7A74" w:rsidR="00D4321E" w:rsidRPr="00B737D5" w:rsidRDefault="00D4321E" w:rsidP="000F303D">
            <w:pPr>
              <w:tabs>
                <w:tab w:val="clear" w:pos="680"/>
                <w:tab w:val="clear" w:pos="907"/>
                <w:tab w:val="left" w:pos="360"/>
              </w:tabs>
              <w:spacing w:line="240" w:lineRule="auto"/>
              <w:ind w:right="15"/>
              <w:jc w:val="right"/>
              <w:rPr>
                <w:rFonts w:ascii="Browallia New" w:hAnsi="Browallia New" w:cs="Browallia New"/>
                <w:sz w:val="24"/>
                <w:szCs w:val="24"/>
              </w:rPr>
            </w:pPr>
            <w:r w:rsidRPr="00B737D5">
              <w:rPr>
                <w:rFonts w:ascii="Browallia New" w:hAnsi="Browallia New" w:cs="Browallia New"/>
                <w:sz w:val="24"/>
                <w:szCs w:val="24"/>
              </w:rPr>
              <w:t>375</w:t>
            </w:r>
          </w:p>
        </w:tc>
        <w:tc>
          <w:tcPr>
            <w:tcW w:w="236" w:type="dxa"/>
          </w:tcPr>
          <w:p w14:paraId="20EDEFFA" w14:textId="77777777" w:rsidR="000F303D" w:rsidRPr="00B737D5"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4"/>
                <w:szCs w:val="24"/>
                <w:cs/>
              </w:rPr>
            </w:pPr>
          </w:p>
        </w:tc>
        <w:tc>
          <w:tcPr>
            <w:tcW w:w="1169" w:type="dxa"/>
            <w:tcBorders>
              <w:bottom w:val="single" w:sz="12" w:space="0" w:color="auto"/>
            </w:tcBorders>
            <w:vAlign w:val="bottom"/>
          </w:tcPr>
          <w:p w14:paraId="631C101A" w14:textId="1381D1D2" w:rsidR="000F303D" w:rsidRPr="00B737D5" w:rsidRDefault="000F303D" w:rsidP="000F303D">
            <w:pPr>
              <w:tabs>
                <w:tab w:val="clear" w:pos="680"/>
                <w:tab w:val="clear" w:pos="907"/>
                <w:tab w:val="left" w:pos="360"/>
              </w:tabs>
              <w:spacing w:line="240" w:lineRule="auto"/>
              <w:ind w:right="15"/>
              <w:jc w:val="right"/>
              <w:rPr>
                <w:rFonts w:ascii="Browallia New" w:hAnsi="Browallia New" w:cs="Browallia New"/>
                <w:sz w:val="24"/>
                <w:szCs w:val="24"/>
                <w:lang w:val="en-GB"/>
              </w:rPr>
            </w:pPr>
            <w:r w:rsidRPr="00B737D5">
              <w:rPr>
                <w:rFonts w:ascii="Browallia New" w:hAnsi="Browallia New" w:cs="Browallia New"/>
                <w:sz w:val="24"/>
                <w:szCs w:val="24"/>
                <w:lang w:val="en-GB"/>
              </w:rPr>
              <w:t>375</w:t>
            </w:r>
          </w:p>
        </w:tc>
      </w:tr>
    </w:tbl>
    <w:p w14:paraId="33F0F219" w14:textId="77777777" w:rsidR="000713AA" w:rsidRPr="00B737D5" w:rsidRDefault="000713AA" w:rsidP="006F6AAC">
      <w:pPr>
        <w:tabs>
          <w:tab w:val="left" w:pos="993"/>
        </w:tabs>
        <w:ind w:firstLine="360"/>
        <w:jc w:val="thaiDistribute"/>
        <w:rPr>
          <w:rFonts w:ascii="Browallia New" w:hAnsi="Browallia New" w:cs="Browallia New"/>
          <w:sz w:val="24"/>
          <w:szCs w:val="24"/>
        </w:rPr>
      </w:pPr>
    </w:p>
    <w:p w14:paraId="030F7859" w14:textId="48C1E248" w:rsidR="00C37E6B" w:rsidRPr="00B737D5" w:rsidRDefault="00D32B33" w:rsidP="00256A5E">
      <w:pPr>
        <w:tabs>
          <w:tab w:val="clear" w:pos="907"/>
          <w:tab w:val="left" w:pos="1260"/>
        </w:tabs>
        <w:ind w:left="1080"/>
        <w:jc w:val="thaiDistribute"/>
        <w:rPr>
          <w:rFonts w:ascii="Browallia New" w:hAnsi="Browallia New" w:cs="Browallia New"/>
          <w:sz w:val="28"/>
          <w:szCs w:val="28"/>
        </w:rPr>
      </w:pPr>
      <w:r w:rsidRPr="00B737D5">
        <w:rPr>
          <w:rFonts w:ascii="Browallia New" w:hAnsi="Browallia New" w:cs="Browallia New"/>
          <w:sz w:val="28"/>
          <w:szCs w:val="28"/>
          <w:cs/>
        </w:rPr>
        <w:t>วงเงินเบิกเกินบัญชีและเงินกู้ยืมระยะสั้นจากสถาบันการเงิน</w:t>
      </w:r>
      <w:r w:rsidR="006F6AAC" w:rsidRPr="00B737D5">
        <w:rPr>
          <w:rFonts w:ascii="Browallia New" w:hAnsi="Browallia New" w:cs="Browallia New"/>
          <w:sz w:val="28"/>
          <w:szCs w:val="28"/>
          <w:cs/>
        </w:rPr>
        <w:t>ข้างต้น</w:t>
      </w:r>
      <w:r w:rsidR="00972535" w:rsidRPr="00B737D5">
        <w:rPr>
          <w:rFonts w:ascii="Browallia New" w:hAnsi="Browallia New" w:cs="Browallia New"/>
          <w:sz w:val="28"/>
          <w:szCs w:val="28"/>
          <w:cs/>
        </w:rPr>
        <w:t>ค้ำประกันโดย</w:t>
      </w:r>
      <w:r w:rsidR="009E7B6B" w:rsidRPr="00B737D5">
        <w:rPr>
          <w:rFonts w:ascii="Browallia New" w:hAnsi="Browallia New" w:cs="Browallia New" w:hint="cs"/>
          <w:sz w:val="28"/>
          <w:szCs w:val="28"/>
          <w:cs/>
        </w:rPr>
        <w:t>บริษัท</w:t>
      </w:r>
      <w:r w:rsidR="00135D7F" w:rsidRPr="00B737D5">
        <w:rPr>
          <w:rFonts w:ascii="Browallia New" w:hAnsi="Browallia New" w:cs="Browallia New" w:hint="cs"/>
          <w:sz w:val="28"/>
          <w:szCs w:val="28"/>
          <w:cs/>
        </w:rPr>
        <w:t xml:space="preserve"> </w:t>
      </w:r>
      <w:r w:rsidR="00972535" w:rsidRPr="00B737D5">
        <w:rPr>
          <w:rFonts w:ascii="Browallia New" w:hAnsi="Browallia New" w:cs="Browallia New"/>
          <w:sz w:val="28"/>
          <w:szCs w:val="28"/>
          <w:cs/>
        </w:rPr>
        <w:t>กรรมการของบริษัทและบริษัทย่อย</w:t>
      </w:r>
      <w:r w:rsidR="00972535" w:rsidRPr="00B737D5">
        <w:rPr>
          <w:rFonts w:ascii="Browallia New" w:hAnsi="Browallia New" w:cs="Browallia New"/>
          <w:sz w:val="12"/>
          <w:szCs w:val="12"/>
          <w:cs/>
        </w:rPr>
        <w:t xml:space="preserve"> </w:t>
      </w:r>
      <w:r w:rsidR="00972535" w:rsidRPr="00B737D5">
        <w:rPr>
          <w:rFonts w:ascii="Browallia New" w:hAnsi="Browallia New" w:cs="Browallia New"/>
          <w:sz w:val="28"/>
          <w:szCs w:val="28"/>
          <w:cs/>
        </w:rPr>
        <w:t>และจำนองโดยที่ดินและสิ่งปลูกสร้างของ</w:t>
      </w:r>
      <w:r w:rsidR="00B25A68" w:rsidRPr="00B737D5">
        <w:rPr>
          <w:rFonts w:ascii="Browallia New" w:hAnsi="Browallia New" w:cs="Browallia New" w:hint="cs"/>
          <w:sz w:val="28"/>
          <w:szCs w:val="28"/>
          <w:cs/>
        </w:rPr>
        <w:t>กลุ่มบริษัท</w:t>
      </w:r>
    </w:p>
    <w:p w14:paraId="5ED83375" w14:textId="273B048B" w:rsidR="00D56A1E" w:rsidRPr="00B737D5" w:rsidRDefault="00D56A1E" w:rsidP="005E728E">
      <w:pPr>
        <w:tabs>
          <w:tab w:val="clear" w:pos="907"/>
          <w:tab w:val="left" w:pos="1260"/>
        </w:tabs>
        <w:ind w:left="369"/>
        <w:jc w:val="thaiDistribute"/>
        <w:rPr>
          <w:rFonts w:ascii="Browallia New" w:hAnsi="Browallia New" w:cs="Browallia New"/>
          <w:sz w:val="28"/>
          <w:szCs w:val="28"/>
        </w:rPr>
      </w:pPr>
    </w:p>
    <w:p w14:paraId="14619794" w14:textId="6EF6791A" w:rsidR="00243C47" w:rsidRPr="00B737D5" w:rsidRDefault="00243C47"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rPr>
      </w:pPr>
      <w:r w:rsidRPr="00B737D5">
        <w:rPr>
          <w:rFonts w:ascii="Browallia New" w:hAnsi="Browallia New" w:cs="Browallia New"/>
          <w:b/>
          <w:bCs/>
          <w:sz w:val="28"/>
          <w:szCs w:val="28"/>
          <w:cs/>
        </w:rPr>
        <w:t>ลำดับชั้น</w:t>
      </w:r>
      <w:r w:rsidRPr="00B737D5">
        <w:rPr>
          <w:rFonts w:ascii="Browallia New" w:hAnsi="Browallia New" w:cs="Browallia New"/>
          <w:b/>
          <w:bCs/>
          <w:sz w:val="28"/>
          <w:szCs w:val="28"/>
          <w:cs/>
          <w:lang w:val="en-GB"/>
        </w:rPr>
        <w:t>ของ</w:t>
      </w:r>
      <w:r w:rsidRPr="00B737D5">
        <w:rPr>
          <w:rFonts w:ascii="Browallia New" w:hAnsi="Browallia New" w:cs="Browallia New"/>
          <w:b/>
          <w:bCs/>
          <w:sz w:val="28"/>
          <w:szCs w:val="28"/>
          <w:cs/>
        </w:rPr>
        <w:t>มูลค่ายุติธรรม</w:t>
      </w:r>
    </w:p>
    <w:p w14:paraId="7F00C4EE" w14:textId="77777777" w:rsidR="00243C47" w:rsidRPr="00B737D5" w:rsidRDefault="00243C47" w:rsidP="00243C47">
      <w:pPr>
        <w:jc w:val="thaiDistribute"/>
        <w:rPr>
          <w:rFonts w:ascii="Browallia New" w:hAnsi="Browallia New" w:cs="Browallia New"/>
          <w:b/>
          <w:bCs/>
          <w:sz w:val="28"/>
          <w:szCs w:val="28"/>
        </w:rPr>
      </w:pPr>
    </w:p>
    <w:p w14:paraId="76EA2BDB" w14:textId="77777777" w:rsidR="00974388" w:rsidRPr="00B737D5" w:rsidRDefault="00974388" w:rsidP="00974388">
      <w:pPr>
        <w:tabs>
          <w:tab w:val="clear" w:pos="454"/>
          <w:tab w:val="left" w:pos="540"/>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มูลค่ายุติธรรม หมายถึง ราคาที่ได้รับจากการขายสินทรัพย์หรือจะจ่าย</w:t>
      </w:r>
      <w:r w:rsidRPr="00B737D5">
        <w:rPr>
          <w:rFonts w:ascii="Browallia New" w:hAnsi="Browallia New" w:cs="Browallia New" w:hint="cs"/>
          <w:sz w:val="28"/>
          <w:szCs w:val="28"/>
          <w:cs/>
        </w:rPr>
        <w:t>ชำระหนี้สิน</w:t>
      </w:r>
      <w:r w:rsidRPr="00B737D5">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0A1752F" w14:textId="77777777" w:rsidR="00974388" w:rsidRPr="00B737D5" w:rsidRDefault="00974388" w:rsidP="00974388">
      <w:pPr>
        <w:tabs>
          <w:tab w:val="clear" w:pos="454"/>
        </w:tabs>
        <w:spacing w:line="240" w:lineRule="auto"/>
        <w:ind w:left="450"/>
        <w:jc w:val="thaiDistribute"/>
        <w:rPr>
          <w:rFonts w:ascii="Browallia New" w:hAnsi="Browallia New" w:cs="Browallia New"/>
          <w:sz w:val="28"/>
          <w:szCs w:val="28"/>
        </w:rPr>
      </w:pPr>
    </w:p>
    <w:p w14:paraId="1D195309" w14:textId="76AAF64E" w:rsidR="00974388" w:rsidRPr="00B737D5" w:rsidRDefault="00974388"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rPr>
      </w:pPr>
      <w:r w:rsidRPr="00B737D5">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6F933444" w14:textId="06D17846" w:rsidR="00974388" w:rsidRPr="00B737D5" w:rsidRDefault="00974388"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2CFFC469" w14:textId="6B1EC5B6"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1693C198" w14:textId="3D769C0A"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0A4D11D7" w14:textId="49B20F4A"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4F016DD6" w14:textId="04DF906C"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0FB4455F" w14:textId="11D60197"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5A07BA8C" w14:textId="77777777"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cs/>
          <w:lang w:val="th-TH"/>
        </w:rPr>
      </w:pPr>
    </w:p>
    <w:p w14:paraId="7D491726" w14:textId="77777777" w:rsidR="00974388" w:rsidRPr="00B737D5" w:rsidRDefault="00974388" w:rsidP="00974388">
      <w:pPr>
        <w:tabs>
          <w:tab w:val="clear" w:pos="454"/>
          <w:tab w:val="left" w:pos="450"/>
        </w:tabs>
        <w:spacing w:line="240" w:lineRule="auto"/>
        <w:ind w:left="450"/>
        <w:jc w:val="thaiDistribute"/>
        <w:rPr>
          <w:rFonts w:ascii="Browallia New" w:hAnsi="Browallia New" w:cs="Browallia New"/>
          <w:sz w:val="28"/>
          <w:szCs w:val="28"/>
          <w:cs/>
        </w:rPr>
      </w:pPr>
      <w:r w:rsidRPr="00B737D5">
        <w:rPr>
          <w:rFonts w:ascii="Browallia New" w:hAnsi="Browallia New" w:cs="Browallia New" w:hint="cs"/>
          <w:sz w:val="28"/>
          <w:szCs w:val="28"/>
          <w:cs/>
        </w:rPr>
        <w:lastRenderedPageBreak/>
        <w:t>มูลค่ายุติธรรม</w:t>
      </w:r>
      <w:r w:rsidRPr="00B737D5">
        <w:rPr>
          <w:rFonts w:ascii="Browallia New" w:hAnsi="Browallia New" w:cs="Browallia New"/>
          <w:sz w:val="28"/>
          <w:szCs w:val="28"/>
          <w:cs/>
        </w:rPr>
        <w:t>กำหนด</w:t>
      </w:r>
      <w:r w:rsidRPr="00B737D5">
        <w:rPr>
          <w:rFonts w:ascii="Browallia New" w:hAnsi="Browallia New" w:cs="Browallia New" w:hint="cs"/>
          <w:sz w:val="28"/>
          <w:szCs w:val="28"/>
          <w:cs/>
        </w:rPr>
        <w:t>เป็น</w:t>
      </w:r>
      <w:r w:rsidRPr="00B737D5">
        <w:rPr>
          <w:rFonts w:ascii="Browallia New" w:hAnsi="Browallia New" w:cs="Browallia New"/>
          <w:sz w:val="28"/>
          <w:szCs w:val="28"/>
          <w:cs/>
        </w:rPr>
        <w:t xml:space="preserve"> </w:t>
      </w:r>
      <w:r w:rsidRPr="00B737D5">
        <w:rPr>
          <w:rFonts w:ascii="Browallia New" w:hAnsi="Browallia New" w:cs="Browallia New"/>
          <w:sz w:val="28"/>
          <w:szCs w:val="28"/>
        </w:rPr>
        <w:t>3</w:t>
      </w:r>
      <w:r w:rsidRPr="00B737D5">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780A1625" w14:textId="77777777" w:rsidR="00974388" w:rsidRPr="00B737D5" w:rsidRDefault="00974388" w:rsidP="00974388">
      <w:pPr>
        <w:spacing w:line="240" w:lineRule="auto"/>
        <w:ind w:left="426"/>
        <w:jc w:val="thaiDistribute"/>
        <w:rPr>
          <w:rFonts w:ascii="Browallia New" w:hAnsi="Browallia New" w:cs="Browallia New"/>
          <w:sz w:val="24"/>
          <w:szCs w:val="24"/>
          <w:cs/>
        </w:rPr>
      </w:pPr>
    </w:p>
    <w:p w14:paraId="360087B2" w14:textId="77777777" w:rsidR="00974388" w:rsidRPr="00B737D5" w:rsidRDefault="00974388" w:rsidP="00205DE0">
      <w:pPr>
        <w:pStyle w:val="ListParagraph"/>
        <w:numPr>
          <w:ilvl w:val="0"/>
          <w:numId w:val="41"/>
        </w:numPr>
        <w:spacing w:line="240" w:lineRule="auto"/>
        <w:jc w:val="both"/>
        <w:rPr>
          <w:rFonts w:ascii="Browallia New" w:hAnsi="Browallia New" w:cs="Browallia New"/>
          <w:sz w:val="28"/>
          <w:szCs w:val="28"/>
        </w:rPr>
      </w:pPr>
      <w:r w:rsidRPr="00B737D5">
        <w:rPr>
          <w:rFonts w:ascii="Browallia New" w:hAnsi="Browallia New" w:cs="Browallia New"/>
          <w:sz w:val="28"/>
          <w:szCs w:val="28"/>
          <w:cs/>
        </w:rPr>
        <w:t xml:space="preserve">ข้อมูลระดับ </w:t>
      </w:r>
      <w:r w:rsidRPr="00B737D5">
        <w:rPr>
          <w:rFonts w:ascii="Browallia New" w:hAnsi="Browallia New" w:cs="Browallia New"/>
          <w:sz w:val="28"/>
          <w:szCs w:val="28"/>
        </w:rPr>
        <w:t>1</w:t>
      </w:r>
      <w:r w:rsidRPr="00B737D5">
        <w:rPr>
          <w:rFonts w:ascii="Browallia New" w:hAnsi="Browallia New" w:cs="Browallia New"/>
          <w:sz w:val="28"/>
          <w:szCs w:val="28"/>
          <w:cs/>
        </w:rPr>
        <w:t xml:space="preserve"> </w:t>
      </w:r>
      <w:r w:rsidRPr="00B737D5">
        <w:rPr>
          <w:rFonts w:ascii="Browallia New" w:hAnsi="Browallia New" w:cs="Browallia New"/>
          <w:sz w:val="28"/>
          <w:szCs w:val="28"/>
          <w:cs/>
        </w:rPr>
        <w:tab/>
        <w:t>เป็นราคาเสนอซื้อขาย (ไม่ต้องปรับปรุง) ในตลาดที่มีสภาพคล่องสำหรับสินทรัพย์</w:t>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t>หรือหนี้สินอย่างเดียวกัน</w:t>
      </w:r>
    </w:p>
    <w:p w14:paraId="4D62940D" w14:textId="77777777" w:rsidR="00974388" w:rsidRPr="00B737D5" w:rsidRDefault="00974388" w:rsidP="00205DE0">
      <w:pPr>
        <w:pStyle w:val="ListParagraph"/>
        <w:numPr>
          <w:ilvl w:val="0"/>
          <w:numId w:val="41"/>
        </w:numPr>
        <w:spacing w:line="240" w:lineRule="auto"/>
        <w:jc w:val="both"/>
        <w:rPr>
          <w:rFonts w:ascii="Browallia New" w:hAnsi="Browallia New" w:cs="Browallia New"/>
          <w:sz w:val="28"/>
          <w:szCs w:val="28"/>
        </w:rPr>
      </w:pPr>
      <w:r w:rsidRPr="00B737D5">
        <w:rPr>
          <w:rFonts w:ascii="Browallia New" w:hAnsi="Browallia New" w:cs="Browallia New"/>
          <w:sz w:val="28"/>
          <w:szCs w:val="28"/>
          <w:cs/>
        </w:rPr>
        <w:t xml:space="preserve">ข้อมูลระดับ </w:t>
      </w:r>
      <w:r w:rsidRPr="00B737D5">
        <w:rPr>
          <w:rFonts w:ascii="Browallia New" w:hAnsi="Browallia New" w:cs="Browallia New"/>
          <w:sz w:val="28"/>
          <w:szCs w:val="28"/>
        </w:rPr>
        <w:t>2</w:t>
      </w:r>
      <w:r w:rsidRPr="00B737D5">
        <w:rPr>
          <w:rFonts w:ascii="Browallia New" w:hAnsi="Browallia New" w:cs="Browallia New"/>
          <w:sz w:val="28"/>
          <w:szCs w:val="28"/>
          <w:cs/>
        </w:rPr>
        <w:t xml:space="preserve"> </w:t>
      </w:r>
      <w:r w:rsidRPr="00B737D5">
        <w:rPr>
          <w:rFonts w:ascii="Browallia New" w:hAnsi="Browallia New" w:cs="Browallia New"/>
          <w:sz w:val="28"/>
          <w:szCs w:val="28"/>
          <w:cs/>
        </w:rPr>
        <w:tab/>
        <w:t xml:space="preserve">เป็นข้อมูลอันนอกเหนือจากราคาเสนอซื้อขายซึ่งรวมอยู่ในระดับ </w:t>
      </w:r>
      <w:r w:rsidRPr="00B737D5">
        <w:rPr>
          <w:rFonts w:ascii="Browallia New" w:hAnsi="Browallia New" w:cs="Browallia New"/>
          <w:sz w:val="28"/>
          <w:szCs w:val="28"/>
        </w:rPr>
        <w:t xml:space="preserve">1 </w:t>
      </w:r>
      <w:r w:rsidRPr="00B737D5">
        <w:rPr>
          <w:rFonts w:ascii="Browallia New" w:hAnsi="Browallia New" w:cs="Browallia New"/>
          <w:sz w:val="28"/>
          <w:szCs w:val="28"/>
          <w:cs/>
        </w:rPr>
        <w:t>ที่สามารถเทียบ</w:t>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t>เคียงได้โดยตรงหรือโดยอ้อม สำหรับสินทรัพย์หรือหนี้สินนั้น</w:t>
      </w:r>
    </w:p>
    <w:p w14:paraId="59D68F23" w14:textId="77777777" w:rsidR="00974388" w:rsidRPr="00B737D5" w:rsidRDefault="00974388" w:rsidP="00F73F75">
      <w:pPr>
        <w:pStyle w:val="ListParagraph"/>
        <w:numPr>
          <w:ilvl w:val="0"/>
          <w:numId w:val="41"/>
        </w:numPr>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 xml:space="preserve">ข้อมูลระดับ </w:t>
      </w:r>
      <w:r w:rsidRPr="00B737D5">
        <w:rPr>
          <w:rFonts w:ascii="Browallia New" w:hAnsi="Browallia New" w:cs="Browallia New"/>
          <w:sz w:val="28"/>
          <w:szCs w:val="28"/>
        </w:rPr>
        <w:t>3</w:t>
      </w:r>
      <w:r w:rsidRPr="00B737D5">
        <w:rPr>
          <w:rFonts w:ascii="Browallia New" w:hAnsi="Browallia New" w:cs="Browallia New"/>
          <w:sz w:val="28"/>
          <w:szCs w:val="28"/>
          <w:cs/>
        </w:rPr>
        <w:tab/>
        <w:t>เป็นข้อมูลที่ไม่สามารถเทียบเคียงได้ซึ่งนำมาใช้กับสินทรัพย์หรือหนี้สินนั้น</w:t>
      </w:r>
    </w:p>
    <w:p w14:paraId="173E1872" w14:textId="77777777" w:rsidR="00974388" w:rsidRPr="00B737D5" w:rsidRDefault="00974388" w:rsidP="00974388">
      <w:pPr>
        <w:spacing w:line="240" w:lineRule="auto"/>
        <w:jc w:val="thaiDistribute"/>
        <w:rPr>
          <w:rFonts w:ascii="Browallia New" w:hAnsi="Browallia New" w:cs="Browallia New"/>
          <w:sz w:val="24"/>
          <w:szCs w:val="24"/>
          <w:lang w:val="en-GB"/>
        </w:rPr>
      </w:pPr>
    </w:p>
    <w:p w14:paraId="443C8204" w14:textId="77777777" w:rsidR="00974388" w:rsidRPr="00B737D5" w:rsidRDefault="00974388" w:rsidP="00F73F75">
      <w:pPr>
        <w:ind w:left="450"/>
        <w:jc w:val="thaiDistribute"/>
        <w:rPr>
          <w:rFonts w:ascii="Browallia New" w:hAnsi="Browallia New" w:cs="Browallia New"/>
          <w:sz w:val="28"/>
          <w:szCs w:val="28"/>
        </w:rPr>
      </w:pPr>
      <w:r w:rsidRPr="00B737D5">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60549A8F" w14:textId="77777777" w:rsidR="00974388" w:rsidRPr="00B737D5" w:rsidRDefault="00974388" w:rsidP="0097438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lang w:val="en-GB"/>
        </w:rPr>
      </w:pPr>
    </w:p>
    <w:p w14:paraId="5B8FD931" w14:textId="5C3C7BC3" w:rsidR="00243C47" w:rsidRPr="00B737D5" w:rsidRDefault="00974388" w:rsidP="00243C47">
      <w:pPr>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r w:rsidR="00462F71" w:rsidRPr="00B737D5">
        <w:rPr>
          <w:rFonts w:ascii="Browallia New" w:hAnsi="Browallia New" w:cs="Browallia New"/>
          <w:sz w:val="28"/>
          <w:szCs w:val="28"/>
        </w:rPr>
        <w:br/>
      </w:r>
      <w:r w:rsidR="00243C47" w:rsidRPr="00B737D5">
        <w:rPr>
          <w:rFonts w:ascii="Browallia New" w:hAnsi="Browallia New" w:cs="Browallia New"/>
          <w:sz w:val="28"/>
          <w:szCs w:val="28"/>
          <w:cs/>
        </w:rPr>
        <w:t xml:space="preserve">ณ วันที่ </w:t>
      </w:r>
      <w:r w:rsidR="00462F71" w:rsidRPr="00B737D5">
        <w:rPr>
          <w:rFonts w:ascii="Browallia New" w:hAnsi="Browallia New" w:cs="Browallia New"/>
          <w:sz w:val="28"/>
          <w:szCs w:val="28"/>
        </w:rPr>
        <w:t>31</w:t>
      </w:r>
      <w:r w:rsidR="00462F71" w:rsidRPr="00B737D5">
        <w:rPr>
          <w:rFonts w:ascii="Browallia New" w:hAnsi="Browallia New" w:cs="Browallia New" w:hint="cs"/>
          <w:sz w:val="28"/>
          <w:szCs w:val="28"/>
          <w:cs/>
        </w:rPr>
        <w:t xml:space="preserve"> มีนาคม </w:t>
      </w:r>
      <w:r w:rsidR="00462F71" w:rsidRPr="00B737D5">
        <w:rPr>
          <w:rFonts w:ascii="Browallia New" w:hAnsi="Browallia New" w:cs="Browallia New"/>
          <w:sz w:val="28"/>
          <w:szCs w:val="28"/>
        </w:rPr>
        <w:t>2565</w:t>
      </w:r>
      <w:r w:rsidR="00243C47" w:rsidRPr="00B737D5">
        <w:rPr>
          <w:rFonts w:ascii="Browallia New" w:hAnsi="Browallia New" w:cs="Browallia New"/>
          <w:sz w:val="28"/>
          <w:szCs w:val="28"/>
          <w:cs/>
        </w:rPr>
        <w:t xml:space="preserve"> </w:t>
      </w:r>
      <w:r w:rsidR="00243C47" w:rsidRPr="00B737D5">
        <w:rPr>
          <w:rFonts w:ascii="Browallia New" w:hAnsi="Browallia New" w:cs="Browallia New" w:hint="cs"/>
          <w:sz w:val="28"/>
          <w:szCs w:val="28"/>
          <w:cs/>
        </w:rPr>
        <w:t>กลุ่ม</w:t>
      </w:r>
      <w:r w:rsidR="00243C47" w:rsidRPr="00B737D5">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3C5BF8E5" w14:textId="77777777" w:rsidR="00FB5B9E" w:rsidRPr="00B737D5" w:rsidRDefault="00FB5B9E" w:rsidP="00243C47">
      <w:pPr>
        <w:ind w:left="450"/>
        <w:jc w:val="thaiDistribute"/>
        <w:rPr>
          <w:rFonts w:ascii="Browallia New" w:hAnsi="Browallia New" w:cs="Browallia New"/>
          <w:sz w:val="28"/>
          <w:szCs w:val="28"/>
        </w:rPr>
      </w:pPr>
    </w:p>
    <w:tbl>
      <w:tblPr>
        <w:tblW w:w="9072" w:type="dxa"/>
        <w:tblInd w:w="284" w:type="dxa"/>
        <w:tblLayout w:type="fixed"/>
        <w:tblLook w:val="04A0" w:firstRow="1" w:lastRow="0" w:firstColumn="1" w:lastColumn="0" w:noHBand="0" w:noVBand="1"/>
      </w:tblPr>
      <w:tblGrid>
        <w:gridCol w:w="2693"/>
        <w:gridCol w:w="284"/>
        <w:gridCol w:w="1559"/>
        <w:gridCol w:w="1417"/>
        <w:gridCol w:w="1560"/>
        <w:gridCol w:w="1559"/>
      </w:tblGrid>
      <w:tr w:rsidR="002555E0" w:rsidRPr="00B737D5" w14:paraId="73FCAD4A" w14:textId="77777777" w:rsidTr="00522CB4">
        <w:trPr>
          <w:tblHeader/>
        </w:trPr>
        <w:tc>
          <w:tcPr>
            <w:tcW w:w="9072" w:type="dxa"/>
            <w:gridSpan w:val="6"/>
            <w:shd w:val="clear" w:color="auto" w:fill="auto"/>
            <w:vAlign w:val="bottom"/>
          </w:tcPr>
          <w:p w14:paraId="3F1717E6"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B737D5">
              <w:rPr>
                <w:rFonts w:ascii="Browallia New" w:hAnsi="Browallia New" w:cs="Browallia New"/>
                <w:color w:val="000000"/>
                <w:sz w:val="22"/>
                <w:szCs w:val="22"/>
                <w:cs/>
                <w:lang w:val="en-GB"/>
              </w:rPr>
              <w:t>(หน่วย : พันบาท)</w:t>
            </w:r>
          </w:p>
        </w:tc>
      </w:tr>
      <w:tr w:rsidR="002555E0" w:rsidRPr="00B737D5" w14:paraId="5E309C5D" w14:textId="77777777" w:rsidTr="00522CB4">
        <w:trPr>
          <w:tblHeader/>
        </w:trPr>
        <w:tc>
          <w:tcPr>
            <w:tcW w:w="2693" w:type="dxa"/>
            <w:shd w:val="clear" w:color="auto" w:fill="auto"/>
            <w:vAlign w:val="bottom"/>
          </w:tcPr>
          <w:p w14:paraId="3F90EED0"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36267003"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BA403BE"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งบการเงินรวม</w:t>
            </w:r>
          </w:p>
        </w:tc>
      </w:tr>
      <w:tr w:rsidR="00241222" w:rsidRPr="00B737D5" w14:paraId="79158812" w14:textId="77777777" w:rsidTr="00522CB4">
        <w:trPr>
          <w:tblHeader/>
        </w:trPr>
        <w:tc>
          <w:tcPr>
            <w:tcW w:w="2693" w:type="dxa"/>
            <w:shd w:val="clear" w:color="auto" w:fill="auto"/>
            <w:vAlign w:val="bottom"/>
          </w:tcPr>
          <w:p w14:paraId="2A4972FB"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ECCCB71"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1A59A18" w14:textId="376ACFC5" w:rsidR="00241222" w:rsidRPr="00B737D5" w:rsidRDefault="002415A9"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737D5">
              <w:rPr>
                <w:rFonts w:ascii="Browallia New" w:hAnsi="Browallia New" w:cs="Browallia New"/>
                <w:sz w:val="22"/>
                <w:szCs w:val="22"/>
              </w:rPr>
              <w:t xml:space="preserve">31 </w:t>
            </w:r>
            <w:r w:rsidRPr="00B737D5">
              <w:rPr>
                <w:rFonts w:ascii="Browallia New" w:hAnsi="Browallia New" w:cs="Browallia New" w:hint="cs"/>
                <w:sz w:val="22"/>
                <w:szCs w:val="22"/>
                <w:cs/>
              </w:rPr>
              <w:t xml:space="preserve">มีนาคม </w:t>
            </w:r>
            <w:r w:rsidRPr="00B737D5">
              <w:rPr>
                <w:rFonts w:ascii="Browallia New" w:hAnsi="Browallia New" w:cs="Browallia New"/>
                <w:sz w:val="22"/>
                <w:szCs w:val="22"/>
              </w:rPr>
              <w:t>2565</w:t>
            </w:r>
          </w:p>
        </w:tc>
      </w:tr>
      <w:tr w:rsidR="002555E0" w:rsidRPr="00B737D5" w14:paraId="5A7A7BEB" w14:textId="77777777" w:rsidTr="00522CB4">
        <w:trPr>
          <w:tblHeader/>
        </w:trPr>
        <w:tc>
          <w:tcPr>
            <w:tcW w:w="2693" w:type="dxa"/>
            <w:shd w:val="clear" w:color="auto" w:fill="auto"/>
            <w:vAlign w:val="bottom"/>
          </w:tcPr>
          <w:p w14:paraId="52FF40E9"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256A19D7"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726E15DC"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04498114"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12E97BF7"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22455FD7"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2555E0" w:rsidRPr="00B737D5" w14:paraId="668176F0" w14:textId="77777777" w:rsidTr="00522CB4">
        <w:tc>
          <w:tcPr>
            <w:tcW w:w="2693" w:type="dxa"/>
            <w:shd w:val="clear" w:color="auto" w:fill="auto"/>
          </w:tcPr>
          <w:p w14:paraId="27F0C4C8" w14:textId="77777777" w:rsidR="002555E0" w:rsidRPr="00B737D5" w:rsidRDefault="002555E0" w:rsidP="00522CB4">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5ABA0166"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CD4909B"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71BC4905"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5F4A464A"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3F77804A"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2555E0" w:rsidRPr="00B737D5" w14:paraId="3DE4A722" w14:textId="77777777" w:rsidTr="00522CB4">
        <w:tc>
          <w:tcPr>
            <w:tcW w:w="2977" w:type="dxa"/>
            <w:gridSpan w:val="2"/>
            <w:shd w:val="clear" w:color="auto" w:fill="auto"/>
          </w:tcPr>
          <w:p w14:paraId="0FBCD026" w14:textId="77777777" w:rsidR="002555E0" w:rsidRPr="00B737D5" w:rsidRDefault="002555E0" w:rsidP="00522CB4">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5989F80D"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1CFDF80C"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5621985C"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1DEDD82"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C02CF7" w:rsidRPr="00B737D5" w14:paraId="46A06B4C" w14:textId="77777777" w:rsidTr="00522CB4">
        <w:tc>
          <w:tcPr>
            <w:tcW w:w="2693" w:type="dxa"/>
            <w:shd w:val="clear" w:color="auto" w:fill="auto"/>
          </w:tcPr>
          <w:p w14:paraId="07EC9434" w14:textId="77777777" w:rsidR="00C02CF7" w:rsidRPr="00B737D5" w:rsidRDefault="00C02CF7" w:rsidP="00C02CF7">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สินทรัพย์ทางการเงินที่วัดมูลค่าด้วยมูลค่ายุติธรรมผ่านกำไรขาดทุนเบ็ดเสร็จอื่น</w:t>
            </w:r>
          </w:p>
        </w:tc>
        <w:tc>
          <w:tcPr>
            <w:tcW w:w="284" w:type="dxa"/>
            <w:shd w:val="clear" w:color="auto" w:fill="auto"/>
          </w:tcPr>
          <w:p w14:paraId="19FE41FF" w14:textId="77777777" w:rsidR="00C02CF7" w:rsidRPr="00B737D5"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4A368277" w14:textId="77777777" w:rsidR="00C02CF7" w:rsidRPr="00B737D5"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2837FD3A" w14:textId="77777777" w:rsidR="00C02CF7" w:rsidRPr="00B737D5"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06FA666D" w14:textId="77777777" w:rsidR="00C02CF7" w:rsidRPr="00B737D5"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4F381A98" w14:textId="77777777" w:rsidR="00C02CF7" w:rsidRPr="00B737D5"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6611F7F" w14:textId="77777777" w:rsidR="00C02CF7" w:rsidRPr="00B737D5"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470222A7" w14:textId="77777777" w:rsidR="00C02CF7" w:rsidRPr="00B737D5"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56B72321" w14:textId="77777777" w:rsidR="00C02CF7" w:rsidRPr="00B737D5"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ACB878C" w14:textId="77777777" w:rsidR="00C02CF7" w:rsidRPr="00B737D5"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1EB8E33" w14:textId="7D1BE889" w:rsidR="00C02CF7" w:rsidRPr="00B737D5"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c>
          <w:tcPr>
            <w:tcW w:w="1559" w:type="dxa"/>
            <w:shd w:val="clear" w:color="auto" w:fill="auto"/>
          </w:tcPr>
          <w:p w14:paraId="32B4D871" w14:textId="77777777" w:rsidR="00C02CF7" w:rsidRPr="00B737D5"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5EE02683" w14:textId="77777777" w:rsidR="00C02CF7" w:rsidRPr="00B737D5"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5F727FDF" w14:textId="58326A06" w:rsidR="00C02CF7" w:rsidRPr="00B737D5"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r>
      <w:tr w:rsidR="002555E0" w:rsidRPr="00B737D5" w14:paraId="673C74A4" w14:textId="77777777" w:rsidTr="00522CB4">
        <w:tc>
          <w:tcPr>
            <w:tcW w:w="2693" w:type="dxa"/>
            <w:shd w:val="clear" w:color="auto" w:fill="auto"/>
          </w:tcPr>
          <w:p w14:paraId="134121EC" w14:textId="77777777" w:rsidR="002555E0" w:rsidRPr="00B737D5" w:rsidRDefault="002555E0" w:rsidP="00522CB4">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เงินลงทุนระยะยาวในลูกหนี้</w:t>
            </w:r>
          </w:p>
        </w:tc>
        <w:tc>
          <w:tcPr>
            <w:tcW w:w="284" w:type="dxa"/>
            <w:shd w:val="clear" w:color="auto" w:fill="auto"/>
          </w:tcPr>
          <w:p w14:paraId="44BF1002"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0D5FC2F"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5C3880A6"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7EAC3798" w14:textId="6BEDA3B9" w:rsidR="002555E0" w:rsidRPr="00B737D5" w:rsidRDefault="009135AE"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141,125</w:t>
            </w:r>
          </w:p>
        </w:tc>
        <w:tc>
          <w:tcPr>
            <w:tcW w:w="1559" w:type="dxa"/>
            <w:shd w:val="clear" w:color="auto" w:fill="auto"/>
          </w:tcPr>
          <w:p w14:paraId="2FDDB383" w14:textId="7F591AF4" w:rsidR="002555E0" w:rsidRPr="00B737D5" w:rsidRDefault="009B5B3E"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lang w:val="en-GB"/>
              </w:rPr>
              <w:t>141,125</w:t>
            </w:r>
          </w:p>
        </w:tc>
      </w:tr>
      <w:tr w:rsidR="002555E0" w:rsidRPr="00B737D5" w14:paraId="5FE288A7" w14:textId="77777777" w:rsidTr="00522CB4">
        <w:tc>
          <w:tcPr>
            <w:tcW w:w="2693" w:type="dxa"/>
            <w:shd w:val="clear" w:color="auto" w:fill="auto"/>
          </w:tcPr>
          <w:p w14:paraId="15539F6F" w14:textId="77777777" w:rsidR="002555E0" w:rsidRPr="00B737D5" w:rsidRDefault="002555E0" w:rsidP="00522CB4">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44180F5C"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A121270" w14:textId="77777777" w:rsidR="002555E0" w:rsidRPr="00B737D5" w:rsidRDefault="002555E0"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525A409B" w14:textId="77777777" w:rsidR="002555E0" w:rsidRPr="00B737D5" w:rsidRDefault="002555E0"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vAlign w:val="center"/>
          </w:tcPr>
          <w:p w14:paraId="6B6D660E" w14:textId="4AE90ABD" w:rsidR="002555E0" w:rsidRPr="00B737D5" w:rsidRDefault="005F09E0"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197,702</w:t>
            </w:r>
          </w:p>
        </w:tc>
        <w:tc>
          <w:tcPr>
            <w:tcW w:w="1559" w:type="dxa"/>
            <w:shd w:val="clear" w:color="auto" w:fill="auto"/>
            <w:vAlign w:val="center"/>
          </w:tcPr>
          <w:p w14:paraId="5EF10891" w14:textId="33F31C9D" w:rsidR="002555E0" w:rsidRPr="00B737D5" w:rsidRDefault="00A55A8D"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lang w:val="en-GB"/>
              </w:rPr>
              <w:t>197,702</w:t>
            </w:r>
          </w:p>
        </w:tc>
      </w:tr>
      <w:tr w:rsidR="002555E0" w:rsidRPr="00B737D5" w14:paraId="01DC8DDB" w14:textId="77777777" w:rsidTr="00522CB4">
        <w:tc>
          <w:tcPr>
            <w:tcW w:w="2693" w:type="dxa"/>
            <w:shd w:val="clear" w:color="auto" w:fill="auto"/>
          </w:tcPr>
          <w:p w14:paraId="10A150AD" w14:textId="77777777" w:rsidR="002555E0" w:rsidRPr="00B737D5" w:rsidRDefault="002555E0" w:rsidP="00522CB4">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B737D5">
              <w:rPr>
                <w:rFonts w:ascii="Browallia New" w:hAnsi="Browallia New" w:cs="Browallia New"/>
                <w:b/>
                <w:bCs/>
                <w:sz w:val="22"/>
                <w:szCs w:val="22"/>
                <w:cs/>
                <w:lang w:val="en-GB"/>
              </w:rPr>
              <w:t>หนี้สินทางการเงิน</w:t>
            </w:r>
          </w:p>
        </w:tc>
        <w:tc>
          <w:tcPr>
            <w:tcW w:w="284" w:type="dxa"/>
            <w:shd w:val="clear" w:color="auto" w:fill="auto"/>
          </w:tcPr>
          <w:p w14:paraId="17A0C6CE"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0DF78B08" w14:textId="77777777" w:rsidR="002555E0" w:rsidRPr="00B737D5" w:rsidRDefault="002555E0" w:rsidP="00522CB4">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6C9D5C3D"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6BE8820C"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51D20A28"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2555E0" w:rsidRPr="00B737D5" w14:paraId="4E09955C" w14:textId="77777777" w:rsidTr="00522CB4">
        <w:tc>
          <w:tcPr>
            <w:tcW w:w="2693" w:type="dxa"/>
            <w:shd w:val="clear" w:color="auto" w:fill="auto"/>
          </w:tcPr>
          <w:p w14:paraId="053ABE90" w14:textId="77777777" w:rsidR="002555E0" w:rsidRPr="00B737D5" w:rsidRDefault="002555E0" w:rsidP="00522CB4">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hint="cs"/>
                <w:sz w:val="22"/>
                <w:szCs w:val="22"/>
                <w:cs/>
                <w:lang w:val="en-GB"/>
              </w:rPr>
              <w:t>หุ้นกู้</w:t>
            </w:r>
          </w:p>
        </w:tc>
        <w:tc>
          <w:tcPr>
            <w:tcW w:w="284" w:type="dxa"/>
            <w:shd w:val="clear" w:color="auto" w:fill="auto"/>
          </w:tcPr>
          <w:p w14:paraId="39AD500A"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8E4632B"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7CBD477A" w14:textId="206CFC45" w:rsidR="002555E0" w:rsidRPr="00B737D5" w:rsidRDefault="00794FE9"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B737D5">
              <w:rPr>
                <w:rFonts w:ascii="Browallia New" w:hAnsi="Browallia New" w:cs="Browallia New"/>
                <w:sz w:val="22"/>
                <w:szCs w:val="22"/>
              </w:rPr>
              <w:t>2,050,811</w:t>
            </w:r>
          </w:p>
        </w:tc>
        <w:tc>
          <w:tcPr>
            <w:tcW w:w="1560" w:type="dxa"/>
            <w:shd w:val="clear" w:color="auto" w:fill="auto"/>
          </w:tcPr>
          <w:p w14:paraId="046C11E1"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59" w:type="dxa"/>
            <w:shd w:val="clear" w:color="auto" w:fill="auto"/>
          </w:tcPr>
          <w:p w14:paraId="40F69046" w14:textId="5269F6A4" w:rsidR="002555E0" w:rsidRPr="00B737D5" w:rsidRDefault="00794FE9"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2,050,811</w:t>
            </w:r>
          </w:p>
        </w:tc>
      </w:tr>
      <w:tr w:rsidR="002555E0" w:rsidRPr="00B737D5" w14:paraId="48C97A8A" w14:textId="77777777" w:rsidTr="00522CB4">
        <w:tc>
          <w:tcPr>
            <w:tcW w:w="2693" w:type="dxa"/>
            <w:shd w:val="clear" w:color="auto" w:fill="auto"/>
          </w:tcPr>
          <w:p w14:paraId="60B3D2A5" w14:textId="77777777" w:rsidR="002555E0" w:rsidRPr="00B737D5" w:rsidRDefault="002555E0" w:rsidP="00522CB4">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6DA4F72E"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CAB877C" w14:textId="77777777" w:rsidR="002555E0" w:rsidRPr="00B737D5" w:rsidRDefault="002555E0"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0B798FEB" w14:textId="2E1F74EF" w:rsidR="002555E0" w:rsidRPr="00B737D5" w:rsidRDefault="00794FE9"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2,050,811</w:t>
            </w:r>
          </w:p>
        </w:tc>
        <w:tc>
          <w:tcPr>
            <w:tcW w:w="1560" w:type="dxa"/>
            <w:shd w:val="clear" w:color="auto" w:fill="auto"/>
          </w:tcPr>
          <w:p w14:paraId="5192E530" w14:textId="77777777" w:rsidR="002555E0" w:rsidRPr="00B737D5" w:rsidRDefault="002555E0"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59" w:type="dxa"/>
            <w:shd w:val="clear" w:color="auto" w:fill="auto"/>
          </w:tcPr>
          <w:p w14:paraId="0B6F52D5" w14:textId="01460771" w:rsidR="002555E0" w:rsidRPr="00B737D5" w:rsidRDefault="00794FE9"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2,050,811</w:t>
            </w:r>
          </w:p>
        </w:tc>
      </w:tr>
    </w:tbl>
    <w:p w14:paraId="314549BC" w14:textId="77777777" w:rsidR="002555E0" w:rsidRPr="00B737D5" w:rsidRDefault="002555E0" w:rsidP="00243C47">
      <w:pPr>
        <w:ind w:left="450"/>
        <w:jc w:val="thaiDistribute"/>
        <w:rPr>
          <w:rFonts w:ascii="Browallia New" w:hAnsi="Browallia New" w:cs="Browallia New"/>
          <w:sz w:val="28"/>
          <w:szCs w:val="28"/>
        </w:rPr>
      </w:pPr>
    </w:p>
    <w:tbl>
      <w:tblPr>
        <w:tblW w:w="9072" w:type="dxa"/>
        <w:tblInd w:w="284" w:type="dxa"/>
        <w:tblLayout w:type="fixed"/>
        <w:tblLook w:val="04A0" w:firstRow="1" w:lastRow="0" w:firstColumn="1" w:lastColumn="0" w:noHBand="0" w:noVBand="1"/>
      </w:tblPr>
      <w:tblGrid>
        <w:gridCol w:w="2693"/>
        <w:gridCol w:w="284"/>
        <w:gridCol w:w="1559"/>
        <w:gridCol w:w="1417"/>
        <w:gridCol w:w="1560"/>
        <w:gridCol w:w="1559"/>
      </w:tblGrid>
      <w:tr w:rsidR="00A964FB" w:rsidRPr="00B737D5" w14:paraId="3656DA7C" w14:textId="77777777" w:rsidTr="00501276">
        <w:tc>
          <w:tcPr>
            <w:tcW w:w="9072" w:type="dxa"/>
            <w:gridSpan w:val="6"/>
            <w:shd w:val="clear" w:color="auto" w:fill="auto"/>
            <w:vAlign w:val="bottom"/>
          </w:tcPr>
          <w:p w14:paraId="53D53B75"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cs/>
                <w:lang w:val="en-GB"/>
              </w:rPr>
            </w:pPr>
            <w:r w:rsidRPr="00B737D5">
              <w:rPr>
                <w:rFonts w:ascii="Browallia New" w:hAnsi="Browallia New" w:cs="Browallia New"/>
                <w:color w:val="000000"/>
                <w:sz w:val="22"/>
                <w:szCs w:val="22"/>
                <w:cs/>
                <w:lang w:val="en-GB"/>
              </w:rPr>
              <w:t>(หน่วย : พันบาท)</w:t>
            </w:r>
          </w:p>
        </w:tc>
      </w:tr>
      <w:tr w:rsidR="00A964FB" w:rsidRPr="00B737D5" w14:paraId="2B164290" w14:textId="77777777" w:rsidTr="00501276">
        <w:tc>
          <w:tcPr>
            <w:tcW w:w="2693" w:type="dxa"/>
            <w:shd w:val="clear" w:color="auto" w:fill="auto"/>
            <w:vAlign w:val="bottom"/>
          </w:tcPr>
          <w:p w14:paraId="3D089EDD"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EC359A2"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7524B0E" w14:textId="2BCB0A54"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w:t>
            </w:r>
            <w:r w:rsidRPr="00B737D5">
              <w:rPr>
                <w:rFonts w:ascii="Browallia New" w:hAnsi="Browallia New" w:cs="Browallia New" w:hint="cs"/>
                <w:sz w:val="22"/>
                <w:szCs w:val="22"/>
                <w:cs/>
              </w:rPr>
              <w:t>เฉพาะ</w:t>
            </w:r>
            <w:r w:rsidR="00C52B99" w:rsidRPr="00B737D5">
              <w:rPr>
                <w:rFonts w:ascii="Browallia New" w:hAnsi="Browallia New" w:cs="Browallia New" w:hint="cs"/>
                <w:sz w:val="22"/>
                <w:szCs w:val="22"/>
                <w:cs/>
              </w:rPr>
              <w:t>ของบริษัท</w:t>
            </w:r>
          </w:p>
        </w:tc>
      </w:tr>
      <w:tr w:rsidR="00241222" w:rsidRPr="00B737D5" w14:paraId="4C55EC75" w14:textId="77777777" w:rsidTr="00501276">
        <w:tc>
          <w:tcPr>
            <w:tcW w:w="2693" w:type="dxa"/>
            <w:shd w:val="clear" w:color="auto" w:fill="auto"/>
            <w:vAlign w:val="bottom"/>
          </w:tcPr>
          <w:p w14:paraId="465BEDB3"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4FBABED3"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4A37737A" w14:textId="12754973" w:rsidR="00241222" w:rsidRPr="00B737D5" w:rsidRDefault="002415A9"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737D5">
              <w:rPr>
                <w:rFonts w:ascii="Browallia New" w:hAnsi="Browallia New" w:cs="Browallia New"/>
                <w:sz w:val="22"/>
                <w:szCs w:val="22"/>
              </w:rPr>
              <w:t xml:space="preserve">31 </w:t>
            </w:r>
            <w:r w:rsidRPr="00B737D5">
              <w:rPr>
                <w:rFonts w:ascii="Browallia New" w:hAnsi="Browallia New" w:cs="Browallia New" w:hint="cs"/>
                <w:sz w:val="22"/>
                <w:szCs w:val="22"/>
                <w:cs/>
              </w:rPr>
              <w:t xml:space="preserve">มีนาคม </w:t>
            </w:r>
            <w:r w:rsidRPr="00B737D5">
              <w:rPr>
                <w:rFonts w:ascii="Browallia New" w:hAnsi="Browallia New" w:cs="Browallia New"/>
                <w:sz w:val="22"/>
                <w:szCs w:val="22"/>
              </w:rPr>
              <w:t>2565</w:t>
            </w:r>
          </w:p>
        </w:tc>
      </w:tr>
      <w:tr w:rsidR="00A964FB" w:rsidRPr="00B737D5" w14:paraId="50672F0B" w14:textId="77777777" w:rsidTr="00501276">
        <w:tc>
          <w:tcPr>
            <w:tcW w:w="2693" w:type="dxa"/>
            <w:shd w:val="clear" w:color="auto" w:fill="auto"/>
            <w:vAlign w:val="bottom"/>
          </w:tcPr>
          <w:p w14:paraId="78F71603"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3A145D96"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3A571DEE"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3B241684"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7280A4BC"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4C3CB7E2"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A964FB" w:rsidRPr="00B737D5" w14:paraId="1D709A2D" w14:textId="77777777" w:rsidTr="00522CB4">
        <w:tc>
          <w:tcPr>
            <w:tcW w:w="2693" w:type="dxa"/>
            <w:shd w:val="clear" w:color="auto" w:fill="auto"/>
          </w:tcPr>
          <w:p w14:paraId="21849FF3" w14:textId="77777777" w:rsidR="00A964FB" w:rsidRPr="00B737D5" w:rsidRDefault="00A964FB" w:rsidP="00522CB4">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77F8F6C7"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52037C4"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60081D43"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25782FC"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248C9BF"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964FB" w:rsidRPr="00B737D5" w14:paraId="0202DF6B" w14:textId="77777777" w:rsidTr="00522CB4">
        <w:tc>
          <w:tcPr>
            <w:tcW w:w="2977" w:type="dxa"/>
            <w:gridSpan w:val="2"/>
            <w:shd w:val="clear" w:color="auto" w:fill="auto"/>
          </w:tcPr>
          <w:p w14:paraId="03D77882" w14:textId="77777777" w:rsidR="00A964FB" w:rsidRPr="00B737D5" w:rsidRDefault="00A964FB" w:rsidP="00522CB4">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7C36C3A0"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5BFBDE5D"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688E7EC2"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DA1C4AC"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A964FB" w:rsidRPr="00B737D5" w14:paraId="087A5F3B" w14:textId="77777777" w:rsidTr="00522CB4">
        <w:tc>
          <w:tcPr>
            <w:tcW w:w="2693" w:type="dxa"/>
            <w:shd w:val="clear" w:color="auto" w:fill="auto"/>
          </w:tcPr>
          <w:p w14:paraId="4341B2AF" w14:textId="77777777" w:rsidR="00A964FB" w:rsidRPr="00B737D5" w:rsidRDefault="00A964FB" w:rsidP="00522CB4">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สินทรัพย์ทางการเงินที่วัดมูลค่าด้วยมูลค่ายุติธรรมผ่านกำไรขาดทุนเบ็ดเสร็จอื่น</w:t>
            </w:r>
          </w:p>
        </w:tc>
        <w:tc>
          <w:tcPr>
            <w:tcW w:w="284" w:type="dxa"/>
            <w:shd w:val="clear" w:color="auto" w:fill="auto"/>
          </w:tcPr>
          <w:p w14:paraId="4A70C0DD"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2A3AE3B"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3C60065E"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4AE1246E"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3A3F7976"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023741E"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5B2A6AFA"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0556EEFC"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31AFE2E"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6D96133C"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c>
          <w:tcPr>
            <w:tcW w:w="1559" w:type="dxa"/>
            <w:shd w:val="clear" w:color="auto" w:fill="auto"/>
          </w:tcPr>
          <w:p w14:paraId="316CCD9F"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6192B19"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E972BDB"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r>
      <w:tr w:rsidR="00A964FB" w:rsidRPr="00B737D5" w14:paraId="50084A8D" w14:textId="77777777" w:rsidTr="00522CB4">
        <w:tc>
          <w:tcPr>
            <w:tcW w:w="2693" w:type="dxa"/>
            <w:shd w:val="clear" w:color="auto" w:fill="auto"/>
          </w:tcPr>
          <w:p w14:paraId="59A418D9" w14:textId="77777777" w:rsidR="00A964FB" w:rsidRPr="00B737D5" w:rsidRDefault="00A964FB" w:rsidP="00522CB4">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075A2270"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7E7E1DB" w14:textId="77777777" w:rsidR="00A964FB" w:rsidRPr="00B737D5" w:rsidRDefault="00A964FB"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05D046C2" w14:textId="77777777" w:rsidR="00A964FB" w:rsidRPr="00B737D5" w:rsidRDefault="00A964FB"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22373CCC" w14:textId="77777777" w:rsidR="00A964FB" w:rsidRPr="00B737D5" w:rsidRDefault="00A964FB"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c>
          <w:tcPr>
            <w:tcW w:w="1559" w:type="dxa"/>
            <w:shd w:val="clear" w:color="auto" w:fill="auto"/>
          </w:tcPr>
          <w:p w14:paraId="3C241A0D" w14:textId="77777777" w:rsidR="00A964FB" w:rsidRPr="00B737D5" w:rsidRDefault="00A964FB"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r>
      <w:tr w:rsidR="00A964FB" w:rsidRPr="00B737D5" w14:paraId="37B7D2EA" w14:textId="77777777" w:rsidTr="00522CB4">
        <w:tc>
          <w:tcPr>
            <w:tcW w:w="2693" w:type="dxa"/>
            <w:shd w:val="clear" w:color="auto" w:fill="auto"/>
          </w:tcPr>
          <w:p w14:paraId="6920D74A" w14:textId="77777777" w:rsidR="00A964FB" w:rsidRPr="00B737D5" w:rsidRDefault="00A964FB" w:rsidP="00522CB4">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B737D5">
              <w:rPr>
                <w:rFonts w:ascii="Browallia New" w:hAnsi="Browallia New" w:cs="Browallia New"/>
                <w:b/>
                <w:bCs/>
                <w:sz w:val="22"/>
                <w:szCs w:val="22"/>
                <w:cs/>
                <w:lang w:val="en-GB"/>
              </w:rPr>
              <w:t>หนี้สินทางการเงิน</w:t>
            </w:r>
          </w:p>
        </w:tc>
        <w:tc>
          <w:tcPr>
            <w:tcW w:w="284" w:type="dxa"/>
            <w:shd w:val="clear" w:color="auto" w:fill="auto"/>
          </w:tcPr>
          <w:p w14:paraId="2BF02A72"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79914DB" w14:textId="77777777" w:rsidR="00A964FB" w:rsidRPr="00B737D5" w:rsidRDefault="00A964FB" w:rsidP="00522CB4">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06C1ED4E"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58B97159"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5D3E3D05"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964FB" w:rsidRPr="00B737D5" w14:paraId="7D5E917F" w14:textId="77777777" w:rsidTr="00522CB4">
        <w:tc>
          <w:tcPr>
            <w:tcW w:w="2693" w:type="dxa"/>
            <w:shd w:val="clear" w:color="auto" w:fill="auto"/>
          </w:tcPr>
          <w:p w14:paraId="22233CA4" w14:textId="77777777" w:rsidR="00A964FB" w:rsidRPr="00B737D5" w:rsidRDefault="00A964FB" w:rsidP="00522CB4">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hint="cs"/>
                <w:sz w:val="22"/>
                <w:szCs w:val="22"/>
                <w:cs/>
                <w:lang w:val="en-GB"/>
              </w:rPr>
              <w:t>หุ้นกู้</w:t>
            </w:r>
          </w:p>
        </w:tc>
        <w:tc>
          <w:tcPr>
            <w:tcW w:w="284" w:type="dxa"/>
            <w:shd w:val="clear" w:color="auto" w:fill="auto"/>
          </w:tcPr>
          <w:p w14:paraId="3CDA2D0E"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18FF44E2"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140260EE" w14:textId="7268329A" w:rsidR="00A964FB" w:rsidRPr="00B737D5" w:rsidRDefault="00433E51"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581,</w:t>
            </w:r>
            <w:r w:rsidR="00596F76" w:rsidRPr="00B737D5">
              <w:rPr>
                <w:rFonts w:ascii="Browallia New" w:hAnsi="Browallia New" w:cs="Browallia New"/>
                <w:sz w:val="22"/>
                <w:szCs w:val="22"/>
              </w:rPr>
              <w:t>680</w:t>
            </w:r>
          </w:p>
        </w:tc>
        <w:tc>
          <w:tcPr>
            <w:tcW w:w="1560" w:type="dxa"/>
            <w:shd w:val="clear" w:color="auto" w:fill="auto"/>
          </w:tcPr>
          <w:p w14:paraId="3A4D413C"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59" w:type="dxa"/>
            <w:shd w:val="clear" w:color="auto" w:fill="auto"/>
          </w:tcPr>
          <w:p w14:paraId="40CC6C2B" w14:textId="3D49D9B5" w:rsidR="00A964FB" w:rsidRPr="00B737D5" w:rsidRDefault="00515B2C"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581,</w:t>
            </w:r>
            <w:r w:rsidR="00794FE9" w:rsidRPr="00B737D5">
              <w:rPr>
                <w:rFonts w:ascii="Browallia New" w:hAnsi="Browallia New" w:cs="Browallia New"/>
                <w:sz w:val="22"/>
                <w:szCs w:val="22"/>
              </w:rPr>
              <w:t>680</w:t>
            </w:r>
          </w:p>
        </w:tc>
      </w:tr>
      <w:tr w:rsidR="00A964FB" w:rsidRPr="00B737D5" w14:paraId="39B337C8" w14:textId="77777777" w:rsidTr="00522CB4">
        <w:tc>
          <w:tcPr>
            <w:tcW w:w="2693" w:type="dxa"/>
            <w:shd w:val="clear" w:color="auto" w:fill="auto"/>
          </w:tcPr>
          <w:p w14:paraId="3000BA36" w14:textId="77777777" w:rsidR="00A964FB" w:rsidRPr="00B737D5" w:rsidRDefault="00A964FB" w:rsidP="00522CB4">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26F473DF"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0B0E0C14" w14:textId="77777777" w:rsidR="00A964FB" w:rsidRPr="00B737D5" w:rsidRDefault="00A964FB"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34F21B7B" w14:textId="4EE906CC" w:rsidR="00A964FB" w:rsidRPr="00B737D5" w:rsidRDefault="00CE0F59"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581,</w:t>
            </w:r>
            <w:r w:rsidR="00596F76" w:rsidRPr="00B737D5">
              <w:rPr>
                <w:rFonts w:ascii="Browallia New" w:hAnsi="Browallia New" w:cs="Browallia New"/>
                <w:sz w:val="22"/>
                <w:szCs w:val="22"/>
              </w:rPr>
              <w:t>680</w:t>
            </w:r>
          </w:p>
        </w:tc>
        <w:tc>
          <w:tcPr>
            <w:tcW w:w="1560" w:type="dxa"/>
            <w:shd w:val="clear" w:color="auto" w:fill="auto"/>
          </w:tcPr>
          <w:p w14:paraId="47150AB6" w14:textId="77777777" w:rsidR="00A964FB" w:rsidRPr="00B737D5" w:rsidRDefault="00A964FB"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59" w:type="dxa"/>
            <w:shd w:val="clear" w:color="auto" w:fill="auto"/>
          </w:tcPr>
          <w:p w14:paraId="0D48B778" w14:textId="70F80419" w:rsidR="00A964FB" w:rsidRPr="00B737D5" w:rsidRDefault="00515B2C"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581,</w:t>
            </w:r>
            <w:r w:rsidR="00794FE9" w:rsidRPr="00B737D5">
              <w:rPr>
                <w:rFonts w:ascii="Browallia New" w:hAnsi="Browallia New" w:cs="Browallia New"/>
                <w:sz w:val="22"/>
                <w:szCs w:val="22"/>
              </w:rPr>
              <w:t>680</w:t>
            </w:r>
          </w:p>
        </w:tc>
      </w:tr>
      <w:tr w:rsidR="00AA548D" w:rsidRPr="00B737D5" w14:paraId="39A87C74" w14:textId="77777777" w:rsidTr="007932B2">
        <w:trPr>
          <w:tblHeader/>
        </w:trPr>
        <w:tc>
          <w:tcPr>
            <w:tcW w:w="9072" w:type="dxa"/>
            <w:gridSpan w:val="6"/>
            <w:shd w:val="clear" w:color="auto" w:fill="auto"/>
            <w:vAlign w:val="bottom"/>
          </w:tcPr>
          <w:p w14:paraId="46C9755E" w14:textId="25FF40AF" w:rsidR="00AA548D" w:rsidRPr="00B737D5" w:rsidRDefault="00050B0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B737D5">
              <w:rPr>
                <w:rFonts w:ascii="Browallia New" w:hAnsi="Browallia New" w:cs="Browallia New"/>
                <w:color w:val="000000"/>
                <w:sz w:val="22"/>
                <w:szCs w:val="22"/>
                <w:lang w:val="en-GB"/>
              </w:rPr>
              <w:lastRenderedPageBreak/>
              <w:t>(</w:t>
            </w:r>
            <w:r w:rsidR="00AA548D" w:rsidRPr="00B737D5">
              <w:rPr>
                <w:rFonts w:ascii="Browallia New" w:hAnsi="Browallia New" w:cs="Browallia New"/>
                <w:color w:val="000000"/>
                <w:sz w:val="22"/>
                <w:szCs w:val="22"/>
                <w:cs/>
                <w:lang w:val="en-GB"/>
              </w:rPr>
              <w:t>หน่วย : พันบาท)</w:t>
            </w:r>
          </w:p>
        </w:tc>
      </w:tr>
      <w:tr w:rsidR="00AA548D" w:rsidRPr="00B737D5" w14:paraId="448F0FB4" w14:textId="77777777" w:rsidTr="007932B2">
        <w:trPr>
          <w:tblHeader/>
        </w:trPr>
        <w:tc>
          <w:tcPr>
            <w:tcW w:w="2693" w:type="dxa"/>
            <w:shd w:val="clear" w:color="auto" w:fill="auto"/>
            <w:vAlign w:val="bottom"/>
          </w:tcPr>
          <w:p w14:paraId="0FBB37CC"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1C5855CB"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03E00792"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งบการเงินรวม</w:t>
            </w:r>
          </w:p>
        </w:tc>
      </w:tr>
      <w:tr w:rsidR="00AA548D" w:rsidRPr="00B737D5" w14:paraId="4AC9A29B" w14:textId="77777777" w:rsidTr="007932B2">
        <w:trPr>
          <w:tblHeader/>
        </w:trPr>
        <w:tc>
          <w:tcPr>
            <w:tcW w:w="2693" w:type="dxa"/>
            <w:shd w:val="clear" w:color="auto" w:fill="auto"/>
            <w:vAlign w:val="bottom"/>
          </w:tcPr>
          <w:p w14:paraId="3F5A57EA"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7EB7897"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6F7DDE64" w14:textId="47383B89" w:rsidR="00AA548D" w:rsidRPr="00B737D5" w:rsidRDefault="004C7876"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737D5">
              <w:rPr>
                <w:rFonts w:ascii="Browallia New" w:hAnsi="Browallia New" w:cs="Browallia New"/>
                <w:sz w:val="22"/>
                <w:szCs w:val="22"/>
              </w:rPr>
              <w:t xml:space="preserve">31 </w:t>
            </w:r>
            <w:r w:rsidRPr="00B737D5">
              <w:rPr>
                <w:rFonts w:ascii="Browallia New" w:hAnsi="Browallia New" w:cs="Browallia New" w:hint="cs"/>
                <w:sz w:val="22"/>
                <w:szCs w:val="22"/>
                <w:cs/>
              </w:rPr>
              <w:t xml:space="preserve">ธันวาคม </w:t>
            </w:r>
            <w:r w:rsidRPr="00B737D5">
              <w:rPr>
                <w:rFonts w:ascii="Browallia New" w:hAnsi="Browallia New" w:cs="Browallia New"/>
                <w:sz w:val="22"/>
                <w:szCs w:val="22"/>
              </w:rPr>
              <w:t>2564</w:t>
            </w:r>
          </w:p>
        </w:tc>
      </w:tr>
      <w:tr w:rsidR="00AA548D" w:rsidRPr="00B737D5" w14:paraId="0CB227A3" w14:textId="77777777" w:rsidTr="007932B2">
        <w:trPr>
          <w:tblHeader/>
        </w:trPr>
        <w:tc>
          <w:tcPr>
            <w:tcW w:w="2693" w:type="dxa"/>
            <w:shd w:val="clear" w:color="auto" w:fill="auto"/>
            <w:vAlign w:val="bottom"/>
          </w:tcPr>
          <w:p w14:paraId="346FECF3"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44E1FB8C"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2C7BF876"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2AF78F1A"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76398FD0"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194F27AF"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AA548D" w:rsidRPr="00B737D5" w14:paraId="7234A97A" w14:textId="77777777" w:rsidTr="007932B2">
        <w:tc>
          <w:tcPr>
            <w:tcW w:w="2693" w:type="dxa"/>
            <w:shd w:val="clear" w:color="auto" w:fill="auto"/>
          </w:tcPr>
          <w:p w14:paraId="29A7617F"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15541157"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52A0607"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48362910"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60D22194"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785F11A4"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A548D" w:rsidRPr="00B737D5" w14:paraId="37EFC31C" w14:textId="77777777" w:rsidTr="007932B2">
        <w:tc>
          <w:tcPr>
            <w:tcW w:w="2977" w:type="dxa"/>
            <w:gridSpan w:val="2"/>
            <w:shd w:val="clear" w:color="auto" w:fill="auto"/>
          </w:tcPr>
          <w:p w14:paraId="6956928C" w14:textId="77777777" w:rsidR="00AA548D" w:rsidRPr="00B737D5" w:rsidRDefault="00AA548D" w:rsidP="007932B2">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3940EDFC"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0AF6B05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4D6F01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4C65676"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AA548D" w:rsidRPr="00B737D5" w14:paraId="717E1489" w14:textId="77777777" w:rsidTr="007932B2">
        <w:tc>
          <w:tcPr>
            <w:tcW w:w="2693" w:type="dxa"/>
            <w:shd w:val="clear" w:color="auto" w:fill="auto"/>
          </w:tcPr>
          <w:p w14:paraId="041CE5A3" w14:textId="77777777" w:rsidR="00AA548D" w:rsidRPr="00B737D5" w:rsidRDefault="00AA548D" w:rsidP="007932B2">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สินทรัพย์ทางการเงินที่วัดมูลค่าด้วยมูลค่ายุติธรรมผ่านกำไรขาดทุนเบ็ดเสร็จอื่น</w:t>
            </w:r>
          </w:p>
        </w:tc>
        <w:tc>
          <w:tcPr>
            <w:tcW w:w="284" w:type="dxa"/>
            <w:shd w:val="clear" w:color="auto" w:fill="auto"/>
          </w:tcPr>
          <w:p w14:paraId="63A2573C"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5F97B67"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2EFFF9C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2D1D4B10"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57D5788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37CE8F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5A015DF6"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017E7C3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6C70E9C7"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2C56B49"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c>
          <w:tcPr>
            <w:tcW w:w="1559" w:type="dxa"/>
            <w:shd w:val="clear" w:color="auto" w:fill="auto"/>
          </w:tcPr>
          <w:p w14:paraId="2AB1956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9BE627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17D56B3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r>
      <w:tr w:rsidR="00AA548D" w:rsidRPr="00B737D5" w14:paraId="7665CCAC" w14:textId="77777777" w:rsidTr="007932B2">
        <w:tc>
          <w:tcPr>
            <w:tcW w:w="2693" w:type="dxa"/>
            <w:shd w:val="clear" w:color="auto" w:fill="auto"/>
          </w:tcPr>
          <w:p w14:paraId="0CE6AE87"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เงินลงทุนระยะยาวในลูกหนี้</w:t>
            </w:r>
          </w:p>
        </w:tc>
        <w:tc>
          <w:tcPr>
            <w:tcW w:w="284" w:type="dxa"/>
            <w:shd w:val="clear" w:color="auto" w:fill="auto"/>
          </w:tcPr>
          <w:p w14:paraId="08C2341C"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1D55B917"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7CAA738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32200460" w14:textId="40FBEB05"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14</w:t>
            </w:r>
            <w:r w:rsidR="005D5F19" w:rsidRPr="00B737D5">
              <w:rPr>
                <w:rFonts w:ascii="Browallia New" w:hAnsi="Browallia New" w:cs="Browallia New"/>
                <w:sz w:val="22"/>
                <w:szCs w:val="22"/>
              </w:rPr>
              <w:t>4</w:t>
            </w:r>
            <w:r w:rsidRPr="00B737D5">
              <w:rPr>
                <w:rFonts w:ascii="Browallia New" w:hAnsi="Browallia New" w:cs="Browallia New"/>
                <w:sz w:val="22"/>
                <w:szCs w:val="22"/>
              </w:rPr>
              <w:t>,</w:t>
            </w:r>
            <w:r w:rsidR="00E97CD3" w:rsidRPr="00B737D5">
              <w:rPr>
                <w:rFonts w:ascii="Browallia New" w:hAnsi="Browallia New" w:cs="Browallia New"/>
                <w:sz w:val="22"/>
                <w:szCs w:val="22"/>
              </w:rPr>
              <w:t>365</w:t>
            </w:r>
          </w:p>
        </w:tc>
        <w:tc>
          <w:tcPr>
            <w:tcW w:w="1559" w:type="dxa"/>
            <w:shd w:val="clear" w:color="auto" w:fill="auto"/>
          </w:tcPr>
          <w:p w14:paraId="11549F09" w14:textId="6316D368"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lang w:val="en-GB"/>
              </w:rPr>
              <w:t>14</w:t>
            </w:r>
            <w:r w:rsidR="005D5F19" w:rsidRPr="00B737D5">
              <w:rPr>
                <w:rFonts w:ascii="Browallia New" w:hAnsi="Browallia New" w:cs="Browallia New"/>
                <w:sz w:val="22"/>
                <w:szCs w:val="22"/>
                <w:lang w:val="en-GB"/>
              </w:rPr>
              <w:t>4</w:t>
            </w:r>
            <w:r w:rsidRPr="00B737D5">
              <w:rPr>
                <w:rFonts w:ascii="Browallia New" w:hAnsi="Browallia New" w:cs="Browallia New"/>
                <w:sz w:val="22"/>
                <w:szCs w:val="22"/>
                <w:lang w:val="en-GB"/>
              </w:rPr>
              <w:t>,</w:t>
            </w:r>
            <w:r w:rsidR="00E97CD3" w:rsidRPr="00B737D5">
              <w:rPr>
                <w:rFonts w:ascii="Browallia New" w:hAnsi="Browallia New" w:cs="Browallia New"/>
                <w:sz w:val="22"/>
                <w:szCs w:val="22"/>
                <w:lang w:val="en-GB"/>
              </w:rPr>
              <w:t>365</w:t>
            </w:r>
          </w:p>
        </w:tc>
      </w:tr>
      <w:tr w:rsidR="00AA548D" w:rsidRPr="00B737D5" w14:paraId="34C9BA22" w14:textId="77777777" w:rsidTr="007932B2">
        <w:tc>
          <w:tcPr>
            <w:tcW w:w="2693" w:type="dxa"/>
            <w:shd w:val="clear" w:color="auto" w:fill="auto"/>
          </w:tcPr>
          <w:p w14:paraId="3A69C95D"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075EB766"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7AE89E3"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5DECAE64"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vAlign w:val="center"/>
          </w:tcPr>
          <w:p w14:paraId="5BEB25DE" w14:textId="0AC58969" w:rsidR="00AA548D" w:rsidRPr="00B737D5" w:rsidRDefault="00F42BBB"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200,942</w:t>
            </w:r>
          </w:p>
        </w:tc>
        <w:tc>
          <w:tcPr>
            <w:tcW w:w="1559" w:type="dxa"/>
            <w:shd w:val="clear" w:color="auto" w:fill="auto"/>
            <w:vAlign w:val="center"/>
          </w:tcPr>
          <w:p w14:paraId="671892EF" w14:textId="4D5AE86D" w:rsidR="00AA548D" w:rsidRPr="00B737D5" w:rsidRDefault="00F42BBB"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lang w:val="en-GB"/>
              </w:rPr>
              <w:t>200,942</w:t>
            </w:r>
          </w:p>
        </w:tc>
      </w:tr>
      <w:tr w:rsidR="00AA548D" w:rsidRPr="00B737D5" w14:paraId="63B4C4E3" w14:textId="77777777" w:rsidTr="007932B2">
        <w:tc>
          <w:tcPr>
            <w:tcW w:w="2693" w:type="dxa"/>
            <w:shd w:val="clear" w:color="auto" w:fill="auto"/>
          </w:tcPr>
          <w:p w14:paraId="39F685FD" w14:textId="77777777" w:rsidR="00AA548D" w:rsidRPr="00B737D5" w:rsidRDefault="00AA548D" w:rsidP="007932B2">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B737D5">
              <w:rPr>
                <w:rFonts w:ascii="Browallia New" w:hAnsi="Browallia New" w:cs="Browallia New"/>
                <w:b/>
                <w:bCs/>
                <w:sz w:val="22"/>
                <w:szCs w:val="22"/>
                <w:cs/>
                <w:lang w:val="en-GB"/>
              </w:rPr>
              <w:t>หนี้สินทางการเงิน</w:t>
            </w:r>
          </w:p>
        </w:tc>
        <w:tc>
          <w:tcPr>
            <w:tcW w:w="284" w:type="dxa"/>
            <w:shd w:val="clear" w:color="auto" w:fill="auto"/>
          </w:tcPr>
          <w:p w14:paraId="417F1A5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42371B9" w14:textId="77777777" w:rsidR="00AA548D" w:rsidRPr="00B737D5" w:rsidRDefault="00AA548D" w:rsidP="007932B2">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1ECE9D6D"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777A228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238C9820"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A548D" w:rsidRPr="00B737D5" w14:paraId="64CEEC6E" w14:textId="77777777" w:rsidTr="007932B2">
        <w:tc>
          <w:tcPr>
            <w:tcW w:w="2693" w:type="dxa"/>
            <w:shd w:val="clear" w:color="auto" w:fill="auto"/>
          </w:tcPr>
          <w:p w14:paraId="28F21A53"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hint="cs"/>
                <w:sz w:val="22"/>
                <w:szCs w:val="22"/>
                <w:cs/>
                <w:lang w:val="en-GB"/>
              </w:rPr>
              <w:t>หุ้นกู้</w:t>
            </w:r>
          </w:p>
        </w:tc>
        <w:tc>
          <w:tcPr>
            <w:tcW w:w="284" w:type="dxa"/>
            <w:shd w:val="clear" w:color="auto" w:fill="auto"/>
          </w:tcPr>
          <w:p w14:paraId="6AE89E2B"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908C46A"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60640CD1" w14:textId="13E35F84" w:rsidR="00AA548D" w:rsidRPr="00B737D5" w:rsidRDefault="00EC008C"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B737D5">
              <w:rPr>
                <w:rFonts w:ascii="Browallia New" w:hAnsi="Browallia New" w:cs="Browallia New"/>
                <w:sz w:val="22"/>
                <w:szCs w:val="22"/>
              </w:rPr>
              <w:t>2,247,486</w:t>
            </w:r>
          </w:p>
        </w:tc>
        <w:tc>
          <w:tcPr>
            <w:tcW w:w="1560" w:type="dxa"/>
            <w:shd w:val="clear" w:color="auto" w:fill="auto"/>
          </w:tcPr>
          <w:p w14:paraId="794CA6E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59" w:type="dxa"/>
            <w:shd w:val="clear" w:color="auto" w:fill="auto"/>
          </w:tcPr>
          <w:p w14:paraId="0CAD0614" w14:textId="2B0C9B7D" w:rsidR="00AA548D" w:rsidRPr="00B737D5" w:rsidRDefault="00FF4F39"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2,247,486</w:t>
            </w:r>
          </w:p>
        </w:tc>
      </w:tr>
      <w:tr w:rsidR="00AA548D" w:rsidRPr="00B737D5" w14:paraId="0774563D" w14:textId="77777777" w:rsidTr="007932B2">
        <w:tc>
          <w:tcPr>
            <w:tcW w:w="2693" w:type="dxa"/>
            <w:shd w:val="clear" w:color="auto" w:fill="auto"/>
          </w:tcPr>
          <w:p w14:paraId="71511685"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4ED9CEF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14E6EF05"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7A6C593F" w14:textId="2E33861B" w:rsidR="00AA548D" w:rsidRPr="00B737D5" w:rsidRDefault="00EC008C"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2,247,486</w:t>
            </w:r>
          </w:p>
        </w:tc>
        <w:tc>
          <w:tcPr>
            <w:tcW w:w="1560" w:type="dxa"/>
            <w:shd w:val="clear" w:color="auto" w:fill="auto"/>
          </w:tcPr>
          <w:p w14:paraId="29A8BC33"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59" w:type="dxa"/>
            <w:shd w:val="clear" w:color="auto" w:fill="auto"/>
          </w:tcPr>
          <w:p w14:paraId="4948C32C" w14:textId="62A3E3B8" w:rsidR="00AA548D" w:rsidRPr="00B737D5" w:rsidRDefault="00FF4F39"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2,247,486</w:t>
            </w:r>
          </w:p>
        </w:tc>
      </w:tr>
    </w:tbl>
    <w:p w14:paraId="151D212E" w14:textId="77777777" w:rsidR="002555E0" w:rsidRPr="00B737D5" w:rsidRDefault="002555E0" w:rsidP="00243C47">
      <w:pPr>
        <w:ind w:left="450"/>
        <w:jc w:val="thaiDistribute"/>
        <w:rPr>
          <w:rFonts w:ascii="Browallia New" w:hAnsi="Browallia New" w:cs="Browallia New"/>
          <w:sz w:val="28"/>
          <w:szCs w:val="28"/>
        </w:rPr>
      </w:pPr>
    </w:p>
    <w:tbl>
      <w:tblPr>
        <w:tblW w:w="9072" w:type="dxa"/>
        <w:tblInd w:w="284" w:type="dxa"/>
        <w:tblLayout w:type="fixed"/>
        <w:tblLook w:val="04A0" w:firstRow="1" w:lastRow="0" w:firstColumn="1" w:lastColumn="0" w:noHBand="0" w:noVBand="1"/>
      </w:tblPr>
      <w:tblGrid>
        <w:gridCol w:w="2693"/>
        <w:gridCol w:w="284"/>
        <w:gridCol w:w="1559"/>
        <w:gridCol w:w="1417"/>
        <w:gridCol w:w="1560"/>
        <w:gridCol w:w="1559"/>
      </w:tblGrid>
      <w:tr w:rsidR="00AA548D" w:rsidRPr="00B737D5" w14:paraId="0C9C9405" w14:textId="77777777" w:rsidTr="007932B2">
        <w:trPr>
          <w:tblHeader/>
        </w:trPr>
        <w:tc>
          <w:tcPr>
            <w:tcW w:w="9072" w:type="dxa"/>
            <w:gridSpan w:val="6"/>
            <w:shd w:val="clear" w:color="auto" w:fill="auto"/>
            <w:vAlign w:val="bottom"/>
          </w:tcPr>
          <w:p w14:paraId="198E8BF9"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cs/>
                <w:lang w:val="en-GB"/>
              </w:rPr>
            </w:pPr>
            <w:r w:rsidRPr="00B737D5">
              <w:rPr>
                <w:rFonts w:ascii="Browallia New" w:hAnsi="Browallia New" w:cs="Browallia New"/>
                <w:color w:val="000000"/>
                <w:sz w:val="22"/>
                <w:szCs w:val="22"/>
                <w:cs/>
                <w:lang w:val="en-GB"/>
              </w:rPr>
              <w:t>(หน่วย : พันบาท)</w:t>
            </w:r>
          </w:p>
        </w:tc>
      </w:tr>
      <w:tr w:rsidR="00AA548D" w:rsidRPr="00B737D5" w14:paraId="096C0CD3" w14:textId="77777777" w:rsidTr="007932B2">
        <w:trPr>
          <w:tblHeader/>
        </w:trPr>
        <w:tc>
          <w:tcPr>
            <w:tcW w:w="2693" w:type="dxa"/>
            <w:shd w:val="clear" w:color="auto" w:fill="auto"/>
            <w:vAlign w:val="bottom"/>
          </w:tcPr>
          <w:p w14:paraId="6DE73F02"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B691C99"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6A7AF092"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w:t>
            </w:r>
            <w:r w:rsidRPr="00B737D5">
              <w:rPr>
                <w:rFonts w:ascii="Browallia New" w:hAnsi="Browallia New" w:cs="Browallia New" w:hint="cs"/>
                <w:sz w:val="22"/>
                <w:szCs w:val="22"/>
                <w:cs/>
              </w:rPr>
              <w:t>เฉพาะของบริษัท</w:t>
            </w:r>
          </w:p>
        </w:tc>
      </w:tr>
      <w:tr w:rsidR="00AA548D" w:rsidRPr="00B737D5" w14:paraId="5C2CB18B" w14:textId="77777777" w:rsidTr="007932B2">
        <w:trPr>
          <w:tblHeader/>
        </w:trPr>
        <w:tc>
          <w:tcPr>
            <w:tcW w:w="2693" w:type="dxa"/>
            <w:shd w:val="clear" w:color="auto" w:fill="auto"/>
            <w:vAlign w:val="bottom"/>
          </w:tcPr>
          <w:p w14:paraId="1134B0D4"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2D707501"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4E4585D9" w14:textId="0CA9B923" w:rsidR="00AA548D" w:rsidRPr="00B737D5" w:rsidRDefault="004C7876"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737D5">
              <w:rPr>
                <w:rFonts w:ascii="Browallia New" w:hAnsi="Browallia New" w:cs="Browallia New"/>
                <w:sz w:val="22"/>
                <w:szCs w:val="22"/>
              </w:rPr>
              <w:t xml:space="preserve">31 </w:t>
            </w:r>
            <w:r w:rsidRPr="00B737D5">
              <w:rPr>
                <w:rFonts w:ascii="Browallia New" w:hAnsi="Browallia New" w:cs="Browallia New" w:hint="cs"/>
                <w:sz w:val="22"/>
                <w:szCs w:val="22"/>
                <w:cs/>
              </w:rPr>
              <w:t xml:space="preserve">ธันวาคม </w:t>
            </w:r>
            <w:r w:rsidRPr="00B737D5">
              <w:rPr>
                <w:rFonts w:ascii="Browallia New" w:hAnsi="Browallia New" w:cs="Browallia New"/>
                <w:sz w:val="22"/>
                <w:szCs w:val="22"/>
              </w:rPr>
              <w:t>2564</w:t>
            </w:r>
          </w:p>
        </w:tc>
      </w:tr>
      <w:tr w:rsidR="00AA548D" w:rsidRPr="00B737D5" w14:paraId="6A5B6D76" w14:textId="77777777" w:rsidTr="007932B2">
        <w:trPr>
          <w:tblHeader/>
        </w:trPr>
        <w:tc>
          <w:tcPr>
            <w:tcW w:w="2693" w:type="dxa"/>
            <w:shd w:val="clear" w:color="auto" w:fill="auto"/>
            <w:vAlign w:val="bottom"/>
          </w:tcPr>
          <w:p w14:paraId="39A407EC"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64D0CE2F"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3982DF08"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6CB2F658"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28A16FE7"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544EB3FA"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AA548D" w:rsidRPr="00B737D5" w14:paraId="7BCD15E4" w14:textId="77777777" w:rsidTr="007932B2">
        <w:tc>
          <w:tcPr>
            <w:tcW w:w="2693" w:type="dxa"/>
            <w:shd w:val="clear" w:color="auto" w:fill="auto"/>
          </w:tcPr>
          <w:p w14:paraId="50833A6F"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556583B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27C24E8"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5FA0AF0C"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268463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55B54B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A548D" w:rsidRPr="00B737D5" w14:paraId="3DFAA50F" w14:textId="77777777" w:rsidTr="007932B2">
        <w:tc>
          <w:tcPr>
            <w:tcW w:w="2977" w:type="dxa"/>
            <w:gridSpan w:val="2"/>
            <w:shd w:val="clear" w:color="auto" w:fill="auto"/>
          </w:tcPr>
          <w:p w14:paraId="05CDB4E2" w14:textId="77777777" w:rsidR="00AA548D" w:rsidRPr="00B737D5" w:rsidRDefault="00AA548D" w:rsidP="007932B2">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3FA0E8B1"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1B0B96A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26A07CE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5E3C49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AA548D" w:rsidRPr="00B737D5" w14:paraId="13963A39" w14:textId="77777777" w:rsidTr="007932B2">
        <w:tc>
          <w:tcPr>
            <w:tcW w:w="2693" w:type="dxa"/>
            <w:shd w:val="clear" w:color="auto" w:fill="auto"/>
          </w:tcPr>
          <w:p w14:paraId="539B0B30" w14:textId="77777777" w:rsidR="00AA548D" w:rsidRPr="00B737D5" w:rsidRDefault="00AA548D" w:rsidP="007932B2">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สินทรัพย์ทางการเงินที่วัดมูลค่าด้วยมูลค่ายุติธรรมผ่านกำไรขาดทุนเบ็ดเสร็จอื่น</w:t>
            </w:r>
          </w:p>
        </w:tc>
        <w:tc>
          <w:tcPr>
            <w:tcW w:w="284" w:type="dxa"/>
            <w:shd w:val="clear" w:color="auto" w:fill="auto"/>
          </w:tcPr>
          <w:p w14:paraId="7E090900"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3BAB39AA"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32D0018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70D87368"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3AD06048"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670A7B9A"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1834ADCC"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37FC1F56"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5E4AF0D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C07718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c>
          <w:tcPr>
            <w:tcW w:w="1559" w:type="dxa"/>
            <w:shd w:val="clear" w:color="auto" w:fill="auto"/>
          </w:tcPr>
          <w:p w14:paraId="449C268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5800B00"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0C32CAA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r>
      <w:tr w:rsidR="00AA548D" w:rsidRPr="00B737D5" w14:paraId="7023E3D9" w14:textId="77777777" w:rsidTr="007932B2">
        <w:tc>
          <w:tcPr>
            <w:tcW w:w="2693" w:type="dxa"/>
            <w:shd w:val="clear" w:color="auto" w:fill="auto"/>
          </w:tcPr>
          <w:p w14:paraId="05445B5A"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2A71397A"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4B6D67C"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054F32BC"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4A5A080D"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c>
          <w:tcPr>
            <w:tcW w:w="1559" w:type="dxa"/>
            <w:shd w:val="clear" w:color="auto" w:fill="auto"/>
          </w:tcPr>
          <w:p w14:paraId="7AF3A593"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r>
      <w:tr w:rsidR="00AA548D" w:rsidRPr="00B737D5" w14:paraId="4DB50EA3" w14:textId="77777777" w:rsidTr="007932B2">
        <w:tc>
          <w:tcPr>
            <w:tcW w:w="2693" w:type="dxa"/>
            <w:shd w:val="clear" w:color="auto" w:fill="auto"/>
          </w:tcPr>
          <w:p w14:paraId="2BE8E7F5" w14:textId="77777777" w:rsidR="00AA548D" w:rsidRPr="00B737D5" w:rsidRDefault="00AA548D" w:rsidP="007932B2">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B737D5">
              <w:rPr>
                <w:rFonts w:ascii="Browallia New" w:hAnsi="Browallia New" w:cs="Browallia New"/>
                <w:b/>
                <w:bCs/>
                <w:sz w:val="22"/>
                <w:szCs w:val="22"/>
                <w:cs/>
                <w:lang w:val="en-GB"/>
              </w:rPr>
              <w:t>หนี้สินทางการเงิน</w:t>
            </w:r>
          </w:p>
        </w:tc>
        <w:tc>
          <w:tcPr>
            <w:tcW w:w="284" w:type="dxa"/>
            <w:shd w:val="clear" w:color="auto" w:fill="auto"/>
          </w:tcPr>
          <w:p w14:paraId="211759A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17D81A1E" w14:textId="77777777" w:rsidR="00AA548D" w:rsidRPr="00B737D5" w:rsidRDefault="00AA548D" w:rsidP="007932B2">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586EA353"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277C8A5C"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FD4B1C7"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A548D" w:rsidRPr="00B737D5" w14:paraId="32667870" w14:textId="77777777" w:rsidTr="007932B2">
        <w:tc>
          <w:tcPr>
            <w:tcW w:w="2693" w:type="dxa"/>
            <w:shd w:val="clear" w:color="auto" w:fill="auto"/>
          </w:tcPr>
          <w:p w14:paraId="35FF5A0F"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hint="cs"/>
                <w:sz w:val="22"/>
                <w:szCs w:val="22"/>
                <w:cs/>
                <w:lang w:val="en-GB"/>
              </w:rPr>
              <w:t>หุ้นกู้</w:t>
            </w:r>
          </w:p>
        </w:tc>
        <w:tc>
          <w:tcPr>
            <w:tcW w:w="284" w:type="dxa"/>
            <w:shd w:val="clear" w:color="auto" w:fill="auto"/>
          </w:tcPr>
          <w:p w14:paraId="202EB8E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B79673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3B7A74C3" w14:textId="1A68241F" w:rsidR="00AA548D" w:rsidRPr="00B737D5" w:rsidRDefault="00EC008C"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1,08</w:t>
            </w:r>
            <w:r w:rsidR="00D848B2" w:rsidRPr="00B737D5">
              <w:rPr>
                <w:rFonts w:ascii="Browallia New" w:hAnsi="Browallia New" w:cs="Browallia New"/>
                <w:sz w:val="22"/>
                <w:szCs w:val="22"/>
              </w:rPr>
              <w:t>1</w:t>
            </w:r>
            <w:r w:rsidRPr="00B737D5">
              <w:rPr>
                <w:rFonts w:ascii="Browallia New" w:hAnsi="Browallia New" w:cs="Browallia New"/>
                <w:sz w:val="22"/>
                <w:szCs w:val="22"/>
              </w:rPr>
              <w:t>,</w:t>
            </w:r>
            <w:r w:rsidR="004B6C50" w:rsidRPr="00B737D5">
              <w:rPr>
                <w:rFonts w:ascii="Browallia New" w:hAnsi="Browallia New" w:cs="Browallia New"/>
                <w:sz w:val="22"/>
                <w:szCs w:val="22"/>
              </w:rPr>
              <w:t>8</w:t>
            </w:r>
            <w:r w:rsidRPr="00B737D5">
              <w:rPr>
                <w:rFonts w:ascii="Browallia New" w:hAnsi="Browallia New" w:cs="Browallia New"/>
                <w:sz w:val="22"/>
                <w:szCs w:val="22"/>
              </w:rPr>
              <w:t>40</w:t>
            </w:r>
          </w:p>
        </w:tc>
        <w:tc>
          <w:tcPr>
            <w:tcW w:w="1560" w:type="dxa"/>
            <w:shd w:val="clear" w:color="auto" w:fill="auto"/>
          </w:tcPr>
          <w:p w14:paraId="63DE425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59" w:type="dxa"/>
            <w:shd w:val="clear" w:color="auto" w:fill="auto"/>
          </w:tcPr>
          <w:p w14:paraId="60A4EEB5" w14:textId="4F4C00F4" w:rsidR="00AA548D" w:rsidRPr="00B737D5" w:rsidRDefault="00FF4F39"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1,08</w:t>
            </w:r>
            <w:r w:rsidR="00D848B2" w:rsidRPr="00B737D5">
              <w:rPr>
                <w:rFonts w:ascii="Browallia New" w:hAnsi="Browallia New" w:cs="Browallia New"/>
                <w:sz w:val="22"/>
                <w:szCs w:val="22"/>
              </w:rPr>
              <w:t>1</w:t>
            </w:r>
            <w:r w:rsidRPr="00B737D5">
              <w:rPr>
                <w:rFonts w:ascii="Browallia New" w:hAnsi="Browallia New" w:cs="Browallia New"/>
                <w:sz w:val="22"/>
                <w:szCs w:val="22"/>
              </w:rPr>
              <w:t>,840</w:t>
            </w:r>
          </w:p>
        </w:tc>
      </w:tr>
      <w:tr w:rsidR="00AA548D" w:rsidRPr="00B737D5" w14:paraId="44475BB1" w14:textId="77777777" w:rsidTr="007932B2">
        <w:tc>
          <w:tcPr>
            <w:tcW w:w="2693" w:type="dxa"/>
            <w:shd w:val="clear" w:color="auto" w:fill="auto"/>
          </w:tcPr>
          <w:p w14:paraId="20271CA2"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1782325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8D1217E"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09FED756" w14:textId="022B4ECE" w:rsidR="00AA548D" w:rsidRPr="00B737D5" w:rsidRDefault="00EC008C"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1,08</w:t>
            </w:r>
            <w:r w:rsidR="00D848B2" w:rsidRPr="00B737D5">
              <w:rPr>
                <w:rFonts w:ascii="Browallia New" w:hAnsi="Browallia New" w:cs="Browallia New"/>
                <w:sz w:val="22"/>
                <w:szCs w:val="22"/>
              </w:rPr>
              <w:t>1</w:t>
            </w:r>
            <w:r w:rsidRPr="00B737D5">
              <w:rPr>
                <w:rFonts w:ascii="Browallia New" w:hAnsi="Browallia New" w:cs="Browallia New"/>
                <w:sz w:val="22"/>
                <w:szCs w:val="22"/>
              </w:rPr>
              <w:t>,</w:t>
            </w:r>
            <w:r w:rsidR="004B6C50" w:rsidRPr="00B737D5">
              <w:rPr>
                <w:rFonts w:ascii="Browallia New" w:hAnsi="Browallia New" w:cs="Browallia New"/>
                <w:sz w:val="22"/>
                <w:szCs w:val="22"/>
              </w:rPr>
              <w:t>8</w:t>
            </w:r>
            <w:r w:rsidRPr="00B737D5">
              <w:rPr>
                <w:rFonts w:ascii="Browallia New" w:hAnsi="Browallia New" w:cs="Browallia New"/>
                <w:sz w:val="22"/>
                <w:szCs w:val="22"/>
              </w:rPr>
              <w:t>40</w:t>
            </w:r>
          </w:p>
        </w:tc>
        <w:tc>
          <w:tcPr>
            <w:tcW w:w="1560" w:type="dxa"/>
            <w:shd w:val="clear" w:color="auto" w:fill="auto"/>
          </w:tcPr>
          <w:p w14:paraId="1097BBC3"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59" w:type="dxa"/>
            <w:shd w:val="clear" w:color="auto" w:fill="auto"/>
          </w:tcPr>
          <w:p w14:paraId="280AE030" w14:textId="30E7FD71" w:rsidR="00AA548D" w:rsidRPr="00B737D5" w:rsidRDefault="00FF4F39"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1,08</w:t>
            </w:r>
            <w:r w:rsidR="00D848B2" w:rsidRPr="00B737D5">
              <w:rPr>
                <w:rFonts w:ascii="Browallia New" w:hAnsi="Browallia New" w:cs="Browallia New"/>
                <w:sz w:val="22"/>
                <w:szCs w:val="22"/>
              </w:rPr>
              <w:t>1</w:t>
            </w:r>
            <w:r w:rsidRPr="00B737D5">
              <w:rPr>
                <w:rFonts w:ascii="Browallia New" w:hAnsi="Browallia New" w:cs="Browallia New"/>
                <w:sz w:val="22"/>
                <w:szCs w:val="22"/>
              </w:rPr>
              <w:t>,840</w:t>
            </w:r>
          </w:p>
        </w:tc>
      </w:tr>
    </w:tbl>
    <w:p w14:paraId="719748EA" w14:textId="77777777" w:rsidR="00A964FB" w:rsidRPr="00B737D5" w:rsidRDefault="00A964FB" w:rsidP="00AC7FD7">
      <w:pPr>
        <w:jc w:val="thaiDistribute"/>
        <w:rPr>
          <w:rFonts w:ascii="Browallia New" w:hAnsi="Browallia New" w:cs="Browallia New"/>
          <w:sz w:val="20"/>
          <w:szCs w:val="20"/>
        </w:rPr>
      </w:pPr>
    </w:p>
    <w:p w14:paraId="61C7D820" w14:textId="0266A6D8" w:rsidR="00C4096C" w:rsidRPr="00B737D5" w:rsidRDefault="00C4096C"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hint="cs"/>
          <w:b/>
          <w:bCs/>
          <w:sz w:val="28"/>
          <w:szCs w:val="28"/>
          <w:cs/>
          <w:lang w:val="en-GB"/>
        </w:rPr>
        <w:t>หนี้สินที่อาจจะเกิดขึ้น</w:t>
      </w:r>
    </w:p>
    <w:p w14:paraId="4ABB2615" w14:textId="77777777" w:rsidR="00C4096C" w:rsidRPr="00B737D5" w:rsidRDefault="00C4096C"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0"/>
          <w:szCs w:val="20"/>
          <w:u w:val="single"/>
          <w:lang w:val="en-GB"/>
        </w:rPr>
      </w:pPr>
    </w:p>
    <w:p w14:paraId="56EFD71D" w14:textId="165090AF" w:rsidR="00A03B32" w:rsidRPr="00B737D5" w:rsidRDefault="00A03B32" w:rsidP="00415341">
      <w:pPr>
        <w:ind w:left="450"/>
        <w:jc w:val="thaiDistribute"/>
        <w:rPr>
          <w:rFonts w:ascii="Browallia New" w:hAnsi="Browallia New" w:cs="Browallia New"/>
          <w:sz w:val="28"/>
          <w:szCs w:val="28"/>
        </w:rPr>
      </w:pPr>
      <w:r w:rsidRPr="00B737D5">
        <w:rPr>
          <w:rFonts w:ascii="Browallia New" w:hAnsi="Browallia New" w:cs="Browallia New"/>
          <w:sz w:val="28"/>
          <w:szCs w:val="28"/>
          <w:cs/>
        </w:rPr>
        <w:t xml:space="preserve">บริษัทย่อยแห่งหนึ่งถูกเรียกร้องค่าเสียหายจากบริษัทแห่งหนึ่งจากการยกเลิกสัญญาบริหารจัดการโรงแรม โดยเมื่อวันที่ </w:t>
      </w:r>
      <w:r w:rsidR="00415341" w:rsidRPr="00B737D5">
        <w:rPr>
          <w:rFonts w:ascii="Browallia New" w:hAnsi="Browallia New" w:cs="Browallia New"/>
          <w:sz w:val="28"/>
          <w:szCs w:val="28"/>
        </w:rPr>
        <w:t>21</w:t>
      </w:r>
      <w:r w:rsidRPr="00B737D5">
        <w:rPr>
          <w:rFonts w:ascii="Browallia New" w:hAnsi="Browallia New" w:cs="Browallia New"/>
          <w:sz w:val="28"/>
          <w:szCs w:val="28"/>
          <w:cs/>
        </w:rPr>
        <w:t xml:space="preserve"> เมษายน </w:t>
      </w:r>
      <w:r w:rsidR="00415341" w:rsidRPr="00B737D5">
        <w:rPr>
          <w:rFonts w:ascii="Browallia New" w:hAnsi="Browallia New" w:cs="Browallia New"/>
          <w:sz w:val="28"/>
          <w:szCs w:val="28"/>
        </w:rPr>
        <w:t>2564</w:t>
      </w:r>
      <w:r w:rsidRPr="00B737D5">
        <w:rPr>
          <w:rFonts w:ascii="Browallia New" w:hAnsi="Browallia New" w:cs="Browallia New"/>
          <w:sz w:val="28"/>
          <w:szCs w:val="28"/>
          <w:cs/>
        </w:rPr>
        <w:t xml:space="preserve"> คณะอนุญาโตตุลาการที่ประเทศสิงคโปร์ได้สิ้นสุดกระบวนการไต่สวนและแจ้งคำชี้ขาดสิ้นสุดให้ชำระค่าเสียหายแก่ผู้เรียกร้องเป็นจำนวนเงิน </w:t>
      </w:r>
      <w:r w:rsidR="00415341" w:rsidRPr="00B737D5">
        <w:rPr>
          <w:rFonts w:ascii="Browallia New" w:hAnsi="Browallia New" w:cs="Browallia New"/>
          <w:sz w:val="28"/>
          <w:szCs w:val="28"/>
        </w:rPr>
        <w:t>28.09</w:t>
      </w:r>
      <w:r w:rsidRPr="00B737D5">
        <w:rPr>
          <w:rFonts w:ascii="Browallia New" w:hAnsi="Browallia New" w:cs="Browallia New"/>
          <w:sz w:val="28"/>
          <w:szCs w:val="28"/>
          <w:cs/>
        </w:rPr>
        <w:t xml:space="preserve"> ล้านบาท และชำระยอดคงค้างกับผู้เรียกร้องตามใบแจ้งหนี้ ลงวันที่ </w:t>
      </w:r>
      <w:r w:rsidR="00415341" w:rsidRPr="00B737D5">
        <w:rPr>
          <w:rFonts w:ascii="Browallia New" w:hAnsi="Browallia New" w:cs="Browallia New"/>
          <w:sz w:val="28"/>
          <w:szCs w:val="28"/>
        </w:rPr>
        <w:t>1</w:t>
      </w:r>
      <w:r w:rsidRPr="00B737D5">
        <w:rPr>
          <w:rFonts w:ascii="Browallia New" w:hAnsi="Browallia New" w:cs="Browallia New"/>
          <w:sz w:val="28"/>
          <w:szCs w:val="28"/>
          <w:cs/>
        </w:rPr>
        <w:t xml:space="preserve"> เมษายน </w:t>
      </w:r>
      <w:r w:rsidR="00415341" w:rsidRPr="00B737D5">
        <w:rPr>
          <w:rFonts w:ascii="Browallia New" w:hAnsi="Browallia New" w:cs="Browallia New"/>
          <w:sz w:val="28"/>
          <w:szCs w:val="28"/>
        </w:rPr>
        <w:t>2561</w:t>
      </w:r>
      <w:r w:rsidRPr="00B737D5">
        <w:rPr>
          <w:rFonts w:ascii="Browallia New" w:hAnsi="Browallia New" w:cs="Browallia New"/>
          <w:sz w:val="28"/>
          <w:szCs w:val="28"/>
          <w:cs/>
        </w:rPr>
        <w:t xml:space="preserve"> จำนวนเงิน </w:t>
      </w:r>
      <w:r w:rsidR="00415341" w:rsidRPr="00B737D5">
        <w:rPr>
          <w:rFonts w:ascii="Browallia New" w:hAnsi="Browallia New" w:cs="Browallia New"/>
          <w:sz w:val="28"/>
          <w:szCs w:val="28"/>
        </w:rPr>
        <w:t>169,561.31</w:t>
      </w:r>
      <w:r w:rsidRPr="00B737D5">
        <w:rPr>
          <w:rFonts w:ascii="Browallia New" w:hAnsi="Browallia New" w:cs="Browallia New"/>
          <w:sz w:val="28"/>
          <w:szCs w:val="28"/>
          <w:cs/>
        </w:rPr>
        <w:t xml:space="preserve"> ดอลลาร์สหรัฐ ซึ่งบริษัทย่อยได้บันทึกบัญชีค่าใช้จ่ายค้างจ่ายแล้ว นอกจากนี้ ยังมีค่าใช้จ่ายในการฟ้องร้องต่อคณะอนุญาโตตุลาการ เป็นจำนวนเงิน </w:t>
      </w:r>
      <w:r w:rsidR="00415341" w:rsidRPr="00B737D5">
        <w:rPr>
          <w:rFonts w:ascii="Browallia New" w:hAnsi="Browallia New" w:cs="Browallia New"/>
          <w:sz w:val="28"/>
          <w:szCs w:val="28"/>
        </w:rPr>
        <w:t>341</w:t>
      </w:r>
      <w:r w:rsidR="006376AA" w:rsidRPr="00B737D5">
        <w:rPr>
          <w:rFonts w:ascii="Browallia New" w:hAnsi="Browallia New" w:cs="Browallia New"/>
          <w:sz w:val="28"/>
          <w:szCs w:val="28"/>
        </w:rPr>
        <w:t>,328.61</w:t>
      </w:r>
      <w:r w:rsidRPr="00B737D5">
        <w:rPr>
          <w:rFonts w:ascii="Browallia New" w:hAnsi="Browallia New" w:cs="Browallia New"/>
          <w:sz w:val="28"/>
          <w:szCs w:val="28"/>
          <w:cs/>
        </w:rPr>
        <w:t xml:space="preserve"> ดอลลาร์สิงคโปร์ รวมไปถึงค่าใช้จ่ายทางกฎหมายและค่าใช้จ่ายจากผู้เชี่ยวชาญเป็นจำนวนเงิน </w:t>
      </w:r>
      <w:r w:rsidR="00C268FD" w:rsidRPr="00B737D5">
        <w:rPr>
          <w:rFonts w:ascii="Browallia New" w:hAnsi="Browallia New" w:cs="Browallia New"/>
          <w:sz w:val="28"/>
          <w:szCs w:val="28"/>
        </w:rPr>
        <w:t>350,614.71</w:t>
      </w:r>
      <w:r w:rsidRPr="00B737D5">
        <w:rPr>
          <w:rFonts w:ascii="Browallia New" w:hAnsi="Browallia New" w:cs="Browallia New"/>
          <w:sz w:val="28"/>
          <w:szCs w:val="28"/>
          <w:cs/>
        </w:rPr>
        <w:t xml:space="preserve"> ดอลลาร์สิงคโปร์และ </w:t>
      </w:r>
      <w:r w:rsidR="00C268FD" w:rsidRPr="00B737D5">
        <w:rPr>
          <w:rFonts w:ascii="Browallia New" w:hAnsi="Browallia New" w:cs="Browallia New"/>
          <w:sz w:val="28"/>
          <w:szCs w:val="28"/>
        </w:rPr>
        <w:t>50,725</w:t>
      </w:r>
      <w:r w:rsidR="00774130" w:rsidRPr="00B737D5">
        <w:rPr>
          <w:rFonts w:ascii="Browallia New" w:hAnsi="Browallia New" w:cs="Browallia New"/>
          <w:sz w:val="28"/>
          <w:szCs w:val="28"/>
        </w:rPr>
        <w:t>.00</w:t>
      </w:r>
      <w:r w:rsidRPr="00B737D5">
        <w:rPr>
          <w:rFonts w:ascii="Browallia New" w:hAnsi="Browallia New" w:cs="Browallia New"/>
          <w:sz w:val="28"/>
          <w:szCs w:val="28"/>
          <w:cs/>
        </w:rPr>
        <w:t xml:space="preserve"> ดอลลาร์สหรัฐ ตามลำดับ ซึ่งบริษัทย่อยได้บันทึกบัญชีค่าใช้จ่ายในการฟ้องร้องต่อคณะอนุญาโตตุลาการ เป็นจำนวนเงิน </w:t>
      </w:r>
      <w:r w:rsidR="00774130" w:rsidRPr="00B737D5">
        <w:rPr>
          <w:rFonts w:ascii="Browallia New" w:hAnsi="Browallia New" w:cs="Browallia New"/>
          <w:sz w:val="28"/>
          <w:szCs w:val="28"/>
        </w:rPr>
        <w:t>170,664.31</w:t>
      </w:r>
      <w:r w:rsidRPr="00B737D5">
        <w:rPr>
          <w:rFonts w:ascii="Browallia New" w:hAnsi="Browallia New" w:cs="Browallia New"/>
          <w:sz w:val="28"/>
          <w:szCs w:val="28"/>
          <w:cs/>
        </w:rPr>
        <w:t xml:space="preserve"> ดอลลาร์สิงคโปร์หรือจำนวนเงิน </w:t>
      </w:r>
      <w:r w:rsidR="00774130" w:rsidRPr="00B737D5">
        <w:rPr>
          <w:rFonts w:ascii="Browallia New" w:hAnsi="Browallia New" w:cs="Browallia New"/>
          <w:sz w:val="28"/>
          <w:szCs w:val="28"/>
        </w:rPr>
        <w:t>4.02</w:t>
      </w:r>
      <w:r w:rsidRPr="00B737D5">
        <w:rPr>
          <w:rFonts w:ascii="Browallia New" w:hAnsi="Browallia New" w:cs="Browallia New"/>
          <w:sz w:val="28"/>
          <w:szCs w:val="28"/>
          <w:cs/>
        </w:rPr>
        <w:t xml:space="preserve"> ล้านบาทแล้ว ต่อมาในวันที่ </w:t>
      </w:r>
      <w:r w:rsidR="00774130" w:rsidRPr="00B737D5">
        <w:rPr>
          <w:rFonts w:ascii="Browallia New" w:hAnsi="Browallia New" w:cs="Browallia New"/>
          <w:sz w:val="28"/>
          <w:szCs w:val="28"/>
        </w:rPr>
        <w:t>31</w:t>
      </w:r>
      <w:r w:rsidRPr="00B737D5">
        <w:rPr>
          <w:rFonts w:ascii="Browallia New" w:hAnsi="Browallia New" w:cs="Browallia New"/>
          <w:sz w:val="28"/>
          <w:szCs w:val="28"/>
          <w:cs/>
        </w:rPr>
        <w:t xml:space="preserve"> มกราคม </w:t>
      </w:r>
      <w:r w:rsidR="00774130" w:rsidRPr="00B737D5">
        <w:rPr>
          <w:rFonts w:ascii="Browallia New" w:hAnsi="Browallia New" w:cs="Browallia New"/>
          <w:sz w:val="28"/>
          <w:szCs w:val="28"/>
        </w:rPr>
        <w:t>2565</w:t>
      </w:r>
      <w:r w:rsidRPr="00B737D5">
        <w:rPr>
          <w:rFonts w:ascii="Browallia New" w:hAnsi="Browallia New" w:cs="Browallia New"/>
          <w:sz w:val="28"/>
          <w:szCs w:val="28"/>
          <w:cs/>
        </w:rPr>
        <w:t xml:space="preserve"> บริษัทดังกล่าวได้ยื่นคำร้องต่อศาล</w:t>
      </w:r>
      <w:r w:rsidR="00346AFA" w:rsidRPr="00B737D5">
        <w:rPr>
          <w:rFonts w:ascii="Browallia New" w:hAnsi="Browallia New" w:cs="Browallia New" w:hint="cs"/>
          <w:sz w:val="28"/>
          <w:szCs w:val="28"/>
          <w:cs/>
        </w:rPr>
        <w:t>แพ่</w:t>
      </w:r>
      <w:r w:rsidR="00D205BF" w:rsidRPr="00B737D5">
        <w:rPr>
          <w:rFonts w:ascii="Browallia New" w:hAnsi="Browallia New" w:cs="Browallia New" w:hint="cs"/>
          <w:sz w:val="28"/>
          <w:szCs w:val="28"/>
          <w:cs/>
        </w:rPr>
        <w:t>ง</w:t>
      </w:r>
      <w:r w:rsidRPr="00B737D5">
        <w:rPr>
          <w:rFonts w:ascii="Browallia New" w:hAnsi="Browallia New" w:cs="Browallia New"/>
          <w:sz w:val="28"/>
          <w:szCs w:val="28"/>
          <w:cs/>
        </w:rPr>
        <w:t>ในประเทศไทย เพื่อบังคับใช้คำชี้ขาดสิ้นสุดของอนุญาโตตุลาการในการรับชำระหนี้ตามคำวินิจฉัย</w:t>
      </w:r>
    </w:p>
    <w:p w14:paraId="4A1C6341" w14:textId="77777777" w:rsidR="00A03B32" w:rsidRPr="00B737D5" w:rsidRDefault="00A03B32" w:rsidP="00415341">
      <w:pPr>
        <w:ind w:left="450"/>
        <w:jc w:val="thaiDistribute"/>
        <w:rPr>
          <w:rFonts w:ascii="Browallia New" w:hAnsi="Browallia New" w:cs="Browallia New"/>
          <w:sz w:val="28"/>
          <w:szCs w:val="28"/>
        </w:rPr>
      </w:pPr>
    </w:p>
    <w:p w14:paraId="58F6871A" w14:textId="77777777" w:rsidR="00CD36D7" w:rsidRPr="00B737D5" w:rsidRDefault="00CD36D7" w:rsidP="00415341">
      <w:pPr>
        <w:ind w:left="450"/>
        <w:jc w:val="thaiDistribute"/>
        <w:rPr>
          <w:rFonts w:ascii="Browallia New" w:hAnsi="Browallia New" w:cs="Browallia New"/>
          <w:sz w:val="28"/>
          <w:szCs w:val="28"/>
        </w:rPr>
      </w:pPr>
    </w:p>
    <w:p w14:paraId="3E1887C9" w14:textId="07E46372" w:rsidR="00A03B32" w:rsidRPr="00B737D5" w:rsidRDefault="00A03B32" w:rsidP="00415341">
      <w:pPr>
        <w:ind w:left="450"/>
        <w:jc w:val="thaiDistribute"/>
        <w:rPr>
          <w:rFonts w:ascii="Browallia New" w:hAnsi="Browallia New" w:cs="Browallia New"/>
          <w:sz w:val="28"/>
          <w:szCs w:val="28"/>
        </w:rPr>
      </w:pPr>
      <w:r w:rsidRPr="00B737D5">
        <w:rPr>
          <w:rFonts w:ascii="Browallia New" w:hAnsi="Browallia New" w:cs="Browallia New"/>
          <w:sz w:val="28"/>
          <w:szCs w:val="28"/>
          <w:cs/>
        </w:rPr>
        <w:lastRenderedPageBreak/>
        <w:t xml:space="preserve">เมื่อวันที่ </w:t>
      </w:r>
      <w:r w:rsidR="00774130" w:rsidRPr="00B737D5">
        <w:rPr>
          <w:rFonts w:ascii="Browallia New" w:hAnsi="Browallia New" w:cs="Browallia New"/>
          <w:sz w:val="28"/>
          <w:szCs w:val="28"/>
        </w:rPr>
        <w:t>4</w:t>
      </w:r>
      <w:r w:rsidRPr="00B737D5">
        <w:rPr>
          <w:rFonts w:ascii="Browallia New" w:hAnsi="Browallia New" w:cs="Browallia New"/>
          <w:sz w:val="28"/>
          <w:szCs w:val="28"/>
          <w:cs/>
        </w:rPr>
        <w:t xml:space="preserve"> เมษายน </w:t>
      </w:r>
      <w:r w:rsidR="00774130" w:rsidRPr="00B737D5">
        <w:rPr>
          <w:rFonts w:ascii="Browallia New" w:hAnsi="Browallia New" w:cs="Browallia New"/>
          <w:sz w:val="28"/>
          <w:szCs w:val="28"/>
        </w:rPr>
        <w:t>2565</w:t>
      </w:r>
      <w:r w:rsidRPr="00B737D5">
        <w:rPr>
          <w:rFonts w:ascii="Browallia New" w:hAnsi="Browallia New" w:cs="Browallia New"/>
          <w:sz w:val="28"/>
          <w:szCs w:val="28"/>
          <w:cs/>
        </w:rPr>
        <w:t xml:space="preserve"> ศาลแพ่งพิจารณาเห็นว่า</w:t>
      </w:r>
      <w:r w:rsidR="00050B0D"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คดีดังกล่าวอาจจะต้องยื่นคำร้องต่อศาลทรัพย์สินทางปัญญาและการค้าระหว่างประเทศกลาง </w:t>
      </w:r>
      <w:r w:rsidR="00050B0D" w:rsidRPr="00B737D5">
        <w:rPr>
          <w:rFonts w:ascii="Browallia New" w:hAnsi="Browallia New" w:cs="Browallia New" w:hint="cs"/>
          <w:sz w:val="28"/>
          <w:szCs w:val="28"/>
          <w:cs/>
        </w:rPr>
        <w:t>ดังนั้น</w:t>
      </w:r>
      <w:r w:rsidRPr="00B737D5">
        <w:rPr>
          <w:rFonts w:ascii="Browallia New" w:hAnsi="Browallia New" w:cs="Browallia New"/>
          <w:sz w:val="28"/>
          <w:szCs w:val="28"/>
          <w:cs/>
        </w:rPr>
        <w:t xml:space="preserve"> ศาลแพ่งจึงได้รวบรวมสำนวนส่งศาลอุทธรณ์</w:t>
      </w:r>
      <w:r w:rsidR="0033404C" w:rsidRPr="00B737D5">
        <w:rPr>
          <w:rFonts w:ascii="Browallia New" w:hAnsi="Browallia New" w:cs="Browallia New" w:hint="cs"/>
          <w:sz w:val="28"/>
          <w:szCs w:val="28"/>
          <w:cs/>
        </w:rPr>
        <w:t>คดีชำนาญพิเศษ</w:t>
      </w:r>
      <w:r w:rsidRPr="00B737D5">
        <w:rPr>
          <w:rFonts w:ascii="Browallia New" w:hAnsi="Browallia New" w:cs="Browallia New"/>
          <w:sz w:val="28"/>
          <w:szCs w:val="28"/>
          <w:cs/>
        </w:rPr>
        <w:t xml:space="preserve">เพื่อพิจารณาว่าศาลใดมีอำนาจพิจารณาคดีดังกล่าว โดยศาลนัดฟังคำสั่งครั้งถัดไปในวันที่ </w:t>
      </w:r>
      <w:r w:rsidR="00774130" w:rsidRPr="00B737D5">
        <w:rPr>
          <w:rFonts w:ascii="Browallia New" w:hAnsi="Browallia New" w:cs="Browallia New"/>
          <w:sz w:val="28"/>
          <w:szCs w:val="28"/>
        </w:rPr>
        <w:t>13</w:t>
      </w:r>
      <w:r w:rsidRPr="00B737D5">
        <w:rPr>
          <w:rFonts w:ascii="Browallia New" w:hAnsi="Browallia New" w:cs="Browallia New"/>
          <w:sz w:val="28"/>
          <w:szCs w:val="28"/>
          <w:cs/>
        </w:rPr>
        <w:t xml:space="preserve"> มิถุนายน </w:t>
      </w:r>
      <w:r w:rsidR="00774130" w:rsidRPr="00B737D5">
        <w:rPr>
          <w:rFonts w:ascii="Browallia New" w:hAnsi="Browallia New" w:cs="Browallia New"/>
          <w:sz w:val="28"/>
          <w:szCs w:val="28"/>
        </w:rPr>
        <w:t>2565</w:t>
      </w:r>
    </w:p>
    <w:p w14:paraId="4E1DF552" w14:textId="77777777" w:rsidR="00A03B32" w:rsidRPr="00B737D5" w:rsidRDefault="00A03B32" w:rsidP="00415341">
      <w:pPr>
        <w:ind w:left="450"/>
        <w:jc w:val="thaiDistribute"/>
        <w:rPr>
          <w:rFonts w:ascii="Browallia New" w:hAnsi="Browallia New" w:cs="Browallia New"/>
          <w:sz w:val="28"/>
          <w:szCs w:val="28"/>
        </w:rPr>
      </w:pPr>
    </w:p>
    <w:p w14:paraId="1C486FA5" w14:textId="795413A0" w:rsidR="00A03B32" w:rsidRPr="00B737D5" w:rsidRDefault="00A03B32" w:rsidP="00415341">
      <w:pPr>
        <w:ind w:left="450"/>
        <w:jc w:val="thaiDistribute"/>
        <w:rPr>
          <w:rFonts w:ascii="Browallia New" w:hAnsi="Browallia New" w:cs="Browallia New"/>
          <w:sz w:val="28"/>
          <w:szCs w:val="28"/>
        </w:rPr>
      </w:pPr>
      <w:r w:rsidRPr="00B737D5">
        <w:rPr>
          <w:rFonts w:ascii="Browallia New" w:hAnsi="Browallia New" w:cs="Browallia New"/>
          <w:sz w:val="28"/>
          <w:szCs w:val="28"/>
          <w:cs/>
        </w:rPr>
        <w:t>อย่างไรก็ตาม ผู้บริหารของบริษัทย่อยพิจารณาแล้วว่าบริษัทย่อยสามารถใช้สิทธิตามกฎหมายเพื่อยื่นคัดค้านคำร้องและข้อเรียกร้องแย้งต่อศาลในประเทศไทยได้</w:t>
      </w:r>
      <w:r w:rsidR="0033404C" w:rsidRPr="00B737D5">
        <w:rPr>
          <w:rFonts w:ascii="Browallia New" w:hAnsi="Browallia New" w:cs="Browallia New" w:hint="cs"/>
          <w:sz w:val="28"/>
          <w:szCs w:val="28"/>
          <w:cs/>
        </w:rPr>
        <w:t xml:space="preserve">ภายในวันที่ </w:t>
      </w:r>
      <w:r w:rsidR="00534647" w:rsidRPr="00B737D5">
        <w:rPr>
          <w:rFonts w:ascii="Browallia New" w:hAnsi="Browallia New" w:cs="Browallia New"/>
          <w:sz w:val="28"/>
          <w:szCs w:val="28"/>
        </w:rPr>
        <w:t>13</w:t>
      </w:r>
      <w:r w:rsidRPr="00B737D5">
        <w:rPr>
          <w:rFonts w:ascii="Browallia New" w:hAnsi="Browallia New" w:cs="Browallia New"/>
          <w:sz w:val="28"/>
          <w:szCs w:val="28"/>
          <w:cs/>
        </w:rPr>
        <w:t xml:space="preserve"> </w:t>
      </w:r>
      <w:r w:rsidR="005E2D4F" w:rsidRPr="00B737D5">
        <w:rPr>
          <w:rFonts w:ascii="Browallia New" w:hAnsi="Browallia New" w:cs="Browallia New" w:hint="cs"/>
          <w:sz w:val="28"/>
          <w:szCs w:val="28"/>
          <w:cs/>
        </w:rPr>
        <w:t>ม</w:t>
      </w:r>
      <w:r w:rsidR="0033404C" w:rsidRPr="00B737D5">
        <w:rPr>
          <w:rFonts w:ascii="Browallia New" w:hAnsi="Browallia New" w:cs="Browallia New" w:hint="cs"/>
          <w:sz w:val="28"/>
          <w:szCs w:val="28"/>
          <w:cs/>
        </w:rPr>
        <w:t>ิถุนายน</w:t>
      </w:r>
      <w:r w:rsidR="005E2D4F" w:rsidRPr="00B737D5">
        <w:rPr>
          <w:rFonts w:ascii="Browallia New" w:hAnsi="Browallia New" w:cs="Browallia New" w:hint="cs"/>
          <w:sz w:val="28"/>
          <w:szCs w:val="28"/>
          <w:cs/>
        </w:rPr>
        <w:t xml:space="preserve"> </w:t>
      </w:r>
      <w:r w:rsidR="005E2D4F" w:rsidRPr="00B737D5">
        <w:rPr>
          <w:rFonts w:ascii="Browallia New" w:hAnsi="Browallia New" w:cs="Browallia New"/>
          <w:sz w:val="28"/>
          <w:szCs w:val="28"/>
        </w:rPr>
        <w:t>2565</w:t>
      </w:r>
      <w:r w:rsidR="00534647" w:rsidRPr="00B737D5">
        <w:rPr>
          <w:rFonts w:ascii="Browallia New" w:hAnsi="Browallia New" w:cs="Browallia New" w:hint="cs"/>
          <w:sz w:val="28"/>
          <w:szCs w:val="28"/>
          <w:cs/>
        </w:rPr>
        <w:t xml:space="preserve"> และสามารถยื่นคำร้องขอขยายระยะเวลา</w:t>
      </w:r>
      <w:r w:rsidR="00C22782" w:rsidRPr="00B737D5">
        <w:rPr>
          <w:rFonts w:ascii="Browallia New" w:hAnsi="Browallia New" w:cs="Browallia New" w:hint="cs"/>
          <w:sz w:val="28"/>
          <w:szCs w:val="28"/>
          <w:cs/>
        </w:rPr>
        <w:t>ยื่นคำคั</w:t>
      </w:r>
      <w:r w:rsidR="00624DB0" w:rsidRPr="00B737D5">
        <w:rPr>
          <w:rFonts w:ascii="Browallia New" w:hAnsi="Browallia New" w:cs="Browallia New" w:hint="cs"/>
          <w:sz w:val="28"/>
          <w:szCs w:val="28"/>
          <w:cs/>
        </w:rPr>
        <w:t>ดค้านได้</w:t>
      </w:r>
      <w:r w:rsidRPr="00B737D5">
        <w:rPr>
          <w:rFonts w:ascii="Browallia New" w:hAnsi="Browallia New" w:cs="Browallia New"/>
          <w:sz w:val="28"/>
          <w:szCs w:val="28"/>
          <w:cs/>
        </w:rPr>
        <w:t xml:space="preserve"> </w:t>
      </w:r>
      <w:r w:rsidR="008041FC" w:rsidRPr="00B737D5">
        <w:rPr>
          <w:rFonts w:ascii="Browallia New" w:hAnsi="Browallia New" w:cs="Browallia New"/>
          <w:sz w:val="28"/>
          <w:szCs w:val="28"/>
          <w:cs/>
        </w:rPr>
        <w:t xml:space="preserve">ณ วันที่ </w:t>
      </w:r>
      <w:r w:rsidR="008041FC" w:rsidRPr="00B737D5">
        <w:rPr>
          <w:rFonts w:ascii="Browallia New" w:hAnsi="Browallia New" w:cs="Browallia New"/>
          <w:sz w:val="28"/>
          <w:szCs w:val="28"/>
        </w:rPr>
        <w:t>31</w:t>
      </w:r>
      <w:r w:rsidR="008041FC" w:rsidRPr="00B737D5">
        <w:rPr>
          <w:rFonts w:ascii="Browallia New" w:hAnsi="Browallia New" w:cs="Browallia New"/>
          <w:sz w:val="28"/>
          <w:szCs w:val="28"/>
          <w:cs/>
        </w:rPr>
        <w:t xml:space="preserve"> มีนาคม </w:t>
      </w:r>
      <w:r w:rsidR="008041FC" w:rsidRPr="00B737D5">
        <w:rPr>
          <w:rFonts w:ascii="Browallia New" w:hAnsi="Browallia New" w:cs="Browallia New"/>
          <w:sz w:val="28"/>
          <w:szCs w:val="28"/>
        </w:rPr>
        <w:t>2565</w:t>
      </w:r>
      <w:r w:rsidR="008041FC" w:rsidRPr="00B737D5">
        <w:rPr>
          <w:rFonts w:ascii="Browallia New" w:hAnsi="Browallia New" w:cs="Browallia New"/>
          <w:sz w:val="28"/>
          <w:szCs w:val="28"/>
          <w:cs/>
        </w:rPr>
        <w:t xml:space="preserve"> </w:t>
      </w:r>
      <w:r w:rsidRPr="00B737D5">
        <w:rPr>
          <w:rFonts w:ascii="Browallia New" w:hAnsi="Browallia New" w:cs="Browallia New"/>
          <w:sz w:val="28"/>
          <w:szCs w:val="28"/>
          <w:cs/>
        </w:rPr>
        <w:t>ผู้บริหารของบริษัทย่อยจึงพิจารณาไม่ตั้งประมาณการค่าเสียหายที่อาจจะเกิดขึ้นจากผลของคดีดังกล่าวในงบการเงิน</w:t>
      </w:r>
    </w:p>
    <w:p w14:paraId="05A17B74" w14:textId="77777777" w:rsidR="00A03B32" w:rsidRPr="00B737D5" w:rsidRDefault="00A03B32" w:rsidP="00A0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sz w:val="28"/>
          <w:szCs w:val="28"/>
          <w:lang w:val="en-GB"/>
        </w:rPr>
      </w:pPr>
    </w:p>
    <w:p w14:paraId="4B08F718" w14:textId="21EFBFE5" w:rsidR="00486796" w:rsidRPr="00B737D5" w:rsidRDefault="00486796" w:rsidP="00CD36D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เหตุการณ์ภายหลังรอบระยะเวลารายงาน</w:t>
      </w:r>
    </w:p>
    <w:p w14:paraId="5BEADAEB" w14:textId="77777777" w:rsidR="00DB32FA" w:rsidRPr="00B737D5" w:rsidRDefault="00DB32FA" w:rsidP="00DB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000FCEF" w14:textId="55161DBE" w:rsidR="00D350EF" w:rsidRPr="00B737D5" w:rsidRDefault="00D350EF" w:rsidP="00D350EF">
      <w:pPr>
        <w:spacing w:line="240" w:lineRule="auto"/>
        <w:ind w:left="426"/>
        <w:jc w:val="thaiDistribute"/>
        <w:rPr>
          <w:rFonts w:ascii="Browallia New" w:hAnsi="Browallia New" w:cs="Browallia New"/>
          <w:sz w:val="28"/>
          <w:szCs w:val="28"/>
          <w:lang w:val="en-GB"/>
        </w:rPr>
      </w:pPr>
      <w:r w:rsidRPr="00B737D5">
        <w:rPr>
          <w:rFonts w:ascii="Browallia New" w:hAnsi="Browallia New" w:cs="Browallia New"/>
          <w:sz w:val="28"/>
          <w:szCs w:val="28"/>
          <w:cs/>
          <w:lang w:val="en-GB"/>
        </w:rPr>
        <w:t xml:space="preserve">ในการประชุมคณะกรรมการของบริษัท ครั้งที่ </w:t>
      </w:r>
      <w:r w:rsidR="004D61AC" w:rsidRPr="00B737D5">
        <w:rPr>
          <w:rFonts w:ascii="Browallia New" w:hAnsi="Browallia New" w:cs="Browallia New"/>
          <w:sz w:val="28"/>
          <w:szCs w:val="28"/>
          <w:lang w:val="en-GB"/>
        </w:rPr>
        <w:t>10</w:t>
      </w:r>
      <w:r w:rsidRPr="00B737D5">
        <w:rPr>
          <w:rFonts w:ascii="Browallia New" w:hAnsi="Browallia New" w:cs="Browallia New"/>
          <w:sz w:val="28"/>
          <w:szCs w:val="28"/>
        </w:rPr>
        <w:t>/2565</w:t>
      </w:r>
      <w:r w:rsidRPr="00B737D5">
        <w:rPr>
          <w:rFonts w:ascii="Browallia New" w:hAnsi="Browallia New" w:cs="Browallia New"/>
          <w:sz w:val="28"/>
          <w:szCs w:val="28"/>
          <w:cs/>
          <w:lang w:val="en-GB"/>
        </w:rPr>
        <w:t xml:space="preserve"> เมื่อวันที่ </w:t>
      </w:r>
      <w:r w:rsidR="004D61AC" w:rsidRPr="00B737D5">
        <w:rPr>
          <w:rFonts w:ascii="Browallia New" w:hAnsi="Browallia New" w:cs="Browallia New"/>
          <w:sz w:val="28"/>
          <w:szCs w:val="28"/>
          <w:lang w:val="en-GB"/>
        </w:rPr>
        <w:t>20</w:t>
      </w:r>
      <w:r w:rsidRPr="00B737D5">
        <w:rPr>
          <w:rFonts w:ascii="Browallia New" w:hAnsi="Browallia New" w:cs="Browallia New"/>
          <w:sz w:val="28"/>
          <w:szCs w:val="28"/>
          <w:cs/>
          <w:lang w:val="en-GB"/>
        </w:rPr>
        <w:t xml:space="preserve"> </w:t>
      </w:r>
      <w:r w:rsidR="004D61AC" w:rsidRPr="00B737D5">
        <w:rPr>
          <w:rFonts w:ascii="Browallia New" w:hAnsi="Browallia New" w:cs="Browallia New" w:hint="cs"/>
          <w:sz w:val="28"/>
          <w:szCs w:val="28"/>
          <w:cs/>
          <w:lang w:val="en-GB"/>
        </w:rPr>
        <w:t>เมษายน</w:t>
      </w:r>
      <w:r w:rsidRPr="00B737D5">
        <w:rPr>
          <w:rFonts w:ascii="Browallia New" w:hAnsi="Browallia New" w:cs="Browallia New"/>
          <w:sz w:val="28"/>
          <w:szCs w:val="28"/>
          <w:cs/>
          <w:lang w:val="en-GB"/>
        </w:rPr>
        <w:t xml:space="preserve"> </w:t>
      </w:r>
      <w:r w:rsidRPr="00B737D5">
        <w:rPr>
          <w:rFonts w:ascii="Browallia New" w:hAnsi="Browallia New" w:cs="Browallia New"/>
          <w:sz w:val="28"/>
          <w:szCs w:val="28"/>
          <w:lang w:val="en-GB"/>
        </w:rPr>
        <w:t>2565</w:t>
      </w:r>
      <w:r w:rsidRPr="00B737D5">
        <w:rPr>
          <w:rFonts w:ascii="Browallia New" w:hAnsi="Browallia New" w:cs="Browallia New"/>
          <w:sz w:val="28"/>
          <w:szCs w:val="28"/>
          <w:cs/>
          <w:lang w:val="en-GB"/>
        </w:rPr>
        <w:t xml:space="preserve"> บริษัทได้กู้ยืมเงินจากกรรมการและบุคคลอื่น จำนวนเงินรวม </w:t>
      </w:r>
      <w:r w:rsidRPr="00B737D5">
        <w:rPr>
          <w:rFonts w:ascii="Browallia New" w:hAnsi="Browallia New" w:cs="Browallia New"/>
          <w:sz w:val="28"/>
          <w:szCs w:val="28"/>
          <w:lang w:val="en-GB"/>
        </w:rPr>
        <w:t>4</w:t>
      </w:r>
      <w:r w:rsidR="008474F5" w:rsidRPr="00B737D5">
        <w:rPr>
          <w:rFonts w:ascii="Browallia New" w:hAnsi="Browallia New" w:cs="Browallia New"/>
          <w:sz w:val="28"/>
          <w:szCs w:val="28"/>
        </w:rPr>
        <w:t>7</w:t>
      </w:r>
      <w:r w:rsidRPr="00B737D5">
        <w:rPr>
          <w:rFonts w:ascii="Browallia New" w:hAnsi="Browallia New" w:cs="Browallia New"/>
          <w:sz w:val="28"/>
          <w:szCs w:val="28"/>
          <w:lang w:val="en-GB"/>
        </w:rPr>
        <w:t>6</w:t>
      </w:r>
      <w:r w:rsidR="00A56B16" w:rsidRPr="00B737D5">
        <w:rPr>
          <w:rFonts w:ascii="Browallia New" w:hAnsi="Browallia New" w:cs="Browallia New"/>
          <w:sz w:val="28"/>
          <w:szCs w:val="28"/>
          <w:lang w:val="en-GB"/>
        </w:rPr>
        <w:t>.00</w:t>
      </w:r>
      <w:r w:rsidRPr="00B737D5">
        <w:rPr>
          <w:rFonts w:ascii="Browallia New" w:hAnsi="Browallia New" w:cs="Browallia New"/>
          <w:sz w:val="28"/>
          <w:szCs w:val="28"/>
          <w:cs/>
          <w:lang w:val="en-GB"/>
        </w:rPr>
        <w:t xml:space="preserve"> ล้านบาท โดยมีเงื่อนไขตามข้อตกลงเงินกู้ยืม โดยมีอัตราดอกเบี้ยร้อยละ </w:t>
      </w:r>
      <w:r w:rsidRPr="00B737D5">
        <w:rPr>
          <w:rFonts w:ascii="Browallia New" w:hAnsi="Browallia New" w:cs="Browallia New"/>
          <w:sz w:val="28"/>
          <w:szCs w:val="28"/>
          <w:lang w:val="en-GB"/>
        </w:rPr>
        <w:t>6.50</w:t>
      </w:r>
      <w:r w:rsidRPr="00B737D5">
        <w:rPr>
          <w:rFonts w:ascii="Browallia New" w:hAnsi="Browallia New" w:cs="Browallia New"/>
          <w:sz w:val="28"/>
          <w:szCs w:val="28"/>
          <w:cs/>
          <w:lang w:val="en-GB"/>
        </w:rPr>
        <w:t xml:space="preserve"> ต่อปี และกำหนดจ่ายดอกเบี้ยทุกเดือน บริษัทได้นำเงินที่ได้ไปใช้ในการชำระหุ้นกู้ที่จะถึงกำหนดชำระในวันที่ </w:t>
      </w:r>
      <w:r w:rsidR="00F5193A" w:rsidRPr="00B737D5">
        <w:rPr>
          <w:rFonts w:ascii="Browallia New" w:hAnsi="Browallia New" w:cs="Browallia New"/>
          <w:sz w:val="28"/>
          <w:szCs w:val="28"/>
          <w:lang w:val="en-GB"/>
        </w:rPr>
        <w:t>25</w:t>
      </w:r>
      <w:r w:rsidRPr="00B737D5">
        <w:rPr>
          <w:rFonts w:ascii="Browallia New" w:hAnsi="Browallia New" w:cs="Browallia New"/>
          <w:sz w:val="28"/>
          <w:szCs w:val="28"/>
          <w:cs/>
          <w:lang w:val="en-GB"/>
        </w:rPr>
        <w:t xml:space="preserve"> </w:t>
      </w:r>
      <w:r w:rsidR="00F5193A" w:rsidRPr="00B737D5">
        <w:rPr>
          <w:rFonts w:ascii="Browallia New" w:hAnsi="Browallia New" w:cs="Browallia New" w:hint="cs"/>
          <w:sz w:val="28"/>
          <w:szCs w:val="28"/>
          <w:cs/>
          <w:lang w:val="en-GB"/>
        </w:rPr>
        <w:t>เมษายน</w:t>
      </w:r>
      <w:r w:rsidRPr="00B737D5">
        <w:rPr>
          <w:rFonts w:ascii="Browallia New" w:hAnsi="Browallia New" w:cs="Browallia New"/>
          <w:sz w:val="28"/>
          <w:szCs w:val="28"/>
          <w:cs/>
          <w:lang w:val="en-GB"/>
        </w:rPr>
        <w:t xml:space="preserve"> </w:t>
      </w:r>
      <w:r w:rsidRPr="00B737D5">
        <w:rPr>
          <w:rFonts w:ascii="Browallia New" w:hAnsi="Browallia New" w:cs="Browallia New"/>
          <w:sz w:val="28"/>
          <w:szCs w:val="28"/>
          <w:lang w:val="en-GB"/>
        </w:rPr>
        <w:t>2565</w:t>
      </w:r>
    </w:p>
    <w:p w14:paraId="22F43F89" w14:textId="77777777" w:rsidR="00735771" w:rsidRPr="00B737D5" w:rsidRDefault="00735771" w:rsidP="00DB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4715370" w14:textId="3C68FE65" w:rsidR="00DB32FA" w:rsidRPr="00B737D5" w:rsidRDefault="00DB32FA" w:rsidP="00DB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B737D5">
        <w:rPr>
          <w:rFonts w:ascii="Browallia New" w:hAnsi="Browallia New" w:cs="Browallia New" w:hint="cs"/>
          <w:sz w:val="28"/>
          <w:szCs w:val="28"/>
          <w:cs/>
        </w:rPr>
        <w:t xml:space="preserve">เมื่อวันที่ </w:t>
      </w:r>
      <w:r w:rsidRPr="00B737D5">
        <w:rPr>
          <w:rFonts w:ascii="Browallia New" w:hAnsi="Browallia New" w:cs="Browallia New"/>
          <w:sz w:val="28"/>
          <w:szCs w:val="28"/>
        </w:rPr>
        <w:t>2</w:t>
      </w:r>
      <w:r w:rsidR="00432BEA" w:rsidRPr="00B737D5">
        <w:rPr>
          <w:rFonts w:ascii="Browallia New" w:hAnsi="Browallia New" w:cs="Browallia New"/>
          <w:sz w:val="28"/>
          <w:szCs w:val="28"/>
        </w:rPr>
        <w:t>8</w:t>
      </w:r>
      <w:r w:rsidRPr="00B737D5">
        <w:rPr>
          <w:rFonts w:ascii="Browallia New" w:hAnsi="Browallia New" w:cs="Browallia New"/>
          <w:sz w:val="28"/>
          <w:szCs w:val="28"/>
        </w:rPr>
        <w:t xml:space="preserve"> </w:t>
      </w:r>
      <w:r w:rsidRPr="00B737D5">
        <w:rPr>
          <w:rFonts w:ascii="Browallia New" w:hAnsi="Browallia New" w:cs="Browallia New" w:hint="cs"/>
          <w:sz w:val="28"/>
          <w:szCs w:val="28"/>
          <w:cs/>
        </w:rPr>
        <w:t xml:space="preserve">เมษายน </w:t>
      </w:r>
      <w:r w:rsidRPr="00B737D5">
        <w:rPr>
          <w:rFonts w:ascii="Browallia New" w:hAnsi="Browallia New" w:cs="Browallia New"/>
          <w:sz w:val="28"/>
          <w:szCs w:val="28"/>
        </w:rPr>
        <w:t>256</w:t>
      </w:r>
      <w:r w:rsidR="00BB4503" w:rsidRPr="00B737D5">
        <w:rPr>
          <w:rFonts w:ascii="Browallia New" w:hAnsi="Browallia New" w:cs="Browallia New"/>
          <w:sz w:val="28"/>
          <w:szCs w:val="28"/>
        </w:rPr>
        <w:t>5</w:t>
      </w:r>
      <w:r w:rsidRPr="00B737D5">
        <w:rPr>
          <w:rFonts w:ascii="Browallia New" w:hAnsi="Browallia New" w:cs="Browallia New"/>
          <w:sz w:val="28"/>
          <w:szCs w:val="28"/>
          <w:cs/>
        </w:rPr>
        <w:t xml:space="preserve"> </w:t>
      </w:r>
      <w:r w:rsidRPr="00B737D5">
        <w:rPr>
          <w:rFonts w:ascii="Browallia New" w:hAnsi="Browallia New" w:cs="Browallia New" w:hint="cs"/>
          <w:sz w:val="28"/>
          <w:szCs w:val="28"/>
          <w:cs/>
        </w:rPr>
        <w:t>ที่ประชุมสามัญผู้ถือหุ้นของ</w:t>
      </w:r>
      <w:r w:rsidR="003A20E7" w:rsidRPr="00B737D5">
        <w:rPr>
          <w:rFonts w:ascii="Browallia New" w:hAnsi="Browallia New" w:cs="Browallia New"/>
          <w:sz w:val="28"/>
          <w:szCs w:val="28"/>
          <w:cs/>
        </w:rPr>
        <w:t xml:space="preserve">บริษัท ไมด้า แอสเซ็ท จำกัด (มหาชน) </w:t>
      </w:r>
      <w:r w:rsidRPr="00B737D5">
        <w:rPr>
          <w:rFonts w:ascii="Browallia New" w:hAnsi="Browallia New" w:cs="Browallia New" w:hint="cs"/>
          <w:sz w:val="28"/>
          <w:szCs w:val="28"/>
          <w:cs/>
        </w:rPr>
        <w:t>(“บริษัท”) มีมติอนุมัติดังต่อไปนี้</w:t>
      </w:r>
    </w:p>
    <w:p w14:paraId="72B4051D" w14:textId="77777777" w:rsidR="00A77E41" w:rsidRPr="00B737D5" w:rsidRDefault="00A77E41" w:rsidP="00DB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9B03B15" w14:textId="01A7727E" w:rsidR="00A77E41" w:rsidRPr="00B737D5" w:rsidRDefault="00A77E41" w:rsidP="00A77E41">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 xml:space="preserve">อนุมัติการเพิ่มทุนจดทะเบียนจากเดิม </w:t>
      </w:r>
      <w:r w:rsidR="00E31BDC" w:rsidRPr="00B737D5">
        <w:rPr>
          <w:rFonts w:ascii="Browallia New" w:hAnsi="Browallia New" w:cs="Browallia New"/>
          <w:sz w:val="28"/>
          <w:szCs w:val="28"/>
        </w:rPr>
        <w:t xml:space="preserve">1,252,047,843.50 </w:t>
      </w:r>
      <w:r w:rsidRPr="00B737D5">
        <w:rPr>
          <w:rFonts w:ascii="Browallia New" w:hAnsi="Browallia New" w:cs="Browallia New"/>
          <w:sz w:val="28"/>
          <w:szCs w:val="28"/>
          <w:cs/>
        </w:rPr>
        <w:t xml:space="preserve">บาท (หุ้นสามัญ </w:t>
      </w:r>
      <w:r w:rsidR="00383E7A" w:rsidRPr="00B737D5">
        <w:rPr>
          <w:rFonts w:ascii="Browallia New" w:hAnsi="Browallia New" w:cs="Browallia New"/>
          <w:sz w:val="28"/>
          <w:szCs w:val="28"/>
        </w:rPr>
        <w:t>2,504,095,687</w:t>
      </w:r>
      <w:r w:rsidR="00E31BDC"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หุ้น มูลค่าหุ้นละ </w:t>
      </w:r>
      <w:r w:rsidRPr="00B737D5">
        <w:rPr>
          <w:rFonts w:ascii="Browallia New" w:hAnsi="Browallia New" w:cs="Browallia New"/>
          <w:sz w:val="28"/>
          <w:szCs w:val="28"/>
        </w:rPr>
        <w:t>0.50</w:t>
      </w:r>
      <w:r w:rsidRPr="00B737D5">
        <w:rPr>
          <w:rFonts w:ascii="Browallia New" w:hAnsi="Browallia New" w:cs="Browallia New"/>
          <w:sz w:val="28"/>
          <w:szCs w:val="28"/>
          <w:cs/>
        </w:rPr>
        <w:t xml:space="preserve"> บาท) เป็นทุนจดทะเบียนใหม่ </w:t>
      </w:r>
      <w:r w:rsidR="00486D82" w:rsidRPr="00B737D5">
        <w:rPr>
          <w:rFonts w:ascii="Browallia New" w:hAnsi="Browallia New" w:cs="Browallia New"/>
          <w:sz w:val="28"/>
          <w:szCs w:val="28"/>
        </w:rPr>
        <w:t xml:space="preserve">1,565,059,804.00 </w:t>
      </w:r>
      <w:r w:rsidRPr="00B737D5">
        <w:rPr>
          <w:rFonts w:ascii="Browallia New" w:hAnsi="Browallia New" w:cs="Browallia New"/>
          <w:sz w:val="28"/>
          <w:szCs w:val="28"/>
          <w:cs/>
        </w:rPr>
        <w:t xml:space="preserve">บาท (หุ้นสามัญ </w:t>
      </w:r>
      <w:r w:rsidR="008C1331" w:rsidRPr="00B737D5">
        <w:rPr>
          <w:rFonts w:ascii="Browallia New" w:hAnsi="Browallia New" w:cs="Browallia New"/>
          <w:sz w:val="28"/>
          <w:szCs w:val="28"/>
        </w:rPr>
        <w:t>3,130,119,608</w:t>
      </w:r>
      <w:r w:rsidRPr="00B737D5">
        <w:rPr>
          <w:rFonts w:ascii="Browallia New" w:hAnsi="Browallia New" w:cs="Browallia New"/>
          <w:sz w:val="28"/>
          <w:szCs w:val="28"/>
          <w:cs/>
        </w:rPr>
        <w:t xml:space="preserve"> หุ้น มูลค่าหุ้นละ </w:t>
      </w:r>
      <w:r w:rsidRPr="00B737D5">
        <w:rPr>
          <w:rFonts w:ascii="Browallia New" w:hAnsi="Browallia New" w:cs="Browallia New"/>
          <w:sz w:val="28"/>
          <w:szCs w:val="28"/>
        </w:rPr>
        <w:t>0.50</w:t>
      </w:r>
      <w:r w:rsidRPr="00B737D5">
        <w:rPr>
          <w:rFonts w:ascii="Browallia New" w:hAnsi="Browallia New" w:cs="Browallia New"/>
          <w:sz w:val="28"/>
          <w:szCs w:val="28"/>
          <w:cs/>
        </w:rPr>
        <w:t xml:space="preserve"> บาท) โดยออกหุ้นสามัญใหม่จำนวน </w:t>
      </w:r>
      <w:r w:rsidR="00486D82" w:rsidRPr="00B737D5">
        <w:rPr>
          <w:rFonts w:ascii="Browallia New" w:hAnsi="Browallia New" w:cs="Browallia New"/>
          <w:sz w:val="28"/>
          <w:szCs w:val="28"/>
        </w:rPr>
        <w:t xml:space="preserve">626,023,921 </w:t>
      </w:r>
      <w:r w:rsidRPr="00B737D5">
        <w:rPr>
          <w:rFonts w:ascii="Browallia New" w:hAnsi="Browallia New" w:cs="Browallia New"/>
          <w:sz w:val="28"/>
          <w:szCs w:val="28"/>
          <w:cs/>
        </w:rPr>
        <w:t xml:space="preserve">หุ้น มูลค่าที่ตราไว้หุ้นละ </w:t>
      </w:r>
      <w:r w:rsidRPr="00B737D5">
        <w:rPr>
          <w:rFonts w:ascii="Browallia New" w:hAnsi="Browallia New" w:cs="Browallia New"/>
          <w:sz w:val="28"/>
          <w:szCs w:val="28"/>
        </w:rPr>
        <w:t>0.50</w:t>
      </w:r>
      <w:r w:rsidRPr="00B737D5">
        <w:rPr>
          <w:rFonts w:ascii="Browallia New" w:hAnsi="Browallia New" w:cs="Browallia New"/>
          <w:sz w:val="28"/>
          <w:szCs w:val="28"/>
          <w:cs/>
        </w:rPr>
        <w:t xml:space="preserve"> บาท ซึ่งบริษัทได้จดทะเบียนเพิ่มทุนกับกระทรวงพาณิชย์เมื่อวันที่ </w:t>
      </w:r>
      <w:r w:rsidR="008C1331" w:rsidRPr="00B737D5">
        <w:rPr>
          <w:rFonts w:ascii="Browallia New" w:hAnsi="Browallia New" w:cs="Browallia New"/>
          <w:sz w:val="28"/>
          <w:szCs w:val="28"/>
        </w:rPr>
        <w:t>6</w:t>
      </w:r>
      <w:r w:rsidRPr="00B737D5">
        <w:rPr>
          <w:rFonts w:ascii="Browallia New" w:hAnsi="Browallia New" w:cs="Browallia New"/>
          <w:sz w:val="28"/>
          <w:szCs w:val="28"/>
          <w:cs/>
        </w:rPr>
        <w:t xml:space="preserve"> พฤษภาคม </w:t>
      </w:r>
      <w:r w:rsidRPr="00B737D5">
        <w:rPr>
          <w:rFonts w:ascii="Browallia New" w:hAnsi="Browallia New" w:cs="Browallia New"/>
          <w:sz w:val="28"/>
          <w:szCs w:val="28"/>
        </w:rPr>
        <w:t>2565</w:t>
      </w:r>
    </w:p>
    <w:p w14:paraId="6A9AE1BA" w14:textId="77777777" w:rsidR="00DB32FA" w:rsidRPr="00B737D5" w:rsidRDefault="00DB32FA" w:rsidP="00DB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830CC4D" w14:textId="2FA270F9" w:rsidR="00F54028" w:rsidRPr="00B737D5" w:rsidRDefault="00F54028" w:rsidP="00F54028">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 xml:space="preserve">อนุมัติให้ออกและจัดสรรใบสำคัญแสดงสิทธิที่จะซื้อหุ้นสามัญเพิ่มทุนของบริษัท (“ใบสำคัญแสดงสิทธิ </w:t>
      </w:r>
      <w:r w:rsidRPr="00B737D5">
        <w:rPr>
          <w:rFonts w:ascii="Browallia New" w:hAnsi="Browallia New" w:cs="Browallia New"/>
          <w:sz w:val="28"/>
          <w:szCs w:val="28"/>
        </w:rPr>
        <w:t xml:space="preserve">MIDA-W3”) </w:t>
      </w:r>
      <w:r w:rsidRPr="00B737D5">
        <w:rPr>
          <w:rFonts w:ascii="Browallia New" w:hAnsi="Browallia New" w:cs="Browallia New"/>
          <w:sz w:val="28"/>
          <w:szCs w:val="28"/>
          <w:cs/>
        </w:rPr>
        <w:t xml:space="preserve">จำนวน </w:t>
      </w:r>
      <w:r w:rsidRPr="00B737D5">
        <w:rPr>
          <w:rFonts w:ascii="Browallia New" w:hAnsi="Browallia New" w:cs="Browallia New"/>
          <w:sz w:val="28"/>
          <w:szCs w:val="28"/>
        </w:rPr>
        <w:t xml:space="preserve">626,023,921 </w:t>
      </w:r>
      <w:r w:rsidRPr="00B737D5">
        <w:rPr>
          <w:rFonts w:ascii="Browallia New" w:hAnsi="Browallia New" w:cs="Browallia New"/>
          <w:sz w:val="28"/>
          <w:szCs w:val="28"/>
          <w:cs/>
        </w:rPr>
        <w:t>หน่วย เพื่อจัดสรรให้แก่ผู้ถือหุ้นเดิมของบริษัทตามสัดส่วนการถือหุ้น (</w:t>
      </w:r>
      <w:r w:rsidRPr="00B737D5">
        <w:rPr>
          <w:rFonts w:ascii="Browallia New" w:hAnsi="Browallia New" w:cs="Browallia New"/>
          <w:sz w:val="28"/>
          <w:szCs w:val="28"/>
        </w:rPr>
        <w:t>Rights offering)</w:t>
      </w:r>
      <w:r w:rsidR="003A6217"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ในอัตราส่วนหุ้นสามัญ </w:t>
      </w:r>
      <w:r w:rsidRPr="00B737D5">
        <w:rPr>
          <w:rFonts w:ascii="Browallia New" w:hAnsi="Browallia New" w:cs="Browallia New"/>
          <w:sz w:val="28"/>
          <w:szCs w:val="28"/>
        </w:rPr>
        <w:t xml:space="preserve">4 </w:t>
      </w:r>
      <w:r w:rsidRPr="00B737D5">
        <w:rPr>
          <w:rFonts w:ascii="Browallia New" w:hAnsi="Browallia New" w:cs="Browallia New"/>
          <w:sz w:val="28"/>
          <w:szCs w:val="28"/>
          <w:cs/>
        </w:rPr>
        <w:t xml:space="preserve">หุ้นต่อใบสำคัญแสดงสิทธิ </w:t>
      </w:r>
      <w:r w:rsidRPr="00B737D5">
        <w:rPr>
          <w:rFonts w:ascii="Browallia New" w:hAnsi="Browallia New" w:cs="Browallia New"/>
          <w:sz w:val="28"/>
          <w:szCs w:val="28"/>
        </w:rPr>
        <w:t xml:space="preserve">1 </w:t>
      </w:r>
      <w:r w:rsidRPr="00B737D5">
        <w:rPr>
          <w:rFonts w:ascii="Browallia New" w:hAnsi="Browallia New" w:cs="Browallia New"/>
          <w:sz w:val="28"/>
          <w:szCs w:val="28"/>
          <w:cs/>
        </w:rPr>
        <w:t xml:space="preserve">หน่วย โดยมีราคาเสนอขายต่อหน่วยเท่ากับ </w:t>
      </w:r>
      <w:r w:rsidRPr="00B737D5">
        <w:rPr>
          <w:rFonts w:ascii="Browallia New" w:hAnsi="Browallia New" w:cs="Browallia New"/>
          <w:sz w:val="28"/>
          <w:szCs w:val="28"/>
        </w:rPr>
        <w:t>0</w:t>
      </w:r>
      <w:r w:rsidR="005701E0" w:rsidRPr="00B737D5">
        <w:rPr>
          <w:rFonts w:ascii="Browallia New" w:hAnsi="Browallia New" w:cs="Browallia New"/>
          <w:sz w:val="28"/>
          <w:szCs w:val="28"/>
        </w:rPr>
        <w:t>.00</w:t>
      </w:r>
      <w:r w:rsidRPr="00B737D5">
        <w:rPr>
          <w:rFonts w:ascii="Browallia New" w:hAnsi="Browallia New" w:cs="Browallia New"/>
          <w:sz w:val="28"/>
          <w:szCs w:val="28"/>
          <w:cs/>
        </w:rPr>
        <w:t xml:space="preserve"> บาท</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ทั้งนี้ใบสำคัญแสดงสิทธิสามารถใช้เปลี่ยนเป็นหุ้นสามัญได้ภายใน </w:t>
      </w:r>
      <w:r w:rsidRPr="00B737D5">
        <w:rPr>
          <w:rFonts w:ascii="Browallia New" w:hAnsi="Browallia New" w:cs="Browallia New"/>
          <w:sz w:val="28"/>
          <w:szCs w:val="28"/>
        </w:rPr>
        <w:t xml:space="preserve">2 </w:t>
      </w:r>
      <w:r w:rsidRPr="00B737D5">
        <w:rPr>
          <w:rFonts w:ascii="Browallia New" w:hAnsi="Browallia New" w:cs="Browallia New"/>
          <w:sz w:val="28"/>
          <w:szCs w:val="28"/>
          <w:cs/>
        </w:rPr>
        <w:t>ปี นับแต่วันที่ออกใบสำคัญแสดงสิทธิ</w:t>
      </w:r>
    </w:p>
    <w:p w14:paraId="4FEBEC54" w14:textId="77777777" w:rsidR="00F61F27" w:rsidRPr="00B737D5" w:rsidRDefault="00F61F27" w:rsidP="001B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DCED940" w14:textId="14775009" w:rsidR="0096662D" w:rsidRPr="00B737D5" w:rsidRDefault="0096662D" w:rsidP="009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B737D5">
        <w:rPr>
          <w:rFonts w:ascii="Browallia New" w:hAnsi="Browallia New" w:cs="Browallia New" w:hint="cs"/>
          <w:sz w:val="28"/>
          <w:szCs w:val="28"/>
          <w:cs/>
        </w:rPr>
        <w:t xml:space="preserve">เมื่อวันที่ </w:t>
      </w:r>
      <w:r w:rsidRPr="00B737D5">
        <w:rPr>
          <w:rFonts w:ascii="Browallia New" w:hAnsi="Browallia New" w:cs="Browallia New"/>
          <w:sz w:val="28"/>
          <w:szCs w:val="28"/>
        </w:rPr>
        <w:t xml:space="preserve">28 </w:t>
      </w:r>
      <w:r w:rsidRPr="00B737D5">
        <w:rPr>
          <w:rFonts w:ascii="Browallia New" w:hAnsi="Browallia New" w:cs="Browallia New" w:hint="cs"/>
          <w:sz w:val="28"/>
          <w:szCs w:val="28"/>
          <w:cs/>
        </w:rPr>
        <w:t xml:space="preserve">เมษายน </w:t>
      </w:r>
      <w:r w:rsidRPr="00B737D5">
        <w:rPr>
          <w:rFonts w:ascii="Browallia New" w:hAnsi="Browallia New" w:cs="Browallia New"/>
          <w:sz w:val="28"/>
          <w:szCs w:val="28"/>
        </w:rPr>
        <w:t>256</w:t>
      </w:r>
      <w:r w:rsidR="00BB4503" w:rsidRPr="00B737D5">
        <w:rPr>
          <w:rFonts w:ascii="Browallia New" w:hAnsi="Browallia New" w:cs="Browallia New"/>
          <w:sz w:val="28"/>
          <w:szCs w:val="28"/>
        </w:rPr>
        <w:t>5</w:t>
      </w:r>
      <w:r w:rsidRPr="00B737D5">
        <w:rPr>
          <w:rFonts w:ascii="Browallia New" w:hAnsi="Browallia New" w:cs="Browallia New"/>
          <w:sz w:val="28"/>
          <w:szCs w:val="28"/>
          <w:cs/>
        </w:rPr>
        <w:t xml:space="preserve"> </w:t>
      </w:r>
      <w:r w:rsidRPr="00B737D5">
        <w:rPr>
          <w:rFonts w:ascii="Browallia New" w:hAnsi="Browallia New" w:cs="Browallia New" w:hint="cs"/>
          <w:sz w:val="28"/>
          <w:szCs w:val="28"/>
          <w:cs/>
        </w:rPr>
        <w:t>ที่ประชุมสามัญผู้ถือหุ้นของบริษัท</w:t>
      </w:r>
      <w:r w:rsidRPr="00B737D5">
        <w:rPr>
          <w:rFonts w:ascii="Browallia New" w:hAnsi="Browallia New" w:cs="Browallia New"/>
          <w:sz w:val="28"/>
          <w:szCs w:val="28"/>
          <w:cs/>
        </w:rPr>
        <w:t xml:space="preserve"> </w:t>
      </w:r>
      <w:r w:rsidRPr="00B737D5">
        <w:rPr>
          <w:rFonts w:ascii="Browallia New" w:hAnsi="Browallia New" w:cs="Browallia New" w:hint="cs"/>
          <w:sz w:val="28"/>
          <w:szCs w:val="28"/>
          <w:cs/>
        </w:rPr>
        <w:t>ไมด้า ลิสซิ่ง จำกัด (มหาชน) (“บริษัทย่อย”) มีมติอนุมัติดังต่อไปนี้</w:t>
      </w:r>
    </w:p>
    <w:p w14:paraId="0371644A" w14:textId="77777777" w:rsidR="0096662D" w:rsidRPr="00B737D5" w:rsidRDefault="0096662D" w:rsidP="009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76CAF0D" w14:textId="5746FF25" w:rsidR="00C176EC" w:rsidRPr="00B737D5" w:rsidRDefault="00C176EC" w:rsidP="00C176EC">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 xml:space="preserve">อนุมัติการเพิ่มทุนจดทะเบียนจากเดิม </w:t>
      </w:r>
      <w:r w:rsidRPr="00B737D5">
        <w:rPr>
          <w:rFonts w:ascii="Browallia New" w:hAnsi="Browallia New" w:cs="Browallia New"/>
          <w:sz w:val="28"/>
          <w:szCs w:val="28"/>
        </w:rPr>
        <w:t>532,398,631.50</w:t>
      </w:r>
      <w:r w:rsidRPr="00B737D5">
        <w:rPr>
          <w:rFonts w:ascii="Browallia New" w:hAnsi="Browallia New" w:cs="Browallia New"/>
          <w:sz w:val="28"/>
          <w:szCs w:val="28"/>
          <w:cs/>
        </w:rPr>
        <w:t xml:space="preserve"> บาท (หุ้นสามัญ </w:t>
      </w:r>
      <w:r w:rsidRPr="00B737D5">
        <w:rPr>
          <w:rFonts w:ascii="Browallia New" w:hAnsi="Browallia New" w:cs="Browallia New"/>
          <w:sz w:val="28"/>
          <w:szCs w:val="28"/>
        </w:rPr>
        <w:t>1,064,797,263</w:t>
      </w:r>
      <w:r w:rsidRPr="00B737D5">
        <w:rPr>
          <w:rFonts w:ascii="Browallia New" w:hAnsi="Browallia New" w:cs="Browallia New"/>
          <w:sz w:val="28"/>
          <w:szCs w:val="28"/>
          <w:cs/>
        </w:rPr>
        <w:t xml:space="preserve"> หุ้น มูลค่าหุ้นละ </w:t>
      </w:r>
      <w:r w:rsidRPr="00B737D5">
        <w:rPr>
          <w:rFonts w:ascii="Browallia New" w:hAnsi="Browallia New" w:cs="Browallia New"/>
          <w:sz w:val="28"/>
          <w:szCs w:val="28"/>
        </w:rPr>
        <w:t>0.50</w:t>
      </w:r>
      <w:r w:rsidRPr="00B737D5">
        <w:rPr>
          <w:rFonts w:ascii="Browallia New" w:hAnsi="Browallia New" w:cs="Browallia New"/>
          <w:sz w:val="28"/>
          <w:szCs w:val="28"/>
          <w:cs/>
        </w:rPr>
        <w:t xml:space="preserve"> บาท) เป็นทุนจดทะเบียนใหม่ </w:t>
      </w:r>
      <w:r w:rsidRPr="00B737D5">
        <w:rPr>
          <w:rFonts w:ascii="Browallia New" w:hAnsi="Browallia New" w:cs="Browallia New"/>
          <w:sz w:val="28"/>
          <w:szCs w:val="28"/>
        </w:rPr>
        <w:t>665,498,289.00</w:t>
      </w:r>
      <w:r w:rsidRPr="00B737D5">
        <w:rPr>
          <w:rFonts w:ascii="Browallia New" w:hAnsi="Browallia New" w:cs="Browallia New"/>
          <w:sz w:val="28"/>
          <w:szCs w:val="28"/>
          <w:cs/>
        </w:rPr>
        <w:t xml:space="preserve"> บาท (หุ้นสามัญ </w:t>
      </w:r>
      <w:r w:rsidRPr="00B737D5">
        <w:rPr>
          <w:rFonts w:ascii="Browallia New" w:hAnsi="Browallia New" w:cs="Browallia New"/>
          <w:sz w:val="28"/>
          <w:szCs w:val="28"/>
        </w:rPr>
        <w:t>1,330,996,578</w:t>
      </w:r>
      <w:r w:rsidRPr="00B737D5">
        <w:rPr>
          <w:rFonts w:ascii="Browallia New" w:hAnsi="Browallia New" w:cs="Browallia New"/>
          <w:sz w:val="28"/>
          <w:szCs w:val="28"/>
          <w:cs/>
        </w:rPr>
        <w:t xml:space="preserve"> หุ้น มูลค่าหุ้นละ </w:t>
      </w:r>
      <w:r w:rsidRPr="00B737D5">
        <w:rPr>
          <w:rFonts w:ascii="Browallia New" w:hAnsi="Browallia New" w:cs="Browallia New"/>
          <w:sz w:val="28"/>
          <w:szCs w:val="28"/>
        </w:rPr>
        <w:t>0.50</w:t>
      </w:r>
      <w:r w:rsidRPr="00B737D5">
        <w:rPr>
          <w:rFonts w:ascii="Browallia New" w:hAnsi="Browallia New" w:cs="Browallia New"/>
          <w:sz w:val="28"/>
          <w:szCs w:val="28"/>
          <w:cs/>
        </w:rPr>
        <w:t xml:space="preserve"> บาท) โดยออกหุ้นสามัญใหม่จำนวน </w:t>
      </w:r>
      <w:r w:rsidRPr="00B737D5">
        <w:rPr>
          <w:rFonts w:ascii="Browallia New" w:hAnsi="Browallia New" w:cs="Browallia New"/>
          <w:sz w:val="28"/>
          <w:szCs w:val="28"/>
        </w:rPr>
        <w:t>266,199,315</w:t>
      </w:r>
      <w:r w:rsidRPr="00B737D5">
        <w:rPr>
          <w:rFonts w:ascii="Browallia New" w:hAnsi="Browallia New" w:cs="Browallia New"/>
          <w:sz w:val="28"/>
          <w:szCs w:val="28"/>
          <w:cs/>
        </w:rPr>
        <w:t xml:space="preserve"> หุ้น มูลค่าที่ตราไว้หุ้นละ </w:t>
      </w:r>
      <w:r w:rsidRPr="00B737D5">
        <w:rPr>
          <w:rFonts w:ascii="Browallia New" w:hAnsi="Browallia New" w:cs="Browallia New"/>
          <w:sz w:val="28"/>
          <w:szCs w:val="28"/>
        </w:rPr>
        <w:t>0.50</w:t>
      </w:r>
      <w:r w:rsidRPr="00B737D5">
        <w:rPr>
          <w:rFonts w:ascii="Browallia New" w:hAnsi="Browallia New" w:cs="Browallia New"/>
          <w:sz w:val="28"/>
          <w:szCs w:val="28"/>
          <w:cs/>
        </w:rPr>
        <w:t xml:space="preserve"> บาท ซึ่งบริษัท</w:t>
      </w:r>
      <w:r w:rsidRPr="00B737D5">
        <w:rPr>
          <w:rFonts w:ascii="Browallia New" w:hAnsi="Browallia New" w:cs="Browallia New" w:hint="cs"/>
          <w:sz w:val="28"/>
          <w:szCs w:val="28"/>
          <w:cs/>
        </w:rPr>
        <w:t>ย่อย</w:t>
      </w:r>
      <w:r w:rsidRPr="00B737D5">
        <w:rPr>
          <w:rFonts w:ascii="Browallia New" w:hAnsi="Browallia New" w:cs="Browallia New"/>
          <w:sz w:val="28"/>
          <w:szCs w:val="28"/>
          <w:cs/>
        </w:rPr>
        <w:t xml:space="preserve">ได้จดทะเบียนเพิ่มทุนกับกระทรวงพาณิชย์เมื่อวันที่ </w:t>
      </w:r>
      <w:r w:rsidRPr="00B737D5">
        <w:rPr>
          <w:rFonts w:ascii="Browallia New" w:hAnsi="Browallia New" w:cs="Browallia New"/>
          <w:sz w:val="28"/>
          <w:szCs w:val="28"/>
        </w:rPr>
        <w:t>6</w:t>
      </w:r>
      <w:r w:rsidRPr="00B737D5">
        <w:rPr>
          <w:rFonts w:ascii="Browallia New" w:hAnsi="Browallia New" w:cs="Browallia New"/>
          <w:sz w:val="28"/>
          <w:szCs w:val="28"/>
          <w:cs/>
        </w:rPr>
        <w:t xml:space="preserve"> พฤษภาคม </w:t>
      </w:r>
      <w:r w:rsidRPr="00B737D5">
        <w:rPr>
          <w:rFonts w:ascii="Browallia New" w:hAnsi="Browallia New" w:cs="Browallia New"/>
          <w:sz w:val="28"/>
          <w:szCs w:val="28"/>
        </w:rPr>
        <w:t>2565</w:t>
      </w:r>
    </w:p>
    <w:p w14:paraId="7F845B5D" w14:textId="77777777" w:rsidR="00C176EC" w:rsidRPr="00B737D5" w:rsidRDefault="00C176EC" w:rsidP="00C176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6144554D" w14:textId="77777777" w:rsidR="00A4521B" w:rsidRPr="00B737D5" w:rsidRDefault="00A4521B" w:rsidP="00C176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529C9DA2" w14:textId="77777777" w:rsidR="00A4521B" w:rsidRPr="00B737D5" w:rsidRDefault="00A4521B" w:rsidP="00C176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13B1F03B" w14:textId="6FA9B5A4" w:rsidR="00C176EC" w:rsidRPr="00B737D5" w:rsidRDefault="00C176EC" w:rsidP="00C176EC">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lastRenderedPageBreak/>
        <w:t>อนุมัติให้ออกและจัดสรรใบสำคัญแสดงสิทธิที่จะซื้อหุ้นสามัญเพิ่มทุนของบริษัท</w:t>
      </w:r>
      <w:r w:rsidR="006B6F8B" w:rsidRPr="00B737D5">
        <w:rPr>
          <w:rFonts w:ascii="Browallia New" w:hAnsi="Browallia New" w:cs="Browallia New" w:hint="cs"/>
          <w:sz w:val="28"/>
          <w:szCs w:val="28"/>
          <w:cs/>
        </w:rPr>
        <w:t>ย่อย</w:t>
      </w:r>
      <w:r w:rsidRPr="00B737D5">
        <w:rPr>
          <w:rFonts w:ascii="Browallia New" w:hAnsi="Browallia New" w:cs="Browallia New"/>
          <w:sz w:val="28"/>
          <w:szCs w:val="28"/>
          <w:cs/>
        </w:rPr>
        <w:t xml:space="preserve"> (“ใบสำคัญแสดงสิทธิ </w:t>
      </w:r>
      <w:r w:rsidRPr="00B737D5">
        <w:rPr>
          <w:rFonts w:ascii="Browallia New" w:hAnsi="Browallia New" w:cs="Browallia New"/>
          <w:sz w:val="28"/>
          <w:szCs w:val="28"/>
        </w:rPr>
        <w:t xml:space="preserve">ML-W3”) </w:t>
      </w:r>
      <w:r w:rsidRPr="00B737D5">
        <w:rPr>
          <w:rFonts w:ascii="Browallia New" w:hAnsi="Browallia New" w:cs="Browallia New"/>
          <w:sz w:val="28"/>
          <w:szCs w:val="28"/>
          <w:cs/>
        </w:rPr>
        <w:t xml:space="preserve">จำนวน </w:t>
      </w:r>
      <w:r w:rsidRPr="00B737D5">
        <w:rPr>
          <w:rFonts w:ascii="Browallia New" w:hAnsi="Browallia New" w:cs="Browallia New"/>
          <w:sz w:val="28"/>
          <w:szCs w:val="28"/>
        </w:rPr>
        <w:t xml:space="preserve">266,199,315 </w:t>
      </w:r>
      <w:r w:rsidRPr="00B737D5">
        <w:rPr>
          <w:rFonts w:ascii="Browallia New" w:hAnsi="Browallia New" w:cs="Browallia New"/>
          <w:sz w:val="28"/>
          <w:szCs w:val="28"/>
          <w:cs/>
        </w:rPr>
        <w:t>หน่วย เพื่อจัดสรรให้แก่ผู้ถือหุ้นเดิมของบริษัทตามสัดส่วนการถือหุ้น (</w:t>
      </w:r>
      <w:r w:rsidRPr="00B737D5">
        <w:rPr>
          <w:rFonts w:ascii="Browallia New" w:hAnsi="Browallia New" w:cs="Browallia New"/>
          <w:sz w:val="28"/>
          <w:szCs w:val="28"/>
        </w:rPr>
        <w:t xml:space="preserve">Rights offering) </w:t>
      </w:r>
      <w:r w:rsidRPr="00B737D5">
        <w:rPr>
          <w:rFonts w:ascii="Browallia New" w:hAnsi="Browallia New" w:cs="Browallia New"/>
          <w:sz w:val="28"/>
          <w:szCs w:val="28"/>
          <w:cs/>
        </w:rPr>
        <w:t xml:space="preserve">ในอัตราส่วนหุ้นสามัญ </w:t>
      </w:r>
      <w:r w:rsidRPr="00B737D5">
        <w:rPr>
          <w:rFonts w:ascii="Browallia New" w:hAnsi="Browallia New" w:cs="Browallia New"/>
          <w:sz w:val="28"/>
          <w:szCs w:val="28"/>
        </w:rPr>
        <w:t xml:space="preserve">4 </w:t>
      </w:r>
      <w:r w:rsidRPr="00B737D5">
        <w:rPr>
          <w:rFonts w:ascii="Browallia New" w:hAnsi="Browallia New" w:cs="Browallia New"/>
          <w:sz w:val="28"/>
          <w:szCs w:val="28"/>
          <w:cs/>
        </w:rPr>
        <w:t xml:space="preserve">หุ้นต่อใบสำคัญแสดงสิทธิ </w:t>
      </w:r>
      <w:r w:rsidRPr="00B737D5">
        <w:rPr>
          <w:rFonts w:ascii="Browallia New" w:hAnsi="Browallia New" w:cs="Browallia New"/>
          <w:sz w:val="28"/>
          <w:szCs w:val="28"/>
        </w:rPr>
        <w:t xml:space="preserve">1 </w:t>
      </w:r>
      <w:r w:rsidRPr="00B737D5">
        <w:rPr>
          <w:rFonts w:ascii="Browallia New" w:hAnsi="Browallia New" w:cs="Browallia New"/>
          <w:sz w:val="28"/>
          <w:szCs w:val="28"/>
          <w:cs/>
        </w:rPr>
        <w:t xml:space="preserve">หน่วย โดยมีราคาเสนอขายต่อหน่วยเท่ากับ </w:t>
      </w:r>
      <w:r w:rsidRPr="00B737D5">
        <w:rPr>
          <w:rFonts w:ascii="Browallia New" w:hAnsi="Browallia New" w:cs="Browallia New"/>
          <w:sz w:val="28"/>
          <w:szCs w:val="28"/>
        </w:rPr>
        <w:t>0</w:t>
      </w:r>
      <w:r w:rsidR="007F51CE" w:rsidRPr="00B737D5">
        <w:rPr>
          <w:rFonts w:ascii="Browallia New" w:hAnsi="Browallia New" w:cs="Browallia New"/>
          <w:sz w:val="28"/>
          <w:szCs w:val="28"/>
        </w:rPr>
        <w:t>.00</w:t>
      </w:r>
      <w:r w:rsidRPr="00B737D5">
        <w:rPr>
          <w:rFonts w:ascii="Browallia New" w:hAnsi="Browallia New" w:cs="Browallia New"/>
          <w:sz w:val="28"/>
          <w:szCs w:val="28"/>
          <w:cs/>
        </w:rPr>
        <w:t xml:space="preserve"> บาท </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ทั้งนี้ใบสำคัญแสดงสิทธิสามารถใช้เปลี่ยนเป็นหุ้นสามัญได้ภายใน </w:t>
      </w:r>
      <w:r w:rsidRPr="00B737D5">
        <w:rPr>
          <w:rFonts w:ascii="Browallia New" w:hAnsi="Browallia New" w:cs="Browallia New"/>
          <w:sz w:val="28"/>
          <w:szCs w:val="28"/>
        </w:rPr>
        <w:t xml:space="preserve">2 </w:t>
      </w:r>
      <w:r w:rsidRPr="00B737D5">
        <w:rPr>
          <w:rFonts w:ascii="Browallia New" w:hAnsi="Browallia New" w:cs="Browallia New"/>
          <w:sz w:val="28"/>
          <w:szCs w:val="28"/>
          <w:cs/>
        </w:rPr>
        <w:t>ปี นับแต่วันที่ออกใบสำคัญแสดงสิทธิ</w:t>
      </w:r>
    </w:p>
    <w:p w14:paraId="018B019D" w14:textId="77777777" w:rsidR="0096662D" w:rsidRPr="00A65115" w:rsidRDefault="0096662D" w:rsidP="009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751F272" w14:textId="77777777" w:rsidR="0096662D" w:rsidRPr="00996FCA" w:rsidRDefault="0096662D" w:rsidP="001B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96662D" w:rsidRPr="00996FCA" w:rsidSect="00DC039B">
      <w:footerReference w:type="default" r:id="rId13"/>
      <w:pgSz w:w="11909" w:h="16834" w:code="9"/>
      <w:pgMar w:top="144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69728" w14:textId="77777777" w:rsidR="00EB799F" w:rsidRDefault="00EB799F">
      <w:r>
        <w:separator/>
      </w:r>
    </w:p>
  </w:endnote>
  <w:endnote w:type="continuationSeparator" w:id="0">
    <w:p w14:paraId="010DC366" w14:textId="77777777" w:rsidR="00EB799F" w:rsidRDefault="00EB799F">
      <w:r>
        <w:continuationSeparator/>
      </w:r>
    </w:p>
  </w:endnote>
  <w:endnote w:type="continuationNotice" w:id="1">
    <w:p w14:paraId="13599286" w14:textId="77777777" w:rsidR="00EB799F" w:rsidRDefault="00EB79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EucrosiaUPC">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DokChampa">
    <w:charset w:val="DE"/>
    <w:family w:val="swiss"/>
    <w:pitch w:val="variable"/>
    <w:sig w:usb0="83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81" w:type="dxa"/>
      <w:tblInd w:w="250" w:type="dxa"/>
      <w:tblLook w:val="0000" w:firstRow="0" w:lastRow="0" w:firstColumn="0" w:lastColumn="0" w:noHBand="0" w:noVBand="0"/>
    </w:tblPr>
    <w:tblGrid>
      <w:gridCol w:w="4678"/>
      <w:gridCol w:w="3861"/>
      <w:gridCol w:w="542"/>
    </w:tblGrid>
    <w:tr w:rsidR="00E749CD" w:rsidRPr="00D47A00" w14:paraId="3B64D59E" w14:textId="77777777" w:rsidTr="006A2DC3">
      <w:trPr>
        <w:trHeight w:val="176"/>
      </w:trPr>
      <w:tc>
        <w:tcPr>
          <w:tcW w:w="4678" w:type="dxa"/>
          <w:tcBorders>
            <w:top w:val="nil"/>
            <w:left w:val="nil"/>
            <w:bottom w:val="nil"/>
            <w:right w:val="nil"/>
          </w:tcBorders>
          <w:noWrap/>
          <w:vAlign w:val="bottom"/>
        </w:tcPr>
        <w:p w14:paraId="708CBE07" w14:textId="77777777" w:rsidR="00E749CD" w:rsidRPr="00D47A00" w:rsidRDefault="00E749CD">
          <w:pPr>
            <w:ind w:left="262" w:right="360"/>
            <w:rPr>
              <w:rFonts w:ascii="Browallia New" w:hAnsi="Browallia New" w:cs="Browallia New"/>
              <w:sz w:val="28"/>
              <w:szCs w:val="28"/>
            </w:rPr>
          </w:pPr>
          <w:r w:rsidRPr="00D47A00">
            <w:rPr>
              <w:rFonts w:ascii="Browallia New" w:hAnsi="Browallia New" w:cs="Browallia New"/>
              <w:sz w:val="28"/>
              <w:szCs w:val="28"/>
            </w:rPr>
            <w:t xml:space="preserve">_________________________ </w:t>
          </w:r>
          <w:r w:rsidRPr="00D47A00">
            <w:rPr>
              <w:rFonts w:ascii="Browallia New" w:hAnsi="Browallia New" w:cs="Browallia New"/>
              <w:sz w:val="28"/>
              <w:szCs w:val="28"/>
              <w:cs/>
            </w:rPr>
            <w:t>กรรมการ</w:t>
          </w:r>
        </w:p>
      </w:tc>
      <w:tc>
        <w:tcPr>
          <w:tcW w:w="3861" w:type="dxa"/>
          <w:tcBorders>
            <w:top w:val="nil"/>
            <w:left w:val="nil"/>
            <w:bottom w:val="nil"/>
          </w:tcBorders>
          <w:noWrap/>
          <w:vAlign w:val="bottom"/>
        </w:tcPr>
        <w:p w14:paraId="6262FCCA" w14:textId="77777777" w:rsidR="00E749CD" w:rsidRPr="00D47A00" w:rsidRDefault="00E749CD">
          <w:pPr>
            <w:pStyle w:val="Footer"/>
            <w:ind w:right="-108"/>
            <w:rPr>
              <w:rFonts w:ascii="Browallia New" w:hAnsi="Browallia New" w:cs="Browallia New"/>
              <w:sz w:val="28"/>
              <w:szCs w:val="28"/>
            </w:rPr>
          </w:pPr>
          <w:r w:rsidRPr="00D47A00">
            <w:rPr>
              <w:rFonts w:ascii="Browallia New" w:hAnsi="Browallia New" w:cs="Browallia New"/>
              <w:sz w:val="28"/>
              <w:szCs w:val="28"/>
            </w:rPr>
            <w:t xml:space="preserve">____________________________ </w:t>
          </w:r>
          <w:r w:rsidRPr="00D47A00">
            <w:rPr>
              <w:rFonts w:ascii="Browallia New" w:hAnsi="Browallia New" w:cs="Browallia New"/>
              <w:sz w:val="28"/>
              <w:szCs w:val="28"/>
              <w:cs/>
            </w:rPr>
            <w:t>กรรมการ</w:t>
          </w:r>
        </w:p>
      </w:tc>
      <w:tc>
        <w:tcPr>
          <w:tcW w:w="542" w:type="dxa"/>
          <w:tcBorders>
            <w:top w:val="nil"/>
            <w:left w:val="nil"/>
            <w:bottom w:val="nil"/>
            <w:right w:val="nil"/>
          </w:tcBorders>
          <w:vAlign w:val="bottom"/>
        </w:tcPr>
        <w:p w14:paraId="0A88C11B" w14:textId="77777777" w:rsidR="00E749CD" w:rsidRPr="00D47A00" w:rsidRDefault="00E749CD">
          <w:pPr>
            <w:pStyle w:val="Footer"/>
            <w:ind w:left="137" w:right="-108"/>
            <w:jc w:val="right"/>
            <w:rPr>
              <w:rFonts w:ascii="Browallia New" w:hAnsi="Browallia New" w:cs="Browallia New"/>
              <w:sz w:val="28"/>
              <w:szCs w:val="28"/>
            </w:rPr>
          </w:pPr>
          <w:r w:rsidRPr="00D47A00">
            <w:rPr>
              <w:rStyle w:val="PageNumber"/>
              <w:rFonts w:ascii="Browallia New" w:hAnsi="Browallia New" w:cs="Browallia New"/>
              <w:sz w:val="28"/>
              <w:szCs w:val="28"/>
            </w:rPr>
            <w:fldChar w:fldCharType="begin"/>
          </w:r>
          <w:r w:rsidRPr="00D47A00">
            <w:rPr>
              <w:rStyle w:val="PageNumber"/>
              <w:rFonts w:ascii="Browallia New" w:hAnsi="Browallia New" w:cs="Browallia New"/>
              <w:sz w:val="28"/>
              <w:szCs w:val="28"/>
            </w:rPr>
            <w:instrText xml:space="preserve"> PAGE </w:instrText>
          </w:r>
          <w:r w:rsidRPr="00D47A00">
            <w:rPr>
              <w:rStyle w:val="PageNumber"/>
              <w:rFonts w:ascii="Browallia New" w:hAnsi="Browallia New" w:cs="Browallia New"/>
              <w:sz w:val="28"/>
              <w:szCs w:val="28"/>
            </w:rPr>
            <w:fldChar w:fldCharType="separate"/>
          </w:r>
          <w:r w:rsidRPr="00D47A00">
            <w:rPr>
              <w:rStyle w:val="PageNumber"/>
              <w:rFonts w:ascii="Browallia New" w:hAnsi="Browallia New" w:cs="Browallia New"/>
              <w:noProof/>
              <w:sz w:val="28"/>
              <w:szCs w:val="28"/>
            </w:rPr>
            <w:t>32</w:t>
          </w:r>
          <w:r w:rsidRPr="00D47A00">
            <w:rPr>
              <w:rStyle w:val="PageNumber"/>
              <w:rFonts w:ascii="Browallia New" w:hAnsi="Browallia New" w:cs="Browallia New"/>
              <w:sz w:val="28"/>
              <w:szCs w:val="28"/>
            </w:rPr>
            <w:fldChar w:fldCharType="end"/>
          </w:r>
        </w:p>
      </w:tc>
    </w:tr>
    <w:tr w:rsidR="00E749CD" w:rsidRPr="00D47A00" w14:paraId="6A02A574" w14:textId="77777777" w:rsidTr="006A2DC3">
      <w:trPr>
        <w:trHeight w:val="190"/>
      </w:trPr>
      <w:tc>
        <w:tcPr>
          <w:tcW w:w="4678" w:type="dxa"/>
          <w:tcBorders>
            <w:top w:val="nil"/>
            <w:left w:val="nil"/>
            <w:bottom w:val="nil"/>
            <w:right w:val="nil"/>
          </w:tcBorders>
          <w:noWrap/>
          <w:vAlign w:val="bottom"/>
        </w:tcPr>
        <w:p w14:paraId="2663D9B4" w14:textId="77777777" w:rsidR="00E749CD" w:rsidRPr="00D47A00" w:rsidRDefault="00E749CD">
          <w:pPr>
            <w:ind w:left="262"/>
            <w:rPr>
              <w:rFonts w:ascii="Browallia New" w:hAnsi="Browallia New" w:cs="Browallia New"/>
              <w:sz w:val="28"/>
              <w:szCs w:val="28"/>
            </w:rPr>
          </w:pPr>
          <w:r w:rsidRPr="00D47A00">
            <w:rPr>
              <w:rFonts w:ascii="Browallia New" w:hAnsi="Browallia New" w:cs="Browallia New"/>
              <w:sz w:val="28"/>
              <w:szCs w:val="28"/>
            </w:rPr>
            <w:t xml:space="preserve">(      </w:t>
          </w:r>
          <w:r w:rsidRPr="00D47A00">
            <w:rPr>
              <w:rFonts w:ascii="Browallia New" w:hAnsi="Browallia New" w:cs="Browallia New"/>
              <w:sz w:val="28"/>
              <w:szCs w:val="28"/>
              <w:cs/>
            </w:rPr>
            <w:t>นายวิสูตร  เอี้ยวศิวิกูล     )</w:t>
          </w:r>
        </w:p>
      </w:tc>
      <w:tc>
        <w:tcPr>
          <w:tcW w:w="3861" w:type="dxa"/>
          <w:tcBorders>
            <w:top w:val="nil"/>
            <w:left w:val="nil"/>
            <w:bottom w:val="nil"/>
          </w:tcBorders>
          <w:noWrap/>
          <w:vAlign w:val="bottom"/>
        </w:tcPr>
        <w:p w14:paraId="5FA396EB" w14:textId="77777777" w:rsidR="00E749CD" w:rsidRPr="00D47A00" w:rsidRDefault="00E749CD">
          <w:pPr>
            <w:jc w:val="both"/>
            <w:rPr>
              <w:rFonts w:ascii="Browallia New" w:hAnsi="Browallia New" w:cs="Browallia New"/>
              <w:sz w:val="28"/>
              <w:szCs w:val="28"/>
            </w:rPr>
          </w:pPr>
          <w:r w:rsidRPr="00D47A00">
            <w:rPr>
              <w:rFonts w:ascii="Browallia New" w:hAnsi="Browallia New" w:cs="Browallia New"/>
              <w:sz w:val="28"/>
              <w:szCs w:val="28"/>
            </w:rPr>
            <w:t xml:space="preserve">( </w:t>
          </w:r>
          <w:r w:rsidRPr="00D47A00">
            <w:rPr>
              <w:rFonts w:ascii="Browallia New" w:hAnsi="Browallia New" w:cs="Browallia New"/>
              <w:sz w:val="28"/>
              <w:szCs w:val="28"/>
              <w:cs/>
            </w:rPr>
            <w:t>นางสาวรุ่งระวี  เอี่ยมพงษ์ไพฑูรย์ )</w:t>
          </w:r>
        </w:p>
      </w:tc>
      <w:tc>
        <w:tcPr>
          <w:tcW w:w="542" w:type="dxa"/>
          <w:tcBorders>
            <w:top w:val="nil"/>
            <w:left w:val="nil"/>
            <w:bottom w:val="nil"/>
            <w:right w:val="nil"/>
          </w:tcBorders>
          <w:vAlign w:val="bottom"/>
        </w:tcPr>
        <w:p w14:paraId="21E1AEFB" w14:textId="77777777" w:rsidR="00E749CD" w:rsidRPr="00D47A00" w:rsidRDefault="00E749CD">
          <w:pPr>
            <w:rPr>
              <w:rFonts w:ascii="Browallia New" w:hAnsi="Browallia New" w:cs="Browallia New"/>
              <w:sz w:val="28"/>
              <w:szCs w:val="28"/>
            </w:rPr>
          </w:pPr>
        </w:p>
      </w:tc>
    </w:tr>
  </w:tbl>
  <w:p w14:paraId="02923DEB"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67" w:type="dxa"/>
      <w:tblInd w:w="250" w:type="dxa"/>
      <w:tblLook w:val="0000" w:firstRow="0" w:lastRow="0" w:firstColumn="0" w:lastColumn="0" w:noHBand="0" w:noVBand="0"/>
    </w:tblPr>
    <w:tblGrid>
      <w:gridCol w:w="8080"/>
      <w:gridCol w:w="5670"/>
      <w:gridCol w:w="448"/>
    </w:tblGrid>
    <w:tr w:rsidR="00E749CD" w14:paraId="3153C97C" w14:textId="77777777" w:rsidTr="0001418F">
      <w:trPr>
        <w:trHeight w:val="176"/>
      </w:trPr>
      <w:tc>
        <w:tcPr>
          <w:tcW w:w="8080"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7B3C6C46"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E749CD" w14:paraId="622C54D2" w14:textId="77777777" w:rsidTr="0001418F">
      <w:trPr>
        <w:trHeight w:val="190"/>
      </w:trPr>
      <w:tc>
        <w:tcPr>
          <w:tcW w:w="8080"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5670"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31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196B9" w14:textId="77777777" w:rsidR="00EB799F" w:rsidRDefault="00EB799F">
      <w:r>
        <w:separator/>
      </w:r>
    </w:p>
  </w:footnote>
  <w:footnote w:type="continuationSeparator" w:id="0">
    <w:p w14:paraId="372E73E6" w14:textId="77777777" w:rsidR="00EB799F" w:rsidRDefault="00EB799F">
      <w:r>
        <w:continuationSeparator/>
      </w:r>
    </w:p>
  </w:footnote>
  <w:footnote w:type="continuationNotice" w:id="1">
    <w:p w14:paraId="6C55B080" w14:textId="77777777" w:rsidR="00EB799F" w:rsidRDefault="00EB799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4FD0FCF"/>
    <w:multiLevelType w:val="hybridMultilevel"/>
    <w:tmpl w:val="6588AFF0"/>
    <w:lvl w:ilvl="0" w:tplc="A12A6200">
      <w:start w:val="31"/>
      <w:numFmt w:val="bullet"/>
      <w:lvlText w:val="-"/>
      <w:lvlJc w:val="left"/>
      <w:pPr>
        <w:ind w:left="895" w:hanging="360"/>
      </w:pPr>
      <w:rPr>
        <w:rFonts w:ascii="Garamond" w:eastAsia="Times New Roman" w:hAnsi="Garamond" w:cs="Garamond" w:hint="default"/>
      </w:rPr>
    </w:lvl>
    <w:lvl w:ilvl="1" w:tplc="08090003" w:tentative="1">
      <w:start w:val="1"/>
      <w:numFmt w:val="bullet"/>
      <w:lvlText w:val="o"/>
      <w:lvlJc w:val="left"/>
      <w:pPr>
        <w:ind w:left="1615" w:hanging="360"/>
      </w:pPr>
      <w:rPr>
        <w:rFonts w:ascii="Courier New" w:hAnsi="Courier New" w:cs="Courier New" w:hint="default"/>
      </w:rPr>
    </w:lvl>
    <w:lvl w:ilvl="2" w:tplc="08090005" w:tentative="1">
      <w:start w:val="1"/>
      <w:numFmt w:val="bullet"/>
      <w:lvlText w:val=""/>
      <w:lvlJc w:val="left"/>
      <w:pPr>
        <w:ind w:left="2335" w:hanging="360"/>
      </w:pPr>
      <w:rPr>
        <w:rFonts w:ascii="Wingdings" w:hAnsi="Wingdings" w:hint="default"/>
      </w:rPr>
    </w:lvl>
    <w:lvl w:ilvl="3" w:tplc="08090001" w:tentative="1">
      <w:start w:val="1"/>
      <w:numFmt w:val="bullet"/>
      <w:lvlText w:val=""/>
      <w:lvlJc w:val="left"/>
      <w:pPr>
        <w:ind w:left="3055" w:hanging="360"/>
      </w:pPr>
      <w:rPr>
        <w:rFonts w:ascii="Symbol" w:hAnsi="Symbol" w:hint="default"/>
      </w:rPr>
    </w:lvl>
    <w:lvl w:ilvl="4" w:tplc="08090003" w:tentative="1">
      <w:start w:val="1"/>
      <w:numFmt w:val="bullet"/>
      <w:lvlText w:val="o"/>
      <w:lvlJc w:val="left"/>
      <w:pPr>
        <w:ind w:left="3775" w:hanging="360"/>
      </w:pPr>
      <w:rPr>
        <w:rFonts w:ascii="Courier New" w:hAnsi="Courier New" w:cs="Courier New" w:hint="default"/>
      </w:rPr>
    </w:lvl>
    <w:lvl w:ilvl="5" w:tplc="08090005" w:tentative="1">
      <w:start w:val="1"/>
      <w:numFmt w:val="bullet"/>
      <w:lvlText w:val=""/>
      <w:lvlJc w:val="left"/>
      <w:pPr>
        <w:ind w:left="4495" w:hanging="360"/>
      </w:pPr>
      <w:rPr>
        <w:rFonts w:ascii="Wingdings" w:hAnsi="Wingdings" w:hint="default"/>
      </w:rPr>
    </w:lvl>
    <w:lvl w:ilvl="6" w:tplc="08090001" w:tentative="1">
      <w:start w:val="1"/>
      <w:numFmt w:val="bullet"/>
      <w:lvlText w:val=""/>
      <w:lvlJc w:val="left"/>
      <w:pPr>
        <w:ind w:left="5215" w:hanging="360"/>
      </w:pPr>
      <w:rPr>
        <w:rFonts w:ascii="Symbol" w:hAnsi="Symbol" w:hint="default"/>
      </w:rPr>
    </w:lvl>
    <w:lvl w:ilvl="7" w:tplc="08090003" w:tentative="1">
      <w:start w:val="1"/>
      <w:numFmt w:val="bullet"/>
      <w:lvlText w:val="o"/>
      <w:lvlJc w:val="left"/>
      <w:pPr>
        <w:ind w:left="5935" w:hanging="360"/>
      </w:pPr>
      <w:rPr>
        <w:rFonts w:ascii="Courier New" w:hAnsi="Courier New" w:cs="Courier New" w:hint="default"/>
      </w:rPr>
    </w:lvl>
    <w:lvl w:ilvl="8" w:tplc="08090005" w:tentative="1">
      <w:start w:val="1"/>
      <w:numFmt w:val="bullet"/>
      <w:lvlText w:val=""/>
      <w:lvlJc w:val="left"/>
      <w:pPr>
        <w:ind w:left="6655" w:hanging="360"/>
      </w:pPr>
      <w:rPr>
        <w:rFonts w:ascii="Wingdings" w:hAnsi="Wingdings" w:hint="default"/>
      </w:rPr>
    </w:lvl>
  </w:abstractNum>
  <w:abstractNum w:abstractNumId="11" w15:restartNumberingAfterBreak="0">
    <w:nsid w:val="0BD22456"/>
    <w:multiLevelType w:val="hybridMultilevel"/>
    <w:tmpl w:val="39BA0CE6"/>
    <w:lvl w:ilvl="0" w:tplc="2B02763C">
      <w:start w:val="1"/>
      <w:numFmt w:val="decimal"/>
      <w:lvlText w:val="%1."/>
      <w:lvlJc w:val="left"/>
      <w:pPr>
        <w:tabs>
          <w:tab w:val="num" w:pos="360"/>
        </w:tabs>
        <w:ind w:left="360" w:hanging="360"/>
      </w:pPr>
      <w:rPr>
        <w:rFonts w:cs="Times New Roman"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2" w15:restartNumberingAfterBreak="0">
    <w:nsid w:val="0CEE3C8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100A080A"/>
    <w:multiLevelType w:val="multilevel"/>
    <w:tmpl w:val="FF5E5B22"/>
    <w:lvl w:ilvl="0">
      <w:start w:val="8"/>
      <w:numFmt w:val="decimal"/>
      <w:lvlText w:val="%1"/>
      <w:lvlJc w:val="left"/>
      <w:pPr>
        <w:ind w:left="360" w:hanging="360"/>
      </w:pPr>
      <w:rPr>
        <w:rFonts w:hint="default"/>
      </w:rPr>
    </w:lvl>
    <w:lvl w:ilvl="1">
      <w:start w:val="8"/>
      <w:numFmt w:val="none"/>
      <w:lvlText w:val="9.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6"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7" w15:restartNumberingAfterBreak="0">
    <w:nsid w:val="277850FF"/>
    <w:multiLevelType w:val="hybridMultilevel"/>
    <w:tmpl w:val="9800C8F6"/>
    <w:lvl w:ilvl="0" w:tplc="30F21DA0">
      <w:start w:val="1"/>
      <w:numFmt w:val="decimal"/>
      <w:lvlText w:val="%1)"/>
      <w:lvlJc w:val="left"/>
      <w:pPr>
        <w:tabs>
          <w:tab w:val="num" w:pos="786"/>
        </w:tabs>
        <w:ind w:left="786" w:hanging="360"/>
      </w:pPr>
      <w:rPr>
        <w:rFonts w:cs="Times New Roman" w:hint="default"/>
      </w:rPr>
    </w:lvl>
    <w:lvl w:ilvl="1" w:tplc="26CCE2C2">
      <w:start w:val="1"/>
      <w:numFmt w:val="decimal"/>
      <w:lvlText w:val="%2)"/>
      <w:lvlJc w:val="left"/>
      <w:pPr>
        <w:tabs>
          <w:tab w:val="num" w:pos="1506"/>
        </w:tabs>
        <w:ind w:left="1506" w:hanging="360"/>
      </w:pPr>
      <w:rPr>
        <w:rFonts w:cs="Times New Roman" w:hint="default"/>
        <w:b w:val="0"/>
        <w:bCs w:val="0"/>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8" w15:restartNumberingAfterBreak="0">
    <w:nsid w:val="2B0D55D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2C1D0594"/>
    <w:multiLevelType w:val="multilevel"/>
    <w:tmpl w:val="3B92D28C"/>
    <w:lvl w:ilvl="0">
      <w:start w:val="8"/>
      <w:numFmt w:val="decimal"/>
      <w:lvlText w:val="%1"/>
      <w:lvlJc w:val="left"/>
      <w:pPr>
        <w:ind w:left="360" w:hanging="360"/>
      </w:pPr>
      <w:rPr>
        <w:rFonts w:hint="default"/>
      </w:rPr>
    </w:lvl>
    <w:lvl w:ilvl="1">
      <w:start w:val="8"/>
      <w:numFmt w:val="none"/>
      <w:lvlText w:val="8.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316E75A7"/>
    <w:multiLevelType w:val="hybridMultilevel"/>
    <w:tmpl w:val="E2080B54"/>
    <w:lvl w:ilvl="0" w:tplc="C3C02512">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37C36B8E"/>
    <w:multiLevelType w:val="hybridMultilevel"/>
    <w:tmpl w:val="B0146624"/>
    <w:lvl w:ilvl="0" w:tplc="D3C6F688">
      <w:start w:val="1"/>
      <w:numFmt w:val="decimal"/>
      <w:lvlText w:val="%1."/>
      <w:lvlJc w:val="left"/>
      <w:pPr>
        <w:ind w:left="720" w:hanging="360"/>
      </w:pPr>
      <w:rPr>
        <w:rFonts w:hint="default"/>
        <w:sz w:val="44"/>
        <w:szCs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24" w15:restartNumberingAfterBreak="0">
    <w:nsid w:val="3DD84F97"/>
    <w:multiLevelType w:val="multilevel"/>
    <w:tmpl w:val="75A6F552"/>
    <w:lvl w:ilvl="0">
      <w:start w:val="25"/>
      <w:numFmt w:val="decimal"/>
      <w:lvlText w:val="%1"/>
      <w:lvlJc w:val="left"/>
      <w:pPr>
        <w:ind w:left="360" w:hanging="360"/>
      </w:pPr>
      <w:rPr>
        <w:rFonts w:hint="default"/>
      </w:rPr>
    </w:lvl>
    <w:lvl w:ilvl="1">
      <w:start w:val="1"/>
      <w:numFmt w:val="decimal"/>
      <w:lvlText w:val=" 2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27" w15:restartNumberingAfterBreak="0">
    <w:nsid w:val="50A76D9C"/>
    <w:multiLevelType w:val="hybridMultilevel"/>
    <w:tmpl w:val="838E3E84"/>
    <w:lvl w:ilvl="0" w:tplc="C3C02512">
      <w:start w:val="31"/>
      <w:numFmt w:val="bullet"/>
      <w:lvlText w:val="-"/>
      <w:lvlJc w:val="left"/>
      <w:pPr>
        <w:ind w:left="1267" w:hanging="360"/>
      </w:pPr>
      <w:rPr>
        <w:rFonts w:ascii="Browallia New" w:eastAsia="Times New Roman" w:hAnsi="Browallia New" w:cs="Browallia New" w:hint="default"/>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29" w15:restartNumberingAfterBreak="0">
    <w:nsid w:val="554F0524"/>
    <w:multiLevelType w:val="multilevel"/>
    <w:tmpl w:val="69C40A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56397FAB"/>
    <w:multiLevelType w:val="multilevel"/>
    <w:tmpl w:val="38BCD390"/>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2" w15:restartNumberingAfterBreak="0">
    <w:nsid w:val="580035A4"/>
    <w:multiLevelType w:val="hybridMultilevel"/>
    <w:tmpl w:val="2988ACB8"/>
    <w:lvl w:ilvl="0" w:tplc="A12A6200">
      <w:start w:val="31"/>
      <w:numFmt w:val="bullet"/>
      <w:lvlText w:val="-"/>
      <w:lvlJc w:val="left"/>
      <w:pPr>
        <w:ind w:left="1578" w:hanging="360"/>
      </w:pPr>
      <w:rPr>
        <w:rFonts w:ascii="Garamond" w:eastAsia="Times New Roman" w:hAnsi="Garamond" w:cs="Garamond" w:hint="default"/>
      </w:rPr>
    </w:lvl>
    <w:lvl w:ilvl="1" w:tplc="08090003" w:tentative="1">
      <w:start w:val="1"/>
      <w:numFmt w:val="bullet"/>
      <w:lvlText w:val="o"/>
      <w:lvlJc w:val="left"/>
      <w:pPr>
        <w:ind w:left="2298" w:hanging="360"/>
      </w:pPr>
      <w:rPr>
        <w:rFonts w:ascii="Courier New" w:hAnsi="Courier New" w:cs="Courier New" w:hint="default"/>
      </w:rPr>
    </w:lvl>
    <w:lvl w:ilvl="2" w:tplc="08090005" w:tentative="1">
      <w:start w:val="1"/>
      <w:numFmt w:val="bullet"/>
      <w:lvlText w:val=""/>
      <w:lvlJc w:val="left"/>
      <w:pPr>
        <w:ind w:left="3018" w:hanging="360"/>
      </w:pPr>
      <w:rPr>
        <w:rFonts w:ascii="Wingdings" w:hAnsi="Wingdings" w:hint="default"/>
      </w:rPr>
    </w:lvl>
    <w:lvl w:ilvl="3" w:tplc="08090001" w:tentative="1">
      <w:start w:val="1"/>
      <w:numFmt w:val="bullet"/>
      <w:lvlText w:val=""/>
      <w:lvlJc w:val="left"/>
      <w:pPr>
        <w:ind w:left="3738" w:hanging="360"/>
      </w:pPr>
      <w:rPr>
        <w:rFonts w:ascii="Symbol" w:hAnsi="Symbol" w:hint="default"/>
      </w:rPr>
    </w:lvl>
    <w:lvl w:ilvl="4" w:tplc="08090003" w:tentative="1">
      <w:start w:val="1"/>
      <w:numFmt w:val="bullet"/>
      <w:lvlText w:val="o"/>
      <w:lvlJc w:val="left"/>
      <w:pPr>
        <w:ind w:left="4458" w:hanging="360"/>
      </w:pPr>
      <w:rPr>
        <w:rFonts w:ascii="Courier New" w:hAnsi="Courier New" w:cs="Courier New" w:hint="default"/>
      </w:rPr>
    </w:lvl>
    <w:lvl w:ilvl="5" w:tplc="08090005" w:tentative="1">
      <w:start w:val="1"/>
      <w:numFmt w:val="bullet"/>
      <w:lvlText w:val=""/>
      <w:lvlJc w:val="left"/>
      <w:pPr>
        <w:ind w:left="5178" w:hanging="360"/>
      </w:pPr>
      <w:rPr>
        <w:rFonts w:ascii="Wingdings" w:hAnsi="Wingdings" w:hint="default"/>
      </w:rPr>
    </w:lvl>
    <w:lvl w:ilvl="6" w:tplc="08090001" w:tentative="1">
      <w:start w:val="1"/>
      <w:numFmt w:val="bullet"/>
      <w:lvlText w:val=""/>
      <w:lvlJc w:val="left"/>
      <w:pPr>
        <w:ind w:left="5898" w:hanging="360"/>
      </w:pPr>
      <w:rPr>
        <w:rFonts w:ascii="Symbol" w:hAnsi="Symbol" w:hint="default"/>
      </w:rPr>
    </w:lvl>
    <w:lvl w:ilvl="7" w:tplc="08090003" w:tentative="1">
      <w:start w:val="1"/>
      <w:numFmt w:val="bullet"/>
      <w:lvlText w:val="o"/>
      <w:lvlJc w:val="left"/>
      <w:pPr>
        <w:ind w:left="6618" w:hanging="360"/>
      </w:pPr>
      <w:rPr>
        <w:rFonts w:ascii="Courier New" w:hAnsi="Courier New" w:cs="Courier New" w:hint="default"/>
      </w:rPr>
    </w:lvl>
    <w:lvl w:ilvl="8" w:tplc="08090005" w:tentative="1">
      <w:start w:val="1"/>
      <w:numFmt w:val="bullet"/>
      <w:lvlText w:val=""/>
      <w:lvlJc w:val="left"/>
      <w:pPr>
        <w:ind w:left="7338" w:hanging="360"/>
      </w:pPr>
      <w:rPr>
        <w:rFonts w:ascii="Wingdings" w:hAnsi="Wingdings" w:hint="default"/>
      </w:rPr>
    </w:lvl>
  </w:abstractNum>
  <w:abstractNum w:abstractNumId="33" w15:restartNumberingAfterBreak="0">
    <w:nsid w:val="5C864A15"/>
    <w:multiLevelType w:val="hybridMultilevel"/>
    <w:tmpl w:val="7C74FB00"/>
    <w:lvl w:ilvl="0" w:tplc="F0465AC0">
      <w:start w:val="1"/>
      <w:numFmt w:val="decimal"/>
      <w:lvlText w:val="3.1.%1"/>
      <w:lvlJc w:val="left"/>
      <w:pPr>
        <w:ind w:left="720"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6"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54012EE"/>
    <w:multiLevelType w:val="hybridMultilevel"/>
    <w:tmpl w:val="E146E852"/>
    <w:lvl w:ilvl="0" w:tplc="10C6E272">
      <w:numFmt w:val="bullet"/>
      <w:lvlText w:val="-"/>
      <w:lvlJc w:val="left"/>
      <w:pPr>
        <w:ind w:left="1571" w:hanging="360"/>
      </w:pPr>
      <w:rPr>
        <w:rFonts w:ascii="Browallia New" w:eastAsia="Calibri" w:hAnsi="Browallia New" w:cs="Browalli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8"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39" w15:restartNumberingAfterBreak="0">
    <w:nsid w:val="6D436147"/>
    <w:multiLevelType w:val="multilevel"/>
    <w:tmpl w:val="B7FA7B3C"/>
    <w:lvl w:ilvl="0">
      <w:start w:val="25"/>
      <w:numFmt w:val="decimal"/>
      <w:lvlText w:val="%1"/>
      <w:lvlJc w:val="left"/>
      <w:pPr>
        <w:ind w:left="872" w:hanging="360"/>
      </w:pPr>
      <w:rPr>
        <w:rFonts w:hint="default"/>
      </w:rPr>
    </w:lvl>
    <w:lvl w:ilvl="1">
      <w:start w:val="1"/>
      <w:numFmt w:val="decimal"/>
      <w:lvlText w:val="%1.%2"/>
      <w:lvlJc w:val="left"/>
      <w:pPr>
        <w:ind w:left="1304" w:hanging="432"/>
      </w:pPr>
      <w:rPr>
        <w:rFonts w:hint="default"/>
      </w:rPr>
    </w:lvl>
    <w:lvl w:ilvl="2">
      <w:start w:val="1"/>
      <w:numFmt w:val="none"/>
      <w:lvlText w:val="25.1"/>
      <w:lvlJc w:val="left"/>
      <w:pPr>
        <w:ind w:left="1736" w:hanging="504"/>
      </w:pPr>
      <w:rPr>
        <w:rFonts w:hint="default"/>
      </w:rPr>
    </w:lvl>
    <w:lvl w:ilvl="3">
      <w:start w:val="1"/>
      <w:numFmt w:val="decimal"/>
      <w:lvlText w:val="%1.%2.%3.%4."/>
      <w:lvlJc w:val="left"/>
      <w:pPr>
        <w:ind w:left="2240" w:hanging="648"/>
      </w:pPr>
      <w:rPr>
        <w:rFonts w:hint="default"/>
      </w:rPr>
    </w:lvl>
    <w:lvl w:ilvl="4">
      <w:start w:val="1"/>
      <w:numFmt w:val="decimal"/>
      <w:lvlText w:val="%1.%2.%3.%4.%5."/>
      <w:lvlJc w:val="left"/>
      <w:pPr>
        <w:ind w:left="2744" w:hanging="792"/>
      </w:pPr>
      <w:rPr>
        <w:rFonts w:hint="default"/>
      </w:rPr>
    </w:lvl>
    <w:lvl w:ilvl="5">
      <w:start w:val="1"/>
      <w:numFmt w:val="decimal"/>
      <w:lvlText w:val="%1.%2.%3.%4.%5.%6."/>
      <w:lvlJc w:val="left"/>
      <w:pPr>
        <w:ind w:left="3248" w:hanging="936"/>
      </w:pPr>
      <w:rPr>
        <w:rFonts w:hint="default"/>
      </w:rPr>
    </w:lvl>
    <w:lvl w:ilvl="6">
      <w:start w:val="1"/>
      <w:numFmt w:val="decimal"/>
      <w:lvlText w:val="%1.%2.%3.%4.%5.%6.%7."/>
      <w:lvlJc w:val="left"/>
      <w:pPr>
        <w:ind w:left="3752" w:hanging="1080"/>
      </w:pPr>
      <w:rPr>
        <w:rFonts w:hint="default"/>
      </w:rPr>
    </w:lvl>
    <w:lvl w:ilvl="7">
      <w:start w:val="1"/>
      <w:numFmt w:val="decimal"/>
      <w:lvlText w:val="%1.%2.%3.%4.%5.%6.%7.%8."/>
      <w:lvlJc w:val="left"/>
      <w:pPr>
        <w:ind w:left="4256" w:hanging="1224"/>
      </w:pPr>
      <w:rPr>
        <w:rFonts w:hint="default"/>
      </w:rPr>
    </w:lvl>
    <w:lvl w:ilvl="8">
      <w:start w:val="1"/>
      <w:numFmt w:val="decimal"/>
      <w:lvlText w:val="%1.%2.%3.%4.%5.%6.%7.%8.%9."/>
      <w:lvlJc w:val="left"/>
      <w:pPr>
        <w:ind w:left="4832" w:hanging="1440"/>
      </w:pPr>
      <w:rPr>
        <w:rFonts w:hint="default"/>
      </w:rPr>
    </w:lvl>
  </w:abstractNum>
  <w:abstractNum w:abstractNumId="40" w15:restartNumberingAfterBreak="0">
    <w:nsid w:val="79575C42"/>
    <w:multiLevelType w:val="hybridMultilevel"/>
    <w:tmpl w:val="AB50C4D0"/>
    <w:lvl w:ilvl="0" w:tplc="DB26DC0C">
      <w:start w:val="1"/>
      <w:numFmt w:val="decimal"/>
      <w:lvlText w:val="3.2.%1"/>
      <w:lvlJc w:val="left"/>
      <w:pPr>
        <w:ind w:left="151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41"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2" w15:restartNumberingAfterBreak="0">
    <w:nsid w:val="79DB0EA0"/>
    <w:multiLevelType w:val="hybridMultilevel"/>
    <w:tmpl w:val="D66A4F48"/>
    <w:lvl w:ilvl="0" w:tplc="826E1354">
      <w:numFmt w:val="bullet"/>
      <w:lvlText w:val="-"/>
      <w:lvlJc w:val="left"/>
      <w:pPr>
        <w:ind w:left="1772" w:hanging="360"/>
      </w:pPr>
      <w:rPr>
        <w:rFonts w:ascii="Browallia New" w:eastAsia="Times New Roman" w:hAnsi="Browallia New" w:cs="Browallia New" w:hint="default"/>
      </w:rPr>
    </w:lvl>
    <w:lvl w:ilvl="1" w:tplc="04090003" w:tentative="1">
      <w:start w:val="1"/>
      <w:numFmt w:val="bullet"/>
      <w:lvlText w:val="o"/>
      <w:lvlJc w:val="left"/>
      <w:pPr>
        <w:ind w:left="2492" w:hanging="360"/>
      </w:pPr>
      <w:rPr>
        <w:rFonts w:ascii="Courier New" w:hAnsi="Courier New" w:cs="Courier New" w:hint="default"/>
      </w:rPr>
    </w:lvl>
    <w:lvl w:ilvl="2" w:tplc="04090005" w:tentative="1">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43"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EED0C0C"/>
    <w:multiLevelType w:val="multilevel"/>
    <w:tmpl w:val="A134FAD2"/>
    <w:lvl w:ilvl="0">
      <w:start w:val="1"/>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92"/>
        </w:tabs>
        <w:ind w:left="792" w:hanging="432"/>
      </w:pPr>
      <w:rPr>
        <w:rFonts w:cs="Times New Roman" w:hint="default"/>
        <w:b w:val="0"/>
        <w:bCs w:val="0"/>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5"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6"/>
  </w:num>
  <w:num w:numId="13">
    <w:abstractNumId w:val="38"/>
  </w:num>
  <w:num w:numId="14">
    <w:abstractNumId w:val="21"/>
  </w:num>
  <w:num w:numId="15">
    <w:abstractNumId w:val="25"/>
  </w:num>
  <w:num w:numId="16">
    <w:abstractNumId w:val="18"/>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4"/>
  </w:num>
  <w:num w:numId="20">
    <w:abstractNumId w:val="28"/>
  </w:num>
  <w:num w:numId="21">
    <w:abstractNumId w:val="4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35"/>
  </w:num>
  <w:num w:numId="24">
    <w:abstractNumId w:val="13"/>
  </w:num>
  <w:num w:numId="25">
    <w:abstractNumId w:val="36"/>
  </w:num>
  <w:num w:numId="26">
    <w:abstractNumId w:val="27"/>
  </w:num>
  <w:num w:numId="27">
    <w:abstractNumId w:val="14"/>
  </w:num>
  <w:num w:numId="28">
    <w:abstractNumId w:val="11"/>
  </w:num>
  <w:num w:numId="29">
    <w:abstractNumId w:val="39"/>
  </w:num>
  <w:num w:numId="30">
    <w:abstractNumId w:val="42"/>
  </w:num>
  <w:num w:numId="31">
    <w:abstractNumId w:val="29"/>
  </w:num>
  <w:num w:numId="32">
    <w:abstractNumId w:val="33"/>
  </w:num>
  <w:num w:numId="33">
    <w:abstractNumId w:val="40"/>
  </w:num>
  <w:num w:numId="34">
    <w:abstractNumId w:val="34"/>
  </w:num>
  <w:num w:numId="35">
    <w:abstractNumId w:val="15"/>
  </w:num>
  <w:num w:numId="36">
    <w:abstractNumId w:val="22"/>
  </w:num>
  <w:num w:numId="37">
    <w:abstractNumId w:val="37"/>
  </w:num>
  <w:num w:numId="38">
    <w:abstractNumId w:val="43"/>
  </w:num>
  <w:num w:numId="39">
    <w:abstractNumId w:val="17"/>
  </w:num>
  <w:num w:numId="40">
    <w:abstractNumId w:val="31"/>
  </w:num>
  <w:num w:numId="41">
    <w:abstractNumId w:val="45"/>
  </w:num>
  <w:num w:numId="42">
    <w:abstractNumId w:val="44"/>
  </w:num>
  <w:num w:numId="43">
    <w:abstractNumId w:val="30"/>
  </w:num>
  <w:num w:numId="44">
    <w:abstractNumId w:val="32"/>
  </w:num>
  <w:num w:numId="45">
    <w:abstractNumId w:val="10"/>
  </w:num>
  <w:num w:numId="46">
    <w:abstractNumId w:val="20"/>
  </w:num>
  <w:num w:numId="47">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embedSystemFonts/>
  <w:gutterAtTop/>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279"/>
    <w:rsid w:val="00000394"/>
    <w:rsid w:val="000005B8"/>
    <w:rsid w:val="000005D3"/>
    <w:rsid w:val="000007B6"/>
    <w:rsid w:val="000008D2"/>
    <w:rsid w:val="000009DD"/>
    <w:rsid w:val="00000BD8"/>
    <w:rsid w:val="00000D08"/>
    <w:rsid w:val="00000EBD"/>
    <w:rsid w:val="000010B5"/>
    <w:rsid w:val="00001158"/>
    <w:rsid w:val="00001170"/>
    <w:rsid w:val="00001174"/>
    <w:rsid w:val="0000117D"/>
    <w:rsid w:val="000013CB"/>
    <w:rsid w:val="00001645"/>
    <w:rsid w:val="000018F8"/>
    <w:rsid w:val="00001CD4"/>
    <w:rsid w:val="00001F64"/>
    <w:rsid w:val="00001FEB"/>
    <w:rsid w:val="00002050"/>
    <w:rsid w:val="00002185"/>
    <w:rsid w:val="00002511"/>
    <w:rsid w:val="00002572"/>
    <w:rsid w:val="00002593"/>
    <w:rsid w:val="000025FE"/>
    <w:rsid w:val="0000279E"/>
    <w:rsid w:val="00002BE9"/>
    <w:rsid w:val="00002F1E"/>
    <w:rsid w:val="00003227"/>
    <w:rsid w:val="0000348D"/>
    <w:rsid w:val="000036BA"/>
    <w:rsid w:val="00003723"/>
    <w:rsid w:val="000038C4"/>
    <w:rsid w:val="00003ABC"/>
    <w:rsid w:val="00003C3A"/>
    <w:rsid w:val="00004178"/>
    <w:rsid w:val="00004262"/>
    <w:rsid w:val="000042F6"/>
    <w:rsid w:val="00004484"/>
    <w:rsid w:val="000044C1"/>
    <w:rsid w:val="000044E9"/>
    <w:rsid w:val="0000487B"/>
    <w:rsid w:val="00004ACD"/>
    <w:rsid w:val="00004BF5"/>
    <w:rsid w:val="00004D44"/>
    <w:rsid w:val="00004EA1"/>
    <w:rsid w:val="000051E4"/>
    <w:rsid w:val="00005368"/>
    <w:rsid w:val="00005490"/>
    <w:rsid w:val="00005636"/>
    <w:rsid w:val="00005876"/>
    <w:rsid w:val="00005A19"/>
    <w:rsid w:val="00005BA7"/>
    <w:rsid w:val="00005BEB"/>
    <w:rsid w:val="00005F69"/>
    <w:rsid w:val="00005F6E"/>
    <w:rsid w:val="00005FB8"/>
    <w:rsid w:val="00006012"/>
    <w:rsid w:val="000060E8"/>
    <w:rsid w:val="000064DA"/>
    <w:rsid w:val="00006580"/>
    <w:rsid w:val="000067AE"/>
    <w:rsid w:val="000067B7"/>
    <w:rsid w:val="000069A8"/>
    <w:rsid w:val="00006D98"/>
    <w:rsid w:val="00006E38"/>
    <w:rsid w:val="00006F39"/>
    <w:rsid w:val="0000733C"/>
    <w:rsid w:val="0000766E"/>
    <w:rsid w:val="00007782"/>
    <w:rsid w:val="000079C8"/>
    <w:rsid w:val="00007B24"/>
    <w:rsid w:val="00007B32"/>
    <w:rsid w:val="00007BB4"/>
    <w:rsid w:val="00007BDD"/>
    <w:rsid w:val="00007D06"/>
    <w:rsid w:val="00007D24"/>
    <w:rsid w:val="00007D9E"/>
    <w:rsid w:val="00010313"/>
    <w:rsid w:val="00010492"/>
    <w:rsid w:val="000108C0"/>
    <w:rsid w:val="00010A3E"/>
    <w:rsid w:val="000110FF"/>
    <w:rsid w:val="00011115"/>
    <w:rsid w:val="000111F8"/>
    <w:rsid w:val="00011293"/>
    <w:rsid w:val="000115FA"/>
    <w:rsid w:val="00011699"/>
    <w:rsid w:val="0001173B"/>
    <w:rsid w:val="00011797"/>
    <w:rsid w:val="000118AB"/>
    <w:rsid w:val="000118D0"/>
    <w:rsid w:val="00011DD8"/>
    <w:rsid w:val="00011E1E"/>
    <w:rsid w:val="00011E5E"/>
    <w:rsid w:val="00012116"/>
    <w:rsid w:val="00012217"/>
    <w:rsid w:val="0001239B"/>
    <w:rsid w:val="00012502"/>
    <w:rsid w:val="0001268D"/>
    <w:rsid w:val="000128A6"/>
    <w:rsid w:val="00012A37"/>
    <w:rsid w:val="00012C33"/>
    <w:rsid w:val="00013311"/>
    <w:rsid w:val="000133FC"/>
    <w:rsid w:val="0001357E"/>
    <w:rsid w:val="000136A7"/>
    <w:rsid w:val="00013A8D"/>
    <w:rsid w:val="00013CFB"/>
    <w:rsid w:val="00013EF2"/>
    <w:rsid w:val="0001418F"/>
    <w:rsid w:val="000144EE"/>
    <w:rsid w:val="000146A4"/>
    <w:rsid w:val="00014977"/>
    <w:rsid w:val="00014A2C"/>
    <w:rsid w:val="00014C74"/>
    <w:rsid w:val="000152D1"/>
    <w:rsid w:val="000152E1"/>
    <w:rsid w:val="0001542D"/>
    <w:rsid w:val="0001555D"/>
    <w:rsid w:val="0001561E"/>
    <w:rsid w:val="000156B7"/>
    <w:rsid w:val="00015748"/>
    <w:rsid w:val="00015806"/>
    <w:rsid w:val="0001581B"/>
    <w:rsid w:val="0001595F"/>
    <w:rsid w:val="00015AD6"/>
    <w:rsid w:val="00015C6B"/>
    <w:rsid w:val="00015C80"/>
    <w:rsid w:val="00015D80"/>
    <w:rsid w:val="00016078"/>
    <w:rsid w:val="0001607F"/>
    <w:rsid w:val="00016145"/>
    <w:rsid w:val="000161AD"/>
    <w:rsid w:val="00016273"/>
    <w:rsid w:val="0001641C"/>
    <w:rsid w:val="00016A08"/>
    <w:rsid w:val="00016AC2"/>
    <w:rsid w:val="00016AF6"/>
    <w:rsid w:val="00016B50"/>
    <w:rsid w:val="00016B57"/>
    <w:rsid w:val="00016BE7"/>
    <w:rsid w:val="00016C30"/>
    <w:rsid w:val="00016FD1"/>
    <w:rsid w:val="000173F0"/>
    <w:rsid w:val="00017475"/>
    <w:rsid w:val="00017608"/>
    <w:rsid w:val="000176DC"/>
    <w:rsid w:val="000177CA"/>
    <w:rsid w:val="0002006D"/>
    <w:rsid w:val="000200A5"/>
    <w:rsid w:val="00020208"/>
    <w:rsid w:val="000202B3"/>
    <w:rsid w:val="000202EF"/>
    <w:rsid w:val="00020442"/>
    <w:rsid w:val="00020526"/>
    <w:rsid w:val="00020643"/>
    <w:rsid w:val="000207A7"/>
    <w:rsid w:val="000208E9"/>
    <w:rsid w:val="00020915"/>
    <w:rsid w:val="00020ABF"/>
    <w:rsid w:val="00020BE2"/>
    <w:rsid w:val="00020C3A"/>
    <w:rsid w:val="00020E59"/>
    <w:rsid w:val="0002129B"/>
    <w:rsid w:val="000212AE"/>
    <w:rsid w:val="0002132E"/>
    <w:rsid w:val="000214A8"/>
    <w:rsid w:val="000218C8"/>
    <w:rsid w:val="00021A28"/>
    <w:rsid w:val="00021C59"/>
    <w:rsid w:val="00021C83"/>
    <w:rsid w:val="0002207E"/>
    <w:rsid w:val="000220FF"/>
    <w:rsid w:val="00022116"/>
    <w:rsid w:val="000223AA"/>
    <w:rsid w:val="00022537"/>
    <w:rsid w:val="00022697"/>
    <w:rsid w:val="00022774"/>
    <w:rsid w:val="00022792"/>
    <w:rsid w:val="00022B5A"/>
    <w:rsid w:val="00022B8A"/>
    <w:rsid w:val="00022C08"/>
    <w:rsid w:val="00022D10"/>
    <w:rsid w:val="000230EF"/>
    <w:rsid w:val="0002316A"/>
    <w:rsid w:val="00023378"/>
    <w:rsid w:val="00023508"/>
    <w:rsid w:val="00023546"/>
    <w:rsid w:val="00023A52"/>
    <w:rsid w:val="00023B2D"/>
    <w:rsid w:val="00023B7A"/>
    <w:rsid w:val="00023D82"/>
    <w:rsid w:val="00024196"/>
    <w:rsid w:val="00024433"/>
    <w:rsid w:val="0002449E"/>
    <w:rsid w:val="000246AB"/>
    <w:rsid w:val="000247E6"/>
    <w:rsid w:val="00024941"/>
    <w:rsid w:val="00024A42"/>
    <w:rsid w:val="00024C44"/>
    <w:rsid w:val="00024D9A"/>
    <w:rsid w:val="00024F07"/>
    <w:rsid w:val="0002515A"/>
    <w:rsid w:val="000251A8"/>
    <w:rsid w:val="000252AC"/>
    <w:rsid w:val="0002530C"/>
    <w:rsid w:val="000253D9"/>
    <w:rsid w:val="00025562"/>
    <w:rsid w:val="000257E8"/>
    <w:rsid w:val="00025A91"/>
    <w:rsid w:val="00025ABF"/>
    <w:rsid w:val="00025AC2"/>
    <w:rsid w:val="00025B31"/>
    <w:rsid w:val="00025C03"/>
    <w:rsid w:val="00025F93"/>
    <w:rsid w:val="00026064"/>
    <w:rsid w:val="000268A3"/>
    <w:rsid w:val="000269F5"/>
    <w:rsid w:val="00026AE9"/>
    <w:rsid w:val="00026B27"/>
    <w:rsid w:val="00026DDC"/>
    <w:rsid w:val="00026E41"/>
    <w:rsid w:val="00027043"/>
    <w:rsid w:val="00027101"/>
    <w:rsid w:val="000271A9"/>
    <w:rsid w:val="00027314"/>
    <w:rsid w:val="000275F9"/>
    <w:rsid w:val="00027643"/>
    <w:rsid w:val="000277C9"/>
    <w:rsid w:val="00027907"/>
    <w:rsid w:val="00027916"/>
    <w:rsid w:val="00027B74"/>
    <w:rsid w:val="00027C72"/>
    <w:rsid w:val="00027F0C"/>
    <w:rsid w:val="00030178"/>
    <w:rsid w:val="000303B2"/>
    <w:rsid w:val="0003057B"/>
    <w:rsid w:val="000305A3"/>
    <w:rsid w:val="000306C8"/>
    <w:rsid w:val="000306DA"/>
    <w:rsid w:val="00030A2C"/>
    <w:rsid w:val="00030A75"/>
    <w:rsid w:val="00030ADC"/>
    <w:rsid w:val="00030B42"/>
    <w:rsid w:val="00030C27"/>
    <w:rsid w:val="00030ED2"/>
    <w:rsid w:val="00030FEF"/>
    <w:rsid w:val="00031099"/>
    <w:rsid w:val="00031225"/>
    <w:rsid w:val="00031229"/>
    <w:rsid w:val="00031865"/>
    <w:rsid w:val="00031902"/>
    <w:rsid w:val="00031A92"/>
    <w:rsid w:val="00031B41"/>
    <w:rsid w:val="00031B7C"/>
    <w:rsid w:val="00031B88"/>
    <w:rsid w:val="00031D1D"/>
    <w:rsid w:val="00031E1A"/>
    <w:rsid w:val="00031E21"/>
    <w:rsid w:val="0003267D"/>
    <w:rsid w:val="00032699"/>
    <w:rsid w:val="000327B3"/>
    <w:rsid w:val="000328B3"/>
    <w:rsid w:val="00032CE2"/>
    <w:rsid w:val="00032D41"/>
    <w:rsid w:val="00032D64"/>
    <w:rsid w:val="00032FB2"/>
    <w:rsid w:val="000330FF"/>
    <w:rsid w:val="00033126"/>
    <w:rsid w:val="00033304"/>
    <w:rsid w:val="00033380"/>
    <w:rsid w:val="0003339E"/>
    <w:rsid w:val="000336D6"/>
    <w:rsid w:val="00033B32"/>
    <w:rsid w:val="00033BDE"/>
    <w:rsid w:val="00033C3F"/>
    <w:rsid w:val="00033D41"/>
    <w:rsid w:val="0003430F"/>
    <w:rsid w:val="000343B7"/>
    <w:rsid w:val="000344AC"/>
    <w:rsid w:val="00034507"/>
    <w:rsid w:val="000347DE"/>
    <w:rsid w:val="000348BE"/>
    <w:rsid w:val="0003493E"/>
    <w:rsid w:val="00034983"/>
    <w:rsid w:val="00034C21"/>
    <w:rsid w:val="00034C2B"/>
    <w:rsid w:val="00034E7D"/>
    <w:rsid w:val="00034E7E"/>
    <w:rsid w:val="00034F98"/>
    <w:rsid w:val="00035022"/>
    <w:rsid w:val="00035229"/>
    <w:rsid w:val="000353BD"/>
    <w:rsid w:val="0003570E"/>
    <w:rsid w:val="00035884"/>
    <w:rsid w:val="00035984"/>
    <w:rsid w:val="00035C98"/>
    <w:rsid w:val="00035CEC"/>
    <w:rsid w:val="00035DB9"/>
    <w:rsid w:val="00035DF0"/>
    <w:rsid w:val="00035E67"/>
    <w:rsid w:val="00035EAB"/>
    <w:rsid w:val="00036301"/>
    <w:rsid w:val="00036318"/>
    <w:rsid w:val="000366C2"/>
    <w:rsid w:val="00036794"/>
    <w:rsid w:val="00036CCE"/>
    <w:rsid w:val="00036D30"/>
    <w:rsid w:val="00036D3F"/>
    <w:rsid w:val="00036DB1"/>
    <w:rsid w:val="00036EC4"/>
    <w:rsid w:val="00036F0A"/>
    <w:rsid w:val="000374FC"/>
    <w:rsid w:val="000375E6"/>
    <w:rsid w:val="000376E0"/>
    <w:rsid w:val="000379F6"/>
    <w:rsid w:val="00037A1D"/>
    <w:rsid w:val="00037A28"/>
    <w:rsid w:val="00037B69"/>
    <w:rsid w:val="00037C1B"/>
    <w:rsid w:val="00040171"/>
    <w:rsid w:val="000402A0"/>
    <w:rsid w:val="00040385"/>
    <w:rsid w:val="00040530"/>
    <w:rsid w:val="00040556"/>
    <w:rsid w:val="0004067C"/>
    <w:rsid w:val="00040835"/>
    <w:rsid w:val="000408A9"/>
    <w:rsid w:val="000408D5"/>
    <w:rsid w:val="0004090D"/>
    <w:rsid w:val="000409B6"/>
    <w:rsid w:val="00040A86"/>
    <w:rsid w:val="00040B5A"/>
    <w:rsid w:val="00040BA7"/>
    <w:rsid w:val="00040BF6"/>
    <w:rsid w:val="00040F3B"/>
    <w:rsid w:val="00040FA5"/>
    <w:rsid w:val="00041073"/>
    <w:rsid w:val="00041192"/>
    <w:rsid w:val="000413A7"/>
    <w:rsid w:val="000414D8"/>
    <w:rsid w:val="0004154A"/>
    <w:rsid w:val="00041572"/>
    <w:rsid w:val="000417B8"/>
    <w:rsid w:val="000418D6"/>
    <w:rsid w:val="00041AB5"/>
    <w:rsid w:val="00041C65"/>
    <w:rsid w:val="0004243E"/>
    <w:rsid w:val="0004255A"/>
    <w:rsid w:val="000426E8"/>
    <w:rsid w:val="00042CC9"/>
    <w:rsid w:val="00042D25"/>
    <w:rsid w:val="00042DA7"/>
    <w:rsid w:val="00042E56"/>
    <w:rsid w:val="00043074"/>
    <w:rsid w:val="000430C3"/>
    <w:rsid w:val="000430C9"/>
    <w:rsid w:val="00043548"/>
    <w:rsid w:val="000435DB"/>
    <w:rsid w:val="00043626"/>
    <w:rsid w:val="0004388A"/>
    <w:rsid w:val="00043892"/>
    <w:rsid w:val="000439BC"/>
    <w:rsid w:val="000439BE"/>
    <w:rsid w:val="00043C69"/>
    <w:rsid w:val="00043F77"/>
    <w:rsid w:val="000440E6"/>
    <w:rsid w:val="000443D5"/>
    <w:rsid w:val="0004462C"/>
    <w:rsid w:val="00044905"/>
    <w:rsid w:val="00044C3F"/>
    <w:rsid w:val="00044E94"/>
    <w:rsid w:val="00045016"/>
    <w:rsid w:val="0004506E"/>
    <w:rsid w:val="000452CE"/>
    <w:rsid w:val="0004541D"/>
    <w:rsid w:val="00045497"/>
    <w:rsid w:val="00045504"/>
    <w:rsid w:val="00045853"/>
    <w:rsid w:val="000459AF"/>
    <w:rsid w:val="00045C08"/>
    <w:rsid w:val="00045E74"/>
    <w:rsid w:val="000461E1"/>
    <w:rsid w:val="00046312"/>
    <w:rsid w:val="0004645D"/>
    <w:rsid w:val="00046517"/>
    <w:rsid w:val="0004663F"/>
    <w:rsid w:val="0004669D"/>
    <w:rsid w:val="00046947"/>
    <w:rsid w:val="000469A3"/>
    <w:rsid w:val="00046B59"/>
    <w:rsid w:val="00046D12"/>
    <w:rsid w:val="00046E6A"/>
    <w:rsid w:val="00046E7F"/>
    <w:rsid w:val="00046ED8"/>
    <w:rsid w:val="00046FE1"/>
    <w:rsid w:val="00047057"/>
    <w:rsid w:val="000471FD"/>
    <w:rsid w:val="00047430"/>
    <w:rsid w:val="00047621"/>
    <w:rsid w:val="00047808"/>
    <w:rsid w:val="00047C35"/>
    <w:rsid w:val="00047DB4"/>
    <w:rsid w:val="00050044"/>
    <w:rsid w:val="00050164"/>
    <w:rsid w:val="0005016C"/>
    <w:rsid w:val="00050269"/>
    <w:rsid w:val="00050294"/>
    <w:rsid w:val="00050301"/>
    <w:rsid w:val="000505B4"/>
    <w:rsid w:val="000506D7"/>
    <w:rsid w:val="0005077D"/>
    <w:rsid w:val="000509A9"/>
    <w:rsid w:val="00050A2B"/>
    <w:rsid w:val="00050B0D"/>
    <w:rsid w:val="00050B3F"/>
    <w:rsid w:val="00050DB5"/>
    <w:rsid w:val="00050DCB"/>
    <w:rsid w:val="000511B5"/>
    <w:rsid w:val="00051395"/>
    <w:rsid w:val="00051473"/>
    <w:rsid w:val="0005159A"/>
    <w:rsid w:val="000517AF"/>
    <w:rsid w:val="00051AAF"/>
    <w:rsid w:val="00051ABF"/>
    <w:rsid w:val="00051B06"/>
    <w:rsid w:val="00051B3D"/>
    <w:rsid w:val="00051B9B"/>
    <w:rsid w:val="00051BE4"/>
    <w:rsid w:val="000520F1"/>
    <w:rsid w:val="00052151"/>
    <w:rsid w:val="000521EB"/>
    <w:rsid w:val="000522D7"/>
    <w:rsid w:val="00052453"/>
    <w:rsid w:val="0005248E"/>
    <w:rsid w:val="00052801"/>
    <w:rsid w:val="0005285B"/>
    <w:rsid w:val="00052BAA"/>
    <w:rsid w:val="00052D62"/>
    <w:rsid w:val="00052DE4"/>
    <w:rsid w:val="00053001"/>
    <w:rsid w:val="000530AA"/>
    <w:rsid w:val="00053681"/>
    <w:rsid w:val="00053955"/>
    <w:rsid w:val="00053DD3"/>
    <w:rsid w:val="00053F20"/>
    <w:rsid w:val="0005427A"/>
    <w:rsid w:val="000542AD"/>
    <w:rsid w:val="0005441C"/>
    <w:rsid w:val="00054497"/>
    <w:rsid w:val="00054511"/>
    <w:rsid w:val="00054763"/>
    <w:rsid w:val="00054882"/>
    <w:rsid w:val="00054AAA"/>
    <w:rsid w:val="00054C34"/>
    <w:rsid w:val="00054E90"/>
    <w:rsid w:val="000550B8"/>
    <w:rsid w:val="00055258"/>
    <w:rsid w:val="00055367"/>
    <w:rsid w:val="00055426"/>
    <w:rsid w:val="00055478"/>
    <w:rsid w:val="00055612"/>
    <w:rsid w:val="0005568A"/>
    <w:rsid w:val="000556C5"/>
    <w:rsid w:val="00055717"/>
    <w:rsid w:val="00055889"/>
    <w:rsid w:val="000558F0"/>
    <w:rsid w:val="00055AD8"/>
    <w:rsid w:val="00055B23"/>
    <w:rsid w:val="00055B2D"/>
    <w:rsid w:val="000561AE"/>
    <w:rsid w:val="000561BC"/>
    <w:rsid w:val="000562EF"/>
    <w:rsid w:val="000563B3"/>
    <w:rsid w:val="00056458"/>
    <w:rsid w:val="000568EB"/>
    <w:rsid w:val="00056987"/>
    <w:rsid w:val="00056C76"/>
    <w:rsid w:val="00056CF3"/>
    <w:rsid w:val="00056F4F"/>
    <w:rsid w:val="00057255"/>
    <w:rsid w:val="000575E5"/>
    <w:rsid w:val="000576DB"/>
    <w:rsid w:val="00057900"/>
    <w:rsid w:val="00057979"/>
    <w:rsid w:val="00057A1A"/>
    <w:rsid w:val="00057C7F"/>
    <w:rsid w:val="00057DBE"/>
    <w:rsid w:val="00057FA5"/>
    <w:rsid w:val="000600E0"/>
    <w:rsid w:val="0006069E"/>
    <w:rsid w:val="000606BA"/>
    <w:rsid w:val="00060801"/>
    <w:rsid w:val="0006085B"/>
    <w:rsid w:val="00060A89"/>
    <w:rsid w:val="00060AE5"/>
    <w:rsid w:val="00060BAF"/>
    <w:rsid w:val="00060C3F"/>
    <w:rsid w:val="00060D3D"/>
    <w:rsid w:val="00060D4D"/>
    <w:rsid w:val="00060D72"/>
    <w:rsid w:val="00060E84"/>
    <w:rsid w:val="000610CD"/>
    <w:rsid w:val="000613D1"/>
    <w:rsid w:val="0006197E"/>
    <w:rsid w:val="00061B60"/>
    <w:rsid w:val="00061BC5"/>
    <w:rsid w:val="00061C77"/>
    <w:rsid w:val="00061CA1"/>
    <w:rsid w:val="00061D2C"/>
    <w:rsid w:val="00061DF8"/>
    <w:rsid w:val="00061E3B"/>
    <w:rsid w:val="00061E5D"/>
    <w:rsid w:val="0006230E"/>
    <w:rsid w:val="000623C9"/>
    <w:rsid w:val="000623D1"/>
    <w:rsid w:val="00062647"/>
    <w:rsid w:val="000626C4"/>
    <w:rsid w:val="00062A53"/>
    <w:rsid w:val="00062ABF"/>
    <w:rsid w:val="00062BC9"/>
    <w:rsid w:val="00062CB9"/>
    <w:rsid w:val="00062F4A"/>
    <w:rsid w:val="0006302F"/>
    <w:rsid w:val="0006315B"/>
    <w:rsid w:val="0006321F"/>
    <w:rsid w:val="00063264"/>
    <w:rsid w:val="00063311"/>
    <w:rsid w:val="000638C2"/>
    <w:rsid w:val="00063A9D"/>
    <w:rsid w:val="00063E38"/>
    <w:rsid w:val="00064090"/>
    <w:rsid w:val="000640D6"/>
    <w:rsid w:val="000644BE"/>
    <w:rsid w:val="0006458D"/>
    <w:rsid w:val="000647A2"/>
    <w:rsid w:val="000647BA"/>
    <w:rsid w:val="000649BA"/>
    <w:rsid w:val="00064A2A"/>
    <w:rsid w:val="00064A6D"/>
    <w:rsid w:val="00064C97"/>
    <w:rsid w:val="00064FCA"/>
    <w:rsid w:val="0006506B"/>
    <w:rsid w:val="000650C0"/>
    <w:rsid w:val="00065232"/>
    <w:rsid w:val="0006552F"/>
    <w:rsid w:val="000657FF"/>
    <w:rsid w:val="000658A8"/>
    <w:rsid w:val="00065A6D"/>
    <w:rsid w:val="00065A7B"/>
    <w:rsid w:val="000661B7"/>
    <w:rsid w:val="000662A8"/>
    <w:rsid w:val="00066478"/>
    <w:rsid w:val="00066591"/>
    <w:rsid w:val="000666D9"/>
    <w:rsid w:val="000666E6"/>
    <w:rsid w:val="00066823"/>
    <w:rsid w:val="00066855"/>
    <w:rsid w:val="00066899"/>
    <w:rsid w:val="00066B33"/>
    <w:rsid w:val="00066B51"/>
    <w:rsid w:val="00066D78"/>
    <w:rsid w:val="00066D8D"/>
    <w:rsid w:val="00066FBF"/>
    <w:rsid w:val="00067040"/>
    <w:rsid w:val="0006766B"/>
    <w:rsid w:val="0006772A"/>
    <w:rsid w:val="000678A5"/>
    <w:rsid w:val="00067A3C"/>
    <w:rsid w:val="00067E11"/>
    <w:rsid w:val="00067E7C"/>
    <w:rsid w:val="00067EBC"/>
    <w:rsid w:val="00067F77"/>
    <w:rsid w:val="00070019"/>
    <w:rsid w:val="000701B0"/>
    <w:rsid w:val="00070281"/>
    <w:rsid w:val="0007029B"/>
    <w:rsid w:val="000702C8"/>
    <w:rsid w:val="0007044D"/>
    <w:rsid w:val="00070616"/>
    <w:rsid w:val="000706A2"/>
    <w:rsid w:val="00070716"/>
    <w:rsid w:val="0007086E"/>
    <w:rsid w:val="000708FD"/>
    <w:rsid w:val="00070B9D"/>
    <w:rsid w:val="00070BE0"/>
    <w:rsid w:val="00070EC4"/>
    <w:rsid w:val="00070EE9"/>
    <w:rsid w:val="0007103C"/>
    <w:rsid w:val="000713AA"/>
    <w:rsid w:val="000715D4"/>
    <w:rsid w:val="00071A9E"/>
    <w:rsid w:val="00071D95"/>
    <w:rsid w:val="00071E27"/>
    <w:rsid w:val="00071F2A"/>
    <w:rsid w:val="00072997"/>
    <w:rsid w:val="00072CC2"/>
    <w:rsid w:val="0007301E"/>
    <w:rsid w:val="00073040"/>
    <w:rsid w:val="000730BF"/>
    <w:rsid w:val="000731A8"/>
    <w:rsid w:val="000731B3"/>
    <w:rsid w:val="0007330E"/>
    <w:rsid w:val="000733FA"/>
    <w:rsid w:val="00073426"/>
    <w:rsid w:val="000734B2"/>
    <w:rsid w:val="000736C0"/>
    <w:rsid w:val="000736DC"/>
    <w:rsid w:val="000736EE"/>
    <w:rsid w:val="00073796"/>
    <w:rsid w:val="00073AA5"/>
    <w:rsid w:val="00073BC6"/>
    <w:rsid w:val="00073DD4"/>
    <w:rsid w:val="00073E41"/>
    <w:rsid w:val="00074025"/>
    <w:rsid w:val="00074054"/>
    <w:rsid w:val="000740CE"/>
    <w:rsid w:val="0007411B"/>
    <w:rsid w:val="000742D2"/>
    <w:rsid w:val="0007442C"/>
    <w:rsid w:val="00074525"/>
    <w:rsid w:val="00074773"/>
    <w:rsid w:val="000747D4"/>
    <w:rsid w:val="00074903"/>
    <w:rsid w:val="00074BFA"/>
    <w:rsid w:val="00074E1A"/>
    <w:rsid w:val="00074E7B"/>
    <w:rsid w:val="000750A4"/>
    <w:rsid w:val="00075102"/>
    <w:rsid w:val="0007519C"/>
    <w:rsid w:val="00075292"/>
    <w:rsid w:val="00075301"/>
    <w:rsid w:val="00075331"/>
    <w:rsid w:val="00075388"/>
    <w:rsid w:val="0007544B"/>
    <w:rsid w:val="0007567D"/>
    <w:rsid w:val="000759CC"/>
    <w:rsid w:val="00075B7F"/>
    <w:rsid w:val="00075C1F"/>
    <w:rsid w:val="00075D54"/>
    <w:rsid w:val="00075EDD"/>
    <w:rsid w:val="00075F1F"/>
    <w:rsid w:val="00075FC4"/>
    <w:rsid w:val="0007629D"/>
    <w:rsid w:val="00076492"/>
    <w:rsid w:val="00076635"/>
    <w:rsid w:val="0007683D"/>
    <w:rsid w:val="000769E6"/>
    <w:rsid w:val="00076DAA"/>
    <w:rsid w:val="00076DDE"/>
    <w:rsid w:val="00076ED0"/>
    <w:rsid w:val="00076FC0"/>
    <w:rsid w:val="00077232"/>
    <w:rsid w:val="0007750E"/>
    <w:rsid w:val="000776C2"/>
    <w:rsid w:val="000776DC"/>
    <w:rsid w:val="0007778F"/>
    <w:rsid w:val="00077C68"/>
    <w:rsid w:val="00077C80"/>
    <w:rsid w:val="00077E0F"/>
    <w:rsid w:val="00077E10"/>
    <w:rsid w:val="00080064"/>
    <w:rsid w:val="000802FA"/>
    <w:rsid w:val="00080356"/>
    <w:rsid w:val="00080432"/>
    <w:rsid w:val="000804A5"/>
    <w:rsid w:val="00080B6E"/>
    <w:rsid w:val="00080C38"/>
    <w:rsid w:val="00080C80"/>
    <w:rsid w:val="00080C9A"/>
    <w:rsid w:val="00080E13"/>
    <w:rsid w:val="00080F99"/>
    <w:rsid w:val="00081091"/>
    <w:rsid w:val="00081135"/>
    <w:rsid w:val="000811C4"/>
    <w:rsid w:val="000812ED"/>
    <w:rsid w:val="00081589"/>
    <w:rsid w:val="000816A2"/>
    <w:rsid w:val="00081827"/>
    <w:rsid w:val="000818B0"/>
    <w:rsid w:val="00081954"/>
    <w:rsid w:val="00081A56"/>
    <w:rsid w:val="00081B5B"/>
    <w:rsid w:val="00081D96"/>
    <w:rsid w:val="00081E7C"/>
    <w:rsid w:val="00082025"/>
    <w:rsid w:val="000821B4"/>
    <w:rsid w:val="000821E1"/>
    <w:rsid w:val="0008252B"/>
    <w:rsid w:val="000825FE"/>
    <w:rsid w:val="0008261F"/>
    <w:rsid w:val="0008272A"/>
    <w:rsid w:val="00082780"/>
    <w:rsid w:val="0008290B"/>
    <w:rsid w:val="00082911"/>
    <w:rsid w:val="00082ACB"/>
    <w:rsid w:val="00082CE8"/>
    <w:rsid w:val="00082D5A"/>
    <w:rsid w:val="000832DC"/>
    <w:rsid w:val="000833C0"/>
    <w:rsid w:val="0008341A"/>
    <w:rsid w:val="000835A3"/>
    <w:rsid w:val="000835CB"/>
    <w:rsid w:val="0008384A"/>
    <w:rsid w:val="00083D05"/>
    <w:rsid w:val="00083D61"/>
    <w:rsid w:val="00083F8B"/>
    <w:rsid w:val="00083F92"/>
    <w:rsid w:val="00084589"/>
    <w:rsid w:val="0008465F"/>
    <w:rsid w:val="0008479E"/>
    <w:rsid w:val="0008483E"/>
    <w:rsid w:val="00084B49"/>
    <w:rsid w:val="00084D62"/>
    <w:rsid w:val="00084D7A"/>
    <w:rsid w:val="00084D83"/>
    <w:rsid w:val="00084EF6"/>
    <w:rsid w:val="00084F3E"/>
    <w:rsid w:val="00085314"/>
    <w:rsid w:val="00085459"/>
    <w:rsid w:val="0008569A"/>
    <w:rsid w:val="00085938"/>
    <w:rsid w:val="00085D9F"/>
    <w:rsid w:val="00085F6B"/>
    <w:rsid w:val="0008606A"/>
    <w:rsid w:val="00086096"/>
    <w:rsid w:val="00086109"/>
    <w:rsid w:val="000861C3"/>
    <w:rsid w:val="00086240"/>
    <w:rsid w:val="000862BB"/>
    <w:rsid w:val="00086328"/>
    <w:rsid w:val="0008636B"/>
    <w:rsid w:val="000864D6"/>
    <w:rsid w:val="000866D2"/>
    <w:rsid w:val="00086760"/>
    <w:rsid w:val="00086972"/>
    <w:rsid w:val="000869CB"/>
    <w:rsid w:val="00086AFB"/>
    <w:rsid w:val="00086B87"/>
    <w:rsid w:val="00086C44"/>
    <w:rsid w:val="00086D1E"/>
    <w:rsid w:val="00086EE8"/>
    <w:rsid w:val="00086F04"/>
    <w:rsid w:val="00087033"/>
    <w:rsid w:val="00087288"/>
    <w:rsid w:val="00087340"/>
    <w:rsid w:val="000876F1"/>
    <w:rsid w:val="00087A0F"/>
    <w:rsid w:val="00087A39"/>
    <w:rsid w:val="00087C35"/>
    <w:rsid w:val="0009009A"/>
    <w:rsid w:val="000900DB"/>
    <w:rsid w:val="00090118"/>
    <w:rsid w:val="0009015B"/>
    <w:rsid w:val="0009027D"/>
    <w:rsid w:val="0009038D"/>
    <w:rsid w:val="00090492"/>
    <w:rsid w:val="00090578"/>
    <w:rsid w:val="000905A6"/>
    <w:rsid w:val="0009075F"/>
    <w:rsid w:val="00090A8E"/>
    <w:rsid w:val="00090DA9"/>
    <w:rsid w:val="00090FB6"/>
    <w:rsid w:val="00090FD9"/>
    <w:rsid w:val="00091575"/>
    <w:rsid w:val="0009183F"/>
    <w:rsid w:val="000919CD"/>
    <w:rsid w:val="00091C29"/>
    <w:rsid w:val="00092321"/>
    <w:rsid w:val="000924CF"/>
    <w:rsid w:val="00092646"/>
    <w:rsid w:val="00092687"/>
    <w:rsid w:val="000926D9"/>
    <w:rsid w:val="0009295F"/>
    <w:rsid w:val="00092D92"/>
    <w:rsid w:val="00093105"/>
    <w:rsid w:val="000931FB"/>
    <w:rsid w:val="0009326C"/>
    <w:rsid w:val="00093585"/>
    <w:rsid w:val="00093649"/>
    <w:rsid w:val="000936F1"/>
    <w:rsid w:val="00093909"/>
    <w:rsid w:val="00093CD2"/>
    <w:rsid w:val="00093DDF"/>
    <w:rsid w:val="00094532"/>
    <w:rsid w:val="00094572"/>
    <w:rsid w:val="00094577"/>
    <w:rsid w:val="000946AD"/>
    <w:rsid w:val="000947E9"/>
    <w:rsid w:val="00094A79"/>
    <w:rsid w:val="00094ABA"/>
    <w:rsid w:val="00094C03"/>
    <w:rsid w:val="00094F89"/>
    <w:rsid w:val="00095023"/>
    <w:rsid w:val="000950DD"/>
    <w:rsid w:val="00095138"/>
    <w:rsid w:val="0009516D"/>
    <w:rsid w:val="00095292"/>
    <w:rsid w:val="000953BA"/>
    <w:rsid w:val="00095444"/>
    <w:rsid w:val="0009561E"/>
    <w:rsid w:val="000957C7"/>
    <w:rsid w:val="00095B3E"/>
    <w:rsid w:val="00095B4C"/>
    <w:rsid w:val="00095BCD"/>
    <w:rsid w:val="00095DF8"/>
    <w:rsid w:val="0009627D"/>
    <w:rsid w:val="000962C8"/>
    <w:rsid w:val="0009639D"/>
    <w:rsid w:val="00096441"/>
    <w:rsid w:val="00096637"/>
    <w:rsid w:val="000966A1"/>
    <w:rsid w:val="00096D3A"/>
    <w:rsid w:val="00096D3C"/>
    <w:rsid w:val="00096EE6"/>
    <w:rsid w:val="0009700A"/>
    <w:rsid w:val="000971B7"/>
    <w:rsid w:val="0009730E"/>
    <w:rsid w:val="0009742A"/>
    <w:rsid w:val="00097528"/>
    <w:rsid w:val="0009782F"/>
    <w:rsid w:val="00097C2D"/>
    <w:rsid w:val="00097D8B"/>
    <w:rsid w:val="00097E1A"/>
    <w:rsid w:val="00097E7E"/>
    <w:rsid w:val="000A0036"/>
    <w:rsid w:val="000A037C"/>
    <w:rsid w:val="000A03EA"/>
    <w:rsid w:val="000A0435"/>
    <w:rsid w:val="000A04D7"/>
    <w:rsid w:val="000A0611"/>
    <w:rsid w:val="000A0628"/>
    <w:rsid w:val="000A067D"/>
    <w:rsid w:val="000A082A"/>
    <w:rsid w:val="000A083B"/>
    <w:rsid w:val="000A0874"/>
    <w:rsid w:val="000A0D01"/>
    <w:rsid w:val="000A0E8C"/>
    <w:rsid w:val="000A0F2E"/>
    <w:rsid w:val="000A105B"/>
    <w:rsid w:val="000A118D"/>
    <w:rsid w:val="000A12EA"/>
    <w:rsid w:val="000A15E2"/>
    <w:rsid w:val="000A1A76"/>
    <w:rsid w:val="000A1A8B"/>
    <w:rsid w:val="000A1CFE"/>
    <w:rsid w:val="000A1F72"/>
    <w:rsid w:val="000A2030"/>
    <w:rsid w:val="000A2076"/>
    <w:rsid w:val="000A2081"/>
    <w:rsid w:val="000A248E"/>
    <w:rsid w:val="000A272B"/>
    <w:rsid w:val="000A2F91"/>
    <w:rsid w:val="000A33D5"/>
    <w:rsid w:val="000A3452"/>
    <w:rsid w:val="000A34AB"/>
    <w:rsid w:val="000A36C3"/>
    <w:rsid w:val="000A37C8"/>
    <w:rsid w:val="000A38F0"/>
    <w:rsid w:val="000A390E"/>
    <w:rsid w:val="000A3A13"/>
    <w:rsid w:val="000A3A68"/>
    <w:rsid w:val="000A3B5F"/>
    <w:rsid w:val="000A3F73"/>
    <w:rsid w:val="000A3F7C"/>
    <w:rsid w:val="000A4756"/>
    <w:rsid w:val="000A4A68"/>
    <w:rsid w:val="000A4AC9"/>
    <w:rsid w:val="000A4AE8"/>
    <w:rsid w:val="000A4EE7"/>
    <w:rsid w:val="000A50F4"/>
    <w:rsid w:val="000A5157"/>
    <w:rsid w:val="000A529C"/>
    <w:rsid w:val="000A52FF"/>
    <w:rsid w:val="000A5393"/>
    <w:rsid w:val="000A5443"/>
    <w:rsid w:val="000A54FA"/>
    <w:rsid w:val="000A584F"/>
    <w:rsid w:val="000A6054"/>
    <w:rsid w:val="000A6101"/>
    <w:rsid w:val="000A61AA"/>
    <w:rsid w:val="000A631A"/>
    <w:rsid w:val="000A6400"/>
    <w:rsid w:val="000A64D0"/>
    <w:rsid w:val="000A683D"/>
    <w:rsid w:val="000A68E3"/>
    <w:rsid w:val="000A69A1"/>
    <w:rsid w:val="000A6E38"/>
    <w:rsid w:val="000A6EDA"/>
    <w:rsid w:val="000A6EFD"/>
    <w:rsid w:val="000A6FFE"/>
    <w:rsid w:val="000A72D4"/>
    <w:rsid w:val="000A739C"/>
    <w:rsid w:val="000A73FE"/>
    <w:rsid w:val="000A7458"/>
    <w:rsid w:val="000A74EB"/>
    <w:rsid w:val="000A7501"/>
    <w:rsid w:val="000A7A9F"/>
    <w:rsid w:val="000A7B99"/>
    <w:rsid w:val="000A7CE4"/>
    <w:rsid w:val="000A7F94"/>
    <w:rsid w:val="000B0227"/>
    <w:rsid w:val="000B0279"/>
    <w:rsid w:val="000B034F"/>
    <w:rsid w:val="000B03DF"/>
    <w:rsid w:val="000B03E5"/>
    <w:rsid w:val="000B0404"/>
    <w:rsid w:val="000B081F"/>
    <w:rsid w:val="000B0C5E"/>
    <w:rsid w:val="000B0E49"/>
    <w:rsid w:val="000B0EA6"/>
    <w:rsid w:val="000B0F56"/>
    <w:rsid w:val="000B1284"/>
    <w:rsid w:val="000B12D5"/>
    <w:rsid w:val="000B13D4"/>
    <w:rsid w:val="000B13E6"/>
    <w:rsid w:val="000B1722"/>
    <w:rsid w:val="000B1735"/>
    <w:rsid w:val="000B182E"/>
    <w:rsid w:val="000B1B00"/>
    <w:rsid w:val="000B1BB8"/>
    <w:rsid w:val="000B1C39"/>
    <w:rsid w:val="000B1D75"/>
    <w:rsid w:val="000B1DAE"/>
    <w:rsid w:val="000B1E1C"/>
    <w:rsid w:val="000B1EC4"/>
    <w:rsid w:val="000B2103"/>
    <w:rsid w:val="000B211B"/>
    <w:rsid w:val="000B21C7"/>
    <w:rsid w:val="000B22DB"/>
    <w:rsid w:val="000B2381"/>
    <w:rsid w:val="000B2383"/>
    <w:rsid w:val="000B2565"/>
    <w:rsid w:val="000B2585"/>
    <w:rsid w:val="000B25F4"/>
    <w:rsid w:val="000B27F0"/>
    <w:rsid w:val="000B286F"/>
    <w:rsid w:val="000B29C3"/>
    <w:rsid w:val="000B2AD1"/>
    <w:rsid w:val="000B2E0F"/>
    <w:rsid w:val="000B303C"/>
    <w:rsid w:val="000B3051"/>
    <w:rsid w:val="000B338C"/>
    <w:rsid w:val="000B37FD"/>
    <w:rsid w:val="000B3993"/>
    <w:rsid w:val="000B3D07"/>
    <w:rsid w:val="000B3D4E"/>
    <w:rsid w:val="000B3DA7"/>
    <w:rsid w:val="000B41BE"/>
    <w:rsid w:val="000B458E"/>
    <w:rsid w:val="000B4623"/>
    <w:rsid w:val="000B4696"/>
    <w:rsid w:val="000B489B"/>
    <w:rsid w:val="000B4906"/>
    <w:rsid w:val="000B4A2C"/>
    <w:rsid w:val="000B4F41"/>
    <w:rsid w:val="000B4FB7"/>
    <w:rsid w:val="000B53E4"/>
    <w:rsid w:val="000B5436"/>
    <w:rsid w:val="000B545C"/>
    <w:rsid w:val="000B5728"/>
    <w:rsid w:val="000B5C04"/>
    <w:rsid w:val="000B6041"/>
    <w:rsid w:val="000B605A"/>
    <w:rsid w:val="000B60B2"/>
    <w:rsid w:val="000B627C"/>
    <w:rsid w:val="000B633E"/>
    <w:rsid w:val="000B6386"/>
    <w:rsid w:val="000B6466"/>
    <w:rsid w:val="000B6496"/>
    <w:rsid w:val="000B64E7"/>
    <w:rsid w:val="000B6804"/>
    <w:rsid w:val="000B685F"/>
    <w:rsid w:val="000B68FF"/>
    <w:rsid w:val="000B6B8B"/>
    <w:rsid w:val="000B6C3A"/>
    <w:rsid w:val="000B7040"/>
    <w:rsid w:val="000B7208"/>
    <w:rsid w:val="000B751B"/>
    <w:rsid w:val="000B7655"/>
    <w:rsid w:val="000B775F"/>
    <w:rsid w:val="000B77B2"/>
    <w:rsid w:val="000B7B68"/>
    <w:rsid w:val="000B7C74"/>
    <w:rsid w:val="000B7D27"/>
    <w:rsid w:val="000C03D9"/>
    <w:rsid w:val="000C09A9"/>
    <w:rsid w:val="000C0A81"/>
    <w:rsid w:val="000C0AAC"/>
    <w:rsid w:val="000C0EC1"/>
    <w:rsid w:val="000C1066"/>
    <w:rsid w:val="000C1580"/>
    <w:rsid w:val="000C15C9"/>
    <w:rsid w:val="000C17A2"/>
    <w:rsid w:val="000C187D"/>
    <w:rsid w:val="000C1944"/>
    <w:rsid w:val="000C1A03"/>
    <w:rsid w:val="000C1A04"/>
    <w:rsid w:val="000C1DC5"/>
    <w:rsid w:val="000C1F48"/>
    <w:rsid w:val="000C1FDF"/>
    <w:rsid w:val="000C2258"/>
    <w:rsid w:val="000C2A3F"/>
    <w:rsid w:val="000C2A5E"/>
    <w:rsid w:val="000C2E06"/>
    <w:rsid w:val="000C2EF2"/>
    <w:rsid w:val="000C2EF3"/>
    <w:rsid w:val="000C31AA"/>
    <w:rsid w:val="000C32A1"/>
    <w:rsid w:val="000C32C6"/>
    <w:rsid w:val="000C365A"/>
    <w:rsid w:val="000C368A"/>
    <w:rsid w:val="000C386A"/>
    <w:rsid w:val="000C3932"/>
    <w:rsid w:val="000C3B48"/>
    <w:rsid w:val="000C3CB3"/>
    <w:rsid w:val="000C3D9E"/>
    <w:rsid w:val="000C3E07"/>
    <w:rsid w:val="000C3FC4"/>
    <w:rsid w:val="000C400F"/>
    <w:rsid w:val="000C4268"/>
    <w:rsid w:val="000C43EC"/>
    <w:rsid w:val="000C4B13"/>
    <w:rsid w:val="000C4BD8"/>
    <w:rsid w:val="000C4C22"/>
    <w:rsid w:val="000C4CE6"/>
    <w:rsid w:val="000C4D85"/>
    <w:rsid w:val="000C4F4F"/>
    <w:rsid w:val="000C4F94"/>
    <w:rsid w:val="000C524B"/>
    <w:rsid w:val="000C532B"/>
    <w:rsid w:val="000C5470"/>
    <w:rsid w:val="000C554D"/>
    <w:rsid w:val="000C5774"/>
    <w:rsid w:val="000C5955"/>
    <w:rsid w:val="000C5A3D"/>
    <w:rsid w:val="000C5C2C"/>
    <w:rsid w:val="000C5F4D"/>
    <w:rsid w:val="000C607C"/>
    <w:rsid w:val="000C611E"/>
    <w:rsid w:val="000C61E9"/>
    <w:rsid w:val="000C65AE"/>
    <w:rsid w:val="000C6D19"/>
    <w:rsid w:val="000C6EAF"/>
    <w:rsid w:val="000C719D"/>
    <w:rsid w:val="000C7518"/>
    <w:rsid w:val="000C752C"/>
    <w:rsid w:val="000C767A"/>
    <w:rsid w:val="000C7B25"/>
    <w:rsid w:val="000D00EC"/>
    <w:rsid w:val="000D0159"/>
    <w:rsid w:val="000D01E0"/>
    <w:rsid w:val="000D0370"/>
    <w:rsid w:val="000D03A6"/>
    <w:rsid w:val="000D0502"/>
    <w:rsid w:val="000D05A9"/>
    <w:rsid w:val="000D0833"/>
    <w:rsid w:val="000D1030"/>
    <w:rsid w:val="000D1035"/>
    <w:rsid w:val="000D12A8"/>
    <w:rsid w:val="000D15D2"/>
    <w:rsid w:val="000D15D3"/>
    <w:rsid w:val="000D172F"/>
    <w:rsid w:val="000D173C"/>
    <w:rsid w:val="000D19F2"/>
    <w:rsid w:val="000D1AD7"/>
    <w:rsid w:val="000D1C2F"/>
    <w:rsid w:val="000D1CA5"/>
    <w:rsid w:val="000D1D91"/>
    <w:rsid w:val="000D1E19"/>
    <w:rsid w:val="000D1E5B"/>
    <w:rsid w:val="000D2009"/>
    <w:rsid w:val="000D2052"/>
    <w:rsid w:val="000D2247"/>
    <w:rsid w:val="000D2282"/>
    <w:rsid w:val="000D22CD"/>
    <w:rsid w:val="000D249E"/>
    <w:rsid w:val="000D24E0"/>
    <w:rsid w:val="000D2670"/>
    <w:rsid w:val="000D2CA1"/>
    <w:rsid w:val="000D2EDA"/>
    <w:rsid w:val="000D319F"/>
    <w:rsid w:val="000D3256"/>
    <w:rsid w:val="000D3760"/>
    <w:rsid w:val="000D38F0"/>
    <w:rsid w:val="000D3B7E"/>
    <w:rsid w:val="000D3C4E"/>
    <w:rsid w:val="000D3D2E"/>
    <w:rsid w:val="000D3F01"/>
    <w:rsid w:val="000D3F5B"/>
    <w:rsid w:val="000D3F6C"/>
    <w:rsid w:val="000D42BF"/>
    <w:rsid w:val="000D44E4"/>
    <w:rsid w:val="000D45B4"/>
    <w:rsid w:val="000D4673"/>
    <w:rsid w:val="000D47F5"/>
    <w:rsid w:val="000D48D2"/>
    <w:rsid w:val="000D49B2"/>
    <w:rsid w:val="000D4A4E"/>
    <w:rsid w:val="000D4AF7"/>
    <w:rsid w:val="000D4C68"/>
    <w:rsid w:val="000D50D7"/>
    <w:rsid w:val="000D5202"/>
    <w:rsid w:val="000D530A"/>
    <w:rsid w:val="000D530C"/>
    <w:rsid w:val="000D573A"/>
    <w:rsid w:val="000D585F"/>
    <w:rsid w:val="000D593E"/>
    <w:rsid w:val="000D59DA"/>
    <w:rsid w:val="000D6024"/>
    <w:rsid w:val="000D609F"/>
    <w:rsid w:val="000D60CF"/>
    <w:rsid w:val="000D6142"/>
    <w:rsid w:val="000D61B6"/>
    <w:rsid w:val="000D61D2"/>
    <w:rsid w:val="000D66FC"/>
    <w:rsid w:val="000D672C"/>
    <w:rsid w:val="000D6802"/>
    <w:rsid w:val="000D6836"/>
    <w:rsid w:val="000D6BA6"/>
    <w:rsid w:val="000D6CEB"/>
    <w:rsid w:val="000D6CED"/>
    <w:rsid w:val="000D6D57"/>
    <w:rsid w:val="000D6D5D"/>
    <w:rsid w:val="000D6E43"/>
    <w:rsid w:val="000D6F50"/>
    <w:rsid w:val="000D7021"/>
    <w:rsid w:val="000D7472"/>
    <w:rsid w:val="000D74EE"/>
    <w:rsid w:val="000D7603"/>
    <w:rsid w:val="000D770B"/>
    <w:rsid w:val="000D79D4"/>
    <w:rsid w:val="000D7A8A"/>
    <w:rsid w:val="000D7BED"/>
    <w:rsid w:val="000D7EC7"/>
    <w:rsid w:val="000D7F39"/>
    <w:rsid w:val="000D7F3E"/>
    <w:rsid w:val="000D7FE4"/>
    <w:rsid w:val="000E012F"/>
    <w:rsid w:val="000E01D5"/>
    <w:rsid w:val="000E01FF"/>
    <w:rsid w:val="000E0307"/>
    <w:rsid w:val="000E0326"/>
    <w:rsid w:val="000E0454"/>
    <w:rsid w:val="000E0633"/>
    <w:rsid w:val="000E06E3"/>
    <w:rsid w:val="000E0C47"/>
    <w:rsid w:val="000E0E41"/>
    <w:rsid w:val="000E108B"/>
    <w:rsid w:val="000E11DA"/>
    <w:rsid w:val="000E131E"/>
    <w:rsid w:val="000E1594"/>
    <w:rsid w:val="000E170E"/>
    <w:rsid w:val="000E1788"/>
    <w:rsid w:val="000E206C"/>
    <w:rsid w:val="000E20E1"/>
    <w:rsid w:val="000E211A"/>
    <w:rsid w:val="000E2291"/>
    <w:rsid w:val="000E24FC"/>
    <w:rsid w:val="000E25CD"/>
    <w:rsid w:val="000E2676"/>
    <w:rsid w:val="000E2743"/>
    <w:rsid w:val="000E29DE"/>
    <w:rsid w:val="000E2B8A"/>
    <w:rsid w:val="000E2C4C"/>
    <w:rsid w:val="000E2CBE"/>
    <w:rsid w:val="000E2EFB"/>
    <w:rsid w:val="000E3007"/>
    <w:rsid w:val="000E314A"/>
    <w:rsid w:val="000E37DC"/>
    <w:rsid w:val="000E3822"/>
    <w:rsid w:val="000E3B85"/>
    <w:rsid w:val="000E3ECC"/>
    <w:rsid w:val="000E42B0"/>
    <w:rsid w:val="000E4924"/>
    <w:rsid w:val="000E4996"/>
    <w:rsid w:val="000E4A69"/>
    <w:rsid w:val="000E4A9C"/>
    <w:rsid w:val="000E4BF0"/>
    <w:rsid w:val="000E4CEC"/>
    <w:rsid w:val="000E4D9B"/>
    <w:rsid w:val="000E4EB7"/>
    <w:rsid w:val="000E52F8"/>
    <w:rsid w:val="000E5631"/>
    <w:rsid w:val="000E56A7"/>
    <w:rsid w:val="000E59D2"/>
    <w:rsid w:val="000E5A6A"/>
    <w:rsid w:val="000E5A9E"/>
    <w:rsid w:val="000E5CD1"/>
    <w:rsid w:val="000E5D69"/>
    <w:rsid w:val="000E5E03"/>
    <w:rsid w:val="000E6021"/>
    <w:rsid w:val="000E61CA"/>
    <w:rsid w:val="000E61CD"/>
    <w:rsid w:val="000E641A"/>
    <w:rsid w:val="000E6527"/>
    <w:rsid w:val="000E6767"/>
    <w:rsid w:val="000E6971"/>
    <w:rsid w:val="000E6AE5"/>
    <w:rsid w:val="000E6F9B"/>
    <w:rsid w:val="000E70DF"/>
    <w:rsid w:val="000E713A"/>
    <w:rsid w:val="000E713E"/>
    <w:rsid w:val="000E7304"/>
    <w:rsid w:val="000E73BC"/>
    <w:rsid w:val="000E75D5"/>
    <w:rsid w:val="000E770E"/>
    <w:rsid w:val="000E7797"/>
    <w:rsid w:val="000E77C3"/>
    <w:rsid w:val="000E7AB6"/>
    <w:rsid w:val="000E7B55"/>
    <w:rsid w:val="000F0073"/>
    <w:rsid w:val="000F05BD"/>
    <w:rsid w:val="000F1182"/>
    <w:rsid w:val="000F12C3"/>
    <w:rsid w:val="000F1479"/>
    <w:rsid w:val="000F14C1"/>
    <w:rsid w:val="000F17A5"/>
    <w:rsid w:val="000F1863"/>
    <w:rsid w:val="000F19FB"/>
    <w:rsid w:val="000F1C1D"/>
    <w:rsid w:val="000F1CBB"/>
    <w:rsid w:val="000F1DD2"/>
    <w:rsid w:val="000F20E7"/>
    <w:rsid w:val="000F260B"/>
    <w:rsid w:val="000F26B4"/>
    <w:rsid w:val="000F288F"/>
    <w:rsid w:val="000F2D2E"/>
    <w:rsid w:val="000F2E76"/>
    <w:rsid w:val="000F2E85"/>
    <w:rsid w:val="000F2EAC"/>
    <w:rsid w:val="000F2F0D"/>
    <w:rsid w:val="000F2F7B"/>
    <w:rsid w:val="000F3031"/>
    <w:rsid w:val="000F303D"/>
    <w:rsid w:val="000F3414"/>
    <w:rsid w:val="000F3586"/>
    <w:rsid w:val="000F394D"/>
    <w:rsid w:val="000F39DA"/>
    <w:rsid w:val="000F3B2B"/>
    <w:rsid w:val="000F3B3B"/>
    <w:rsid w:val="000F3B3F"/>
    <w:rsid w:val="000F3C39"/>
    <w:rsid w:val="000F439D"/>
    <w:rsid w:val="000F459C"/>
    <w:rsid w:val="000F4963"/>
    <w:rsid w:val="000F49DC"/>
    <w:rsid w:val="000F4B42"/>
    <w:rsid w:val="000F4FFD"/>
    <w:rsid w:val="000F5241"/>
    <w:rsid w:val="000F52CB"/>
    <w:rsid w:val="000F54E0"/>
    <w:rsid w:val="000F595F"/>
    <w:rsid w:val="000F5A56"/>
    <w:rsid w:val="000F5B08"/>
    <w:rsid w:val="000F5C55"/>
    <w:rsid w:val="000F5E2B"/>
    <w:rsid w:val="000F6009"/>
    <w:rsid w:val="000F600B"/>
    <w:rsid w:val="000F6046"/>
    <w:rsid w:val="000F63C4"/>
    <w:rsid w:val="000F672D"/>
    <w:rsid w:val="000F6829"/>
    <w:rsid w:val="000F693D"/>
    <w:rsid w:val="000F6D0E"/>
    <w:rsid w:val="000F72DD"/>
    <w:rsid w:val="000F746B"/>
    <w:rsid w:val="000F7539"/>
    <w:rsid w:val="000F7559"/>
    <w:rsid w:val="000F7564"/>
    <w:rsid w:val="000F75C4"/>
    <w:rsid w:val="000F7704"/>
    <w:rsid w:val="000F78E1"/>
    <w:rsid w:val="000F7ABE"/>
    <w:rsid w:val="000F7AC2"/>
    <w:rsid w:val="000F7B83"/>
    <w:rsid w:val="000F7BF9"/>
    <w:rsid w:val="000F7D18"/>
    <w:rsid w:val="000F7DE7"/>
    <w:rsid w:val="000F7F3D"/>
    <w:rsid w:val="00100064"/>
    <w:rsid w:val="001000EC"/>
    <w:rsid w:val="00100181"/>
    <w:rsid w:val="001001DE"/>
    <w:rsid w:val="00100264"/>
    <w:rsid w:val="0010043B"/>
    <w:rsid w:val="00100551"/>
    <w:rsid w:val="00100587"/>
    <w:rsid w:val="0010095B"/>
    <w:rsid w:val="001009AC"/>
    <w:rsid w:val="00101105"/>
    <w:rsid w:val="001011C6"/>
    <w:rsid w:val="0010129E"/>
    <w:rsid w:val="00101353"/>
    <w:rsid w:val="0010135B"/>
    <w:rsid w:val="001013A5"/>
    <w:rsid w:val="001013CF"/>
    <w:rsid w:val="00101401"/>
    <w:rsid w:val="001014A8"/>
    <w:rsid w:val="001015EF"/>
    <w:rsid w:val="00101C28"/>
    <w:rsid w:val="00101C4D"/>
    <w:rsid w:val="00101C8A"/>
    <w:rsid w:val="00101CF4"/>
    <w:rsid w:val="00101D00"/>
    <w:rsid w:val="00101D16"/>
    <w:rsid w:val="001023B5"/>
    <w:rsid w:val="00102482"/>
    <w:rsid w:val="001024A9"/>
    <w:rsid w:val="001026F2"/>
    <w:rsid w:val="00102E7B"/>
    <w:rsid w:val="00102E89"/>
    <w:rsid w:val="001032F9"/>
    <w:rsid w:val="00103330"/>
    <w:rsid w:val="00103668"/>
    <w:rsid w:val="001036C6"/>
    <w:rsid w:val="001036CC"/>
    <w:rsid w:val="00103980"/>
    <w:rsid w:val="00103EB5"/>
    <w:rsid w:val="00103F18"/>
    <w:rsid w:val="00103F35"/>
    <w:rsid w:val="0010411F"/>
    <w:rsid w:val="001043AA"/>
    <w:rsid w:val="001045E0"/>
    <w:rsid w:val="001048E6"/>
    <w:rsid w:val="00104A8B"/>
    <w:rsid w:val="00104B6F"/>
    <w:rsid w:val="00104D39"/>
    <w:rsid w:val="00104DAD"/>
    <w:rsid w:val="00104E1D"/>
    <w:rsid w:val="00105025"/>
    <w:rsid w:val="001052B4"/>
    <w:rsid w:val="001053AE"/>
    <w:rsid w:val="00105575"/>
    <w:rsid w:val="0010591F"/>
    <w:rsid w:val="00105C00"/>
    <w:rsid w:val="0010604C"/>
    <w:rsid w:val="00106074"/>
    <w:rsid w:val="001060FB"/>
    <w:rsid w:val="00106152"/>
    <w:rsid w:val="001064B3"/>
    <w:rsid w:val="00106543"/>
    <w:rsid w:val="00106549"/>
    <w:rsid w:val="001066BF"/>
    <w:rsid w:val="00106788"/>
    <w:rsid w:val="00106946"/>
    <w:rsid w:val="00106B9D"/>
    <w:rsid w:val="00106D52"/>
    <w:rsid w:val="001071ED"/>
    <w:rsid w:val="00107273"/>
    <w:rsid w:val="001075D2"/>
    <w:rsid w:val="00107612"/>
    <w:rsid w:val="0010767D"/>
    <w:rsid w:val="001079D4"/>
    <w:rsid w:val="00107A9B"/>
    <w:rsid w:val="00107D22"/>
    <w:rsid w:val="00107E53"/>
    <w:rsid w:val="00107EB4"/>
    <w:rsid w:val="00107EC4"/>
    <w:rsid w:val="00107F31"/>
    <w:rsid w:val="00110435"/>
    <w:rsid w:val="001106CF"/>
    <w:rsid w:val="001107C9"/>
    <w:rsid w:val="001108AC"/>
    <w:rsid w:val="0011092D"/>
    <w:rsid w:val="0011099E"/>
    <w:rsid w:val="001109C6"/>
    <w:rsid w:val="00110AF7"/>
    <w:rsid w:val="00110C0A"/>
    <w:rsid w:val="00110DC2"/>
    <w:rsid w:val="00110F7B"/>
    <w:rsid w:val="00111099"/>
    <w:rsid w:val="001113B7"/>
    <w:rsid w:val="00111474"/>
    <w:rsid w:val="001114CB"/>
    <w:rsid w:val="0011153D"/>
    <w:rsid w:val="00111600"/>
    <w:rsid w:val="001119F8"/>
    <w:rsid w:val="00111A76"/>
    <w:rsid w:val="00111C99"/>
    <w:rsid w:val="00111CE4"/>
    <w:rsid w:val="00111E6C"/>
    <w:rsid w:val="00111EC1"/>
    <w:rsid w:val="00111ED2"/>
    <w:rsid w:val="001122FA"/>
    <w:rsid w:val="001123BE"/>
    <w:rsid w:val="0011265C"/>
    <w:rsid w:val="0011279D"/>
    <w:rsid w:val="0011286C"/>
    <w:rsid w:val="00112AB6"/>
    <w:rsid w:val="00112DEC"/>
    <w:rsid w:val="00113139"/>
    <w:rsid w:val="00113269"/>
    <w:rsid w:val="00113448"/>
    <w:rsid w:val="00113A2A"/>
    <w:rsid w:val="00113A3C"/>
    <w:rsid w:val="00113CC8"/>
    <w:rsid w:val="00113D75"/>
    <w:rsid w:val="00113DDB"/>
    <w:rsid w:val="00113F0F"/>
    <w:rsid w:val="00113FC9"/>
    <w:rsid w:val="00114014"/>
    <w:rsid w:val="00114044"/>
    <w:rsid w:val="001141DA"/>
    <w:rsid w:val="0011425B"/>
    <w:rsid w:val="00114575"/>
    <w:rsid w:val="0011489C"/>
    <w:rsid w:val="0011491F"/>
    <w:rsid w:val="00114B40"/>
    <w:rsid w:val="00114DA9"/>
    <w:rsid w:val="001151B3"/>
    <w:rsid w:val="001153CD"/>
    <w:rsid w:val="00115507"/>
    <w:rsid w:val="0011560D"/>
    <w:rsid w:val="001157A2"/>
    <w:rsid w:val="001159F9"/>
    <w:rsid w:val="00116196"/>
    <w:rsid w:val="001163E6"/>
    <w:rsid w:val="00116402"/>
    <w:rsid w:val="0011665B"/>
    <w:rsid w:val="001168C3"/>
    <w:rsid w:val="00116BB9"/>
    <w:rsid w:val="00116BC3"/>
    <w:rsid w:val="00116BC6"/>
    <w:rsid w:val="00116C2B"/>
    <w:rsid w:val="00116ECD"/>
    <w:rsid w:val="00116FD2"/>
    <w:rsid w:val="00117387"/>
    <w:rsid w:val="0011739A"/>
    <w:rsid w:val="001174F2"/>
    <w:rsid w:val="00117518"/>
    <w:rsid w:val="001176E3"/>
    <w:rsid w:val="00117971"/>
    <w:rsid w:val="00117A45"/>
    <w:rsid w:val="00117AA1"/>
    <w:rsid w:val="00117AFF"/>
    <w:rsid w:val="00117B27"/>
    <w:rsid w:val="00117FEA"/>
    <w:rsid w:val="00120008"/>
    <w:rsid w:val="00120241"/>
    <w:rsid w:val="001203C4"/>
    <w:rsid w:val="001203F7"/>
    <w:rsid w:val="0012045B"/>
    <w:rsid w:val="001204A8"/>
    <w:rsid w:val="00120A32"/>
    <w:rsid w:val="00120C54"/>
    <w:rsid w:val="00120CEA"/>
    <w:rsid w:val="00120D08"/>
    <w:rsid w:val="00120D21"/>
    <w:rsid w:val="00120F1A"/>
    <w:rsid w:val="00120FE0"/>
    <w:rsid w:val="0012118C"/>
    <w:rsid w:val="001214B0"/>
    <w:rsid w:val="001214C6"/>
    <w:rsid w:val="001215D7"/>
    <w:rsid w:val="00121663"/>
    <w:rsid w:val="00121A23"/>
    <w:rsid w:val="00121F06"/>
    <w:rsid w:val="00121FDB"/>
    <w:rsid w:val="001220C4"/>
    <w:rsid w:val="001222BD"/>
    <w:rsid w:val="001222EA"/>
    <w:rsid w:val="0012233C"/>
    <w:rsid w:val="001223A0"/>
    <w:rsid w:val="00122A97"/>
    <w:rsid w:val="00122AB4"/>
    <w:rsid w:val="00122B84"/>
    <w:rsid w:val="00122DFE"/>
    <w:rsid w:val="00122FA8"/>
    <w:rsid w:val="00123161"/>
    <w:rsid w:val="00123225"/>
    <w:rsid w:val="001232B0"/>
    <w:rsid w:val="00123525"/>
    <w:rsid w:val="001235F1"/>
    <w:rsid w:val="00123606"/>
    <w:rsid w:val="00123982"/>
    <w:rsid w:val="001239D4"/>
    <w:rsid w:val="00123A09"/>
    <w:rsid w:val="00123EF5"/>
    <w:rsid w:val="00123FC8"/>
    <w:rsid w:val="00124055"/>
    <w:rsid w:val="0012411F"/>
    <w:rsid w:val="001243F7"/>
    <w:rsid w:val="00124575"/>
    <w:rsid w:val="001245DE"/>
    <w:rsid w:val="00124641"/>
    <w:rsid w:val="00124728"/>
    <w:rsid w:val="001247D2"/>
    <w:rsid w:val="0012484A"/>
    <w:rsid w:val="001248F3"/>
    <w:rsid w:val="00124918"/>
    <w:rsid w:val="00124998"/>
    <w:rsid w:val="00124ACF"/>
    <w:rsid w:val="00124BB0"/>
    <w:rsid w:val="00124DCF"/>
    <w:rsid w:val="00125018"/>
    <w:rsid w:val="0012502A"/>
    <w:rsid w:val="001256A4"/>
    <w:rsid w:val="0012572E"/>
    <w:rsid w:val="00125908"/>
    <w:rsid w:val="00125B46"/>
    <w:rsid w:val="001261DD"/>
    <w:rsid w:val="0012641B"/>
    <w:rsid w:val="00126706"/>
    <w:rsid w:val="00126878"/>
    <w:rsid w:val="001269D3"/>
    <w:rsid w:val="00126A75"/>
    <w:rsid w:val="00126C7A"/>
    <w:rsid w:val="00126CC5"/>
    <w:rsid w:val="00126D21"/>
    <w:rsid w:val="00126D57"/>
    <w:rsid w:val="00126EDA"/>
    <w:rsid w:val="001270B7"/>
    <w:rsid w:val="00127569"/>
    <w:rsid w:val="00127884"/>
    <w:rsid w:val="00127B5B"/>
    <w:rsid w:val="00127CB4"/>
    <w:rsid w:val="001301E6"/>
    <w:rsid w:val="00130208"/>
    <w:rsid w:val="0013020C"/>
    <w:rsid w:val="0013062A"/>
    <w:rsid w:val="001306D0"/>
    <w:rsid w:val="0013073D"/>
    <w:rsid w:val="00130794"/>
    <w:rsid w:val="0013099D"/>
    <w:rsid w:val="001309F2"/>
    <w:rsid w:val="00130C7D"/>
    <w:rsid w:val="00130D5D"/>
    <w:rsid w:val="00130E9A"/>
    <w:rsid w:val="0013105F"/>
    <w:rsid w:val="0013175E"/>
    <w:rsid w:val="001317FB"/>
    <w:rsid w:val="001318BC"/>
    <w:rsid w:val="00131984"/>
    <w:rsid w:val="00131E5E"/>
    <w:rsid w:val="0013231B"/>
    <w:rsid w:val="00132471"/>
    <w:rsid w:val="001328AD"/>
    <w:rsid w:val="001328D4"/>
    <w:rsid w:val="00132BB5"/>
    <w:rsid w:val="00132D20"/>
    <w:rsid w:val="00132F79"/>
    <w:rsid w:val="00132F90"/>
    <w:rsid w:val="00132FFC"/>
    <w:rsid w:val="00133452"/>
    <w:rsid w:val="00133608"/>
    <w:rsid w:val="00133847"/>
    <w:rsid w:val="00133906"/>
    <w:rsid w:val="001339BE"/>
    <w:rsid w:val="00133C47"/>
    <w:rsid w:val="00133C92"/>
    <w:rsid w:val="0013420B"/>
    <w:rsid w:val="0013423D"/>
    <w:rsid w:val="00134305"/>
    <w:rsid w:val="001345FF"/>
    <w:rsid w:val="001347F7"/>
    <w:rsid w:val="001348E7"/>
    <w:rsid w:val="00134C35"/>
    <w:rsid w:val="00134EBB"/>
    <w:rsid w:val="00134ECE"/>
    <w:rsid w:val="00134ED6"/>
    <w:rsid w:val="0013507C"/>
    <w:rsid w:val="001350F7"/>
    <w:rsid w:val="00135114"/>
    <w:rsid w:val="001351AB"/>
    <w:rsid w:val="001352AC"/>
    <w:rsid w:val="001352EC"/>
    <w:rsid w:val="00135438"/>
    <w:rsid w:val="001355F9"/>
    <w:rsid w:val="001356B7"/>
    <w:rsid w:val="00135A54"/>
    <w:rsid w:val="00135BD0"/>
    <w:rsid w:val="00135C62"/>
    <w:rsid w:val="00135C7B"/>
    <w:rsid w:val="00135CDD"/>
    <w:rsid w:val="00135D37"/>
    <w:rsid w:val="00135D7F"/>
    <w:rsid w:val="00135E75"/>
    <w:rsid w:val="00135ED4"/>
    <w:rsid w:val="00136083"/>
    <w:rsid w:val="0013611C"/>
    <w:rsid w:val="00136240"/>
    <w:rsid w:val="00136386"/>
    <w:rsid w:val="00136623"/>
    <w:rsid w:val="0013684E"/>
    <w:rsid w:val="00136920"/>
    <w:rsid w:val="00136961"/>
    <w:rsid w:val="001369DA"/>
    <w:rsid w:val="00136A54"/>
    <w:rsid w:val="00136DC6"/>
    <w:rsid w:val="0013762A"/>
    <w:rsid w:val="00137A9D"/>
    <w:rsid w:val="00137CBD"/>
    <w:rsid w:val="00137D23"/>
    <w:rsid w:val="00137E0B"/>
    <w:rsid w:val="001404D8"/>
    <w:rsid w:val="00140674"/>
    <w:rsid w:val="001409D1"/>
    <w:rsid w:val="00140B28"/>
    <w:rsid w:val="00140C31"/>
    <w:rsid w:val="00140C43"/>
    <w:rsid w:val="00140EBD"/>
    <w:rsid w:val="001411BC"/>
    <w:rsid w:val="001411D5"/>
    <w:rsid w:val="00141834"/>
    <w:rsid w:val="00141888"/>
    <w:rsid w:val="001418B1"/>
    <w:rsid w:val="00141ABC"/>
    <w:rsid w:val="00141ADF"/>
    <w:rsid w:val="00141C6E"/>
    <w:rsid w:val="00141D31"/>
    <w:rsid w:val="00141EFE"/>
    <w:rsid w:val="00141F62"/>
    <w:rsid w:val="00142217"/>
    <w:rsid w:val="00142251"/>
    <w:rsid w:val="00142612"/>
    <w:rsid w:val="001427DC"/>
    <w:rsid w:val="0014294A"/>
    <w:rsid w:val="0014297D"/>
    <w:rsid w:val="00142E0D"/>
    <w:rsid w:val="00142FE7"/>
    <w:rsid w:val="001433ED"/>
    <w:rsid w:val="00143555"/>
    <w:rsid w:val="0014372E"/>
    <w:rsid w:val="00143825"/>
    <w:rsid w:val="00143AAA"/>
    <w:rsid w:val="00143AB5"/>
    <w:rsid w:val="00143AEA"/>
    <w:rsid w:val="00143C5A"/>
    <w:rsid w:val="00143D08"/>
    <w:rsid w:val="00143E46"/>
    <w:rsid w:val="00144014"/>
    <w:rsid w:val="001440E8"/>
    <w:rsid w:val="00144144"/>
    <w:rsid w:val="00144208"/>
    <w:rsid w:val="0014421E"/>
    <w:rsid w:val="0014423E"/>
    <w:rsid w:val="001442CA"/>
    <w:rsid w:val="001446C1"/>
    <w:rsid w:val="00144710"/>
    <w:rsid w:val="001447F7"/>
    <w:rsid w:val="0014495E"/>
    <w:rsid w:val="001449C4"/>
    <w:rsid w:val="00144C7E"/>
    <w:rsid w:val="00144CD7"/>
    <w:rsid w:val="00144CF2"/>
    <w:rsid w:val="00144E1D"/>
    <w:rsid w:val="0014539F"/>
    <w:rsid w:val="00145700"/>
    <w:rsid w:val="0014597E"/>
    <w:rsid w:val="00145A50"/>
    <w:rsid w:val="00145CF6"/>
    <w:rsid w:val="00145D1E"/>
    <w:rsid w:val="00145D8F"/>
    <w:rsid w:val="00145E03"/>
    <w:rsid w:val="00145EB8"/>
    <w:rsid w:val="00145EEF"/>
    <w:rsid w:val="00146178"/>
    <w:rsid w:val="00146627"/>
    <w:rsid w:val="001466AC"/>
    <w:rsid w:val="001468A8"/>
    <w:rsid w:val="00146A84"/>
    <w:rsid w:val="00146DE7"/>
    <w:rsid w:val="0014700F"/>
    <w:rsid w:val="00147016"/>
    <w:rsid w:val="00147235"/>
    <w:rsid w:val="001472BD"/>
    <w:rsid w:val="001473C1"/>
    <w:rsid w:val="0014747E"/>
    <w:rsid w:val="00147524"/>
    <w:rsid w:val="00147552"/>
    <w:rsid w:val="00147688"/>
    <w:rsid w:val="00147A3C"/>
    <w:rsid w:val="00147AF2"/>
    <w:rsid w:val="00147C6C"/>
    <w:rsid w:val="00147CBE"/>
    <w:rsid w:val="00147D29"/>
    <w:rsid w:val="00147F3D"/>
    <w:rsid w:val="00147FE3"/>
    <w:rsid w:val="001500CA"/>
    <w:rsid w:val="0015021C"/>
    <w:rsid w:val="001503F9"/>
    <w:rsid w:val="001504D1"/>
    <w:rsid w:val="001506D8"/>
    <w:rsid w:val="0015090C"/>
    <w:rsid w:val="00150BBC"/>
    <w:rsid w:val="00150BCA"/>
    <w:rsid w:val="00150C8D"/>
    <w:rsid w:val="00150D4C"/>
    <w:rsid w:val="00150E87"/>
    <w:rsid w:val="00151389"/>
    <w:rsid w:val="001518C6"/>
    <w:rsid w:val="00151938"/>
    <w:rsid w:val="00151AB7"/>
    <w:rsid w:val="00151AF0"/>
    <w:rsid w:val="00151B66"/>
    <w:rsid w:val="0015217D"/>
    <w:rsid w:val="0015223F"/>
    <w:rsid w:val="001522BA"/>
    <w:rsid w:val="0015247F"/>
    <w:rsid w:val="001525D4"/>
    <w:rsid w:val="001525D8"/>
    <w:rsid w:val="00152603"/>
    <w:rsid w:val="0015277D"/>
    <w:rsid w:val="00152937"/>
    <w:rsid w:val="001529F5"/>
    <w:rsid w:val="00152A48"/>
    <w:rsid w:val="00152B59"/>
    <w:rsid w:val="00152C96"/>
    <w:rsid w:val="00152D95"/>
    <w:rsid w:val="00153088"/>
    <w:rsid w:val="001530FE"/>
    <w:rsid w:val="0015327A"/>
    <w:rsid w:val="0015371A"/>
    <w:rsid w:val="00153770"/>
    <w:rsid w:val="0015380B"/>
    <w:rsid w:val="001539E1"/>
    <w:rsid w:val="00153F5D"/>
    <w:rsid w:val="00153FEC"/>
    <w:rsid w:val="001542E1"/>
    <w:rsid w:val="001543EF"/>
    <w:rsid w:val="00154648"/>
    <w:rsid w:val="0015494C"/>
    <w:rsid w:val="0015494E"/>
    <w:rsid w:val="00154A1F"/>
    <w:rsid w:val="00154B8F"/>
    <w:rsid w:val="00154BA8"/>
    <w:rsid w:val="00154BDB"/>
    <w:rsid w:val="00154BFB"/>
    <w:rsid w:val="00154FB3"/>
    <w:rsid w:val="0015540D"/>
    <w:rsid w:val="00155429"/>
    <w:rsid w:val="001554B6"/>
    <w:rsid w:val="001554D0"/>
    <w:rsid w:val="00155772"/>
    <w:rsid w:val="00155788"/>
    <w:rsid w:val="00155A2A"/>
    <w:rsid w:val="00155A8F"/>
    <w:rsid w:val="00155AEA"/>
    <w:rsid w:val="00155C11"/>
    <w:rsid w:val="00155C3C"/>
    <w:rsid w:val="00155D6F"/>
    <w:rsid w:val="00156090"/>
    <w:rsid w:val="001560E7"/>
    <w:rsid w:val="0015623A"/>
    <w:rsid w:val="001563AC"/>
    <w:rsid w:val="0015642D"/>
    <w:rsid w:val="001564FC"/>
    <w:rsid w:val="0015650F"/>
    <w:rsid w:val="00156651"/>
    <w:rsid w:val="00156694"/>
    <w:rsid w:val="00156899"/>
    <w:rsid w:val="0015695F"/>
    <w:rsid w:val="00156A13"/>
    <w:rsid w:val="00156A3A"/>
    <w:rsid w:val="00156C6F"/>
    <w:rsid w:val="00156C9A"/>
    <w:rsid w:val="00156D06"/>
    <w:rsid w:val="00156D09"/>
    <w:rsid w:val="00156EB2"/>
    <w:rsid w:val="00156F86"/>
    <w:rsid w:val="00157111"/>
    <w:rsid w:val="0015718F"/>
    <w:rsid w:val="00157486"/>
    <w:rsid w:val="00157573"/>
    <w:rsid w:val="001576A7"/>
    <w:rsid w:val="001576CD"/>
    <w:rsid w:val="00157B97"/>
    <w:rsid w:val="00160100"/>
    <w:rsid w:val="00160162"/>
    <w:rsid w:val="00160182"/>
    <w:rsid w:val="00160294"/>
    <w:rsid w:val="001606D6"/>
    <w:rsid w:val="0016082D"/>
    <w:rsid w:val="001608B8"/>
    <w:rsid w:val="00160C2D"/>
    <w:rsid w:val="00160C6F"/>
    <w:rsid w:val="00160CD4"/>
    <w:rsid w:val="00160DE2"/>
    <w:rsid w:val="00161319"/>
    <w:rsid w:val="0016141D"/>
    <w:rsid w:val="0016144F"/>
    <w:rsid w:val="00161AC4"/>
    <w:rsid w:val="00161D3E"/>
    <w:rsid w:val="00161EB8"/>
    <w:rsid w:val="00162997"/>
    <w:rsid w:val="00162A32"/>
    <w:rsid w:val="00162B02"/>
    <w:rsid w:val="00162F70"/>
    <w:rsid w:val="001631B0"/>
    <w:rsid w:val="00163346"/>
    <w:rsid w:val="00163538"/>
    <w:rsid w:val="00163558"/>
    <w:rsid w:val="0016388B"/>
    <w:rsid w:val="00163A5D"/>
    <w:rsid w:val="00163BA4"/>
    <w:rsid w:val="00163CE4"/>
    <w:rsid w:val="00163F5A"/>
    <w:rsid w:val="00164021"/>
    <w:rsid w:val="0016410A"/>
    <w:rsid w:val="00164208"/>
    <w:rsid w:val="00164498"/>
    <w:rsid w:val="0016491E"/>
    <w:rsid w:val="00164978"/>
    <w:rsid w:val="00164D8B"/>
    <w:rsid w:val="00164EBA"/>
    <w:rsid w:val="00164EE3"/>
    <w:rsid w:val="0016508B"/>
    <w:rsid w:val="00165327"/>
    <w:rsid w:val="001656A7"/>
    <w:rsid w:val="0016580E"/>
    <w:rsid w:val="00165960"/>
    <w:rsid w:val="00165D0D"/>
    <w:rsid w:val="00165D98"/>
    <w:rsid w:val="00165DB4"/>
    <w:rsid w:val="00166633"/>
    <w:rsid w:val="00166830"/>
    <w:rsid w:val="0016692D"/>
    <w:rsid w:val="00166D77"/>
    <w:rsid w:val="00166FCB"/>
    <w:rsid w:val="00167299"/>
    <w:rsid w:val="001672E5"/>
    <w:rsid w:val="00167328"/>
    <w:rsid w:val="00167BE1"/>
    <w:rsid w:val="00167C4C"/>
    <w:rsid w:val="00170005"/>
    <w:rsid w:val="00170111"/>
    <w:rsid w:val="00170204"/>
    <w:rsid w:val="0017027D"/>
    <w:rsid w:val="001702C4"/>
    <w:rsid w:val="001704BD"/>
    <w:rsid w:val="001709B1"/>
    <w:rsid w:val="00170D86"/>
    <w:rsid w:val="00170E39"/>
    <w:rsid w:val="0017112F"/>
    <w:rsid w:val="00171145"/>
    <w:rsid w:val="00171329"/>
    <w:rsid w:val="0017134F"/>
    <w:rsid w:val="001714B4"/>
    <w:rsid w:val="00171512"/>
    <w:rsid w:val="001715FA"/>
    <w:rsid w:val="00171842"/>
    <w:rsid w:val="001719DE"/>
    <w:rsid w:val="00171BBA"/>
    <w:rsid w:val="00171C25"/>
    <w:rsid w:val="00171C33"/>
    <w:rsid w:val="00171D04"/>
    <w:rsid w:val="00171D0C"/>
    <w:rsid w:val="0017257D"/>
    <w:rsid w:val="00172686"/>
    <w:rsid w:val="00172A22"/>
    <w:rsid w:val="00172D41"/>
    <w:rsid w:val="00172DDC"/>
    <w:rsid w:val="0017344F"/>
    <w:rsid w:val="0017358D"/>
    <w:rsid w:val="0017363E"/>
    <w:rsid w:val="00173665"/>
    <w:rsid w:val="00173C83"/>
    <w:rsid w:val="00173D53"/>
    <w:rsid w:val="00173DAB"/>
    <w:rsid w:val="00173FEC"/>
    <w:rsid w:val="00174014"/>
    <w:rsid w:val="001741B2"/>
    <w:rsid w:val="001743F0"/>
    <w:rsid w:val="001745DE"/>
    <w:rsid w:val="001746AB"/>
    <w:rsid w:val="001749D9"/>
    <w:rsid w:val="00174B32"/>
    <w:rsid w:val="00174D75"/>
    <w:rsid w:val="00174EB8"/>
    <w:rsid w:val="00175449"/>
    <w:rsid w:val="00175556"/>
    <w:rsid w:val="00175660"/>
    <w:rsid w:val="00175679"/>
    <w:rsid w:val="00175950"/>
    <w:rsid w:val="001759FF"/>
    <w:rsid w:val="00175B24"/>
    <w:rsid w:val="00175BAA"/>
    <w:rsid w:val="00175BBB"/>
    <w:rsid w:val="00175BD9"/>
    <w:rsid w:val="00175BEE"/>
    <w:rsid w:val="00175C6D"/>
    <w:rsid w:val="00175F3A"/>
    <w:rsid w:val="0017600B"/>
    <w:rsid w:val="00176015"/>
    <w:rsid w:val="001760A1"/>
    <w:rsid w:val="00176126"/>
    <w:rsid w:val="00176154"/>
    <w:rsid w:val="00176375"/>
    <w:rsid w:val="00176427"/>
    <w:rsid w:val="00176461"/>
    <w:rsid w:val="0017666C"/>
    <w:rsid w:val="001766DE"/>
    <w:rsid w:val="00176834"/>
    <w:rsid w:val="001769A0"/>
    <w:rsid w:val="001769A7"/>
    <w:rsid w:val="001769CF"/>
    <w:rsid w:val="00176A3A"/>
    <w:rsid w:val="00176DB7"/>
    <w:rsid w:val="00176F00"/>
    <w:rsid w:val="00177023"/>
    <w:rsid w:val="0017719A"/>
    <w:rsid w:val="001771F3"/>
    <w:rsid w:val="00177433"/>
    <w:rsid w:val="001777ED"/>
    <w:rsid w:val="00177A52"/>
    <w:rsid w:val="00177B05"/>
    <w:rsid w:val="00177B89"/>
    <w:rsid w:val="00177D81"/>
    <w:rsid w:val="00177DC3"/>
    <w:rsid w:val="00177F03"/>
    <w:rsid w:val="00177F2B"/>
    <w:rsid w:val="00177F74"/>
    <w:rsid w:val="00180035"/>
    <w:rsid w:val="00180183"/>
    <w:rsid w:val="00180267"/>
    <w:rsid w:val="0018028C"/>
    <w:rsid w:val="001802E1"/>
    <w:rsid w:val="00180554"/>
    <w:rsid w:val="00180743"/>
    <w:rsid w:val="00180842"/>
    <w:rsid w:val="00180878"/>
    <w:rsid w:val="00180B1B"/>
    <w:rsid w:val="00180B71"/>
    <w:rsid w:val="00180E95"/>
    <w:rsid w:val="00180FD1"/>
    <w:rsid w:val="00181004"/>
    <w:rsid w:val="0018182E"/>
    <w:rsid w:val="001818FC"/>
    <w:rsid w:val="00181906"/>
    <w:rsid w:val="00181939"/>
    <w:rsid w:val="001819BE"/>
    <w:rsid w:val="00181B38"/>
    <w:rsid w:val="00181BF7"/>
    <w:rsid w:val="001821A9"/>
    <w:rsid w:val="001822D6"/>
    <w:rsid w:val="00182384"/>
    <w:rsid w:val="001828A7"/>
    <w:rsid w:val="00182C5C"/>
    <w:rsid w:val="00182E43"/>
    <w:rsid w:val="00183055"/>
    <w:rsid w:val="00183190"/>
    <w:rsid w:val="00183479"/>
    <w:rsid w:val="001838D0"/>
    <w:rsid w:val="0018396A"/>
    <w:rsid w:val="00183987"/>
    <w:rsid w:val="00183A62"/>
    <w:rsid w:val="00183A9B"/>
    <w:rsid w:val="00183CC8"/>
    <w:rsid w:val="00183D05"/>
    <w:rsid w:val="001841AA"/>
    <w:rsid w:val="001844B0"/>
    <w:rsid w:val="00184702"/>
    <w:rsid w:val="00184990"/>
    <w:rsid w:val="001849D5"/>
    <w:rsid w:val="00184A87"/>
    <w:rsid w:val="00184BED"/>
    <w:rsid w:val="00184C17"/>
    <w:rsid w:val="00184CA7"/>
    <w:rsid w:val="00184FA6"/>
    <w:rsid w:val="00185007"/>
    <w:rsid w:val="00185014"/>
    <w:rsid w:val="0018544C"/>
    <w:rsid w:val="0018561D"/>
    <w:rsid w:val="001856F7"/>
    <w:rsid w:val="00185B93"/>
    <w:rsid w:val="0018604B"/>
    <w:rsid w:val="00186269"/>
    <w:rsid w:val="001866E6"/>
    <w:rsid w:val="00186925"/>
    <w:rsid w:val="00186B3A"/>
    <w:rsid w:val="00186CF1"/>
    <w:rsid w:val="00186F47"/>
    <w:rsid w:val="001875D2"/>
    <w:rsid w:val="00187833"/>
    <w:rsid w:val="00187934"/>
    <w:rsid w:val="00187D31"/>
    <w:rsid w:val="00187DDF"/>
    <w:rsid w:val="00190009"/>
    <w:rsid w:val="00190079"/>
    <w:rsid w:val="00190519"/>
    <w:rsid w:val="001905EF"/>
    <w:rsid w:val="001907B1"/>
    <w:rsid w:val="001907B7"/>
    <w:rsid w:val="0019092C"/>
    <w:rsid w:val="00191105"/>
    <w:rsid w:val="001911C7"/>
    <w:rsid w:val="00191251"/>
    <w:rsid w:val="0019140E"/>
    <w:rsid w:val="001914B0"/>
    <w:rsid w:val="0019150C"/>
    <w:rsid w:val="0019162E"/>
    <w:rsid w:val="0019166D"/>
    <w:rsid w:val="001917C6"/>
    <w:rsid w:val="00191818"/>
    <w:rsid w:val="00191826"/>
    <w:rsid w:val="00191993"/>
    <w:rsid w:val="001919A9"/>
    <w:rsid w:val="00191A88"/>
    <w:rsid w:val="00191AC0"/>
    <w:rsid w:val="00191C2B"/>
    <w:rsid w:val="00191C3D"/>
    <w:rsid w:val="00191C9D"/>
    <w:rsid w:val="00191E6B"/>
    <w:rsid w:val="00191E71"/>
    <w:rsid w:val="00191E9B"/>
    <w:rsid w:val="00191EC0"/>
    <w:rsid w:val="00191F51"/>
    <w:rsid w:val="00192050"/>
    <w:rsid w:val="001921A8"/>
    <w:rsid w:val="001921E9"/>
    <w:rsid w:val="0019221C"/>
    <w:rsid w:val="001923B5"/>
    <w:rsid w:val="0019274E"/>
    <w:rsid w:val="00192981"/>
    <w:rsid w:val="001929FA"/>
    <w:rsid w:val="00192BE2"/>
    <w:rsid w:val="00192EFF"/>
    <w:rsid w:val="00192F5F"/>
    <w:rsid w:val="00193006"/>
    <w:rsid w:val="00193010"/>
    <w:rsid w:val="0019318E"/>
    <w:rsid w:val="00193213"/>
    <w:rsid w:val="00193296"/>
    <w:rsid w:val="001932CD"/>
    <w:rsid w:val="001933EF"/>
    <w:rsid w:val="001936DE"/>
    <w:rsid w:val="00193711"/>
    <w:rsid w:val="00193B1A"/>
    <w:rsid w:val="00193B3E"/>
    <w:rsid w:val="00193BA3"/>
    <w:rsid w:val="00193BCE"/>
    <w:rsid w:val="00193D4F"/>
    <w:rsid w:val="00193FE8"/>
    <w:rsid w:val="001945C7"/>
    <w:rsid w:val="00194788"/>
    <w:rsid w:val="00194809"/>
    <w:rsid w:val="00194E70"/>
    <w:rsid w:val="00195029"/>
    <w:rsid w:val="00195097"/>
    <w:rsid w:val="001951CF"/>
    <w:rsid w:val="00195367"/>
    <w:rsid w:val="001953CF"/>
    <w:rsid w:val="0019551B"/>
    <w:rsid w:val="00195700"/>
    <w:rsid w:val="00195A26"/>
    <w:rsid w:val="00195C28"/>
    <w:rsid w:val="00195D39"/>
    <w:rsid w:val="00195E11"/>
    <w:rsid w:val="00195E95"/>
    <w:rsid w:val="00195FB8"/>
    <w:rsid w:val="00195FF5"/>
    <w:rsid w:val="00196048"/>
    <w:rsid w:val="001961FA"/>
    <w:rsid w:val="00196610"/>
    <w:rsid w:val="001966F0"/>
    <w:rsid w:val="001967C3"/>
    <w:rsid w:val="001967D5"/>
    <w:rsid w:val="0019693A"/>
    <w:rsid w:val="00196E7F"/>
    <w:rsid w:val="00196E82"/>
    <w:rsid w:val="00196FEF"/>
    <w:rsid w:val="00197303"/>
    <w:rsid w:val="00197312"/>
    <w:rsid w:val="00197375"/>
    <w:rsid w:val="00197494"/>
    <w:rsid w:val="001974B5"/>
    <w:rsid w:val="0019750A"/>
    <w:rsid w:val="00197AB9"/>
    <w:rsid w:val="00197D54"/>
    <w:rsid w:val="00197DC7"/>
    <w:rsid w:val="00197EAB"/>
    <w:rsid w:val="001A01AA"/>
    <w:rsid w:val="001A0353"/>
    <w:rsid w:val="001A0403"/>
    <w:rsid w:val="001A04AB"/>
    <w:rsid w:val="001A055A"/>
    <w:rsid w:val="001A06EC"/>
    <w:rsid w:val="001A08DC"/>
    <w:rsid w:val="001A0B98"/>
    <w:rsid w:val="001A0C2C"/>
    <w:rsid w:val="001A0CF9"/>
    <w:rsid w:val="001A0E37"/>
    <w:rsid w:val="001A104E"/>
    <w:rsid w:val="001A1126"/>
    <w:rsid w:val="001A12B0"/>
    <w:rsid w:val="001A14FD"/>
    <w:rsid w:val="001A1745"/>
    <w:rsid w:val="001A1763"/>
    <w:rsid w:val="001A1A1A"/>
    <w:rsid w:val="001A1AD2"/>
    <w:rsid w:val="001A1CE2"/>
    <w:rsid w:val="001A1F89"/>
    <w:rsid w:val="001A200B"/>
    <w:rsid w:val="001A233B"/>
    <w:rsid w:val="001A2394"/>
    <w:rsid w:val="001A2485"/>
    <w:rsid w:val="001A2492"/>
    <w:rsid w:val="001A24FC"/>
    <w:rsid w:val="001A2784"/>
    <w:rsid w:val="001A27B5"/>
    <w:rsid w:val="001A28AD"/>
    <w:rsid w:val="001A2982"/>
    <w:rsid w:val="001A2E82"/>
    <w:rsid w:val="001A3021"/>
    <w:rsid w:val="001A33A4"/>
    <w:rsid w:val="001A3500"/>
    <w:rsid w:val="001A3A2D"/>
    <w:rsid w:val="001A3F4A"/>
    <w:rsid w:val="001A3FAA"/>
    <w:rsid w:val="001A3FDA"/>
    <w:rsid w:val="001A4084"/>
    <w:rsid w:val="001A4195"/>
    <w:rsid w:val="001A43EB"/>
    <w:rsid w:val="001A444F"/>
    <w:rsid w:val="001A4533"/>
    <w:rsid w:val="001A4828"/>
    <w:rsid w:val="001A487C"/>
    <w:rsid w:val="001A48AB"/>
    <w:rsid w:val="001A4976"/>
    <w:rsid w:val="001A49E0"/>
    <w:rsid w:val="001A4ADB"/>
    <w:rsid w:val="001A4B38"/>
    <w:rsid w:val="001A4C42"/>
    <w:rsid w:val="001A4C4C"/>
    <w:rsid w:val="001A4CE1"/>
    <w:rsid w:val="001A51BE"/>
    <w:rsid w:val="001A52D6"/>
    <w:rsid w:val="001A5336"/>
    <w:rsid w:val="001A54CB"/>
    <w:rsid w:val="001A5903"/>
    <w:rsid w:val="001A5910"/>
    <w:rsid w:val="001A5F76"/>
    <w:rsid w:val="001A63A0"/>
    <w:rsid w:val="001A67A3"/>
    <w:rsid w:val="001A69F1"/>
    <w:rsid w:val="001A6BEE"/>
    <w:rsid w:val="001A6E27"/>
    <w:rsid w:val="001A6EBC"/>
    <w:rsid w:val="001A6ECA"/>
    <w:rsid w:val="001A744D"/>
    <w:rsid w:val="001A7624"/>
    <w:rsid w:val="001A76C9"/>
    <w:rsid w:val="001A7B71"/>
    <w:rsid w:val="001A7B8B"/>
    <w:rsid w:val="001A7CA0"/>
    <w:rsid w:val="001B023E"/>
    <w:rsid w:val="001B028F"/>
    <w:rsid w:val="001B0317"/>
    <w:rsid w:val="001B03F0"/>
    <w:rsid w:val="001B055B"/>
    <w:rsid w:val="001B06AF"/>
    <w:rsid w:val="001B071A"/>
    <w:rsid w:val="001B07AF"/>
    <w:rsid w:val="001B092F"/>
    <w:rsid w:val="001B09D5"/>
    <w:rsid w:val="001B0AE0"/>
    <w:rsid w:val="001B0BB4"/>
    <w:rsid w:val="001B0E16"/>
    <w:rsid w:val="001B104B"/>
    <w:rsid w:val="001B1105"/>
    <w:rsid w:val="001B11D8"/>
    <w:rsid w:val="001B11E0"/>
    <w:rsid w:val="001B12BE"/>
    <w:rsid w:val="001B1333"/>
    <w:rsid w:val="001B1422"/>
    <w:rsid w:val="001B14BA"/>
    <w:rsid w:val="001B157B"/>
    <w:rsid w:val="001B1722"/>
    <w:rsid w:val="001B17F7"/>
    <w:rsid w:val="001B19D4"/>
    <w:rsid w:val="001B1A19"/>
    <w:rsid w:val="001B1B78"/>
    <w:rsid w:val="001B1CD8"/>
    <w:rsid w:val="001B1D90"/>
    <w:rsid w:val="001B1DEB"/>
    <w:rsid w:val="001B216F"/>
    <w:rsid w:val="001B24BC"/>
    <w:rsid w:val="001B2584"/>
    <w:rsid w:val="001B25AF"/>
    <w:rsid w:val="001B2631"/>
    <w:rsid w:val="001B265F"/>
    <w:rsid w:val="001B27D9"/>
    <w:rsid w:val="001B2851"/>
    <w:rsid w:val="001B2984"/>
    <w:rsid w:val="001B2B2E"/>
    <w:rsid w:val="001B2DF0"/>
    <w:rsid w:val="001B2E92"/>
    <w:rsid w:val="001B2FDB"/>
    <w:rsid w:val="001B300F"/>
    <w:rsid w:val="001B3026"/>
    <w:rsid w:val="001B30D0"/>
    <w:rsid w:val="001B33C0"/>
    <w:rsid w:val="001B3465"/>
    <w:rsid w:val="001B349D"/>
    <w:rsid w:val="001B3793"/>
    <w:rsid w:val="001B3833"/>
    <w:rsid w:val="001B38FF"/>
    <w:rsid w:val="001B395F"/>
    <w:rsid w:val="001B3A79"/>
    <w:rsid w:val="001B3B65"/>
    <w:rsid w:val="001B3E74"/>
    <w:rsid w:val="001B3FE3"/>
    <w:rsid w:val="001B4041"/>
    <w:rsid w:val="001B4053"/>
    <w:rsid w:val="001B41CA"/>
    <w:rsid w:val="001B41D1"/>
    <w:rsid w:val="001B4264"/>
    <w:rsid w:val="001B44B8"/>
    <w:rsid w:val="001B4581"/>
    <w:rsid w:val="001B47C3"/>
    <w:rsid w:val="001B47F5"/>
    <w:rsid w:val="001B4857"/>
    <w:rsid w:val="001B487D"/>
    <w:rsid w:val="001B4C8B"/>
    <w:rsid w:val="001B4CCA"/>
    <w:rsid w:val="001B4D86"/>
    <w:rsid w:val="001B4F3E"/>
    <w:rsid w:val="001B509D"/>
    <w:rsid w:val="001B5423"/>
    <w:rsid w:val="001B5436"/>
    <w:rsid w:val="001B56D1"/>
    <w:rsid w:val="001B5D43"/>
    <w:rsid w:val="001B5E10"/>
    <w:rsid w:val="001B5FEA"/>
    <w:rsid w:val="001B6299"/>
    <w:rsid w:val="001B6351"/>
    <w:rsid w:val="001B647D"/>
    <w:rsid w:val="001B64CB"/>
    <w:rsid w:val="001B65F5"/>
    <w:rsid w:val="001B663A"/>
    <w:rsid w:val="001B66D3"/>
    <w:rsid w:val="001B672A"/>
    <w:rsid w:val="001B6927"/>
    <w:rsid w:val="001B69CB"/>
    <w:rsid w:val="001B6BBA"/>
    <w:rsid w:val="001B6BD1"/>
    <w:rsid w:val="001B6EAE"/>
    <w:rsid w:val="001B6F8E"/>
    <w:rsid w:val="001B6FED"/>
    <w:rsid w:val="001B717F"/>
    <w:rsid w:val="001B7655"/>
    <w:rsid w:val="001B77AC"/>
    <w:rsid w:val="001B78DE"/>
    <w:rsid w:val="001B796B"/>
    <w:rsid w:val="001B7A18"/>
    <w:rsid w:val="001B7E50"/>
    <w:rsid w:val="001C0354"/>
    <w:rsid w:val="001C0391"/>
    <w:rsid w:val="001C03A3"/>
    <w:rsid w:val="001C04DB"/>
    <w:rsid w:val="001C04FA"/>
    <w:rsid w:val="001C093B"/>
    <w:rsid w:val="001C0A9F"/>
    <w:rsid w:val="001C0B4E"/>
    <w:rsid w:val="001C0CC2"/>
    <w:rsid w:val="001C0E85"/>
    <w:rsid w:val="001C12AC"/>
    <w:rsid w:val="001C174A"/>
    <w:rsid w:val="001C18E1"/>
    <w:rsid w:val="001C191C"/>
    <w:rsid w:val="001C1AF2"/>
    <w:rsid w:val="001C1BD9"/>
    <w:rsid w:val="001C1C6A"/>
    <w:rsid w:val="001C1C95"/>
    <w:rsid w:val="001C1D28"/>
    <w:rsid w:val="001C1D6E"/>
    <w:rsid w:val="001C2050"/>
    <w:rsid w:val="001C215C"/>
    <w:rsid w:val="001C237D"/>
    <w:rsid w:val="001C2450"/>
    <w:rsid w:val="001C2491"/>
    <w:rsid w:val="001C24CA"/>
    <w:rsid w:val="001C252A"/>
    <w:rsid w:val="001C2CF6"/>
    <w:rsid w:val="001C3178"/>
    <w:rsid w:val="001C3234"/>
    <w:rsid w:val="001C327C"/>
    <w:rsid w:val="001C334C"/>
    <w:rsid w:val="001C349C"/>
    <w:rsid w:val="001C3745"/>
    <w:rsid w:val="001C3786"/>
    <w:rsid w:val="001C3951"/>
    <w:rsid w:val="001C3AB7"/>
    <w:rsid w:val="001C3AE2"/>
    <w:rsid w:val="001C3B57"/>
    <w:rsid w:val="001C3C4F"/>
    <w:rsid w:val="001C3D8D"/>
    <w:rsid w:val="001C411D"/>
    <w:rsid w:val="001C41C5"/>
    <w:rsid w:val="001C4331"/>
    <w:rsid w:val="001C461F"/>
    <w:rsid w:val="001C4794"/>
    <w:rsid w:val="001C4912"/>
    <w:rsid w:val="001C4926"/>
    <w:rsid w:val="001C4A6F"/>
    <w:rsid w:val="001C4AAA"/>
    <w:rsid w:val="001C4BCC"/>
    <w:rsid w:val="001C4D77"/>
    <w:rsid w:val="001C4DDA"/>
    <w:rsid w:val="001C4F81"/>
    <w:rsid w:val="001C534E"/>
    <w:rsid w:val="001C53C1"/>
    <w:rsid w:val="001C5436"/>
    <w:rsid w:val="001C57D7"/>
    <w:rsid w:val="001C58A6"/>
    <w:rsid w:val="001C58FD"/>
    <w:rsid w:val="001C5A8F"/>
    <w:rsid w:val="001C5BD7"/>
    <w:rsid w:val="001C5C0B"/>
    <w:rsid w:val="001C5C34"/>
    <w:rsid w:val="001C5CEF"/>
    <w:rsid w:val="001C5D4A"/>
    <w:rsid w:val="001C5F5E"/>
    <w:rsid w:val="001C61A1"/>
    <w:rsid w:val="001C621A"/>
    <w:rsid w:val="001C63FF"/>
    <w:rsid w:val="001C6441"/>
    <w:rsid w:val="001C6495"/>
    <w:rsid w:val="001C65E0"/>
    <w:rsid w:val="001C686C"/>
    <w:rsid w:val="001C6EAF"/>
    <w:rsid w:val="001C6F6C"/>
    <w:rsid w:val="001C7127"/>
    <w:rsid w:val="001C73E9"/>
    <w:rsid w:val="001C79DC"/>
    <w:rsid w:val="001C7BF0"/>
    <w:rsid w:val="001C7CE4"/>
    <w:rsid w:val="001C7F56"/>
    <w:rsid w:val="001D0282"/>
    <w:rsid w:val="001D0302"/>
    <w:rsid w:val="001D0308"/>
    <w:rsid w:val="001D040B"/>
    <w:rsid w:val="001D0421"/>
    <w:rsid w:val="001D04B5"/>
    <w:rsid w:val="001D0792"/>
    <w:rsid w:val="001D091F"/>
    <w:rsid w:val="001D0930"/>
    <w:rsid w:val="001D0967"/>
    <w:rsid w:val="001D09B9"/>
    <w:rsid w:val="001D09C3"/>
    <w:rsid w:val="001D0B11"/>
    <w:rsid w:val="001D0B16"/>
    <w:rsid w:val="001D0C94"/>
    <w:rsid w:val="001D0EF1"/>
    <w:rsid w:val="001D1029"/>
    <w:rsid w:val="001D1039"/>
    <w:rsid w:val="001D106A"/>
    <w:rsid w:val="001D112E"/>
    <w:rsid w:val="001D126A"/>
    <w:rsid w:val="001D130C"/>
    <w:rsid w:val="001D15B0"/>
    <w:rsid w:val="001D1648"/>
    <w:rsid w:val="001D173B"/>
    <w:rsid w:val="001D19ED"/>
    <w:rsid w:val="001D1A68"/>
    <w:rsid w:val="001D1BAF"/>
    <w:rsid w:val="001D1CBE"/>
    <w:rsid w:val="001D1F54"/>
    <w:rsid w:val="001D22DA"/>
    <w:rsid w:val="001D244B"/>
    <w:rsid w:val="001D256A"/>
    <w:rsid w:val="001D25AA"/>
    <w:rsid w:val="001D26CB"/>
    <w:rsid w:val="001D26EA"/>
    <w:rsid w:val="001D29AB"/>
    <w:rsid w:val="001D2B09"/>
    <w:rsid w:val="001D2D1E"/>
    <w:rsid w:val="001D2E1A"/>
    <w:rsid w:val="001D2E5B"/>
    <w:rsid w:val="001D31AE"/>
    <w:rsid w:val="001D347A"/>
    <w:rsid w:val="001D36C7"/>
    <w:rsid w:val="001D36E9"/>
    <w:rsid w:val="001D3A12"/>
    <w:rsid w:val="001D3BD6"/>
    <w:rsid w:val="001D3D26"/>
    <w:rsid w:val="001D4101"/>
    <w:rsid w:val="001D4455"/>
    <w:rsid w:val="001D4515"/>
    <w:rsid w:val="001D452F"/>
    <w:rsid w:val="001D46C1"/>
    <w:rsid w:val="001D4739"/>
    <w:rsid w:val="001D4773"/>
    <w:rsid w:val="001D4869"/>
    <w:rsid w:val="001D4898"/>
    <w:rsid w:val="001D4A34"/>
    <w:rsid w:val="001D4A66"/>
    <w:rsid w:val="001D4B1E"/>
    <w:rsid w:val="001D4BBF"/>
    <w:rsid w:val="001D4C5F"/>
    <w:rsid w:val="001D4CF7"/>
    <w:rsid w:val="001D4D84"/>
    <w:rsid w:val="001D4E5A"/>
    <w:rsid w:val="001D4E98"/>
    <w:rsid w:val="001D4F89"/>
    <w:rsid w:val="001D4FF3"/>
    <w:rsid w:val="001D5114"/>
    <w:rsid w:val="001D5348"/>
    <w:rsid w:val="001D53A4"/>
    <w:rsid w:val="001D53D7"/>
    <w:rsid w:val="001D5748"/>
    <w:rsid w:val="001D574D"/>
    <w:rsid w:val="001D582B"/>
    <w:rsid w:val="001D5A50"/>
    <w:rsid w:val="001D5BF0"/>
    <w:rsid w:val="001D5CA7"/>
    <w:rsid w:val="001D5E0E"/>
    <w:rsid w:val="001D5FF0"/>
    <w:rsid w:val="001D60F5"/>
    <w:rsid w:val="001D61FA"/>
    <w:rsid w:val="001D620B"/>
    <w:rsid w:val="001D6274"/>
    <w:rsid w:val="001D62EA"/>
    <w:rsid w:val="001D63F4"/>
    <w:rsid w:val="001D66D6"/>
    <w:rsid w:val="001D69CD"/>
    <w:rsid w:val="001D6B9B"/>
    <w:rsid w:val="001D6E75"/>
    <w:rsid w:val="001D6E79"/>
    <w:rsid w:val="001D6EA8"/>
    <w:rsid w:val="001D6F5F"/>
    <w:rsid w:val="001D7096"/>
    <w:rsid w:val="001D7199"/>
    <w:rsid w:val="001D734A"/>
    <w:rsid w:val="001D734C"/>
    <w:rsid w:val="001D764E"/>
    <w:rsid w:val="001D768A"/>
    <w:rsid w:val="001D769A"/>
    <w:rsid w:val="001D76DD"/>
    <w:rsid w:val="001D7923"/>
    <w:rsid w:val="001D7A14"/>
    <w:rsid w:val="001D7C04"/>
    <w:rsid w:val="001D7D9F"/>
    <w:rsid w:val="001E010D"/>
    <w:rsid w:val="001E02AE"/>
    <w:rsid w:val="001E04A9"/>
    <w:rsid w:val="001E04E2"/>
    <w:rsid w:val="001E0A1B"/>
    <w:rsid w:val="001E1194"/>
    <w:rsid w:val="001E140A"/>
    <w:rsid w:val="001E14A2"/>
    <w:rsid w:val="001E1912"/>
    <w:rsid w:val="001E1962"/>
    <w:rsid w:val="001E1A4D"/>
    <w:rsid w:val="001E1EEB"/>
    <w:rsid w:val="001E1F6B"/>
    <w:rsid w:val="001E20D4"/>
    <w:rsid w:val="001E2480"/>
    <w:rsid w:val="001E2574"/>
    <w:rsid w:val="001E275E"/>
    <w:rsid w:val="001E292A"/>
    <w:rsid w:val="001E29C7"/>
    <w:rsid w:val="001E2A3C"/>
    <w:rsid w:val="001E2CCD"/>
    <w:rsid w:val="001E2D4E"/>
    <w:rsid w:val="001E2DB7"/>
    <w:rsid w:val="001E2E72"/>
    <w:rsid w:val="001E3002"/>
    <w:rsid w:val="001E3263"/>
    <w:rsid w:val="001E33B0"/>
    <w:rsid w:val="001E3545"/>
    <w:rsid w:val="001E356E"/>
    <w:rsid w:val="001E3725"/>
    <w:rsid w:val="001E393C"/>
    <w:rsid w:val="001E3BC8"/>
    <w:rsid w:val="001E3E66"/>
    <w:rsid w:val="001E3F37"/>
    <w:rsid w:val="001E401A"/>
    <w:rsid w:val="001E4234"/>
    <w:rsid w:val="001E433E"/>
    <w:rsid w:val="001E4485"/>
    <w:rsid w:val="001E4631"/>
    <w:rsid w:val="001E4916"/>
    <w:rsid w:val="001E4C56"/>
    <w:rsid w:val="001E4E9E"/>
    <w:rsid w:val="001E4EF9"/>
    <w:rsid w:val="001E4F06"/>
    <w:rsid w:val="001E51A3"/>
    <w:rsid w:val="001E5269"/>
    <w:rsid w:val="001E5381"/>
    <w:rsid w:val="001E53DF"/>
    <w:rsid w:val="001E53FF"/>
    <w:rsid w:val="001E54F3"/>
    <w:rsid w:val="001E55B3"/>
    <w:rsid w:val="001E56FA"/>
    <w:rsid w:val="001E5786"/>
    <w:rsid w:val="001E5AF7"/>
    <w:rsid w:val="001E5E7B"/>
    <w:rsid w:val="001E5E8B"/>
    <w:rsid w:val="001E5F52"/>
    <w:rsid w:val="001E60E8"/>
    <w:rsid w:val="001E6162"/>
    <w:rsid w:val="001E63A6"/>
    <w:rsid w:val="001E63AC"/>
    <w:rsid w:val="001E650D"/>
    <w:rsid w:val="001E6516"/>
    <w:rsid w:val="001E657A"/>
    <w:rsid w:val="001E6586"/>
    <w:rsid w:val="001E6933"/>
    <w:rsid w:val="001E69E0"/>
    <w:rsid w:val="001E6A45"/>
    <w:rsid w:val="001E6BC1"/>
    <w:rsid w:val="001E6DAD"/>
    <w:rsid w:val="001E6DBA"/>
    <w:rsid w:val="001E6FDA"/>
    <w:rsid w:val="001E71C3"/>
    <w:rsid w:val="001E7497"/>
    <w:rsid w:val="001E76B5"/>
    <w:rsid w:val="001E76C3"/>
    <w:rsid w:val="001E7717"/>
    <w:rsid w:val="001E7862"/>
    <w:rsid w:val="001E798C"/>
    <w:rsid w:val="001E799E"/>
    <w:rsid w:val="001E7BC1"/>
    <w:rsid w:val="001E7D11"/>
    <w:rsid w:val="001E7E16"/>
    <w:rsid w:val="001E7EAE"/>
    <w:rsid w:val="001E7FFE"/>
    <w:rsid w:val="001F0103"/>
    <w:rsid w:val="001F03BC"/>
    <w:rsid w:val="001F03E5"/>
    <w:rsid w:val="001F0731"/>
    <w:rsid w:val="001F07A7"/>
    <w:rsid w:val="001F08D5"/>
    <w:rsid w:val="001F0A4D"/>
    <w:rsid w:val="001F0AB9"/>
    <w:rsid w:val="001F0F89"/>
    <w:rsid w:val="001F10C7"/>
    <w:rsid w:val="001F1185"/>
    <w:rsid w:val="001F13B1"/>
    <w:rsid w:val="001F1467"/>
    <w:rsid w:val="001F1596"/>
    <w:rsid w:val="001F163C"/>
    <w:rsid w:val="001F1790"/>
    <w:rsid w:val="001F19E2"/>
    <w:rsid w:val="001F1A6F"/>
    <w:rsid w:val="001F1A7B"/>
    <w:rsid w:val="001F1BD3"/>
    <w:rsid w:val="001F1DAA"/>
    <w:rsid w:val="001F20C1"/>
    <w:rsid w:val="001F22C8"/>
    <w:rsid w:val="001F2361"/>
    <w:rsid w:val="001F241D"/>
    <w:rsid w:val="001F258A"/>
    <w:rsid w:val="001F25BB"/>
    <w:rsid w:val="001F2698"/>
    <w:rsid w:val="001F290C"/>
    <w:rsid w:val="001F295E"/>
    <w:rsid w:val="001F29EB"/>
    <w:rsid w:val="001F2A77"/>
    <w:rsid w:val="001F2AB1"/>
    <w:rsid w:val="001F2CAF"/>
    <w:rsid w:val="001F2D9C"/>
    <w:rsid w:val="001F2EDB"/>
    <w:rsid w:val="001F2F17"/>
    <w:rsid w:val="001F2F43"/>
    <w:rsid w:val="001F303E"/>
    <w:rsid w:val="001F34F7"/>
    <w:rsid w:val="001F38A9"/>
    <w:rsid w:val="001F3B96"/>
    <w:rsid w:val="001F3C89"/>
    <w:rsid w:val="001F3E32"/>
    <w:rsid w:val="001F405F"/>
    <w:rsid w:val="001F40DE"/>
    <w:rsid w:val="001F40F6"/>
    <w:rsid w:val="001F425E"/>
    <w:rsid w:val="001F4353"/>
    <w:rsid w:val="001F43B8"/>
    <w:rsid w:val="001F4541"/>
    <w:rsid w:val="001F4802"/>
    <w:rsid w:val="001F49A0"/>
    <w:rsid w:val="001F4A8B"/>
    <w:rsid w:val="001F4AFA"/>
    <w:rsid w:val="001F4B8F"/>
    <w:rsid w:val="001F4C4F"/>
    <w:rsid w:val="001F4D49"/>
    <w:rsid w:val="001F4E2F"/>
    <w:rsid w:val="001F4EBE"/>
    <w:rsid w:val="001F4FD2"/>
    <w:rsid w:val="001F51C2"/>
    <w:rsid w:val="001F51CE"/>
    <w:rsid w:val="001F5304"/>
    <w:rsid w:val="001F5344"/>
    <w:rsid w:val="001F55BA"/>
    <w:rsid w:val="001F583D"/>
    <w:rsid w:val="001F5A64"/>
    <w:rsid w:val="001F5BD3"/>
    <w:rsid w:val="001F5C6B"/>
    <w:rsid w:val="001F5CBE"/>
    <w:rsid w:val="001F5D5B"/>
    <w:rsid w:val="001F5DBF"/>
    <w:rsid w:val="001F6197"/>
    <w:rsid w:val="001F64AF"/>
    <w:rsid w:val="001F64BA"/>
    <w:rsid w:val="001F652D"/>
    <w:rsid w:val="001F6593"/>
    <w:rsid w:val="001F661E"/>
    <w:rsid w:val="001F677A"/>
    <w:rsid w:val="001F6AFF"/>
    <w:rsid w:val="001F6BE4"/>
    <w:rsid w:val="001F6C08"/>
    <w:rsid w:val="001F6E9C"/>
    <w:rsid w:val="001F6EA0"/>
    <w:rsid w:val="001F7174"/>
    <w:rsid w:val="001F7325"/>
    <w:rsid w:val="001F732C"/>
    <w:rsid w:val="001F75CF"/>
    <w:rsid w:val="001F7657"/>
    <w:rsid w:val="001F77E6"/>
    <w:rsid w:val="001F7883"/>
    <w:rsid w:val="001F7911"/>
    <w:rsid w:val="001F791C"/>
    <w:rsid w:val="001F7B58"/>
    <w:rsid w:val="001F7B8B"/>
    <w:rsid w:val="001F7C0A"/>
    <w:rsid w:val="001F7CCF"/>
    <w:rsid w:val="001F7DB3"/>
    <w:rsid w:val="00200258"/>
    <w:rsid w:val="00200436"/>
    <w:rsid w:val="0020061B"/>
    <w:rsid w:val="002006DF"/>
    <w:rsid w:val="0020072A"/>
    <w:rsid w:val="002009A8"/>
    <w:rsid w:val="00200A9B"/>
    <w:rsid w:val="00200ADE"/>
    <w:rsid w:val="00200B4D"/>
    <w:rsid w:val="00200EBA"/>
    <w:rsid w:val="00200FE5"/>
    <w:rsid w:val="00201001"/>
    <w:rsid w:val="0020103E"/>
    <w:rsid w:val="002011A9"/>
    <w:rsid w:val="00201255"/>
    <w:rsid w:val="002012C0"/>
    <w:rsid w:val="002012C4"/>
    <w:rsid w:val="0020152B"/>
    <w:rsid w:val="00201623"/>
    <w:rsid w:val="002016A2"/>
    <w:rsid w:val="00201A22"/>
    <w:rsid w:val="00201B3B"/>
    <w:rsid w:val="00201C21"/>
    <w:rsid w:val="00201C5D"/>
    <w:rsid w:val="00201E4D"/>
    <w:rsid w:val="00201FC4"/>
    <w:rsid w:val="00202427"/>
    <w:rsid w:val="00202470"/>
    <w:rsid w:val="0020278C"/>
    <w:rsid w:val="002027D0"/>
    <w:rsid w:val="00202AFB"/>
    <w:rsid w:val="00202BE3"/>
    <w:rsid w:val="00202D7A"/>
    <w:rsid w:val="00202F4C"/>
    <w:rsid w:val="0020332E"/>
    <w:rsid w:val="002033F6"/>
    <w:rsid w:val="002033FF"/>
    <w:rsid w:val="0020369B"/>
    <w:rsid w:val="00203790"/>
    <w:rsid w:val="002037E0"/>
    <w:rsid w:val="0020395C"/>
    <w:rsid w:val="00203A99"/>
    <w:rsid w:val="00203BB6"/>
    <w:rsid w:val="00203CAD"/>
    <w:rsid w:val="00203D66"/>
    <w:rsid w:val="00203EDB"/>
    <w:rsid w:val="00204168"/>
    <w:rsid w:val="002041BA"/>
    <w:rsid w:val="00204617"/>
    <w:rsid w:val="0020479C"/>
    <w:rsid w:val="002049FE"/>
    <w:rsid w:val="00204A5D"/>
    <w:rsid w:val="00204B16"/>
    <w:rsid w:val="00204B6B"/>
    <w:rsid w:val="00204BC2"/>
    <w:rsid w:val="00204C30"/>
    <w:rsid w:val="00204DF5"/>
    <w:rsid w:val="002052F9"/>
    <w:rsid w:val="002054F4"/>
    <w:rsid w:val="00205815"/>
    <w:rsid w:val="00205838"/>
    <w:rsid w:val="002058D7"/>
    <w:rsid w:val="00205AFB"/>
    <w:rsid w:val="00205DE0"/>
    <w:rsid w:val="00205E88"/>
    <w:rsid w:val="0020607D"/>
    <w:rsid w:val="0020613E"/>
    <w:rsid w:val="00206160"/>
    <w:rsid w:val="00206246"/>
    <w:rsid w:val="002063A9"/>
    <w:rsid w:val="002064EF"/>
    <w:rsid w:val="00206527"/>
    <w:rsid w:val="00206732"/>
    <w:rsid w:val="002069FD"/>
    <w:rsid w:val="00206A29"/>
    <w:rsid w:val="00206A45"/>
    <w:rsid w:val="00206A85"/>
    <w:rsid w:val="00206C23"/>
    <w:rsid w:val="002070A5"/>
    <w:rsid w:val="002071EA"/>
    <w:rsid w:val="00207343"/>
    <w:rsid w:val="00207442"/>
    <w:rsid w:val="00207508"/>
    <w:rsid w:val="002075E1"/>
    <w:rsid w:val="00207683"/>
    <w:rsid w:val="0020795A"/>
    <w:rsid w:val="00207C82"/>
    <w:rsid w:val="00207C8C"/>
    <w:rsid w:val="00207CDE"/>
    <w:rsid w:val="00207D86"/>
    <w:rsid w:val="00207E95"/>
    <w:rsid w:val="00210085"/>
    <w:rsid w:val="002100C7"/>
    <w:rsid w:val="0021011E"/>
    <w:rsid w:val="00210164"/>
    <w:rsid w:val="002101EF"/>
    <w:rsid w:val="0021033E"/>
    <w:rsid w:val="002106A8"/>
    <w:rsid w:val="002108DA"/>
    <w:rsid w:val="0021097A"/>
    <w:rsid w:val="00210B70"/>
    <w:rsid w:val="00210B88"/>
    <w:rsid w:val="00210E5B"/>
    <w:rsid w:val="0021109D"/>
    <w:rsid w:val="00211213"/>
    <w:rsid w:val="0021145B"/>
    <w:rsid w:val="002114BE"/>
    <w:rsid w:val="0021150B"/>
    <w:rsid w:val="0021168A"/>
    <w:rsid w:val="00211971"/>
    <w:rsid w:val="002119B9"/>
    <w:rsid w:val="00211A29"/>
    <w:rsid w:val="00211C99"/>
    <w:rsid w:val="00211CE2"/>
    <w:rsid w:val="00211E24"/>
    <w:rsid w:val="00211F25"/>
    <w:rsid w:val="00212031"/>
    <w:rsid w:val="00212148"/>
    <w:rsid w:val="0021226A"/>
    <w:rsid w:val="00212512"/>
    <w:rsid w:val="00212567"/>
    <w:rsid w:val="00212644"/>
    <w:rsid w:val="0021283E"/>
    <w:rsid w:val="00212872"/>
    <w:rsid w:val="00212CFD"/>
    <w:rsid w:val="00212DBD"/>
    <w:rsid w:val="00213315"/>
    <w:rsid w:val="00213373"/>
    <w:rsid w:val="002133BB"/>
    <w:rsid w:val="002135B1"/>
    <w:rsid w:val="0021363D"/>
    <w:rsid w:val="00213704"/>
    <w:rsid w:val="00213765"/>
    <w:rsid w:val="00213809"/>
    <w:rsid w:val="002138D1"/>
    <w:rsid w:val="00213DFA"/>
    <w:rsid w:val="00214031"/>
    <w:rsid w:val="00214073"/>
    <w:rsid w:val="002140B9"/>
    <w:rsid w:val="0021441B"/>
    <w:rsid w:val="00214553"/>
    <w:rsid w:val="00214772"/>
    <w:rsid w:val="002147F1"/>
    <w:rsid w:val="002148B2"/>
    <w:rsid w:val="002149A7"/>
    <w:rsid w:val="00214AB0"/>
    <w:rsid w:val="00214AEF"/>
    <w:rsid w:val="00214D1D"/>
    <w:rsid w:val="00214DA5"/>
    <w:rsid w:val="00214FDA"/>
    <w:rsid w:val="00215182"/>
    <w:rsid w:val="00215189"/>
    <w:rsid w:val="002152F1"/>
    <w:rsid w:val="002154C2"/>
    <w:rsid w:val="002154E4"/>
    <w:rsid w:val="002154E8"/>
    <w:rsid w:val="002154F6"/>
    <w:rsid w:val="00215785"/>
    <w:rsid w:val="002159AD"/>
    <w:rsid w:val="00215A75"/>
    <w:rsid w:val="00215B22"/>
    <w:rsid w:val="0021678A"/>
    <w:rsid w:val="002169E1"/>
    <w:rsid w:val="00216C03"/>
    <w:rsid w:val="00216DC2"/>
    <w:rsid w:val="00216DD4"/>
    <w:rsid w:val="002176C3"/>
    <w:rsid w:val="00217931"/>
    <w:rsid w:val="00217940"/>
    <w:rsid w:val="002179B4"/>
    <w:rsid w:val="00217A20"/>
    <w:rsid w:val="00217A22"/>
    <w:rsid w:val="0022029F"/>
    <w:rsid w:val="002203ED"/>
    <w:rsid w:val="00220413"/>
    <w:rsid w:val="0022061E"/>
    <w:rsid w:val="002206C3"/>
    <w:rsid w:val="00220913"/>
    <w:rsid w:val="002209BD"/>
    <w:rsid w:val="00220BDA"/>
    <w:rsid w:val="00220BEB"/>
    <w:rsid w:val="00220E5B"/>
    <w:rsid w:val="00220E7F"/>
    <w:rsid w:val="00221477"/>
    <w:rsid w:val="00221828"/>
    <w:rsid w:val="00221B98"/>
    <w:rsid w:val="00221C29"/>
    <w:rsid w:val="00221CB0"/>
    <w:rsid w:val="00221D32"/>
    <w:rsid w:val="00221E3A"/>
    <w:rsid w:val="002220AC"/>
    <w:rsid w:val="0022222B"/>
    <w:rsid w:val="002226A5"/>
    <w:rsid w:val="002228D0"/>
    <w:rsid w:val="0022292E"/>
    <w:rsid w:val="00222C58"/>
    <w:rsid w:val="00222CED"/>
    <w:rsid w:val="00222DC3"/>
    <w:rsid w:val="00222E43"/>
    <w:rsid w:val="00222E94"/>
    <w:rsid w:val="00222FD0"/>
    <w:rsid w:val="002231C7"/>
    <w:rsid w:val="002235EE"/>
    <w:rsid w:val="00223635"/>
    <w:rsid w:val="00223639"/>
    <w:rsid w:val="0022364A"/>
    <w:rsid w:val="002237AE"/>
    <w:rsid w:val="00223877"/>
    <w:rsid w:val="00223953"/>
    <w:rsid w:val="0022399B"/>
    <w:rsid w:val="00223C4F"/>
    <w:rsid w:val="00223CFA"/>
    <w:rsid w:val="00223D77"/>
    <w:rsid w:val="002242BA"/>
    <w:rsid w:val="00224318"/>
    <w:rsid w:val="0022464D"/>
    <w:rsid w:val="002247B9"/>
    <w:rsid w:val="0022493C"/>
    <w:rsid w:val="00224B1A"/>
    <w:rsid w:val="00224BBB"/>
    <w:rsid w:val="00224BBF"/>
    <w:rsid w:val="00224E22"/>
    <w:rsid w:val="00225194"/>
    <w:rsid w:val="0022519C"/>
    <w:rsid w:val="0022545C"/>
    <w:rsid w:val="0022553B"/>
    <w:rsid w:val="00225602"/>
    <w:rsid w:val="00225629"/>
    <w:rsid w:val="0022565B"/>
    <w:rsid w:val="002256E7"/>
    <w:rsid w:val="00225C8B"/>
    <w:rsid w:val="00225CC6"/>
    <w:rsid w:val="00225D16"/>
    <w:rsid w:val="00225DB5"/>
    <w:rsid w:val="00225E1A"/>
    <w:rsid w:val="00225E3E"/>
    <w:rsid w:val="0022614F"/>
    <w:rsid w:val="00226166"/>
    <w:rsid w:val="002263D5"/>
    <w:rsid w:val="002269F0"/>
    <w:rsid w:val="00226A22"/>
    <w:rsid w:val="00226B58"/>
    <w:rsid w:val="00226BFB"/>
    <w:rsid w:val="00226C26"/>
    <w:rsid w:val="00226D66"/>
    <w:rsid w:val="00226F35"/>
    <w:rsid w:val="0022702D"/>
    <w:rsid w:val="002270BE"/>
    <w:rsid w:val="002271AB"/>
    <w:rsid w:val="0022733D"/>
    <w:rsid w:val="00227697"/>
    <w:rsid w:val="0022788D"/>
    <w:rsid w:val="00227894"/>
    <w:rsid w:val="00227BDB"/>
    <w:rsid w:val="00227F98"/>
    <w:rsid w:val="002300C8"/>
    <w:rsid w:val="002300F7"/>
    <w:rsid w:val="00230907"/>
    <w:rsid w:val="00230C4A"/>
    <w:rsid w:val="00231006"/>
    <w:rsid w:val="00231055"/>
    <w:rsid w:val="002311F2"/>
    <w:rsid w:val="00231321"/>
    <w:rsid w:val="00231348"/>
    <w:rsid w:val="002313C6"/>
    <w:rsid w:val="00231667"/>
    <w:rsid w:val="00231972"/>
    <w:rsid w:val="00231AED"/>
    <w:rsid w:val="00231D30"/>
    <w:rsid w:val="00231D55"/>
    <w:rsid w:val="00231EDF"/>
    <w:rsid w:val="00231F1B"/>
    <w:rsid w:val="002321BF"/>
    <w:rsid w:val="00232A15"/>
    <w:rsid w:val="00232E9E"/>
    <w:rsid w:val="00232F9B"/>
    <w:rsid w:val="00232FC3"/>
    <w:rsid w:val="00233347"/>
    <w:rsid w:val="0023334E"/>
    <w:rsid w:val="00233523"/>
    <w:rsid w:val="00233711"/>
    <w:rsid w:val="00233739"/>
    <w:rsid w:val="0023373E"/>
    <w:rsid w:val="0023376A"/>
    <w:rsid w:val="002339BB"/>
    <w:rsid w:val="00233AB2"/>
    <w:rsid w:val="00233ACD"/>
    <w:rsid w:val="00233BBD"/>
    <w:rsid w:val="00233BCF"/>
    <w:rsid w:val="00234278"/>
    <w:rsid w:val="002345D5"/>
    <w:rsid w:val="00234788"/>
    <w:rsid w:val="0023492B"/>
    <w:rsid w:val="00234D40"/>
    <w:rsid w:val="00234DB2"/>
    <w:rsid w:val="00234DCB"/>
    <w:rsid w:val="00234FA3"/>
    <w:rsid w:val="00234FC3"/>
    <w:rsid w:val="002350BF"/>
    <w:rsid w:val="002351F7"/>
    <w:rsid w:val="00235266"/>
    <w:rsid w:val="00235305"/>
    <w:rsid w:val="00235381"/>
    <w:rsid w:val="0023542B"/>
    <w:rsid w:val="00235773"/>
    <w:rsid w:val="002357C9"/>
    <w:rsid w:val="00235887"/>
    <w:rsid w:val="00235A8B"/>
    <w:rsid w:val="00235C3F"/>
    <w:rsid w:val="0023601D"/>
    <w:rsid w:val="00236216"/>
    <w:rsid w:val="00236259"/>
    <w:rsid w:val="00236431"/>
    <w:rsid w:val="00236433"/>
    <w:rsid w:val="002366B4"/>
    <w:rsid w:val="002366F9"/>
    <w:rsid w:val="0023670B"/>
    <w:rsid w:val="002368BE"/>
    <w:rsid w:val="00236925"/>
    <w:rsid w:val="0023692C"/>
    <w:rsid w:val="002369E2"/>
    <w:rsid w:val="00236A9C"/>
    <w:rsid w:val="00236BA0"/>
    <w:rsid w:val="00236BE9"/>
    <w:rsid w:val="00236C86"/>
    <w:rsid w:val="00236C89"/>
    <w:rsid w:val="00236F0D"/>
    <w:rsid w:val="002371FF"/>
    <w:rsid w:val="0023747F"/>
    <w:rsid w:val="002375BF"/>
    <w:rsid w:val="00237A26"/>
    <w:rsid w:val="00237B2E"/>
    <w:rsid w:val="0024004F"/>
    <w:rsid w:val="00240357"/>
    <w:rsid w:val="00240382"/>
    <w:rsid w:val="00240413"/>
    <w:rsid w:val="002404D0"/>
    <w:rsid w:val="002405EB"/>
    <w:rsid w:val="00240679"/>
    <w:rsid w:val="0024084D"/>
    <w:rsid w:val="00240A6B"/>
    <w:rsid w:val="00240D49"/>
    <w:rsid w:val="00240D88"/>
    <w:rsid w:val="00240FC2"/>
    <w:rsid w:val="00241222"/>
    <w:rsid w:val="00241451"/>
    <w:rsid w:val="002415A9"/>
    <w:rsid w:val="0024166E"/>
    <w:rsid w:val="0024194F"/>
    <w:rsid w:val="00241AEC"/>
    <w:rsid w:val="002420D0"/>
    <w:rsid w:val="00242285"/>
    <w:rsid w:val="00242369"/>
    <w:rsid w:val="0024259F"/>
    <w:rsid w:val="00242750"/>
    <w:rsid w:val="002427D3"/>
    <w:rsid w:val="00242A56"/>
    <w:rsid w:val="00242B2A"/>
    <w:rsid w:val="00243B0B"/>
    <w:rsid w:val="00243BBA"/>
    <w:rsid w:val="00243C47"/>
    <w:rsid w:val="00243DCC"/>
    <w:rsid w:val="00243E41"/>
    <w:rsid w:val="00244009"/>
    <w:rsid w:val="00244085"/>
    <w:rsid w:val="002441EF"/>
    <w:rsid w:val="002441F8"/>
    <w:rsid w:val="0024441D"/>
    <w:rsid w:val="002444A2"/>
    <w:rsid w:val="002445DB"/>
    <w:rsid w:val="0024463C"/>
    <w:rsid w:val="002446CA"/>
    <w:rsid w:val="0024487A"/>
    <w:rsid w:val="002449A6"/>
    <w:rsid w:val="00244CBB"/>
    <w:rsid w:val="00244E84"/>
    <w:rsid w:val="00244EAB"/>
    <w:rsid w:val="00244F4B"/>
    <w:rsid w:val="00245136"/>
    <w:rsid w:val="002452F4"/>
    <w:rsid w:val="00245707"/>
    <w:rsid w:val="002457FD"/>
    <w:rsid w:val="002458B9"/>
    <w:rsid w:val="002458CA"/>
    <w:rsid w:val="00245BC9"/>
    <w:rsid w:val="00245C09"/>
    <w:rsid w:val="00245E53"/>
    <w:rsid w:val="0024611D"/>
    <w:rsid w:val="00246312"/>
    <w:rsid w:val="00246469"/>
    <w:rsid w:val="002466E0"/>
    <w:rsid w:val="0024685B"/>
    <w:rsid w:val="00246A12"/>
    <w:rsid w:val="00246BB2"/>
    <w:rsid w:val="00246D4D"/>
    <w:rsid w:val="00246F8C"/>
    <w:rsid w:val="0024701C"/>
    <w:rsid w:val="00247134"/>
    <w:rsid w:val="00247913"/>
    <w:rsid w:val="00247A90"/>
    <w:rsid w:val="00247B20"/>
    <w:rsid w:val="0025020F"/>
    <w:rsid w:val="0025028E"/>
    <w:rsid w:val="00250327"/>
    <w:rsid w:val="002503B2"/>
    <w:rsid w:val="00250482"/>
    <w:rsid w:val="00250725"/>
    <w:rsid w:val="002509A1"/>
    <w:rsid w:val="00250A09"/>
    <w:rsid w:val="00250BEB"/>
    <w:rsid w:val="00250C23"/>
    <w:rsid w:val="00250C37"/>
    <w:rsid w:val="0025114F"/>
    <w:rsid w:val="00251249"/>
    <w:rsid w:val="002515B1"/>
    <w:rsid w:val="00251641"/>
    <w:rsid w:val="00251810"/>
    <w:rsid w:val="00251AA5"/>
    <w:rsid w:val="00251AFF"/>
    <w:rsid w:val="00251D6D"/>
    <w:rsid w:val="00251DCA"/>
    <w:rsid w:val="00251E4C"/>
    <w:rsid w:val="00251E97"/>
    <w:rsid w:val="00251F57"/>
    <w:rsid w:val="00251FE9"/>
    <w:rsid w:val="00252022"/>
    <w:rsid w:val="002520B1"/>
    <w:rsid w:val="002528FA"/>
    <w:rsid w:val="00252B09"/>
    <w:rsid w:val="00252BF9"/>
    <w:rsid w:val="00252CE9"/>
    <w:rsid w:val="00252D2E"/>
    <w:rsid w:val="00252FC5"/>
    <w:rsid w:val="0025311B"/>
    <w:rsid w:val="0025377F"/>
    <w:rsid w:val="00253A02"/>
    <w:rsid w:val="00253CEE"/>
    <w:rsid w:val="00253DC8"/>
    <w:rsid w:val="00254288"/>
    <w:rsid w:val="002542A6"/>
    <w:rsid w:val="002542DD"/>
    <w:rsid w:val="0025439E"/>
    <w:rsid w:val="00254412"/>
    <w:rsid w:val="002544D0"/>
    <w:rsid w:val="00254C3C"/>
    <w:rsid w:val="002554C0"/>
    <w:rsid w:val="002555BF"/>
    <w:rsid w:val="002555E0"/>
    <w:rsid w:val="002556DA"/>
    <w:rsid w:val="0025589C"/>
    <w:rsid w:val="0025591E"/>
    <w:rsid w:val="00255929"/>
    <w:rsid w:val="00255C72"/>
    <w:rsid w:val="00255D1C"/>
    <w:rsid w:val="00255D96"/>
    <w:rsid w:val="00255DB9"/>
    <w:rsid w:val="00255ED1"/>
    <w:rsid w:val="0025605A"/>
    <w:rsid w:val="0025608D"/>
    <w:rsid w:val="0025613A"/>
    <w:rsid w:val="00256301"/>
    <w:rsid w:val="0025638F"/>
    <w:rsid w:val="00256419"/>
    <w:rsid w:val="00256482"/>
    <w:rsid w:val="002564D4"/>
    <w:rsid w:val="0025659A"/>
    <w:rsid w:val="0025694A"/>
    <w:rsid w:val="00256A5E"/>
    <w:rsid w:val="00256ABE"/>
    <w:rsid w:val="00256B3A"/>
    <w:rsid w:val="00256B90"/>
    <w:rsid w:val="00256CF5"/>
    <w:rsid w:val="00256D9D"/>
    <w:rsid w:val="002571B0"/>
    <w:rsid w:val="002577C6"/>
    <w:rsid w:val="00257850"/>
    <w:rsid w:val="00257950"/>
    <w:rsid w:val="00257DA7"/>
    <w:rsid w:val="0026024B"/>
    <w:rsid w:val="0026032A"/>
    <w:rsid w:val="002605B4"/>
    <w:rsid w:val="00260600"/>
    <w:rsid w:val="00260740"/>
    <w:rsid w:val="0026094F"/>
    <w:rsid w:val="00260A8D"/>
    <w:rsid w:val="00260AAC"/>
    <w:rsid w:val="00260BE7"/>
    <w:rsid w:val="00260CEC"/>
    <w:rsid w:val="00260EEA"/>
    <w:rsid w:val="00260F04"/>
    <w:rsid w:val="00260F28"/>
    <w:rsid w:val="00260FD1"/>
    <w:rsid w:val="002611D2"/>
    <w:rsid w:val="00261314"/>
    <w:rsid w:val="0026160C"/>
    <w:rsid w:val="0026198B"/>
    <w:rsid w:val="00261ADE"/>
    <w:rsid w:val="00261AEE"/>
    <w:rsid w:val="00261B2F"/>
    <w:rsid w:val="00261C0C"/>
    <w:rsid w:val="00261C77"/>
    <w:rsid w:val="00261CD1"/>
    <w:rsid w:val="00262544"/>
    <w:rsid w:val="002625DD"/>
    <w:rsid w:val="00262653"/>
    <w:rsid w:val="00262687"/>
    <w:rsid w:val="00262691"/>
    <w:rsid w:val="00262734"/>
    <w:rsid w:val="00262807"/>
    <w:rsid w:val="00262872"/>
    <w:rsid w:val="00262AF4"/>
    <w:rsid w:val="00262BD9"/>
    <w:rsid w:val="00262CF1"/>
    <w:rsid w:val="00262E17"/>
    <w:rsid w:val="00262E30"/>
    <w:rsid w:val="00262F18"/>
    <w:rsid w:val="00262F92"/>
    <w:rsid w:val="002633E4"/>
    <w:rsid w:val="0026347A"/>
    <w:rsid w:val="00263865"/>
    <w:rsid w:val="00263989"/>
    <w:rsid w:val="00263AD7"/>
    <w:rsid w:val="00263CED"/>
    <w:rsid w:val="00263F02"/>
    <w:rsid w:val="0026406C"/>
    <w:rsid w:val="0026408B"/>
    <w:rsid w:val="00264237"/>
    <w:rsid w:val="002648B8"/>
    <w:rsid w:val="002649EE"/>
    <w:rsid w:val="00264A2F"/>
    <w:rsid w:val="00264A8D"/>
    <w:rsid w:val="00264DF2"/>
    <w:rsid w:val="00264F7B"/>
    <w:rsid w:val="00265329"/>
    <w:rsid w:val="002656BF"/>
    <w:rsid w:val="00265AF5"/>
    <w:rsid w:val="00265BD4"/>
    <w:rsid w:val="00265BDF"/>
    <w:rsid w:val="00265C31"/>
    <w:rsid w:val="00265CEE"/>
    <w:rsid w:val="00265D5B"/>
    <w:rsid w:val="00265DF0"/>
    <w:rsid w:val="00265F8B"/>
    <w:rsid w:val="0026611E"/>
    <w:rsid w:val="002666FA"/>
    <w:rsid w:val="00266710"/>
    <w:rsid w:val="00266841"/>
    <w:rsid w:val="00266AE6"/>
    <w:rsid w:val="00266BAA"/>
    <w:rsid w:val="00266BE5"/>
    <w:rsid w:val="00266D3C"/>
    <w:rsid w:val="00266FCD"/>
    <w:rsid w:val="00267196"/>
    <w:rsid w:val="0026760C"/>
    <w:rsid w:val="002676B3"/>
    <w:rsid w:val="00267760"/>
    <w:rsid w:val="00267D04"/>
    <w:rsid w:val="00267E5C"/>
    <w:rsid w:val="00270076"/>
    <w:rsid w:val="002701CE"/>
    <w:rsid w:val="00270229"/>
    <w:rsid w:val="00270375"/>
    <w:rsid w:val="0027053C"/>
    <w:rsid w:val="002706AA"/>
    <w:rsid w:val="00270979"/>
    <w:rsid w:val="0027098E"/>
    <w:rsid w:val="00270C54"/>
    <w:rsid w:val="00270CA8"/>
    <w:rsid w:val="00270D1A"/>
    <w:rsid w:val="00270E34"/>
    <w:rsid w:val="002712FA"/>
    <w:rsid w:val="00271738"/>
    <w:rsid w:val="00271771"/>
    <w:rsid w:val="002718B6"/>
    <w:rsid w:val="00271B6A"/>
    <w:rsid w:val="00271C90"/>
    <w:rsid w:val="00271D30"/>
    <w:rsid w:val="00271FBE"/>
    <w:rsid w:val="00272058"/>
    <w:rsid w:val="0027206D"/>
    <w:rsid w:val="00272101"/>
    <w:rsid w:val="002722B3"/>
    <w:rsid w:val="00272382"/>
    <w:rsid w:val="00272573"/>
    <w:rsid w:val="00272639"/>
    <w:rsid w:val="0027267C"/>
    <w:rsid w:val="002726CC"/>
    <w:rsid w:val="0027270D"/>
    <w:rsid w:val="00272B32"/>
    <w:rsid w:val="00272CA3"/>
    <w:rsid w:val="00272F69"/>
    <w:rsid w:val="00273022"/>
    <w:rsid w:val="00273092"/>
    <w:rsid w:val="002731CC"/>
    <w:rsid w:val="0027328F"/>
    <w:rsid w:val="0027337A"/>
    <w:rsid w:val="002734B4"/>
    <w:rsid w:val="00273537"/>
    <w:rsid w:val="00273668"/>
    <w:rsid w:val="002736C4"/>
    <w:rsid w:val="002738F3"/>
    <w:rsid w:val="002739BF"/>
    <w:rsid w:val="00273C1E"/>
    <w:rsid w:val="00273C43"/>
    <w:rsid w:val="00273C5A"/>
    <w:rsid w:val="00273EFE"/>
    <w:rsid w:val="00274012"/>
    <w:rsid w:val="002743A0"/>
    <w:rsid w:val="002743E5"/>
    <w:rsid w:val="002745E0"/>
    <w:rsid w:val="002748CE"/>
    <w:rsid w:val="00274A4E"/>
    <w:rsid w:val="00274AD0"/>
    <w:rsid w:val="00274B02"/>
    <w:rsid w:val="0027525D"/>
    <w:rsid w:val="00275320"/>
    <w:rsid w:val="0027535E"/>
    <w:rsid w:val="0027544F"/>
    <w:rsid w:val="002754F6"/>
    <w:rsid w:val="00275664"/>
    <w:rsid w:val="00275A04"/>
    <w:rsid w:val="00275AB2"/>
    <w:rsid w:val="00275AFC"/>
    <w:rsid w:val="00275C37"/>
    <w:rsid w:val="00275C9B"/>
    <w:rsid w:val="00275E20"/>
    <w:rsid w:val="00275F4A"/>
    <w:rsid w:val="002761E5"/>
    <w:rsid w:val="00276369"/>
    <w:rsid w:val="002764BC"/>
    <w:rsid w:val="00277210"/>
    <w:rsid w:val="0027727E"/>
    <w:rsid w:val="00277363"/>
    <w:rsid w:val="002774BE"/>
    <w:rsid w:val="00277531"/>
    <w:rsid w:val="0027755D"/>
    <w:rsid w:val="00277852"/>
    <w:rsid w:val="0027787F"/>
    <w:rsid w:val="00277891"/>
    <w:rsid w:val="0027790A"/>
    <w:rsid w:val="00277E93"/>
    <w:rsid w:val="00280010"/>
    <w:rsid w:val="0028015B"/>
    <w:rsid w:val="002802C9"/>
    <w:rsid w:val="0028036D"/>
    <w:rsid w:val="0028038A"/>
    <w:rsid w:val="0028040D"/>
    <w:rsid w:val="00280695"/>
    <w:rsid w:val="00280A3C"/>
    <w:rsid w:val="00280B0F"/>
    <w:rsid w:val="00280B6D"/>
    <w:rsid w:val="00280B7A"/>
    <w:rsid w:val="00280C4D"/>
    <w:rsid w:val="00280CA9"/>
    <w:rsid w:val="00280D17"/>
    <w:rsid w:val="0028103D"/>
    <w:rsid w:val="00281068"/>
    <w:rsid w:val="0028110A"/>
    <w:rsid w:val="0028115A"/>
    <w:rsid w:val="00281241"/>
    <w:rsid w:val="00281312"/>
    <w:rsid w:val="002813A7"/>
    <w:rsid w:val="0028140D"/>
    <w:rsid w:val="002814B3"/>
    <w:rsid w:val="00281519"/>
    <w:rsid w:val="00281520"/>
    <w:rsid w:val="00281687"/>
    <w:rsid w:val="00281784"/>
    <w:rsid w:val="00281CB6"/>
    <w:rsid w:val="00281F66"/>
    <w:rsid w:val="002822B6"/>
    <w:rsid w:val="002822BB"/>
    <w:rsid w:val="002828D3"/>
    <w:rsid w:val="0028292E"/>
    <w:rsid w:val="00282961"/>
    <w:rsid w:val="00282A24"/>
    <w:rsid w:val="00282AD9"/>
    <w:rsid w:val="00282E25"/>
    <w:rsid w:val="002832A2"/>
    <w:rsid w:val="002833AA"/>
    <w:rsid w:val="002834A8"/>
    <w:rsid w:val="002834B0"/>
    <w:rsid w:val="00283624"/>
    <w:rsid w:val="0028368F"/>
    <w:rsid w:val="002836AA"/>
    <w:rsid w:val="0028387D"/>
    <w:rsid w:val="002839AB"/>
    <w:rsid w:val="00283A9B"/>
    <w:rsid w:val="00283BAE"/>
    <w:rsid w:val="00283C1A"/>
    <w:rsid w:val="00283C70"/>
    <w:rsid w:val="00283EFF"/>
    <w:rsid w:val="00283FF4"/>
    <w:rsid w:val="002840C2"/>
    <w:rsid w:val="00284556"/>
    <w:rsid w:val="0028465E"/>
    <w:rsid w:val="002846B6"/>
    <w:rsid w:val="002847B7"/>
    <w:rsid w:val="002848D2"/>
    <w:rsid w:val="00284993"/>
    <w:rsid w:val="00284CFC"/>
    <w:rsid w:val="00284D66"/>
    <w:rsid w:val="00284D9C"/>
    <w:rsid w:val="00284E1E"/>
    <w:rsid w:val="00285147"/>
    <w:rsid w:val="002851E5"/>
    <w:rsid w:val="002854EF"/>
    <w:rsid w:val="00285503"/>
    <w:rsid w:val="00285793"/>
    <w:rsid w:val="00285A61"/>
    <w:rsid w:val="00285CF4"/>
    <w:rsid w:val="00285ED9"/>
    <w:rsid w:val="00285EE1"/>
    <w:rsid w:val="002860AD"/>
    <w:rsid w:val="00286184"/>
    <w:rsid w:val="00286312"/>
    <w:rsid w:val="0028671B"/>
    <w:rsid w:val="002867AC"/>
    <w:rsid w:val="00286929"/>
    <w:rsid w:val="0028696D"/>
    <w:rsid w:val="002869BB"/>
    <w:rsid w:val="00286BE1"/>
    <w:rsid w:val="00286DF6"/>
    <w:rsid w:val="00287161"/>
    <w:rsid w:val="00287196"/>
    <w:rsid w:val="002873C7"/>
    <w:rsid w:val="002876E1"/>
    <w:rsid w:val="00287A19"/>
    <w:rsid w:val="00287B08"/>
    <w:rsid w:val="00287BFD"/>
    <w:rsid w:val="00287D0A"/>
    <w:rsid w:val="00287E5E"/>
    <w:rsid w:val="00287E7B"/>
    <w:rsid w:val="00287F22"/>
    <w:rsid w:val="00290050"/>
    <w:rsid w:val="00290051"/>
    <w:rsid w:val="002900EF"/>
    <w:rsid w:val="002901E2"/>
    <w:rsid w:val="002904D3"/>
    <w:rsid w:val="00290579"/>
    <w:rsid w:val="00290801"/>
    <w:rsid w:val="0029094F"/>
    <w:rsid w:val="00290A80"/>
    <w:rsid w:val="00290BA3"/>
    <w:rsid w:val="00290BE7"/>
    <w:rsid w:val="00290F00"/>
    <w:rsid w:val="00290F14"/>
    <w:rsid w:val="00291174"/>
    <w:rsid w:val="00291247"/>
    <w:rsid w:val="00291424"/>
    <w:rsid w:val="002914D8"/>
    <w:rsid w:val="00291688"/>
    <w:rsid w:val="0029169C"/>
    <w:rsid w:val="002916B7"/>
    <w:rsid w:val="0029191A"/>
    <w:rsid w:val="00291981"/>
    <w:rsid w:val="002919F5"/>
    <w:rsid w:val="00291B7E"/>
    <w:rsid w:val="00291E34"/>
    <w:rsid w:val="00291E4F"/>
    <w:rsid w:val="00291FAF"/>
    <w:rsid w:val="0029218C"/>
    <w:rsid w:val="002923B5"/>
    <w:rsid w:val="00292B79"/>
    <w:rsid w:val="00292BE4"/>
    <w:rsid w:val="00292C9B"/>
    <w:rsid w:val="00292FBC"/>
    <w:rsid w:val="00293043"/>
    <w:rsid w:val="00293211"/>
    <w:rsid w:val="0029341F"/>
    <w:rsid w:val="002934AE"/>
    <w:rsid w:val="0029378E"/>
    <w:rsid w:val="00293974"/>
    <w:rsid w:val="002939A2"/>
    <w:rsid w:val="00293A46"/>
    <w:rsid w:val="00293B37"/>
    <w:rsid w:val="00293B63"/>
    <w:rsid w:val="00293C46"/>
    <w:rsid w:val="00293C80"/>
    <w:rsid w:val="00293ECD"/>
    <w:rsid w:val="00293ED6"/>
    <w:rsid w:val="00293F84"/>
    <w:rsid w:val="0029400C"/>
    <w:rsid w:val="00294014"/>
    <w:rsid w:val="0029417A"/>
    <w:rsid w:val="00294460"/>
    <w:rsid w:val="0029453E"/>
    <w:rsid w:val="00294556"/>
    <w:rsid w:val="00294702"/>
    <w:rsid w:val="002947AE"/>
    <w:rsid w:val="00294835"/>
    <w:rsid w:val="00294839"/>
    <w:rsid w:val="00294BF2"/>
    <w:rsid w:val="00294E15"/>
    <w:rsid w:val="00294FBD"/>
    <w:rsid w:val="002955A6"/>
    <w:rsid w:val="00295664"/>
    <w:rsid w:val="0029578F"/>
    <w:rsid w:val="002957A8"/>
    <w:rsid w:val="00295CCD"/>
    <w:rsid w:val="00295F74"/>
    <w:rsid w:val="0029609A"/>
    <w:rsid w:val="0029610B"/>
    <w:rsid w:val="0029628C"/>
    <w:rsid w:val="00296517"/>
    <w:rsid w:val="00296698"/>
    <w:rsid w:val="00296D9A"/>
    <w:rsid w:val="00296E4D"/>
    <w:rsid w:val="00296FB2"/>
    <w:rsid w:val="00297121"/>
    <w:rsid w:val="00297263"/>
    <w:rsid w:val="00297430"/>
    <w:rsid w:val="00297638"/>
    <w:rsid w:val="00297689"/>
    <w:rsid w:val="00297691"/>
    <w:rsid w:val="0029783E"/>
    <w:rsid w:val="00297B7D"/>
    <w:rsid w:val="00297C6F"/>
    <w:rsid w:val="00297C95"/>
    <w:rsid w:val="00297D1C"/>
    <w:rsid w:val="00297E59"/>
    <w:rsid w:val="00297E5A"/>
    <w:rsid w:val="002A0028"/>
    <w:rsid w:val="002A024B"/>
    <w:rsid w:val="002A03C7"/>
    <w:rsid w:val="002A04DB"/>
    <w:rsid w:val="002A07C5"/>
    <w:rsid w:val="002A07F7"/>
    <w:rsid w:val="002A086D"/>
    <w:rsid w:val="002A09C7"/>
    <w:rsid w:val="002A1008"/>
    <w:rsid w:val="002A12F2"/>
    <w:rsid w:val="002A14E6"/>
    <w:rsid w:val="002A14F1"/>
    <w:rsid w:val="002A1566"/>
    <w:rsid w:val="002A1583"/>
    <w:rsid w:val="002A18B1"/>
    <w:rsid w:val="002A18D7"/>
    <w:rsid w:val="002A1A11"/>
    <w:rsid w:val="002A1A72"/>
    <w:rsid w:val="002A1A97"/>
    <w:rsid w:val="002A1B74"/>
    <w:rsid w:val="002A1EF6"/>
    <w:rsid w:val="002A23A7"/>
    <w:rsid w:val="002A25BC"/>
    <w:rsid w:val="002A28C5"/>
    <w:rsid w:val="002A29DE"/>
    <w:rsid w:val="002A2B5D"/>
    <w:rsid w:val="002A2C3E"/>
    <w:rsid w:val="002A2C55"/>
    <w:rsid w:val="002A2D8C"/>
    <w:rsid w:val="002A2E9F"/>
    <w:rsid w:val="002A2F92"/>
    <w:rsid w:val="002A30BB"/>
    <w:rsid w:val="002A31ED"/>
    <w:rsid w:val="002A357B"/>
    <w:rsid w:val="002A3631"/>
    <w:rsid w:val="002A3793"/>
    <w:rsid w:val="002A39C1"/>
    <w:rsid w:val="002A3A87"/>
    <w:rsid w:val="002A3C85"/>
    <w:rsid w:val="002A3D01"/>
    <w:rsid w:val="002A3E06"/>
    <w:rsid w:val="002A4279"/>
    <w:rsid w:val="002A48B3"/>
    <w:rsid w:val="002A49E0"/>
    <w:rsid w:val="002A4BA2"/>
    <w:rsid w:val="002A4BCB"/>
    <w:rsid w:val="002A4D91"/>
    <w:rsid w:val="002A4F2F"/>
    <w:rsid w:val="002A51C3"/>
    <w:rsid w:val="002A5214"/>
    <w:rsid w:val="002A5387"/>
    <w:rsid w:val="002A5529"/>
    <w:rsid w:val="002A557E"/>
    <w:rsid w:val="002A5681"/>
    <w:rsid w:val="002A5953"/>
    <w:rsid w:val="002A5A38"/>
    <w:rsid w:val="002A5C8A"/>
    <w:rsid w:val="002A5CA1"/>
    <w:rsid w:val="002A5E4C"/>
    <w:rsid w:val="002A5FC0"/>
    <w:rsid w:val="002A610E"/>
    <w:rsid w:val="002A6159"/>
    <w:rsid w:val="002A647B"/>
    <w:rsid w:val="002A64EF"/>
    <w:rsid w:val="002A657A"/>
    <w:rsid w:val="002A65D8"/>
    <w:rsid w:val="002A6673"/>
    <w:rsid w:val="002A66B0"/>
    <w:rsid w:val="002A66B5"/>
    <w:rsid w:val="002A681A"/>
    <w:rsid w:val="002A68EE"/>
    <w:rsid w:val="002A6B6F"/>
    <w:rsid w:val="002A6D3B"/>
    <w:rsid w:val="002A6D96"/>
    <w:rsid w:val="002A706B"/>
    <w:rsid w:val="002A73F5"/>
    <w:rsid w:val="002A7415"/>
    <w:rsid w:val="002A7633"/>
    <w:rsid w:val="002A7969"/>
    <w:rsid w:val="002A7B65"/>
    <w:rsid w:val="002A7B7A"/>
    <w:rsid w:val="002A7BB7"/>
    <w:rsid w:val="002A7C38"/>
    <w:rsid w:val="002A7DF9"/>
    <w:rsid w:val="002A7F8A"/>
    <w:rsid w:val="002A7FF2"/>
    <w:rsid w:val="002B005C"/>
    <w:rsid w:val="002B00FD"/>
    <w:rsid w:val="002B0193"/>
    <w:rsid w:val="002B02C7"/>
    <w:rsid w:val="002B07CD"/>
    <w:rsid w:val="002B0AB4"/>
    <w:rsid w:val="002B0C01"/>
    <w:rsid w:val="002B0E44"/>
    <w:rsid w:val="002B10CE"/>
    <w:rsid w:val="002B1144"/>
    <w:rsid w:val="002B1183"/>
    <w:rsid w:val="002B1590"/>
    <w:rsid w:val="002B16A1"/>
    <w:rsid w:val="002B178E"/>
    <w:rsid w:val="002B185D"/>
    <w:rsid w:val="002B1A26"/>
    <w:rsid w:val="002B1CA9"/>
    <w:rsid w:val="002B1E2C"/>
    <w:rsid w:val="002B24E5"/>
    <w:rsid w:val="002B2584"/>
    <w:rsid w:val="002B2715"/>
    <w:rsid w:val="002B2978"/>
    <w:rsid w:val="002B2A4D"/>
    <w:rsid w:val="002B2A55"/>
    <w:rsid w:val="002B2C52"/>
    <w:rsid w:val="002B2D17"/>
    <w:rsid w:val="002B2D52"/>
    <w:rsid w:val="002B2E7B"/>
    <w:rsid w:val="002B33C1"/>
    <w:rsid w:val="002B3503"/>
    <w:rsid w:val="002B3801"/>
    <w:rsid w:val="002B38DB"/>
    <w:rsid w:val="002B38DE"/>
    <w:rsid w:val="002B3998"/>
    <w:rsid w:val="002B3F8C"/>
    <w:rsid w:val="002B3FA8"/>
    <w:rsid w:val="002B41EC"/>
    <w:rsid w:val="002B4343"/>
    <w:rsid w:val="002B4354"/>
    <w:rsid w:val="002B450D"/>
    <w:rsid w:val="002B456B"/>
    <w:rsid w:val="002B45C4"/>
    <w:rsid w:val="002B45E1"/>
    <w:rsid w:val="002B48C3"/>
    <w:rsid w:val="002B48E1"/>
    <w:rsid w:val="002B49A7"/>
    <w:rsid w:val="002B4D04"/>
    <w:rsid w:val="002B4F1B"/>
    <w:rsid w:val="002B536B"/>
    <w:rsid w:val="002B541E"/>
    <w:rsid w:val="002B54EE"/>
    <w:rsid w:val="002B56E7"/>
    <w:rsid w:val="002B5875"/>
    <w:rsid w:val="002B596C"/>
    <w:rsid w:val="002B59AE"/>
    <w:rsid w:val="002B5C21"/>
    <w:rsid w:val="002B5F42"/>
    <w:rsid w:val="002B5FC1"/>
    <w:rsid w:val="002B67E5"/>
    <w:rsid w:val="002B67EE"/>
    <w:rsid w:val="002B6AB1"/>
    <w:rsid w:val="002B6F10"/>
    <w:rsid w:val="002B705D"/>
    <w:rsid w:val="002B716C"/>
    <w:rsid w:val="002B73A5"/>
    <w:rsid w:val="002B7431"/>
    <w:rsid w:val="002B7498"/>
    <w:rsid w:val="002B75F9"/>
    <w:rsid w:val="002B79E5"/>
    <w:rsid w:val="002B7A4D"/>
    <w:rsid w:val="002B7A8A"/>
    <w:rsid w:val="002B7A99"/>
    <w:rsid w:val="002B7AE3"/>
    <w:rsid w:val="002B7B1A"/>
    <w:rsid w:val="002B7CAC"/>
    <w:rsid w:val="002C00E2"/>
    <w:rsid w:val="002C013A"/>
    <w:rsid w:val="002C0204"/>
    <w:rsid w:val="002C0446"/>
    <w:rsid w:val="002C06FC"/>
    <w:rsid w:val="002C0954"/>
    <w:rsid w:val="002C0DE7"/>
    <w:rsid w:val="002C0E6C"/>
    <w:rsid w:val="002C1076"/>
    <w:rsid w:val="002C108C"/>
    <w:rsid w:val="002C1203"/>
    <w:rsid w:val="002C13F3"/>
    <w:rsid w:val="002C1540"/>
    <w:rsid w:val="002C16FF"/>
    <w:rsid w:val="002C1737"/>
    <w:rsid w:val="002C1895"/>
    <w:rsid w:val="002C190D"/>
    <w:rsid w:val="002C1CA1"/>
    <w:rsid w:val="002C1D30"/>
    <w:rsid w:val="002C22E0"/>
    <w:rsid w:val="002C230B"/>
    <w:rsid w:val="002C23F0"/>
    <w:rsid w:val="002C240D"/>
    <w:rsid w:val="002C2422"/>
    <w:rsid w:val="002C245D"/>
    <w:rsid w:val="002C24C1"/>
    <w:rsid w:val="002C2718"/>
    <w:rsid w:val="002C2AF2"/>
    <w:rsid w:val="002C2B60"/>
    <w:rsid w:val="002C2C96"/>
    <w:rsid w:val="002C2CE6"/>
    <w:rsid w:val="002C330A"/>
    <w:rsid w:val="002C33CF"/>
    <w:rsid w:val="002C3669"/>
    <w:rsid w:val="002C3A15"/>
    <w:rsid w:val="002C3A5D"/>
    <w:rsid w:val="002C3AE2"/>
    <w:rsid w:val="002C3EDC"/>
    <w:rsid w:val="002C4175"/>
    <w:rsid w:val="002C4192"/>
    <w:rsid w:val="002C4206"/>
    <w:rsid w:val="002C42DF"/>
    <w:rsid w:val="002C43EC"/>
    <w:rsid w:val="002C443C"/>
    <w:rsid w:val="002C4766"/>
    <w:rsid w:val="002C48AF"/>
    <w:rsid w:val="002C48D6"/>
    <w:rsid w:val="002C4968"/>
    <w:rsid w:val="002C4A58"/>
    <w:rsid w:val="002C4CB2"/>
    <w:rsid w:val="002C4D42"/>
    <w:rsid w:val="002C4D4B"/>
    <w:rsid w:val="002C519E"/>
    <w:rsid w:val="002C52ED"/>
    <w:rsid w:val="002C53C5"/>
    <w:rsid w:val="002C5448"/>
    <w:rsid w:val="002C5750"/>
    <w:rsid w:val="002C57BB"/>
    <w:rsid w:val="002C57F1"/>
    <w:rsid w:val="002C5882"/>
    <w:rsid w:val="002C59F8"/>
    <w:rsid w:val="002C5E83"/>
    <w:rsid w:val="002C601B"/>
    <w:rsid w:val="002C607D"/>
    <w:rsid w:val="002C6398"/>
    <w:rsid w:val="002C641C"/>
    <w:rsid w:val="002C642F"/>
    <w:rsid w:val="002C6603"/>
    <w:rsid w:val="002C680E"/>
    <w:rsid w:val="002C6B65"/>
    <w:rsid w:val="002C6C27"/>
    <w:rsid w:val="002C6CD1"/>
    <w:rsid w:val="002C6EE8"/>
    <w:rsid w:val="002C711F"/>
    <w:rsid w:val="002C7351"/>
    <w:rsid w:val="002C7530"/>
    <w:rsid w:val="002C7549"/>
    <w:rsid w:val="002C7821"/>
    <w:rsid w:val="002C79C7"/>
    <w:rsid w:val="002C7F05"/>
    <w:rsid w:val="002C7FCA"/>
    <w:rsid w:val="002D0042"/>
    <w:rsid w:val="002D00F4"/>
    <w:rsid w:val="002D047A"/>
    <w:rsid w:val="002D05B7"/>
    <w:rsid w:val="002D08AF"/>
    <w:rsid w:val="002D0993"/>
    <w:rsid w:val="002D0A07"/>
    <w:rsid w:val="002D0CB6"/>
    <w:rsid w:val="002D0DC5"/>
    <w:rsid w:val="002D0E94"/>
    <w:rsid w:val="002D1189"/>
    <w:rsid w:val="002D1193"/>
    <w:rsid w:val="002D1218"/>
    <w:rsid w:val="002D13A0"/>
    <w:rsid w:val="002D13F4"/>
    <w:rsid w:val="002D1580"/>
    <w:rsid w:val="002D1685"/>
    <w:rsid w:val="002D17F8"/>
    <w:rsid w:val="002D1E9F"/>
    <w:rsid w:val="002D1EF0"/>
    <w:rsid w:val="002D2284"/>
    <w:rsid w:val="002D22FC"/>
    <w:rsid w:val="002D274D"/>
    <w:rsid w:val="002D29D5"/>
    <w:rsid w:val="002D29D8"/>
    <w:rsid w:val="002D2A5E"/>
    <w:rsid w:val="002D2AE8"/>
    <w:rsid w:val="002D3245"/>
    <w:rsid w:val="002D4320"/>
    <w:rsid w:val="002D44C5"/>
    <w:rsid w:val="002D466E"/>
    <w:rsid w:val="002D4787"/>
    <w:rsid w:val="002D480E"/>
    <w:rsid w:val="002D49F8"/>
    <w:rsid w:val="002D4DFE"/>
    <w:rsid w:val="002D52F5"/>
    <w:rsid w:val="002D5333"/>
    <w:rsid w:val="002D55D0"/>
    <w:rsid w:val="002D5733"/>
    <w:rsid w:val="002D5765"/>
    <w:rsid w:val="002D5940"/>
    <w:rsid w:val="002D5C8A"/>
    <w:rsid w:val="002D5DDB"/>
    <w:rsid w:val="002D5E29"/>
    <w:rsid w:val="002D6047"/>
    <w:rsid w:val="002D60D4"/>
    <w:rsid w:val="002D6581"/>
    <w:rsid w:val="002D67A2"/>
    <w:rsid w:val="002D6C66"/>
    <w:rsid w:val="002D6CDB"/>
    <w:rsid w:val="002D6E92"/>
    <w:rsid w:val="002D6FC7"/>
    <w:rsid w:val="002D6FD1"/>
    <w:rsid w:val="002D7038"/>
    <w:rsid w:val="002D749D"/>
    <w:rsid w:val="002D7540"/>
    <w:rsid w:val="002D7693"/>
    <w:rsid w:val="002D77B2"/>
    <w:rsid w:val="002D7B3C"/>
    <w:rsid w:val="002D7C38"/>
    <w:rsid w:val="002D7F46"/>
    <w:rsid w:val="002E0197"/>
    <w:rsid w:val="002E025B"/>
    <w:rsid w:val="002E028C"/>
    <w:rsid w:val="002E08C9"/>
    <w:rsid w:val="002E08F9"/>
    <w:rsid w:val="002E0AFF"/>
    <w:rsid w:val="002E0D3D"/>
    <w:rsid w:val="002E0D69"/>
    <w:rsid w:val="002E0E72"/>
    <w:rsid w:val="002E0F27"/>
    <w:rsid w:val="002E106D"/>
    <w:rsid w:val="002E1256"/>
    <w:rsid w:val="002E1316"/>
    <w:rsid w:val="002E13F2"/>
    <w:rsid w:val="002E14C4"/>
    <w:rsid w:val="002E15F9"/>
    <w:rsid w:val="002E1950"/>
    <w:rsid w:val="002E1A97"/>
    <w:rsid w:val="002E1DD7"/>
    <w:rsid w:val="002E2012"/>
    <w:rsid w:val="002E2116"/>
    <w:rsid w:val="002E21B3"/>
    <w:rsid w:val="002E2434"/>
    <w:rsid w:val="002E276F"/>
    <w:rsid w:val="002E2E68"/>
    <w:rsid w:val="002E2E90"/>
    <w:rsid w:val="002E2EC5"/>
    <w:rsid w:val="002E30BC"/>
    <w:rsid w:val="002E3142"/>
    <w:rsid w:val="002E31A9"/>
    <w:rsid w:val="002E31C6"/>
    <w:rsid w:val="002E360D"/>
    <w:rsid w:val="002E3863"/>
    <w:rsid w:val="002E38DD"/>
    <w:rsid w:val="002E38F2"/>
    <w:rsid w:val="002E3978"/>
    <w:rsid w:val="002E39E2"/>
    <w:rsid w:val="002E3A63"/>
    <w:rsid w:val="002E3B6A"/>
    <w:rsid w:val="002E404E"/>
    <w:rsid w:val="002E4074"/>
    <w:rsid w:val="002E409F"/>
    <w:rsid w:val="002E41A4"/>
    <w:rsid w:val="002E4437"/>
    <w:rsid w:val="002E4750"/>
    <w:rsid w:val="002E4B7C"/>
    <w:rsid w:val="002E4BDD"/>
    <w:rsid w:val="002E4C6A"/>
    <w:rsid w:val="002E4EF0"/>
    <w:rsid w:val="002E4F06"/>
    <w:rsid w:val="002E4F7E"/>
    <w:rsid w:val="002E5031"/>
    <w:rsid w:val="002E5135"/>
    <w:rsid w:val="002E533D"/>
    <w:rsid w:val="002E5389"/>
    <w:rsid w:val="002E53DF"/>
    <w:rsid w:val="002E54E1"/>
    <w:rsid w:val="002E5884"/>
    <w:rsid w:val="002E5B13"/>
    <w:rsid w:val="002E5C4C"/>
    <w:rsid w:val="002E5D03"/>
    <w:rsid w:val="002E5F41"/>
    <w:rsid w:val="002E5FE4"/>
    <w:rsid w:val="002E6022"/>
    <w:rsid w:val="002E6156"/>
    <w:rsid w:val="002E6169"/>
    <w:rsid w:val="002E61BE"/>
    <w:rsid w:val="002E634B"/>
    <w:rsid w:val="002E64A4"/>
    <w:rsid w:val="002E6782"/>
    <w:rsid w:val="002E69E5"/>
    <w:rsid w:val="002E6CF1"/>
    <w:rsid w:val="002E6EBF"/>
    <w:rsid w:val="002E70D2"/>
    <w:rsid w:val="002E70E1"/>
    <w:rsid w:val="002E722E"/>
    <w:rsid w:val="002E724D"/>
    <w:rsid w:val="002E768F"/>
    <w:rsid w:val="002E76E0"/>
    <w:rsid w:val="002E796D"/>
    <w:rsid w:val="002E79DC"/>
    <w:rsid w:val="002E7BDF"/>
    <w:rsid w:val="002E7CF9"/>
    <w:rsid w:val="002E7DCE"/>
    <w:rsid w:val="002E7F07"/>
    <w:rsid w:val="002E7F8D"/>
    <w:rsid w:val="002F01F1"/>
    <w:rsid w:val="002F0348"/>
    <w:rsid w:val="002F03C8"/>
    <w:rsid w:val="002F0557"/>
    <w:rsid w:val="002F08CC"/>
    <w:rsid w:val="002F0A06"/>
    <w:rsid w:val="002F0C53"/>
    <w:rsid w:val="002F0CEA"/>
    <w:rsid w:val="002F0DC7"/>
    <w:rsid w:val="002F0EE9"/>
    <w:rsid w:val="002F1025"/>
    <w:rsid w:val="002F116D"/>
    <w:rsid w:val="002F1197"/>
    <w:rsid w:val="002F1332"/>
    <w:rsid w:val="002F1425"/>
    <w:rsid w:val="002F15B7"/>
    <w:rsid w:val="002F1741"/>
    <w:rsid w:val="002F1949"/>
    <w:rsid w:val="002F1AB7"/>
    <w:rsid w:val="002F1B25"/>
    <w:rsid w:val="002F1F00"/>
    <w:rsid w:val="002F2080"/>
    <w:rsid w:val="002F2229"/>
    <w:rsid w:val="002F24A1"/>
    <w:rsid w:val="002F2515"/>
    <w:rsid w:val="002F2760"/>
    <w:rsid w:val="002F2791"/>
    <w:rsid w:val="002F27BD"/>
    <w:rsid w:val="002F2805"/>
    <w:rsid w:val="002F2B01"/>
    <w:rsid w:val="002F2C40"/>
    <w:rsid w:val="002F2C95"/>
    <w:rsid w:val="002F3083"/>
    <w:rsid w:val="002F3345"/>
    <w:rsid w:val="002F339F"/>
    <w:rsid w:val="002F36C6"/>
    <w:rsid w:val="002F37B0"/>
    <w:rsid w:val="002F3893"/>
    <w:rsid w:val="002F3AE9"/>
    <w:rsid w:val="002F3EB5"/>
    <w:rsid w:val="002F3F2F"/>
    <w:rsid w:val="002F40DC"/>
    <w:rsid w:val="002F4207"/>
    <w:rsid w:val="002F422B"/>
    <w:rsid w:val="002F45C2"/>
    <w:rsid w:val="002F467A"/>
    <w:rsid w:val="002F46A2"/>
    <w:rsid w:val="002F47F2"/>
    <w:rsid w:val="002F4A1C"/>
    <w:rsid w:val="002F4C58"/>
    <w:rsid w:val="002F4F01"/>
    <w:rsid w:val="002F500C"/>
    <w:rsid w:val="002F51E2"/>
    <w:rsid w:val="002F56F7"/>
    <w:rsid w:val="002F5891"/>
    <w:rsid w:val="002F594E"/>
    <w:rsid w:val="002F5C1F"/>
    <w:rsid w:val="002F5CF8"/>
    <w:rsid w:val="002F5ED0"/>
    <w:rsid w:val="002F60A2"/>
    <w:rsid w:val="002F6353"/>
    <w:rsid w:val="002F6473"/>
    <w:rsid w:val="002F6661"/>
    <w:rsid w:val="002F6ABD"/>
    <w:rsid w:val="002F6ED3"/>
    <w:rsid w:val="002F6FA0"/>
    <w:rsid w:val="002F728D"/>
    <w:rsid w:val="002F72E3"/>
    <w:rsid w:val="002F74BB"/>
    <w:rsid w:val="002F74C6"/>
    <w:rsid w:val="002F7653"/>
    <w:rsid w:val="002F7735"/>
    <w:rsid w:val="002F798A"/>
    <w:rsid w:val="002F7D8E"/>
    <w:rsid w:val="002F7E7C"/>
    <w:rsid w:val="003004A9"/>
    <w:rsid w:val="003005B3"/>
    <w:rsid w:val="00300A62"/>
    <w:rsid w:val="00300EFA"/>
    <w:rsid w:val="00300F72"/>
    <w:rsid w:val="00301006"/>
    <w:rsid w:val="003010B4"/>
    <w:rsid w:val="00301162"/>
    <w:rsid w:val="003013F4"/>
    <w:rsid w:val="0030144E"/>
    <w:rsid w:val="00301664"/>
    <w:rsid w:val="00301914"/>
    <w:rsid w:val="00301BD2"/>
    <w:rsid w:val="00301BDA"/>
    <w:rsid w:val="00301D6D"/>
    <w:rsid w:val="00301F88"/>
    <w:rsid w:val="0030201C"/>
    <w:rsid w:val="003021D2"/>
    <w:rsid w:val="00302308"/>
    <w:rsid w:val="0030246C"/>
    <w:rsid w:val="003025F0"/>
    <w:rsid w:val="0030264B"/>
    <w:rsid w:val="00302715"/>
    <w:rsid w:val="00302753"/>
    <w:rsid w:val="00302949"/>
    <w:rsid w:val="0030296B"/>
    <w:rsid w:val="00302971"/>
    <w:rsid w:val="00302CE8"/>
    <w:rsid w:val="00302D89"/>
    <w:rsid w:val="00302FC7"/>
    <w:rsid w:val="003032FE"/>
    <w:rsid w:val="00303433"/>
    <w:rsid w:val="00303644"/>
    <w:rsid w:val="00303828"/>
    <w:rsid w:val="00303987"/>
    <w:rsid w:val="00303B1B"/>
    <w:rsid w:val="00303BF2"/>
    <w:rsid w:val="00303C0F"/>
    <w:rsid w:val="00303F86"/>
    <w:rsid w:val="0030467C"/>
    <w:rsid w:val="00304770"/>
    <w:rsid w:val="003048D1"/>
    <w:rsid w:val="00304CB2"/>
    <w:rsid w:val="00304D70"/>
    <w:rsid w:val="00305241"/>
    <w:rsid w:val="0030529F"/>
    <w:rsid w:val="003052C1"/>
    <w:rsid w:val="00305408"/>
    <w:rsid w:val="003059B9"/>
    <w:rsid w:val="00305A02"/>
    <w:rsid w:val="00305A61"/>
    <w:rsid w:val="00305B84"/>
    <w:rsid w:val="00305CCD"/>
    <w:rsid w:val="00305D4A"/>
    <w:rsid w:val="00305EBA"/>
    <w:rsid w:val="003060E2"/>
    <w:rsid w:val="00306278"/>
    <w:rsid w:val="003063D3"/>
    <w:rsid w:val="003064F9"/>
    <w:rsid w:val="003065B9"/>
    <w:rsid w:val="003066A5"/>
    <w:rsid w:val="00306C7E"/>
    <w:rsid w:val="003078AA"/>
    <w:rsid w:val="00307C81"/>
    <w:rsid w:val="00307D57"/>
    <w:rsid w:val="003101AD"/>
    <w:rsid w:val="003101F9"/>
    <w:rsid w:val="003104C8"/>
    <w:rsid w:val="003105C6"/>
    <w:rsid w:val="003106DB"/>
    <w:rsid w:val="0031075A"/>
    <w:rsid w:val="00310829"/>
    <w:rsid w:val="003108B1"/>
    <w:rsid w:val="00310DDA"/>
    <w:rsid w:val="003110FE"/>
    <w:rsid w:val="00311157"/>
    <w:rsid w:val="0031116D"/>
    <w:rsid w:val="0031117E"/>
    <w:rsid w:val="003111B0"/>
    <w:rsid w:val="00311230"/>
    <w:rsid w:val="00311238"/>
    <w:rsid w:val="0031181C"/>
    <w:rsid w:val="0031183A"/>
    <w:rsid w:val="00311893"/>
    <w:rsid w:val="00311AFD"/>
    <w:rsid w:val="00311B34"/>
    <w:rsid w:val="00311CBC"/>
    <w:rsid w:val="00311E94"/>
    <w:rsid w:val="00311F5E"/>
    <w:rsid w:val="00312062"/>
    <w:rsid w:val="003121A4"/>
    <w:rsid w:val="003123B3"/>
    <w:rsid w:val="003123BF"/>
    <w:rsid w:val="00312445"/>
    <w:rsid w:val="003124ED"/>
    <w:rsid w:val="003124F7"/>
    <w:rsid w:val="003125B9"/>
    <w:rsid w:val="00312A31"/>
    <w:rsid w:val="00312B4B"/>
    <w:rsid w:val="00312C20"/>
    <w:rsid w:val="00312C81"/>
    <w:rsid w:val="00312DBD"/>
    <w:rsid w:val="00312E35"/>
    <w:rsid w:val="00312E4C"/>
    <w:rsid w:val="00313160"/>
    <w:rsid w:val="003132CD"/>
    <w:rsid w:val="00313C4D"/>
    <w:rsid w:val="00313C7F"/>
    <w:rsid w:val="00313FEC"/>
    <w:rsid w:val="0031447F"/>
    <w:rsid w:val="00314559"/>
    <w:rsid w:val="00314594"/>
    <w:rsid w:val="003145CF"/>
    <w:rsid w:val="003146C7"/>
    <w:rsid w:val="0031492B"/>
    <w:rsid w:val="00314942"/>
    <w:rsid w:val="00314B1C"/>
    <w:rsid w:val="00314E69"/>
    <w:rsid w:val="00314FF8"/>
    <w:rsid w:val="003150A1"/>
    <w:rsid w:val="003150B3"/>
    <w:rsid w:val="00315300"/>
    <w:rsid w:val="0031535F"/>
    <w:rsid w:val="00315895"/>
    <w:rsid w:val="003158D7"/>
    <w:rsid w:val="00315B3E"/>
    <w:rsid w:val="00315CE0"/>
    <w:rsid w:val="00315F3A"/>
    <w:rsid w:val="00315FC8"/>
    <w:rsid w:val="00315FCA"/>
    <w:rsid w:val="00315FEC"/>
    <w:rsid w:val="0031601D"/>
    <w:rsid w:val="0031609F"/>
    <w:rsid w:val="003160BE"/>
    <w:rsid w:val="003160C8"/>
    <w:rsid w:val="00316274"/>
    <w:rsid w:val="00316357"/>
    <w:rsid w:val="0031668E"/>
    <w:rsid w:val="00316860"/>
    <w:rsid w:val="0031693D"/>
    <w:rsid w:val="00316AD4"/>
    <w:rsid w:val="00316AD9"/>
    <w:rsid w:val="00316AE1"/>
    <w:rsid w:val="00316B82"/>
    <w:rsid w:val="00316FB2"/>
    <w:rsid w:val="00317025"/>
    <w:rsid w:val="003171EC"/>
    <w:rsid w:val="0031749C"/>
    <w:rsid w:val="00317881"/>
    <w:rsid w:val="0031798D"/>
    <w:rsid w:val="00317AA8"/>
    <w:rsid w:val="00317B34"/>
    <w:rsid w:val="00317B4F"/>
    <w:rsid w:val="00317DB6"/>
    <w:rsid w:val="00317E36"/>
    <w:rsid w:val="00317E52"/>
    <w:rsid w:val="003200C4"/>
    <w:rsid w:val="00320112"/>
    <w:rsid w:val="00320299"/>
    <w:rsid w:val="003207DE"/>
    <w:rsid w:val="0032086E"/>
    <w:rsid w:val="0032095F"/>
    <w:rsid w:val="00320BA1"/>
    <w:rsid w:val="00320CA6"/>
    <w:rsid w:val="00320D67"/>
    <w:rsid w:val="00320E3B"/>
    <w:rsid w:val="00320EAA"/>
    <w:rsid w:val="00320EBF"/>
    <w:rsid w:val="00320F9F"/>
    <w:rsid w:val="00321147"/>
    <w:rsid w:val="00321220"/>
    <w:rsid w:val="00321484"/>
    <w:rsid w:val="00321569"/>
    <w:rsid w:val="00321708"/>
    <w:rsid w:val="00321721"/>
    <w:rsid w:val="00321A91"/>
    <w:rsid w:val="00321B55"/>
    <w:rsid w:val="00321E38"/>
    <w:rsid w:val="00321F6B"/>
    <w:rsid w:val="00321FB5"/>
    <w:rsid w:val="0032215C"/>
    <w:rsid w:val="003221F6"/>
    <w:rsid w:val="00322285"/>
    <w:rsid w:val="003222EE"/>
    <w:rsid w:val="00322367"/>
    <w:rsid w:val="003223AC"/>
    <w:rsid w:val="00322835"/>
    <w:rsid w:val="00322841"/>
    <w:rsid w:val="00322907"/>
    <w:rsid w:val="00322A08"/>
    <w:rsid w:val="00322E4F"/>
    <w:rsid w:val="00323578"/>
    <w:rsid w:val="00323D1B"/>
    <w:rsid w:val="00323FAC"/>
    <w:rsid w:val="0032403F"/>
    <w:rsid w:val="003243E1"/>
    <w:rsid w:val="00324907"/>
    <w:rsid w:val="00324CFA"/>
    <w:rsid w:val="00324F9E"/>
    <w:rsid w:val="0032501F"/>
    <w:rsid w:val="00325259"/>
    <w:rsid w:val="0032535E"/>
    <w:rsid w:val="00325493"/>
    <w:rsid w:val="00325548"/>
    <w:rsid w:val="00325594"/>
    <w:rsid w:val="0032563C"/>
    <w:rsid w:val="00325675"/>
    <w:rsid w:val="00325760"/>
    <w:rsid w:val="00325792"/>
    <w:rsid w:val="00325A5C"/>
    <w:rsid w:val="00325CB0"/>
    <w:rsid w:val="00325DFF"/>
    <w:rsid w:val="00325E2A"/>
    <w:rsid w:val="00325F3A"/>
    <w:rsid w:val="00326063"/>
    <w:rsid w:val="003260B1"/>
    <w:rsid w:val="003261FF"/>
    <w:rsid w:val="003269AB"/>
    <w:rsid w:val="00326C9F"/>
    <w:rsid w:val="00326CFB"/>
    <w:rsid w:val="00326D95"/>
    <w:rsid w:val="00326DBC"/>
    <w:rsid w:val="00326DE3"/>
    <w:rsid w:val="00326E66"/>
    <w:rsid w:val="00326EAB"/>
    <w:rsid w:val="0032721D"/>
    <w:rsid w:val="0032740A"/>
    <w:rsid w:val="00327447"/>
    <w:rsid w:val="0032763C"/>
    <w:rsid w:val="0032763E"/>
    <w:rsid w:val="0032779C"/>
    <w:rsid w:val="003277A0"/>
    <w:rsid w:val="003277D7"/>
    <w:rsid w:val="003279D1"/>
    <w:rsid w:val="00327AAC"/>
    <w:rsid w:val="00327B1F"/>
    <w:rsid w:val="00327BA2"/>
    <w:rsid w:val="00327CEB"/>
    <w:rsid w:val="00327DC0"/>
    <w:rsid w:val="00327FA1"/>
    <w:rsid w:val="0033001F"/>
    <w:rsid w:val="003307B6"/>
    <w:rsid w:val="003307F2"/>
    <w:rsid w:val="003308C6"/>
    <w:rsid w:val="00330A0A"/>
    <w:rsid w:val="00330AFE"/>
    <w:rsid w:val="00330B13"/>
    <w:rsid w:val="00330B28"/>
    <w:rsid w:val="00330BA6"/>
    <w:rsid w:val="00330BAF"/>
    <w:rsid w:val="00330E18"/>
    <w:rsid w:val="00330EC5"/>
    <w:rsid w:val="00330F30"/>
    <w:rsid w:val="00331003"/>
    <w:rsid w:val="003310A5"/>
    <w:rsid w:val="003312B2"/>
    <w:rsid w:val="003314AD"/>
    <w:rsid w:val="003314D2"/>
    <w:rsid w:val="003315D1"/>
    <w:rsid w:val="00331AE7"/>
    <w:rsid w:val="00331B7A"/>
    <w:rsid w:val="00331C85"/>
    <w:rsid w:val="00331EBC"/>
    <w:rsid w:val="003321DC"/>
    <w:rsid w:val="003321FD"/>
    <w:rsid w:val="00332427"/>
    <w:rsid w:val="003324B5"/>
    <w:rsid w:val="003324DC"/>
    <w:rsid w:val="00332503"/>
    <w:rsid w:val="003326E9"/>
    <w:rsid w:val="003327F8"/>
    <w:rsid w:val="00332C13"/>
    <w:rsid w:val="00332C8A"/>
    <w:rsid w:val="00332E61"/>
    <w:rsid w:val="00332EBB"/>
    <w:rsid w:val="003330B8"/>
    <w:rsid w:val="0033312F"/>
    <w:rsid w:val="00333261"/>
    <w:rsid w:val="00333349"/>
    <w:rsid w:val="003338E6"/>
    <w:rsid w:val="00333A6C"/>
    <w:rsid w:val="00333AA3"/>
    <w:rsid w:val="00333CFF"/>
    <w:rsid w:val="0033402C"/>
    <w:rsid w:val="0033404C"/>
    <w:rsid w:val="0033420F"/>
    <w:rsid w:val="00334260"/>
    <w:rsid w:val="003342B8"/>
    <w:rsid w:val="003347B2"/>
    <w:rsid w:val="003347BC"/>
    <w:rsid w:val="00334853"/>
    <w:rsid w:val="00334932"/>
    <w:rsid w:val="00334A09"/>
    <w:rsid w:val="00334D9C"/>
    <w:rsid w:val="00334E90"/>
    <w:rsid w:val="00335588"/>
    <w:rsid w:val="00335633"/>
    <w:rsid w:val="00335812"/>
    <w:rsid w:val="00335DC9"/>
    <w:rsid w:val="00335DFC"/>
    <w:rsid w:val="00336174"/>
    <w:rsid w:val="00336233"/>
    <w:rsid w:val="0033659C"/>
    <w:rsid w:val="00336641"/>
    <w:rsid w:val="00336813"/>
    <w:rsid w:val="00336AF5"/>
    <w:rsid w:val="00336CB7"/>
    <w:rsid w:val="00336F07"/>
    <w:rsid w:val="003372BA"/>
    <w:rsid w:val="00337425"/>
    <w:rsid w:val="00337570"/>
    <w:rsid w:val="003377B3"/>
    <w:rsid w:val="0033780B"/>
    <w:rsid w:val="00337976"/>
    <w:rsid w:val="00337C10"/>
    <w:rsid w:val="00337F69"/>
    <w:rsid w:val="0034009F"/>
    <w:rsid w:val="00340134"/>
    <w:rsid w:val="00340202"/>
    <w:rsid w:val="0034024A"/>
    <w:rsid w:val="0034026D"/>
    <w:rsid w:val="0034036B"/>
    <w:rsid w:val="00340431"/>
    <w:rsid w:val="0034055D"/>
    <w:rsid w:val="00340570"/>
    <w:rsid w:val="0034065F"/>
    <w:rsid w:val="003409E1"/>
    <w:rsid w:val="00340C41"/>
    <w:rsid w:val="00340CCD"/>
    <w:rsid w:val="00340F26"/>
    <w:rsid w:val="00340FE7"/>
    <w:rsid w:val="0034119B"/>
    <w:rsid w:val="0034165D"/>
    <w:rsid w:val="003417B9"/>
    <w:rsid w:val="0034186B"/>
    <w:rsid w:val="00341980"/>
    <w:rsid w:val="003419CD"/>
    <w:rsid w:val="00341A26"/>
    <w:rsid w:val="00341CD6"/>
    <w:rsid w:val="00341D5A"/>
    <w:rsid w:val="00341D8D"/>
    <w:rsid w:val="00341DCB"/>
    <w:rsid w:val="00341F1C"/>
    <w:rsid w:val="003420AB"/>
    <w:rsid w:val="0034217B"/>
    <w:rsid w:val="0034255C"/>
    <w:rsid w:val="003425FB"/>
    <w:rsid w:val="003428D1"/>
    <w:rsid w:val="003429DE"/>
    <w:rsid w:val="00342BB2"/>
    <w:rsid w:val="00342DE7"/>
    <w:rsid w:val="00342E33"/>
    <w:rsid w:val="00342F4E"/>
    <w:rsid w:val="0034301B"/>
    <w:rsid w:val="0034302E"/>
    <w:rsid w:val="003432B0"/>
    <w:rsid w:val="003432C4"/>
    <w:rsid w:val="003432D6"/>
    <w:rsid w:val="003433AA"/>
    <w:rsid w:val="0034371F"/>
    <w:rsid w:val="0034385D"/>
    <w:rsid w:val="003439A9"/>
    <w:rsid w:val="00343BF9"/>
    <w:rsid w:val="00343CBD"/>
    <w:rsid w:val="00343DCB"/>
    <w:rsid w:val="0034415D"/>
    <w:rsid w:val="00344263"/>
    <w:rsid w:val="0034448B"/>
    <w:rsid w:val="003446B3"/>
    <w:rsid w:val="003447FA"/>
    <w:rsid w:val="00344810"/>
    <w:rsid w:val="003448C0"/>
    <w:rsid w:val="00344954"/>
    <w:rsid w:val="00344982"/>
    <w:rsid w:val="00344D93"/>
    <w:rsid w:val="00344EFA"/>
    <w:rsid w:val="00344F36"/>
    <w:rsid w:val="00344FBD"/>
    <w:rsid w:val="00345517"/>
    <w:rsid w:val="0034563B"/>
    <w:rsid w:val="003458AD"/>
    <w:rsid w:val="003458E7"/>
    <w:rsid w:val="00345A81"/>
    <w:rsid w:val="00345CE9"/>
    <w:rsid w:val="00345FDE"/>
    <w:rsid w:val="00345FE9"/>
    <w:rsid w:val="003462D5"/>
    <w:rsid w:val="00346307"/>
    <w:rsid w:val="003463E9"/>
    <w:rsid w:val="003465B7"/>
    <w:rsid w:val="003466A4"/>
    <w:rsid w:val="0034683C"/>
    <w:rsid w:val="00346956"/>
    <w:rsid w:val="00346A78"/>
    <w:rsid w:val="00346AFA"/>
    <w:rsid w:val="00346DB3"/>
    <w:rsid w:val="00347082"/>
    <w:rsid w:val="00347185"/>
    <w:rsid w:val="003471D3"/>
    <w:rsid w:val="003471F4"/>
    <w:rsid w:val="003472D4"/>
    <w:rsid w:val="003472D5"/>
    <w:rsid w:val="00347384"/>
    <w:rsid w:val="003475DA"/>
    <w:rsid w:val="0034783C"/>
    <w:rsid w:val="00347A34"/>
    <w:rsid w:val="00347A3F"/>
    <w:rsid w:val="00347BE6"/>
    <w:rsid w:val="00347C5D"/>
    <w:rsid w:val="00347CCF"/>
    <w:rsid w:val="00347E07"/>
    <w:rsid w:val="00347FDE"/>
    <w:rsid w:val="00347FE8"/>
    <w:rsid w:val="0035004A"/>
    <w:rsid w:val="00350152"/>
    <w:rsid w:val="0035069E"/>
    <w:rsid w:val="003506E2"/>
    <w:rsid w:val="0035070B"/>
    <w:rsid w:val="00350858"/>
    <w:rsid w:val="00350FF5"/>
    <w:rsid w:val="003511BF"/>
    <w:rsid w:val="003511E2"/>
    <w:rsid w:val="003512CE"/>
    <w:rsid w:val="00351373"/>
    <w:rsid w:val="00351412"/>
    <w:rsid w:val="00351446"/>
    <w:rsid w:val="0035149D"/>
    <w:rsid w:val="003514D1"/>
    <w:rsid w:val="003514FD"/>
    <w:rsid w:val="0035198C"/>
    <w:rsid w:val="003519A5"/>
    <w:rsid w:val="00351B3C"/>
    <w:rsid w:val="00351B3F"/>
    <w:rsid w:val="00351DE9"/>
    <w:rsid w:val="0035211D"/>
    <w:rsid w:val="0035238B"/>
    <w:rsid w:val="003523A6"/>
    <w:rsid w:val="0035241A"/>
    <w:rsid w:val="00352781"/>
    <w:rsid w:val="003527DB"/>
    <w:rsid w:val="00352A48"/>
    <w:rsid w:val="00352AA4"/>
    <w:rsid w:val="00352D84"/>
    <w:rsid w:val="00352FB7"/>
    <w:rsid w:val="00353010"/>
    <w:rsid w:val="003530EF"/>
    <w:rsid w:val="003530FF"/>
    <w:rsid w:val="0035335B"/>
    <w:rsid w:val="003533D4"/>
    <w:rsid w:val="0035345C"/>
    <w:rsid w:val="003534E0"/>
    <w:rsid w:val="00353572"/>
    <w:rsid w:val="00353708"/>
    <w:rsid w:val="00353A4D"/>
    <w:rsid w:val="00353F31"/>
    <w:rsid w:val="003542EC"/>
    <w:rsid w:val="00354435"/>
    <w:rsid w:val="003547A1"/>
    <w:rsid w:val="0035485D"/>
    <w:rsid w:val="00354901"/>
    <w:rsid w:val="00354952"/>
    <w:rsid w:val="00354A2C"/>
    <w:rsid w:val="00354B96"/>
    <w:rsid w:val="00355033"/>
    <w:rsid w:val="00355067"/>
    <w:rsid w:val="0035529D"/>
    <w:rsid w:val="00355643"/>
    <w:rsid w:val="00355736"/>
    <w:rsid w:val="00355755"/>
    <w:rsid w:val="003557E1"/>
    <w:rsid w:val="00355BE2"/>
    <w:rsid w:val="00356121"/>
    <w:rsid w:val="00356161"/>
    <w:rsid w:val="003562EE"/>
    <w:rsid w:val="00356357"/>
    <w:rsid w:val="003563AC"/>
    <w:rsid w:val="003563AF"/>
    <w:rsid w:val="003563C0"/>
    <w:rsid w:val="003563C3"/>
    <w:rsid w:val="003565F9"/>
    <w:rsid w:val="003566CC"/>
    <w:rsid w:val="00356A0A"/>
    <w:rsid w:val="00356C11"/>
    <w:rsid w:val="00356C53"/>
    <w:rsid w:val="00356D1B"/>
    <w:rsid w:val="00356E1F"/>
    <w:rsid w:val="00356F75"/>
    <w:rsid w:val="0035725F"/>
    <w:rsid w:val="00357320"/>
    <w:rsid w:val="003575F5"/>
    <w:rsid w:val="003576E8"/>
    <w:rsid w:val="003577CA"/>
    <w:rsid w:val="003577F3"/>
    <w:rsid w:val="00357858"/>
    <w:rsid w:val="00357B37"/>
    <w:rsid w:val="00357C70"/>
    <w:rsid w:val="00357CC4"/>
    <w:rsid w:val="00357D8B"/>
    <w:rsid w:val="00357EE5"/>
    <w:rsid w:val="00357F61"/>
    <w:rsid w:val="00360001"/>
    <w:rsid w:val="0036003F"/>
    <w:rsid w:val="003600ED"/>
    <w:rsid w:val="00360244"/>
    <w:rsid w:val="00360340"/>
    <w:rsid w:val="0036035A"/>
    <w:rsid w:val="003604D4"/>
    <w:rsid w:val="0036075B"/>
    <w:rsid w:val="00360C72"/>
    <w:rsid w:val="00360E2E"/>
    <w:rsid w:val="00361522"/>
    <w:rsid w:val="00361527"/>
    <w:rsid w:val="00361746"/>
    <w:rsid w:val="003617FA"/>
    <w:rsid w:val="00361838"/>
    <w:rsid w:val="00361C02"/>
    <w:rsid w:val="00361C30"/>
    <w:rsid w:val="00361D4D"/>
    <w:rsid w:val="00361E25"/>
    <w:rsid w:val="00362509"/>
    <w:rsid w:val="00362730"/>
    <w:rsid w:val="00362739"/>
    <w:rsid w:val="0036280B"/>
    <w:rsid w:val="003629A9"/>
    <w:rsid w:val="00362B48"/>
    <w:rsid w:val="00362C3B"/>
    <w:rsid w:val="00362C3E"/>
    <w:rsid w:val="00362DF6"/>
    <w:rsid w:val="00363076"/>
    <w:rsid w:val="003630AA"/>
    <w:rsid w:val="003634C1"/>
    <w:rsid w:val="0036365B"/>
    <w:rsid w:val="003637E6"/>
    <w:rsid w:val="00363949"/>
    <w:rsid w:val="00363EA8"/>
    <w:rsid w:val="00363F05"/>
    <w:rsid w:val="003643BD"/>
    <w:rsid w:val="003643E1"/>
    <w:rsid w:val="0036455D"/>
    <w:rsid w:val="003646FD"/>
    <w:rsid w:val="00364746"/>
    <w:rsid w:val="003647E0"/>
    <w:rsid w:val="00364891"/>
    <w:rsid w:val="00364977"/>
    <w:rsid w:val="00364CF7"/>
    <w:rsid w:val="003654FB"/>
    <w:rsid w:val="0036553A"/>
    <w:rsid w:val="00365550"/>
    <w:rsid w:val="00365551"/>
    <w:rsid w:val="00365716"/>
    <w:rsid w:val="00365987"/>
    <w:rsid w:val="00365A27"/>
    <w:rsid w:val="00365A5E"/>
    <w:rsid w:val="00365D88"/>
    <w:rsid w:val="0036627B"/>
    <w:rsid w:val="00366633"/>
    <w:rsid w:val="0036668C"/>
    <w:rsid w:val="003666F0"/>
    <w:rsid w:val="00366940"/>
    <w:rsid w:val="00366C20"/>
    <w:rsid w:val="00366CEE"/>
    <w:rsid w:val="00366EAB"/>
    <w:rsid w:val="00366FC1"/>
    <w:rsid w:val="00367026"/>
    <w:rsid w:val="00367189"/>
    <w:rsid w:val="0036772A"/>
    <w:rsid w:val="00367AA7"/>
    <w:rsid w:val="00367C8B"/>
    <w:rsid w:val="00367EA1"/>
    <w:rsid w:val="00367EF3"/>
    <w:rsid w:val="00370049"/>
    <w:rsid w:val="003700BA"/>
    <w:rsid w:val="00370317"/>
    <w:rsid w:val="00370363"/>
    <w:rsid w:val="00370365"/>
    <w:rsid w:val="00370C29"/>
    <w:rsid w:val="00370D75"/>
    <w:rsid w:val="00370D85"/>
    <w:rsid w:val="00370F87"/>
    <w:rsid w:val="00370FF2"/>
    <w:rsid w:val="003710FA"/>
    <w:rsid w:val="00371247"/>
    <w:rsid w:val="00371395"/>
    <w:rsid w:val="00371905"/>
    <w:rsid w:val="00371CE6"/>
    <w:rsid w:val="00371D7D"/>
    <w:rsid w:val="00371ECA"/>
    <w:rsid w:val="00371EE0"/>
    <w:rsid w:val="00371F33"/>
    <w:rsid w:val="00372414"/>
    <w:rsid w:val="00372605"/>
    <w:rsid w:val="00372825"/>
    <w:rsid w:val="00372854"/>
    <w:rsid w:val="00372BA3"/>
    <w:rsid w:val="00372BD0"/>
    <w:rsid w:val="00372C97"/>
    <w:rsid w:val="00372D56"/>
    <w:rsid w:val="00372D9B"/>
    <w:rsid w:val="00372D9E"/>
    <w:rsid w:val="00372DFA"/>
    <w:rsid w:val="00372EDE"/>
    <w:rsid w:val="00372FA6"/>
    <w:rsid w:val="00373088"/>
    <w:rsid w:val="0037334E"/>
    <w:rsid w:val="0037337F"/>
    <w:rsid w:val="00373438"/>
    <w:rsid w:val="00373669"/>
    <w:rsid w:val="003736A1"/>
    <w:rsid w:val="003736AF"/>
    <w:rsid w:val="003737A6"/>
    <w:rsid w:val="003739AA"/>
    <w:rsid w:val="0037416F"/>
    <w:rsid w:val="0037427A"/>
    <w:rsid w:val="00374432"/>
    <w:rsid w:val="00374815"/>
    <w:rsid w:val="00374D9D"/>
    <w:rsid w:val="00374DEA"/>
    <w:rsid w:val="00374E5C"/>
    <w:rsid w:val="0037505D"/>
    <w:rsid w:val="00375111"/>
    <w:rsid w:val="00375514"/>
    <w:rsid w:val="003756B8"/>
    <w:rsid w:val="003757AA"/>
    <w:rsid w:val="00375A94"/>
    <w:rsid w:val="00375B6D"/>
    <w:rsid w:val="00375C76"/>
    <w:rsid w:val="00375E45"/>
    <w:rsid w:val="00376012"/>
    <w:rsid w:val="00376045"/>
    <w:rsid w:val="003761BA"/>
    <w:rsid w:val="0037622F"/>
    <w:rsid w:val="00376285"/>
    <w:rsid w:val="0037631A"/>
    <w:rsid w:val="0037650C"/>
    <w:rsid w:val="00376658"/>
    <w:rsid w:val="0037666D"/>
    <w:rsid w:val="00376703"/>
    <w:rsid w:val="00376856"/>
    <w:rsid w:val="0037691B"/>
    <w:rsid w:val="0037697D"/>
    <w:rsid w:val="00376E6F"/>
    <w:rsid w:val="00377105"/>
    <w:rsid w:val="003772A9"/>
    <w:rsid w:val="003777CA"/>
    <w:rsid w:val="00377826"/>
    <w:rsid w:val="00377914"/>
    <w:rsid w:val="00377A82"/>
    <w:rsid w:val="00377B63"/>
    <w:rsid w:val="00377DDD"/>
    <w:rsid w:val="00377E56"/>
    <w:rsid w:val="00377F57"/>
    <w:rsid w:val="00377F79"/>
    <w:rsid w:val="00377F7D"/>
    <w:rsid w:val="0038017D"/>
    <w:rsid w:val="003801DA"/>
    <w:rsid w:val="003803E3"/>
    <w:rsid w:val="0038052B"/>
    <w:rsid w:val="00380555"/>
    <w:rsid w:val="0038067A"/>
    <w:rsid w:val="003807B7"/>
    <w:rsid w:val="0038095D"/>
    <w:rsid w:val="00380970"/>
    <w:rsid w:val="00380B86"/>
    <w:rsid w:val="00380C49"/>
    <w:rsid w:val="00380ED2"/>
    <w:rsid w:val="00380F41"/>
    <w:rsid w:val="00380F80"/>
    <w:rsid w:val="00380FDD"/>
    <w:rsid w:val="00381018"/>
    <w:rsid w:val="003812C5"/>
    <w:rsid w:val="003814A5"/>
    <w:rsid w:val="00381599"/>
    <w:rsid w:val="003815AA"/>
    <w:rsid w:val="00381659"/>
    <w:rsid w:val="0038177C"/>
    <w:rsid w:val="00381784"/>
    <w:rsid w:val="00381C56"/>
    <w:rsid w:val="00381D86"/>
    <w:rsid w:val="00381E61"/>
    <w:rsid w:val="0038207C"/>
    <w:rsid w:val="003820FE"/>
    <w:rsid w:val="003821F1"/>
    <w:rsid w:val="00382362"/>
    <w:rsid w:val="00382568"/>
    <w:rsid w:val="00382789"/>
    <w:rsid w:val="00382829"/>
    <w:rsid w:val="00382CD3"/>
    <w:rsid w:val="00382D28"/>
    <w:rsid w:val="00382D5E"/>
    <w:rsid w:val="00382F73"/>
    <w:rsid w:val="00383303"/>
    <w:rsid w:val="003836E8"/>
    <w:rsid w:val="00383943"/>
    <w:rsid w:val="00383BED"/>
    <w:rsid w:val="00383CA3"/>
    <w:rsid w:val="00383E7A"/>
    <w:rsid w:val="00383FF7"/>
    <w:rsid w:val="003841E5"/>
    <w:rsid w:val="0038421C"/>
    <w:rsid w:val="003847E6"/>
    <w:rsid w:val="00384938"/>
    <w:rsid w:val="00384AE0"/>
    <w:rsid w:val="00384C26"/>
    <w:rsid w:val="00384C2B"/>
    <w:rsid w:val="00384DFD"/>
    <w:rsid w:val="00384E7E"/>
    <w:rsid w:val="00385022"/>
    <w:rsid w:val="00385082"/>
    <w:rsid w:val="003850E7"/>
    <w:rsid w:val="0038518F"/>
    <w:rsid w:val="003851CE"/>
    <w:rsid w:val="0038520B"/>
    <w:rsid w:val="0038542E"/>
    <w:rsid w:val="0038552B"/>
    <w:rsid w:val="00385907"/>
    <w:rsid w:val="00385BF2"/>
    <w:rsid w:val="00385E5A"/>
    <w:rsid w:val="00386001"/>
    <w:rsid w:val="0038608B"/>
    <w:rsid w:val="003864B1"/>
    <w:rsid w:val="003864BE"/>
    <w:rsid w:val="00386625"/>
    <w:rsid w:val="003868E0"/>
    <w:rsid w:val="00386FC1"/>
    <w:rsid w:val="00387067"/>
    <w:rsid w:val="003871B6"/>
    <w:rsid w:val="003872A3"/>
    <w:rsid w:val="003872E1"/>
    <w:rsid w:val="00387395"/>
    <w:rsid w:val="003873D8"/>
    <w:rsid w:val="003875A6"/>
    <w:rsid w:val="00387601"/>
    <w:rsid w:val="003876F9"/>
    <w:rsid w:val="00387ACB"/>
    <w:rsid w:val="00387CA9"/>
    <w:rsid w:val="00387F31"/>
    <w:rsid w:val="00387FE6"/>
    <w:rsid w:val="003900BC"/>
    <w:rsid w:val="003904E7"/>
    <w:rsid w:val="00390612"/>
    <w:rsid w:val="003909C9"/>
    <w:rsid w:val="00390A89"/>
    <w:rsid w:val="0039101D"/>
    <w:rsid w:val="00391383"/>
    <w:rsid w:val="003914F7"/>
    <w:rsid w:val="0039199A"/>
    <w:rsid w:val="00391A93"/>
    <w:rsid w:val="00391B7D"/>
    <w:rsid w:val="00391B8E"/>
    <w:rsid w:val="00391C87"/>
    <w:rsid w:val="00391F74"/>
    <w:rsid w:val="00391FEB"/>
    <w:rsid w:val="0039204C"/>
    <w:rsid w:val="00392139"/>
    <w:rsid w:val="0039215D"/>
    <w:rsid w:val="00392187"/>
    <w:rsid w:val="00392243"/>
    <w:rsid w:val="0039245D"/>
    <w:rsid w:val="0039286D"/>
    <w:rsid w:val="00392A20"/>
    <w:rsid w:val="00392AF5"/>
    <w:rsid w:val="00392C8F"/>
    <w:rsid w:val="00392CE3"/>
    <w:rsid w:val="00392D14"/>
    <w:rsid w:val="00392D3C"/>
    <w:rsid w:val="00392E89"/>
    <w:rsid w:val="00392EE2"/>
    <w:rsid w:val="00392F5E"/>
    <w:rsid w:val="003931FA"/>
    <w:rsid w:val="00393688"/>
    <w:rsid w:val="003936A5"/>
    <w:rsid w:val="00393A3E"/>
    <w:rsid w:val="00393B8B"/>
    <w:rsid w:val="00393E3F"/>
    <w:rsid w:val="00393E92"/>
    <w:rsid w:val="00393EE8"/>
    <w:rsid w:val="00393FBE"/>
    <w:rsid w:val="00394253"/>
    <w:rsid w:val="00394297"/>
    <w:rsid w:val="0039431E"/>
    <w:rsid w:val="003943E4"/>
    <w:rsid w:val="00394927"/>
    <w:rsid w:val="00394BA5"/>
    <w:rsid w:val="00394CC4"/>
    <w:rsid w:val="00394CF0"/>
    <w:rsid w:val="00394E27"/>
    <w:rsid w:val="0039515B"/>
    <w:rsid w:val="00395235"/>
    <w:rsid w:val="0039525E"/>
    <w:rsid w:val="0039536D"/>
    <w:rsid w:val="003953A9"/>
    <w:rsid w:val="003953F1"/>
    <w:rsid w:val="00395690"/>
    <w:rsid w:val="003956E1"/>
    <w:rsid w:val="0039571A"/>
    <w:rsid w:val="00395882"/>
    <w:rsid w:val="003958B3"/>
    <w:rsid w:val="00395A3B"/>
    <w:rsid w:val="00395A40"/>
    <w:rsid w:val="00395D04"/>
    <w:rsid w:val="00395D0A"/>
    <w:rsid w:val="00395D73"/>
    <w:rsid w:val="00395E97"/>
    <w:rsid w:val="00395F59"/>
    <w:rsid w:val="00395F8F"/>
    <w:rsid w:val="00395FA7"/>
    <w:rsid w:val="00396180"/>
    <w:rsid w:val="0039628B"/>
    <w:rsid w:val="003963B5"/>
    <w:rsid w:val="003967FF"/>
    <w:rsid w:val="003968F8"/>
    <w:rsid w:val="00396902"/>
    <w:rsid w:val="003969CD"/>
    <w:rsid w:val="00396BD9"/>
    <w:rsid w:val="00396C13"/>
    <w:rsid w:val="00396F8C"/>
    <w:rsid w:val="00396FD9"/>
    <w:rsid w:val="00397151"/>
    <w:rsid w:val="003972F1"/>
    <w:rsid w:val="00397680"/>
    <w:rsid w:val="003979F8"/>
    <w:rsid w:val="00397AA2"/>
    <w:rsid w:val="00397C8A"/>
    <w:rsid w:val="00397EA3"/>
    <w:rsid w:val="003A0126"/>
    <w:rsid w:val="003A0156"/>
    <w:rsid w:val="003A01A9"/>
    <w:rsid w:val="003A029A"/>
    <w:rsid w:val="003A0370"/>
    <w:rsid w:val="003A0656"/>
    <w:rsid w:val="003A0889"/>
    <w:rsid w:val="003A0B0A"/>
    <w:rsid w:val="003A0D35"/>
    <w:rsid w:val="003A0DA1"/>
    <w:rsid w:val="003A0F69"/>
    <w:rsid w:val="003A103E"/>
    <w:rsid w:val="003A1371"/>
    <w:rsid w:val="003A1440"/>
    <w:rsid w:val="003A1650"/>
    <w:rsid w:val="003A175D"/>
    <w:rsid w:val="003A1792"/>
    <w:rsid w:val="003A1799"/>
    <w:rsid w:val="003A17F8"/>
    <w:rsid w:val="003A193D"/>
    <w:rsid w:val="003A1F60"/>
    <w:rsid w:val="003A20E7"/>
    <w:rsid w:val="003A26A4"/>
    <w:rsid w:val="003A2BB1"/>
    <w:rsid w:val="003A2CCB"/>
    <w:rsid w:val="003A2CCC"/>
    <w:rsid w:val="003A2EDB"/>
    <w:rsid w:val="003A2F20"/>
    <w:rsid w:val="003A30BA"/>
    <w:rsid w:val="003A318B"/>
    <w:rsid w:val="003A3362"/>
    <w:rsid w:val="003A3389"/>
    <w:rsid w:val="003A350F"/>
    <w:rsid w:val="003A35A4"/>
    <w:rsid w:val="003A38B2"/>
    <w:rsid w:val="003A3D39"/>
    <w:rsid w:val="003A4011"/>
    <w:rsid w:val="003A429E"/>
    <w:rsid w:val="003A4732"/>
    <w:rsid w:val="003A479B"/>
    <w:rsid w:val="003A47CE"/>
    <w:rsid w:val="003A493B"/>
    <w:rsid w:val="003A4964"/>
    <w:rsid w:val="003A4B50"/>
    <w:rsid w:val="003A4C7E"/>
    <w:rsid w:val="003A4CB3"/>
    <w:rsid w:val="003A4DB3"/>
    <w:rsid w:val="003A4E1A"/>
    <w:rsid w:val="003A5374"/>
    <w:rsid w:val="003A53C8"/>
    <w:rsid w:val="003A5474"/>
    <w:rsid w:val="003A562D"/>
    <w:rsid w:val="003A5631"/>
    <w:rsid w:val="003A566F"/>
    <w:rsid w:val="003A569C"/>
    <w:rsid w:val="003A56EC"/>
    <w:rsid w:val="003A57C7"/>
    <w:rsid w:val="003A5ABB"/>
    <w:rsid w:val="003A5AC0"/>
    <w:rsid w:val="003A5AC6"/>
    <w:rsid w:val="003A5B22"/>
    <w:rsid w:val="003A6217"/>
    <w:rsid w:val="003A6308"/>
    <w:rsid w:val="003A6607"/>
    <w:rsid w:val="003A6680"/>
    <w:rsid w:val="003A696E"/>
    <w:rsid w:val="003A6CDA"/>
    <w:rsid w:val="003A6CF5"/>
    <w:rsid w:val="003A6E6F"/>
    <w:rsid w:val="003A6EA1"/>
    <w:rsid w:val="003A6EFA"/>
    <w:rsid w:val="003A6F7F"/>
    <w:rsid w:val="003A701C"/>
    <w:rsid w:val="003A73AF"/>
    <w:rsid w:val="003A769C"/>
    <w:rsid w:val="003A7727"/>
    <w:rsid w:val="003A7749"/>
    <w:rsid w:val="003A77A2"/>
    <w:rsid w:val="003A78AB"/>
    <w:rsid w:val="003A78B5"/>
    <w:rsid w:val="003A78D1"/>
    <w:rsid w:val="003A78EA"/>
    <w:rsid w:val="003A7940"/>
    <w:rsid w:val="003A7D45"/>
    <w:rsid w:val="003B0092"/>
    <w:rsid w:val="003B0157"/>
    <w:rsid w:val="003B0211"/>
    <w:rsid w:val="003B0383"/>
    <w:rsid w:val="003B0489"/>
    <w:rsid w:val="003B08F7"/>
    <w:rsid w:val="003B0A49"/>
    <w:rsid w:val="003B0D07"/>
    <w:rsid w:val="003B0EA6"/>
    <w:rsid w:val="003B0F15"/>
    <w:rsid w:val="003B1362"/>
    <w:rsid w:val="003B1364"/>
    <w:rsid w:val="003B14D1"/>
    <w:rsid w:val="003B17E7"/>
    <w:rsid w:val="003B1E61"/>
    <w:rsid w:val="003B1E74"/>
    <w:rsid w:val="003B2135"/>
    <w:rsid w:val="003B214A"/>
    <w:rsid w:val="003B21F6"/>
    <w:rsid w:val="003B251C"/>
    <w:rsid w:val="003B2700"/>
    <w:rsid w:val="003B2769"/>
    <w:rsid w:val="003B283B"/>
    <w:rsid w:val="003B2903"/>
    <w:rsid w:val="003B29F8"/>
    <w:rsid w:val="003B2A13"/>
    <w:rsid w:val="003B2BA7"/>
    <w:rsid w:val="003B2D1C"/>
    <w:rsid w:val="003B2E08"/>
    <w:rsid w:val="003B2E61"/>
    <w:rsid w:val="003B2E64"/>
    <w:rsid w:val="003B2EE9"/>
    <w:rsid w:val="003B2F25"/>
    <w:rsid w:val="003B31F4"/>
    <w:rsid w:val="003B3286"/>
    <w:rsid w:val="003B3563"/>
    <w:rsid w:val="003B3620"/>
    <w:rsid w:val="003B3675"/>
    <w:rsid w:val="003B38E4"/>
    <w:rsid w:val="003B3A28"/>
    <w:rsid w:val="003B3A76"/>
    <w:rsid w:val="003B3B06"/>
    <w:rsid w:val="003B3D60"/>
    <w:rsid w:val="003B3F11"/>
    <w:rsid w:val="003B3F8D"/>
    <w:rsid w:val="003B3FB3"/>
    <w:rsid w:val="003B405E"/>
    <w:rsid w:val="003B4199"/>
    <w:rsid w:val="003B438B"/>
    <w:rsid w:val="003B4405"/>
    <w:rsid w:val="003B44FB"/>
    <w:rsid w:val="003B453C"/>
    <w:rsid w:val="003B468A"/>
    <w:rsid w:val="003B4778"/>
    <w:rsid w:val="003B480F"/>
    <w:rsid w:val="003B48C1"/>
    <w:rsid w:val="003B4C3A"/>
    <w:rsid w:val="003B4F06"/>
    <w:rsid w:val="003B5085"/>
    <w:rsid w:val="003B52A1"/>
    <w:rsid w:val="003B53DE"/>
    <w:rsid w:val="003B541D"/>
    <w:rsid w:val="003B59F7"/>
    <w:rsid w:val="003B5AC9"/>
    <w:rsid w:val="003B5D12"/>
    <w:rsid w:val="003B6066"/>
    <w:rsid w:val="003B6166"/>
    <w:rsid w:val="003B6260"/>
    <w:rsid w:val="003B62C0"/>
    <w:rsid w:val="003B682E"/>
    <w:rsid w:val="003B6983"/>
    <w:rsid w:val="003B6A42"/>
    <w:rsid w:val="003B6A60"/>
    <w:rsid w:val="003B6A6F"/>
    <w:rsid w:val="003B6A74"/>
    <w:rsid w:val="003B6BF2"/>
    <w:rsid w:val="003B6C50"/>
    <w:rsid w:val="003B6C91"/>
    <w:rsid w:val="003B6E16"/>
    <w:rsid w:val="003B6E65"/>
    <w:rsid w:val="003B6F7A"/>
    <w:rsid w:val="003B7083"/>
    <w:rsid w:val="003B70F3"/>
    <w:rsid w:val="003B7131"/>
    <w:rsid w:val="003B7264"/>
    <w:rsid w:val="003B7326"/>
    <w:rsid w:val="003B74C7"/>
    <w:rsid w:val="003B74E3"/>
    <w:rsid w:val="003B759D"/>
    <w:rsid w:val="003B75C9"/>
    <w:rsid w:val="003B767F"/>
    <w:rsid w:val="003B7782"/>
    <w:rsid w:val="003B77CF"/>
    <w:rsid w:val="003B78A1"/>
    <w:rsid w:val="003B78A4"/>
    <w:rsid w:val="003B7936"/>
    <w:rsid w:val="003B7999"/>
    <w:rsid w:val="003B7A65"/>
    <w:rsid w:val="003B7B65"/>
    <w:rsid w:val="003B7BE9"/>
    <w:rsid w:val="003B7C05"/>
    <w:rsid w:val="003B7D30"/>
    <w:rsid w:val="003B7FC1"/>
    <w:rsid w:val="003C0062"/>
    <w:rsid w:val="003C01D5"/>
    <w:rsid w:val="003C0492"/>
    <w:rsid w:val="003C04AB"/>
    <w:rsid w:val="003C067A"/>
    <w:rsid w:val="003C0748"/>
    <w:rsid w:val="003C09C3"/>
    <w:rsid w:val="003C09F0"/>
    <w:rsid w:val="003C0A99"/>
    <w:rsid w:val="003C0B01"/>
    <w:rsid w:val="003C0B8C"/>
    <w:rsid w:val="003C0CA7"/>
    <w:rsid w:val="003C0D04"/>
    <w:rsid w:val="003C0EE8"/>
    <w:rsid w:val="003C14B0"/>
    <w:rsid w:val="003C14D7"/>
    <w:rsid w:val="003C157B"/>
    <w:rsid w:val="003C16B5"/>
    <w:rsid w:val="003C174E"/>
    <w:rsid w:val="003C19C4"/>
    <w:rsid w:val="003C1C41"/>
    <w:rsid w:val="003C226C"/>
    <w:rsid w:val="003C239E"/>
    <w:rsid w:val="003C25BC"/>
    <w:rsid w:val="003C25F6"/>
    <w:rsid w:val="003C263F"/>
    <w:rsid w:val="003C2718"/>
    <w:rsid w:val="003C2BB9"/>
    <w:rsid w:val="003C2C04"/>
    <w:rsid w:val="003C2D34"/>
    <w:rsid w:val="003C2E5D"/>
    <w:rsid w:val="003C305F"/>
    <w:rsid w:val="003C314E"/>
    <w:rsid w:val="003C31E9"/>
    <w:rsid w:val="003C32CA"/>
    <w:rsid w:val="003C338D"/>
    <w:rsid w:val="003C33AB"/>
    <w:rsid w:val="003C3414"/>
    <w:rsid w:val="003C3624"/>
    <w:rsid w:val="003C3A6F"/>
    <w:rsid w:val="003C3D4B"/>
    <w:rsid w:val="003C3F42"/>
    <w:rsid w:val="003C447B"/>
    <w:rsid w:val="003C452B"/>
    <w:rsid w:val="003C466B"/>
    <w:rsid w:val="003C46BC"/>
    <w:rsid w:val="003C4BC8"/>
    <w:rsid w:val="003C4E09"/>
    <w:rsid w:val="003C4EC0"/>
    <w:rsid w:val="003C4FCF"/>
    <w:rsid w:val="003C500D"/>
    <w:rsid w:val="003C5354"/>
    <w:rsid w:val="003C5828"/>
    <w:rsid w:val="003C599C"/>
    <w:rsid w:val="003C5CA3"/>
    <w:rsid w:val="003C6043"/>
    <w:rsid w:val="003C6157"/>
    <w:rsid w:val="003C6229"/>
    <w:rsid w:val="003C6A67"/>
    <w:rsid w:val="003C6D5A"/>
    <w:rsid w:val="003C6E3E"/>
    <w:rsid w:val="003C6EC8"/>
    <w:rsid w:val="003C6ED7"/>
    <w:rsid w:val="003C709B"/>
    <w:rsid w:val="003C73C7"/>
    <w:rsid w:val="003C7503"/>
    <w:rsid w:val="003C7682"/>
    <w:rsid w:val="003C778D"/>
    <w:rsid w:val="003C791A"/>
    <w:rsid w:val="003C7C24"/>
    <w:rsid w:val="003C7C81"/>
    <w:rsid w:val="003C7D6A"/>
    <w:rsid w:val="003D0001"/>
    <w:rsid w:val="003D00FA"/>
    <w:rsid w:val="003D049D"/>
    <w:rsid w:val="003D051D"/>
    <w:rsid w:val="003D06E2"/>
    <w:rsid w:val="003D09A8"/>
    <w:rsid w:val="003D0A54"/>
    <w:rsid w:val="003D0AC1"/>
    <w:rsid w:val="003D0BE5"/>
    <w:rsid w:val="003D0C6E"/>
    <w:rsid w:val="003D13DC"/>
    <w:rsid w:val="003D149C"/>
    <w:rsid w:val="003D15B6"/>
    <w:rsid w:val="003D15F6"/>
    <w:rsid w:val="003D17FD"/>
    <w:rsid w:val="003D1862"/>
    <w:rsid w:val="003D18A9"/>
    <w:rsid w:val="003D1F85"/>
    <w:rsid w:val="003D1F90"/>
    <w:rsid w:val="003D201D"/>
    <w:rsid w:val="003D218F"/>
    <w:rsid w:val="003D21C4"/>
    <w:rsid w:val="003D2214"/>
    <w:rsid w:val="003D2355"/>
    <w:rsid w:val="003D23A7"/>
    <w:rsid w:val="003D2502"/>
    <w:rsid w:val="003D2736"/>
    <w:rsid w:val="003D300A"/>
    <w:rsid w:val="003D3073"/>
    <w:rsid w:val="003D3181"/>
    <w:rsid w:val="003D321E"/>
    <w:rsid w:val="003D3295"/>
    <w:rsid w:val="003D32AE"/>
    <w:rsid w:val="003D33D3"/>
    <w:rsid w:val="003D36AB"/>
    <w:rsid w:val="003D3C04"/>
    <w:rsid w:val="003D3D20"/>
    <w:rsid w:val="003D3F7F"/>
    <w:rsid w:val="003D4135"/>
    <w:rsid w:val="003D4191"/>
    <w:rsid w:val="003D42E9"/>
    <w:rsid w:val="003D44B5"/>
    <w:rsid w:val="003D467A"/>
    <w:rsid w:val="003D49EC"/>
    <w:rsid w:val="003D4A97"/>
    <w:rsid w:val="003D4D6A"/>
    <w:rsid w:val="003D4EB4"/>
    <w:rsid w:val="003D4EEF"/>
    <w:rsid w:val="003D5153"/>
    <w:rsid w:val="003D531F"/>
    <w:rsid w:val="003D5468"/>
    <w:rsid w:val="003D57CF"/>
    <w:rsid w:val="003D57E6"/>
    <w:rsid w:val="003D5881"/>
    <w:rsid w:val="003D58B2"/>
    <w:rsid w:val="003D5B53"/>
    <w:rsid w:val="003D5B6D"/>
    <w:rsid w:val="003D5CE7"/>
    <w:rsid w:val="003D5EC7"/>
    <w:rsid w:val="003D5F17"/>
    <w:rsid w:val="003D5FB2"/>
    <w:rsid w:val="003D60D2"/>
    <w:rsid w:val="003D62AC"/>
    <w:rsid w:val="003D62E1"/>
    <w:rsid w:val="003D6316"/>
    <w:rsid w:val="003D66FE"/>
    <w:rsid w:val="003D6840"/>
    <w:rsid w:val="003D68BF"/>
    <w:rsid w:val="003D6929"/>
    <w:rsid w:val="003D6979"/>
    <w:rsid w:val="003D6A00"/>
    <w:rsid w:val="003D6B39"/>
    <w:rsid w:val="003D6C84"/>
    <w:rsid w:val="003D6CE3"/>
    <w:rsid w:val="003D6F0B"/>
    <w:rsid w:val="003D6FBF"/>
    <w:rsid w:val="003D7024"/>
    <w:rsid w:val="003D7379"/>
    <w:rsid w:val="003D7386"/>
    <w:rsid w:val="003D7771"/>
    <w:rsid w:val="003D78FE"/>
    <w:rsid w:val="003D7F56"/>
    <w:rsid w:val="003E02A9"/>
    <w:rsid w:val="003E02B8"/>
    <w:rsid w:val="003E03B7"/>
    <w:rsid w:val="003E041E"/>
    <w:rsid w:val="003E06F7"/>
    <w:rsid w:val="003E0811"/>
    <w:rsid w:val="003E0C88"/>
    <w:rsid w:val="003E0EE8"/>
    <w:rsid w:val="003E117A"/>
    <w:rsid w:val="003E1412"/>
    <w:rsid w:val="003E1774"/>
    <w:rsid w:val="003E1E8D"/>
    <w:rsid w:val="003E1F6A"/>
    <w:rsid w:val="003E1FB1"/>
    <w:rsid w:val="003E200E"/>
    <w:rsid w:val="003E22FB"/>
    <w:rsid w:val="003E271A"/>
    <w:rsid w:val="003E2A76"/>
    <w:rsid w:val="003E2CA1"/>
    <w:rsid w:val="003E2ED8"/>
    <w:rsid w:val="003E2FA5"/>
    <w:rsid w:val="003E3692"/>
    <w:rsid w:val="003E3774"/>
    <w:rsid w:val="003E39B4"/>
    <w:rsid w:val="003E3CBD"/>
    <w:rsid w:val="003E3D13"/>
    <w:rsid w:val="003E3D21"/>
    <w:rsid w:val="003E4028"/>
    <w:rsid w:val="003E417E"/>
    <w:rsid w:val="003E41A3"/>
    <w:rsid w:val="003E422B"/>
    <w:rsid w:val="003E4660"/>
    <w:rsid w:val="003E47E1"/>
    <w:rsid w:val="003E47EB"/>
    <w:rsid w:val="003E481E"/>
    <w:rsid w:val="003E4874"/>
    <w:rsid w:val="003E4909"/>
    <w:rsid w:val="003E4DDF"/>
    <w:rsid w:val="003E5075"/>
    <w:rsid w:val="003E50CF"/>
    <w:rsid w:val="003E51AC"/>
    <w:rsid w:val="003E5360"/>
    <w:rsid w:val="003E53CD"/>
    <w:rsid w:val="003E5438"/>
    <w:rsid w:val="003E5682"/>
    <w:rsid w:val="003E5705"/>
    <w:rsid w:val="003E5823"/>
    <w:rsid w:val="003E5C4C"/>
    <w:rsid w:val="003E5E52"/>
    <w:rsid w:val="003E5EEE"/>
    <w:rsid w:val="003E5FBE"/>
    <w:rsid w:val="003E617B"/>
    <w:rsid w:val="003E65D6"/>
    <w:rsid w:val="003E6646"/>
    <w:rsid w:val="003E695B"/>
    <w:rsid w:val="003E69D9"/>
    <w:rsid w:val="003E6A52"/>
    <w:rsid w:val="003E6A8F"/>
    <w:rsid w:val="003E6AC5"/>
    <w:rsid w:val="003E6C6C"/>
    <w:rsid w:val="003E6D78"/>
    <w:rsid w:val="003E6E4A"/>
    <w:rsid w:val="003E6F37"/>
    <w:rsid w:val="003E6F69"/>
    <w:rsid w:val="003E6FE6"/>
    <w:rsid w:val="003E7057"/>
    <w:rsid w:val="003E7224"/>
    <w:rsid w:val="003E73EC"/>
    <w:rsid w:val="003E767B"/>
    <w:rsid w:val="003E76F5"/>
    <w:rsid w:val="003E770D"/>
    <w:rsid w:val="003E77AD"/>
    <w:rsid w:val="003E7852"/>
    <w:rsid w:val="003E78BF"/>
    <w:rsid w:val="003E7A5E"/>
    <w:rsid w:val="003E7B85"/>
    <w:rsid w:val="003E7C9D"/>
    <w:rsid w:val="003F0023"/>
    <w:rsid w:val="003F00F9"/>
    <w:rsid w:val="003F03D5"/>
    <w:rsid w:val="003F0417"/>
    <w:rsid w:val="003F048F"/>
    <w:rsid w:val="003F0518"/>
    <w:rsid w:val="003F0716"/>
    <w:rsid w:val="003F07A0"/>
    <w:rsid w:val="003F098D"/>
    <w:rsid w:val="003F0FC6"/>
    <w:rsid w:val="003F14CE"/>
    <w:rsid w:val="003F1600"/>
    <w:rsid w:val="003F1626"/>
    <w:rsid w:val="003F17AC"/>
    <w:rsid w:val="003F1812"/>
    <w:rsid w:val="003F1D34"/>
    <w:rsid w:val="003F1DE8"/>
    <w:rsid w:val="003F1E10"/>
    <w:rsid w:val="003F1E59"/>
    <w:rsid w:val="003F1EBA"/>
    <w:rsid w:val="003F1FEE"/>
    <w:rsid w:val="003F207E"/>
    <w:rsid w:val="003F21C3"/>
    <w:rsid w:val="003F21F9"/>
    <w:rsid w:val="003F2218"/>
    <w:rsid w:val="003F230F"/>
    <w:rsid w:val="003F23FC"/>
    <w:rsid w:val="003F24B1"/>
    <w:rsid w:val="003F2865"/>
    <w:rsid w:val="003F2AFD"/>
    <w:rsid w:val="003F2CE7"/>
    <w:rsid w:val="003F2ECD"/>
    <w:rsid w:val="003F2F71"/>
    <w:rsid w:val="003F2F8D"/>
    <w:rsid w:val="003F3054"/>
    <w:rsid w:val="003F3128"/>
    <w:rsid w:val="003F33B1"/>
    <w:rsid w:val="003F36C3"/>
    <w:rsid w:val="003F3DEE"/>
    <w:rsid w:val="003F3EE9"/>
    <w:rsid w:val="003F3F20"/>
    <w:rsid w:val="003F4737"/>
    <w:rsid w:val="003F4854"/>
    <w:rsid w:val="003F4883"/>
    <w:rsid w:val="003F491D"/>
    <w:rsid w:val="003F4DAD"/>
    <w:rsid w:val="003F4E77"/>
    <w:rsid w:val="003F4EE1"/>
    <w:rsid w:val="003F50FA"/>
    <w:rsid w:val="003F51AE"/>
    <w:rsid w:val="003F52B1"/>
    <w:rsid w:val="003F54CC"/>
    <w:rsid w:val="003F5661"/>
    <w:rsid w:val="003F57B1"/>
    <w:rsid w:val="003F57C6"/>
    <w:rsid w:val="003F584F"/>
    <w:rsid w:val="003F58BC"/>
    <w:rsid w:val="003F5984"/>
    <w:rsid w:val="003F5A96"/>
    <w:rsid w:val="003F5B2A"/>
    <w:rsid w:val="003F5C2B"/>
    <w:rsid w:val="003F5DB6"/>
    <w:rsid w:val="003F6462"/>
    <w:rsid w:val="003F65EA"/>
    <w:rsid w:val="003F6DAD"/>
    <w:rsid w:val="003F6E28"/>
    <w:rsid w:val="003F6F18"/>
    <w:rsid w:val="003F704B"/>
    <w:rsid w:val="003F724E"/>
    <w:rsid w:val="003F7332"/>
    <w:rsid w:val="003F744A"/>
    <w:rsid w:val="003F74F8"/>
    <w:rsid w:val="003F753E"/>
    <w:rsid w:val="003F75B7"/>
    <w:rsid w:val="003F769E"/>
    <w:rsid w:val="003F77FA"/>
    <w:rsid w:val="003F7959"/>
    <w:rsid w:val="003F795F"/>
    <w:rsid w:val="003F7A6E"/>
    <w:rsid w:val="003F7D70"/>
    <w:rsid w:val="003F7E6E"/>
    <w:rsid w:val="003F7F27"/>
    <w:rsid w:val="0040014B"/>
    <w:rsid w:val="00400604"/>
    <w:rsid w:val="00400667"/>
    <w:rsid w:val="0040077C"/>
    <w:rsid w:val="00400D19"/>
    <w:rsid w:val="00400DB6"/>
    <w:rsid w:val="00400E46"/>
    <w:rsid w:val="004010ED"/>
    <w:rsid w:val="00401145"/>
    <w:rsid w:val="004013B6"/>
    <w:rsid w:val="00401619"/>
    <w:rsid w:val="004018B9"/>
    <w:rsid w:val="004019C0"/>
    <w:rsid w:val="00401BEC"/>
    <w:rsid w:val="00401CBB"/>
    <w:rsid w:val="00402195"/>
    <w:rsid w:val="004021BB"/>
    <w:rsid w:val="004021E2"/>
    <w:rsid w:val="00402228"/>
    <w:rsid w:val="0040225A"/>
    <w:rsid w:val="004022FA"/>
    <w:rsid w:val="00402485"/>
    <w:rsid w:val="004025AD"/>
    <w:rsid w:val="0040261B"/>
    <w:rsid w:val="00402845"/>
    <w:rsid w:val="0040284B"/>
    <w:rsid w:val="0040292C"/>
    <w:rsid w:val="0040293D"/>
    <w:rsid w:val="00402B3C"/>
    <w:rsid w:val="00402CA1"/>
    <w:rsid w:val="00402DB0"/>
    <w:rsid w:val="0040308C"/>
    <w:rsid w:val="00403157"/>
    <w:rsid w:val="004031C8"/>
    <w:rsid w:val="004034EF"/>
    <w:rsid w:val="004037F7"/>
    <w:rsid w:val="0040381C"/>
    <w:rsid w:val="00404003"/>
    <w:rsid w:val="00404370"/>
    <w:rsid w:val="0040452B"/>
    <w:rsid w:val="004046C9"/>
    <w:rsid w:val="00404A72"/>
    <w:rsid w:val="00404B59"/>
    <w:rsid w:val="00404F81"/>
    <w:rsid w:val="00405108"/>
    <w:rsid w:val="0040518D"/>
    <w:rsid w:val="0040519C"/>
    <w:rsid w:val="0040525F"/>
    <w:rsid w:val="00405291"/>
    <w:rsid w:val="004053C5"/>
    <w:rsid w:val="004053EC"/>
    <w:rsid w:val="00405427"/>
    <w:rsid w:val="0040593B"/>
    <w:rsid w:val="004059D9"/>
    <w:rsid w:val="00405AE9"/>
    <w:rsid w:val="00405C29"/>
    <w:rsid w:val="00405E9B"/>
    <w:rsid w:val="00405EEA"/>
    <w:rsid w:val="00406085"/>
    <w:rsid w:val="00406260"/>
    <w:rsid w:val="004062D4"/>
    <w:rsid w:val="0040631D"/>
    <w:rsid w:val="0040632F"/>
    <w:rsid w:val="0040636F"/>
    <w:rsid w:val="0040644A"/>
    <w:rsid w:val="004064E2"/>
    <w:rsid w:val="0040653D"/>
    <w:rsid w:val="004066C0"/>
    <w:rsid w:val="00406795"/>
    <w:rsid w:val="0040694F"/>
    <w:rsid w:val="00406A1F"/>
    <w:rsid w:val="00406BBE"/>
    <w:rsid w:val="00406DA0"/>
    <w:rsid w:val="00406F8E"/>
    <w:rsid w:val="004071E4"/>
    <w:rsid w:val="00407345"/>
    <w:rsid w:val="004073AE"/>
    <w:rsid w:val="00407682"/>
    <w:rsid w:val="004076F7"/>
    <w:rsid w:val="00407780"/>
    <w:rsid w:val="004077E0"/>
    <w:rsid w:val="00407A0D"/>
    <w:rsid w:val="00407B91"/>
    <w:rsid w:val="00407C59"/>
    <w:rsid w:val="00407D1A"/>
    <w:rsid w:val="0041004C"/>
    <w:rsid w:val="00410399"/>
    <w:rsid w:val="00410485"/>
    <w:rsid w:val="004104B7"/>
    <w:rsid w:val="00410529"/>
    <w:rsid w:val="00410719"/>
    <w:rsid w:val="00410A28"/>
    <w:rsid w:val="00410A49"/>
    <w:rsid w:val="00410A4A"/>
    <w:rsid w:val="00410DB6"/>
    <w:rsid w:val="00410DD6"/>
    <w:rsid w:val="00410FA0"/>
    <w:rsid w:val="00411205"/>
    <w:rsid w:val="00411257"/>
    <w:rsid w:val="0041131C"/>
    <w:rsid w:val="00411619"/>
    <w:rsid w:val="00411679"/>
    <w:rsid w:val="00411687"/>
    <w:rsid w:val="0041169E"/>
    <w:rsid w:val="0041185E"/>
    <w:rsid w:val="004118C9"/>
    <w:rsid w:val="00411AF6"/>
    <w:rsid w:val="00411CE8"/>
    <w:rsid w:val="00411CF4"/>
    <w:rsid w:val="00412158"/>
    <w:rsid w:val="004122D1"/>
    <w:rsid w:val="004123F7"/>
    <w:rsid w:val="00412408"/>
    <w:rsid w:val="00412978"/>
    <w:rsid w:val="00412A58"/>
    <w:rsid w:val="00412BF5"/>
    <w:rsid w:val="00412D19"/>
    <w:rsid w:val="00412D52"/>
    <w:rsid w:val="00412F09"/>
    <w:rsid w:val="00412F53"/>
    <w:rsid w:val="004130A4"/>
    <w:rsid w:val="004132FE"/>
    <w:rsid w:val="0041355E"/>
    <w:rsid w:val="0041386A"/>
    <w:rsid w:val="004138DF"/>
    <w:rsid w:val="00413E07"/>
    <w:rsid w:val="00413F0A"/>
    <w:rsid w:val="00413F8E"/>
    <w:rsid w:val="0041424A"/>
    <w:rsid w:val="0041459C"/>
    <w:rsid w:val="00414826"/>
    <w:rsid w:val="004148EC"/>
    <w:rsid w:val="00414A43"/>
    <w:rsid w:val="00414AE5"/>
    <w:rsid w:val="00414B5E"/>
    <w:rsid w:val="00414BE8"/>
    <w:rsid w:val="00414BEF"/>
    <w:rsid w:val="00415119"/>
    <w:rsid w:val="00415231"/>
    <w:rsid w:val="00415341"/>
    <w:rsid w:val="00415342"/>
    <w:rsid w:val="00415381"/>
    <w:rsid w:val="00415426"/>
    <w:rsid w:val="00415555"/>
    <w:rsid w:val="00415863"/>
    <w:rsid w:val="004158D9"/>
    <w:rsid w:val="00415904"/>
    <w:rsid w:val="00415A02"/>
    <w:rsid w:val="00415F3D"/>
    <w:rsid w:val="004160EE"/>
    <w:rsid w:val="00416162"/>
    <w:rsid w:val="004162AD"/>
    <w:rsid w:val="00416372"/>
    <w:rsid w:val="00416480"/>
    <w:rsid w:val="004169BF"/>
    <w:rsid w:val="00416AE7"/>
    <w:rsid w:val="00416B36"/>
    <w:rsid w:val="00416E40"/>
    <w:rsid w:val="004170F0"/>
    <w:rsid w:val="004170F1"/>
    <w:rsid w:val="00417433"/>
    <w:rsid w:val="00417481"/>
    <w:rsid w:val="004175C7"/>
    <w:rsid w:val="00417D76"/>
    <w:rsid w:val="00417F5C"/>
    <w:rsid w:val="004201F3"/>
    <w:rsid w:val="004203C9"/>
    <w:rsid w:val="004203DA"/>
    <w:rsid w:val="004204D6"/>
    <w:rsid w:val="00420647"/>
    <w:rsid w:val="004208B7"/>
    <w:rsid w:val="00420B4B"/>
    <w:rsid w:val="00420DFB"/>
    <w:rsid w:val="00420FE0"/>
    <w:rsid w:val="004211E6"/>
    <w:rsid w:val="004213BC"/>
    <w:rsid w:val="0042188E"/>
    <w:rsid w:val="004218A2"/>
    <w:rsid w:val="00421A3D"/>
    <w:rsid w:val="00421D78"/>
    <w:rsid w:val="00421E74"/>
    <w:rsid w:val="00421EBD"/>
    <w:rsid w:val="004220C9"/>
    <w:rsid w:val="004221CB"/>
    <w:rsid w:val="00422249"/>
    <w:rsid w:val="00422560"/>
    <w:rsid w:val="0042284F"/>
    <w:rsid w:val="00422979"/>
    <w:rsid w:val="00422B9B"/>
    <w:rsid w:val="00422E04"/>
    <w:rsid w:val="00422EEA"/>
    <w:rsid w:val="004230C5"/>
    <w:rsid w:val="00423520"/>
    <w:rsid w:val="004236D3"/>
    <w:rsid w:val="00423EF3"/>
    <w:rsid w:val="00423FB9"/>
    <w:rsid w:val="00424132"/>
    <w:rsid w:val="00424259"/>
    <w:rsid w:val="004242BF"/>
    <w:rsid w:val="0042446B"/>
    <w:rsid w:val="00424599"/>
    <w:rsid w:val="004246A7"/>
    <w:rsid w:val="00424777"/>
    <w:rsid w:val="00424800"/>
    <w:rsid w:val="00424A09"/>
    <w:rsid w:val="00424B7D"/>
    <w:rsid w:val="00424BAA"/>
    <w:rsid w:val="00424E31"/>
    <w:rsid w:val="00424FE7"/>
    <w:rsid w:val="00425263"/>
    <w:rsid w:val="004252CD"/>
    <w:rsid w:val="004253C0"/>
    <w:rsid w:val="00425586"/>
    <w:rsid w:val="00425795"/>
    <w:rsid w:val="00425DD1"/>
    <w:rsid w:val="00425FC4"/>
    <w:rsid w:val="004264A2"/>
    <w:rsid w:val="004267BC"/>
    <w:rsid w:val="004267C8"/>
    <w:rsid w:val="0042683F"/>
    <w:rsid w:val="00426C99"/>
    <w:rsid w:val="00426C9C"/>
    <w:rsid w:val="00426D45"/>
    <w:rsid w:val="00426F7E"/>
    <w:rsid w:val="00426FC9"/>
    <w:rsid w:val="0042706B"/>
    <w:rsid w:val="004272B0"/>
    <w:rsid w:val="004273FC"/>
    <w:rsid w:val="004276CE"/>
    <w:rsid w:val="004277B4"/>
    <w:rsid w:val="004278D0"/>
    <w:rsid w:val="004279B6"/>
    <w:rsid w:val="00427A4A"/>
    <w:rsid w:val="00427B62"/>
    <w:rsid w:val="00427C74"/>
    <w:rsid w:val="004300FD"/>
    <w:rsid w:val="00430377"/>
    <w:rsid w:val="004305D8"/>
    <w:rsid w:val="00430705"/>
    <w:rsid w:val="00430755"/>
    <w:rsid w:val="0043076E"/>
    <w:rsid w:val="00430A1C"/>
    <w:rsid w:val="00430AB0"/>
    <w:rsid w:val="00430B15"/>
    <w:rsid w:val="00430E8F"/>
    <w:rsid w:val="00430F33"/>
    <w:rsid w:val="004311EE"/>
    <w:rsid w:val="0043131A"/>
    <w:rsid w:val="00431565"/>
    <w:rsid w:val="004315F2"/>
    <w:rsid w:val="00431AD1"/>
    <w:rsid w:val="00431C4B"/>
    <w:rsid w:val="00431D59"/>
    <w:rsid w:val="00431ED2"/>
    <w:rsid w:val="0043221E"/>
    <w:rsid w:val="004322E2"/>
    <w:rsid w:val="00432605"/>
    <w:rsid w:val="00432660"/>
    <w:rsid w:val="00432786"/>
    <w:rsid w:val="004327A9"/>
    <w:rsid w:val="004327E4"/>
    <w:rsid w:val="004329D7"/>
    <w:rsid w:val="00432BEA"/>
    <w:rsid w:val="00432FD2"/>
    <w:rsid w:val="004331C5"/>
    <w:rsid w:val="004334FD"/>
    <w:rsid w:val="00433A2C"/>
    <w:rsid w:val="00433D1E"/>
    <w:rsid w:val="00433E42"/>
    <w:rsid w:val="00433E51"/>
    <w:rsid w:val="00433F0D"/>
    <w:rsid w:val="00433F16"/>
    <w:rsid w:val="00433F2A"/>
    <w:rsid w:val="00433FD0"/>
    <w:rsid w:val="0043406E"/>
    <w:rsid w:val="004342F3"/>
    <w:rsid w:val="0043443F"/>
    <w:rsid w:val="004345C5"/>
    <w:rsid w:val="00434652"/>
    <w:rsid w:val="004347EC"/>
    <w:rsid w:val="004348DA"/>
    <w:rsid w:val="00434FB1"/>
    <w:rsid w:val="00435054"/>
    <w:rsid w:val="004350C9"/>
    <w:rsid w:val="004353E4"/>
    <w:rsid w:val="004357D1"/>
    <w:rsid w:val="00435866"/>
    <w:rsid w:val="004359A3"/>
    <w:rsid w:val="00435B4A"/>
    <w:rsid w:val="00435C58"/>
    <w:rsid w:val="00435E97"/>
    <w:rsid w:val="00435FDC"/>
    <w:rsid w:val="0043613A"/>
    <w:rsid w:val="004362EA"/>
    <w:rsid w:val="00436330"/>
    <w:rsid w:val="00436707"/>
    <w:rsid w:val="0043674F"/>
    <w:rsid w:val="00436757"/>
    <w:rsid w:val="00436BC1"/>
    <w:rsid w:val="00436F3B"/>
    <w:rsid w:val="004371F0"/>
    <w:rsid w:val="0043756B"/>
    <w:rsid w:val="00437694"/>
    <w:rsid w:val="004377A6"/>
    <w:rsid w:val="004377BA"/>
    <w:rsid w:val="00437827"/>
    <w:rsid w:val="00437959"/>
    <w:rsid w:val="004379D1"/>
    <w:rsid w:val="00437BD0"/>
    <w:rsid w:val="00437C54"/>
    <w:rsid w:val="0044002A"/>
    <w:rsid w:val="0044034F"/>
    <w:rsid w:val="004405E7"/>
    <w:rsid w:val="00440686"/>
    <w:rsid w:val="0044069D"/>
    <w:rsid w:val="00440D1B"/>
    <w:rsid w:val="00440D4B"/>
    <w:rsid w:val="00440E7B"/>
    <w:rsid w:val="00440F3B"/>
    <w:rsid w:val="004410E9"/>
    <w:rsid w:val="00441103"/>
    <w:rsid w:val="004411CB"/>
    <w:rsid w:val="0044121F"/>
    <w:rsid w:val="004413BB"/>
    <w:rsid w:val="0044169F"/>
    <w:rsid w:val="00441791"/>
    <w:rsid w:val="00441824"/>
    <w:rsid w:val="00441BED"/>
    <w:rsid w:val="00441BF7"/>
    <w:rsid w:val="00441F05"/>
    <w:rsid w:val="00442153"/>
    <w:rsid w:val="004426F8"/>
    <w:rsid w:val="004427AB"/>
    <w:rsid w:val="00442923"/>
    <w:rsid w:val="00442A03"/>
    <w:rsid w:val="00442BCA"/>
    <w:rsid w:val="00442E4B"/>
    <w:rsid w:val="00442F3E"/>
    <w:rsid w:val="00442FA8"/>
    <w:rsid w:val="0044341F"/>
    <w:rsid w:val="00443465"/>
    <w:rsid w:val="0044349F"/>
    <w:rsid w:val="004435C7"/>
    <w:rsid w:val="0044388B"/>
    <w:rsid w:val="004438F1"/>
    <w:rsid w:val="004439F7"/>
    <w:rsid w:val="00443D32"/>
    <w:rsid w:val="00443EBF"/>
    <w:rsid w:val="00444084"/>
    <w:rsid w:val="00444148"/>
    <w:rsid w:val="0044421B"/>
    <w:rsid w:val="0044421D"/>
    <w:rsid w:val="0044473D"/>
    <w:rsid w:val="00444A2F"/>
    <w:rsid w:val="00444E65"/>
    <w:rsid w:val="00444FA2"/>
    <w:rsid w:val="00444FD4"/>
    <w:rsid w:val="004451E3"/>
    <w:rsid w:val="004453A5"/>
    <w:rsid w:val="00445466"/>
    <w:rsid w:val="004456D4"/>
    <w:rsid w:val="0044575D"/>
    <w:rsid w:val="00445817"/>
    <w:rsid w:val="00445844"/>
    <w:rsid w:val="0044585C"/>
    <w:rsid w:val="00445869"/>
    <w:rsid w:val="00445D50"/>
    <w:rsid w:val="00445D77"/>
    <w:rsid w:val="00445E7D"/>
    <w:rsid w:val="00445F3C"/>
    <w:rsid w:val="00445FF7"/>
    <w:rsid w:val="00446044"/>
    <w:rsid w:val="00446137"/>
    <w:rsid w:val="004463C9"/>
    <w:rsid w:val="004464BB"/>
    <w:rsid w:val="004464F8"/>
    <w:rsid w:val="004467FA"/>
    <w:rsid w:val="00446A0C"/>
    <w:rsid w:val="00446B3C"/>
    <w:rsid w:val="00446ECA"/>
    <w:rsid w:val="00447036"/>
    <w:rsid w:val="00447376"/>
    <w:rsid w:val="0044769A"/>
    <w:rsid w:val="0044774E"/>
    <w:rsid w:val="0044795E"/>
    <w:rsid w:val="004479E9"/>
    <w:rsid w:val="004479FB"/>
    <w:rsid w:val="00447A8C"/>
    <w:rsid w:val="00447F9C"/>
    <w:rsid w:val="0045025F"/>
    <w:rsid w:val="004503B7"/>
    <w:rsid w:val="00450633"/>
    <w:rsid w:val="004509E3"/>
    <w:rsid w:val="00450D69"/>
    <w:rsid w:val="0045120F"/>
    <w:rsid w:val="00451597"/>
    <w:rsid w:val="00451673"/>
    <w:rsid w:val="004518FF"/>
    <w:rsid w:val="00451A1C"/>
    <w:rsid w:val="004523F0"/>
    <w:rsid w:val="00452599"/>
    <w:rsid w:val="004528BE"/>
    <w:rsid w:val="00452ADF"/>
    <w:rsid w:val="00452E17"/>
    <w:rsid w:val="00452FA0"/>
    <w:rsid w:val="00453180"/>
    <w:rsid w:val="004533F2"/>
    <w:rsid w:val="004535A9"/>
    <w:rsid w:val="00453693"/>
    <w:rsid w:val="00453917"/>
    <w:rsid w:val="00453AC0"/>
    <w:rsid w:val="00453B1C"/>
    <w:rsid w:val="00453B9D"/>
    <w:rsid w:val="00453D83"/>
    <w:rsid w:val="00453EAD"/>
    <w:rsid w:val="00453FA2"/>
    <w:rsid w:val="00454012"/>
    <w:rsid w:val="0045427B"/>
    <w:rsid w:val="004542AD"/>
    <w:rsid w:val="00454448"/>
    <w:rsid w:val="004544A1"/>
    <w:rsid w:val="0045487A"/>
    <w:rsid w:val="00454896"/>
    <w:rsid w:val="004549C5"/>
    <w:rsid w:val="00454A5D"/>
    <w:rsid w:val="00454B55"/>
    <w:rsid w:val="00454CDB"/>
    <w:rsid w:val="00454D8E"/>
    <w:rsid w:val="00454DF8"/>
    <w:rsid w:val="00454FBD"/>
    <w:rsid w:val="00455003"/>
    <w:rsid w:val="004551A2"/>
    <w:rsid w:val="004553D3"/>
    <w:rsid w:val="0045582A"/>
    <w:rsid w:val="0045591D"/>
    <w:rsid w:val="00455940"/>
    <w:rsid w:val="00455F30"/>
    <w:rsid w:val="0045616E"/>
    <w:rsid w:val="0045641F"/>
    <w:rsid w:val="00456519"/>
    <w:rsid w:val="00456656"/>
    <w:rsid w:val="0045669F"/>
    <w:rsid w:val="004566BD"/>
    <w:rsid w:val="00456794"/>
    <w:rsid w:val="00456835"/>
    <w:rsid w:val="00456B0C"/>
    <w:rsid w:val="00457012"/>
    <w:rsid w:val="00457032"/>
    <w:rsid w:val="00457889"/>
    <w:rsid w:val="004578AF"/>
    <w:rsid w:val="004578D5"/>
    <w:rsid w:val="00457AE9"/>
    <w:rsid w:val="00457B55"/>
    <w:rsid w:val="00457CA2"/>
    <w:rsid w:val="00457F50"/>
    <w:rsid w:val="00460661"/>
    <w:rsid w:val="004607B4"/>
    <w:rsid w:val="00460A6F"/>
    <w:rsid w:val="00460B89"/>
    <w:rsid w:val="00460FE0"/>
    <w:rsid w:val="004610D3"/>
    <w:rsid w:val="004611F9"/>
    <w:rsid w:val="0046125C"/>
    <w:rsid w:val="0046128C"/>
    <w:rsid w:val="004613E0"/>
    <w:rsid w:val="00461697"/>
    <w:rsid w:val="004616CD"/>
    <w:rsid w:val="004617F2"/>
    <w:rsid w:val="00461877"/>
    <w:rsid w:val="004618CE"/>
    <w:rsid w:val="00461970"/>
    <w:rsid w:val="004619B0"/>
    <w:rsid w:val="00461D60"/>
    <w:rsid w:val="00461E61"/>
    <w:rsid w:val="00461E86"/>
    <w:rsid w:val="00461EFA"/>
    <w:rsid w:val="00461F61"/>
    <w:rsid w:val="0046204A"/>
    <w:rsid w:val="00462366"/>
    <w:rsid w:val="004624FA"/>
    <w:rsid w:val="0046251E"/>
    <w:rsid w:val="00462549"/>
    <w:rsid w:val="004625B2"/>
    <w:rsid w:val="00462918"/>
    <w:rsid w:val="00462932"/>
    <w:rsid w:val="00462AA6"/>
    <w:rsid w:val="00462BB6"/>
    <w:rsid w:val="00462C78"/>
    <w:rsid w:val="00462C98"/>
    <w:rsid w:val="00462E61"/>
    <w:rsid w:val="00462F71"/>
    <w:rsid w:val="00462F8F"/>
    <w:rsid w:val="0046305F"/>
    <w:rsid w:val="00463163"/>
    <w:rsid w:val="004634B2"/>
    <w:rsid w:val="004635AF"/>
    <w:rsid w:val="004635B0"/>
    <w:rsid w:val="004635FF"/>
    <w:rsid w:val="004636C9"/>
    <w:rsid w:val="00463788"/>
    <w:rsid w:val="00463A0D"/>
    <w:rsid w:val="00463D32"/>
    <w:rsid w:val="00463F89"/>
    <w:rsid w:val="0046408D"/>
    <w:rsid w:val="0046458C"/>
    <w:rsid w:val="00464829"/>
    <w:rsid w:val="004648CC"/>
    <w:rsid w:val="00464997"/>
    <w:rsid w:val="00464C09"/>
    <w:rsid w:val="00464E50"/>
    <w:rsid w:val="00464E87"/>
    <w:rsid w:val="00465077"/>
    <w:rsid w:val="004654E1"/>
    <w:rsid w:val="00465583"/>
    <w:rsid w:val="00465638"/>
    <w:rsid w:val="0046569F"/>
    <w:rsid w:val="004657DF"/>
    <w:rsid w:val="004658B3"/>
    <w:rsid w:val="00465BC2"/>
    <w:rsid w:val="00465D07"/>
    <w:rsid w:val="00465D77"/>
    <w:rsid w:val="00465FE4"/>
    <w:rsid w:val="0046611D"/>
    <w:rsid w:val="00466183"/>
    <w:rsid w:val="00466507"/>
    <w:rsid w:val="0046651C"/>
    <w:rsid w:val="004669AE"/>
    <w:rsid w:val="004669C9"/>
    <w:rsid w:val="00466AF7"/>
    <w:rsid w:val="00466E3E"/>
    <w:rsid w:val="00466F24"/>
    <w:rsid w:val="00466F9D"/>
    <w:rsid w:val="0046754E"/>
    <w:rsid w:val="004675A6"/>
    <w:rsid w:val="004677B3"/>
    <w:rsid w:val="00467D6F"/>
    <w:rsid w:val="00467DED"/>
    <w:rsid w:val="00467E0B"/>
    <w:rsid w:val="00467F58"/>
    <w:rsid w:val="00470038"/>
    <w:rsid w:val="004700BC"/>
    <w:rsid w:val="00470809"/>
    <w:rsid w:val="00470849"/>
    <w:rsid w:val="0047092D"/>
    <w:rsid w:val="00470C08"/>
    <w:rsid w:val="004710B1"/>
    <w:rsid w:val="0047137E"/>
    <w:rsid w:val="00471562"/>
    <w:rsid w:val="00471619"/>
    <w:rsid w:val="0047167C"/>
    <w:rsid w:val="004718A8"/>
    <w:rsid w:val="00471A74"/>
    <w:rsid w:val="00471CCF"/>
    <w:rsid w:val="004721CA"/>
    <w:rsid w:val="0047227D"/>
    <w:rsid w:val="00472514"/>
    <w:rsid w:val="0047257F"/>
    <w:rsid w:val="0047289C"/>
    <w:rsid w:val="00472C4D"/>
    <w:rsid w:val="00472D0B"/>
    <w:rsid w:val="00472F0D"/>
    <w:rsid w:val="00473035"/>
    <w:rsid w:val="0047318F"/>
    <w:rsid w:val="00473312"/>
    <w:rsid w:val="00473375"/>
    <w:rsid w:val="00473669"/>
    <w:rsid w:val="00473686"/>
    <w:rsid w:val="00473939"/>
    <w:rsid w:val="00473A21"/>
    <w:rsid w:val="00473BF7"/>
    <w:rsid w:val="004740F8"/>
    <w:rsid w:val="0047410B"/>
    <w:rsid w:val="00474151"/>
    <w:rsid w:val="00474165"/>
    <w:rsid w:val="0047421E"/>
    <w:rsid w:val="004747B6"/>
    <w:rsid w:val="004747E7"/>
    <w:rsid w:val="0047495D"/>
    <w:rsid w:val="00474BD3"/>
    <w:rsid w:val="00474C7C"/>
    <w:rsid w:val="00474CED"/>
    <w:rsid w:val="00474D6C"/>
    <w:rsid w:val="00474F0D"/>
    <w:rsid w:val="00474F7B"/>
    <w:rsid w:val="00475076"/>
    <w:rsid w:val="004751DB"/>
    <w:rsid w:val="00475280"/>
    <w:rsid w:val="004752DE"/>
    <w:rsid w:val="00475400"/>
    <w:rsid w:val="004755A2"/>
    <w:rsid w:val="00475705"/>
    <w:rsid w:val="00475A7A"/>
    <w:rsid w:val="00475BCF"/>
    <w:rsid w:val="00475BD9"/>
    <w:rsid w:val="00475CAC"/>
    <w:rsid w:val="00475ED0"/>
    <w:rsid w:val="00475FA4"/>
    <w:rsid w:val="00476044"/>
    <w:rsid w:val="0047614C"/>
    <w:rsid w:val="004761E4"/>
    <w:rsid w:val="00476210"/>
    <w:rsid w:val="00476313"/>
    <w:rsid w:val="00476541"/>
    <w:rsid w:val="004766B0"/>
    <w:rsid w:val="0047670F"/>
    <w:rsid w:val="004767DB"/>
    <w:rsid w:val="004769DA"/>
    <w:rsid w:val="00476AC2"/>
    <w:rsid w:val="00476C21"/>
    <w:rsid w:val="00476C32"/>
    <w:rsid w:val="00476DC3"/>
    <w:rsid w:val="00476E23"/>
    <w:rsid w:val="00476F7F"/>
    <w:rsid w:val="0047703E"/>
    <w:rsid w:val="00477092"/>
    <w:rsid w:val="00477339"/>
    <w:rsid w:val="00477508"/>
    <w:rsid w:val="004775DD"/>
    <w:rsid w:val="00477653"/>
    <w:rsid w:val="004776C1"/>
    <w:rsid w:val="00477BCA"/>
    <w:rsid w:val="004803AB"/>
    <w:rsid w:val="00480654"/>
    <w:rsid w:val="004807A2"/>
    <w:rsid w:val="00480B4C"/>
    <w:rsid w:val="00480D35"/>
    <w:rsid w:val="00480D42"/>
    <w:rsid w:val="00480D5E"/>
    <w:rsid w:val="00480DB3"/>
    <w:rsid w:val="00480F97"/>
    <w:rsid w:val="00481030"/>
    <w:rsid w:val="00481650"/>
    <w:rsid w:val="004819B4"/>
    <w:rsid w:val="004819EC"/>
    <w:rsid w:val="00481AD0"/>
    <w:rsid w:val="00481C1C"/>
    <w:rsid w:val="004820D2"/>
    <w:rsid w:val="00482212"/>
    <w:rsid w:val="00482569"/>
    <w:rsid w:val="00482920"/>
    <w:rsid w:val="00482B37"/>
    <w:rsid w:val="00482B7D"/>
    <w:rsid w:val="00482C0D"/>
    <w:rsid w:val="00482C10"/>
    <w:rsid w:val="00482EDA"/>
    <w:rsid w:val="004830BC"/>
    <w:rsid w:val="00483161"/>
    <w:rsid w:val="00483259"/>
    <w:rsid w:val="00483321"/>
    <w:rsid w:val="0048366B"/>
    <w:rsid w:val="00483715"/>
    <w:rsid w:val="00483E3B"/>
    <w:rsid w:val="00484004"/>
    <w:rsid w:val="004840E3"/>
    <w:rsid w:val="004841C8"/>
    <w:rsid w:val="0048438E"/>
    <w:rsid w:val="00484472"/>
    <w:rsid w:val="004844B6"/>
    <w:rsid w:val="004846A4"/>
    <w:rsid w:val="004846B2"/>
    <w:rsid w:val="00484995"/>
    <w:rsid w:val="004849DD"/>
    <w:rsid w:val="00484FB3"/>
    <w:rsid w:val="00485056"/>
    <w:rsid w:val="00485150"/>
    <w:rsid w:val="00485471"/>
    <w:rsid w:val="0048548C"/>
    <w:rsid w:val="004855A1"/>
    <w:rsid w:val="00485A65"/>
    <w:rsid w:val="00485C84"/>
    <w:rsid w:val="00485F35"/>
    <w:rsid w:val="004860ED"/>
    <w:rsid w:val="004861C7"/>
    <w:rsid w:val="0048625D"/>
    <w:rsid w:val="004864CA"/>
    <w:rsid w:val="004865C5"/>
    <w:rsid w:val="004866F7"/>
    <w:rsid w:val="0048674B"/>
    <w:rsid w:val="00486796"/>
    <w:rsid w:val="004867B9"/>
    <w:rsid w:val="00486829"/>
    <w:rsid w:val="00486A72"/>
    <w:rsid w:val="00486C32"/>
    <w:rsid w:val="00486C3F"/>
    <w:rsid w:val="00486D82"/>
    <w:rsid w:val="004870AE"/>
    <w:rsid w:val="004873C6"/>
    <w:rsid w:val="004874A3"/>
    <w:rsid w:val="00487582"/>
    <w:rsid w:val="00487939"/>
    <w:rsid w:val="004879BD"/>
    <w:rsid w:val="00487AAF"/>
    <w:rsid w:val="0049001E"/>
    <w:rsid w:val="004900E0"/>
    <w:rsid w:val="004901ED"/>
    <w:rsid w:val="00490381"/>
    <w:rsid w:val="004904E7"/>
    <w:rsid w:val="004906CE"/>
    <w:rsid w:val="00490743"/>
    <w:rsid w:val="00490904"/>
    <w:rsid w:val="0049099A"/>
    <w:rsid w:val="004909C9"/>
    <w:rsid w:val="00490B52"/>
    <w:rsid w:val="00490C93"/>
    <w:rsid w:val="00491522"/>
    <w:rsid w:val="004916EE"/>
    <w:rsid w:val="00491A5D"/>
    <w:rsid w:val="00491B2E"/>
    <w:rsid w:val="00491F29"/>
    <w:rsid w:val="00491FE9"/>
    <w:rsid w:val="00492040"/>
    <w:rsid w:val="0049206A"/>
    <w:rsid w:val="0049228B"/>
    <w:rsid w:val="004925E9"/>
    <w:rsid w:val="00492990"/>
    <w:rsid w:val="004929D0"/>
    <w:rsid w:val="00492A36"/>
    <w:rsid w:val="00492CE1"/>
    <w:rsid w:val="00492EA1"/>
    <w:rsid w:val="004931EA"/>
    <w:rsid w:val="0049329D"/>
    <w:rsid w:val="00493401"/>
    <w:rsid w:val="00493523"/>
    <w:rsid w:val="00493635"/>
    <w:rsid w:val="00493671"/>
    <w:rsid w:val="00493A9C"/>
    <w:rsid w:val="00493BA1"/>
    <w:rsid w:val="00493C04"/>
    <w:rsid w:val="00493DAE"/>
    <w:rsid w:val="00493EA6"/>
    <w:rsid w:val="00493EB1"/>
    <w:rsid w:val="004940AD"/>
    <w:rsid w:val="0049429D"/>
    <w:rsid w:val="004942C6"/>
    <w:rsid w:val="004948CA"/>
    <w:rsid w:val="00494A58"/>
    <w:rsid w:val="00494BAF"/>
    <w:rsid w:val="00494C2D"/>
    <w:rsid w:val="00494CE4"/>
    <w:rsid w:val="00494E67"/>
    <w:rsid w:val="00494F4D"/>
    <w:rsid w:val="0049506E"/>
    <w:rsid w:val="004950FA"/>
    <w:rsid w:val="0049515B"/>
    <w:rsid w:val="00495399"/>
    <w:rsid w:val="004954DA"/>
    <w:rsid w:val="004958D0"/>
    <w:rsid w:val="004958FB"/>
    <w:rsid w:val="00495937"/>
    <w:rsid w:val="00495A04"/>
    <w:rsid w:val="004962A1"/>
    <w:rsid w:val="00496335"/>
    <w:rsid w:val="004963CD"/>
    <w:rsid w:val="0049643E"/>
    <w:rsid w:val="00496966"/>
    <w:rsid w:val="004969D2"/>
    <w:rsid w:val="00496B55"/>
    <w:rsid w:val="00496B6E"/>
    <w:rsid w:val="00496CCD"/>
    <w:rsid w:val="00496E06"/>
    <w:rsid w:val="00496E8E"/>
    <w:rsid w:val="00496F0A"/>
    <w:rsid w:val="00496F19"/>
    <w:rsid w:val="004970EE"/>
    <w:rsid w:val="0049733B"/>
    <w:rsid w:val="004973AD"/>
    <w:rsid w:val="0049751C"/>
    <w:rsid w:val="0049756E"/>
    <w:rsid w:val="00497642"/>
    <w:rsid w:val="00497901"/>
    <w:rsid w:val="00497A7E"/>
    <w:rsid w:val="00497D1B"/>
    <w:rsid w:val="00497DD2"/>
    <w:rsid w:val="00497E2B"/>
    <w:rsid w:val="00497EBB"/>
    <w:rsid w:val="004A002D"/>
    <w:rsid w:val="004A00CB"/>
    <w:rsid w:val="004A02CB"/>
    <w:rsid w:val="004A04DC"/>
    <w:rsid w:val="004A04EE"/>
    <w:rsid w:val="004A066B"/>
    <w:rsid w:val="004A0681"/>
    <w:rsid w:val="004A095B"/>
    <w:rsid w:val="004A09EC"/>
    <w:rsid w:val="004A0BB0"/>
    <w:rsid w:val="004A0D1B"/>
    <w:rsid w:val="004A0F1B"/>
    <w:rsid w:val="004A0F2B"/>
    <w:rsid w:val="004A1027"/>
    <w:rsid w:val="004A11F6"/>
    <w:rsid w:val="004A1247"/>
    <w:rsid w:val="004A1592"/>
    <w:rsid w:val="004A15CB"/>
    <w:rsid w:val="004A17DB"/>
    <w:rsid w:val="004A1882"/>
    <w:rsid w:val="004A18F8"/>
    <w:rsid w:val="004A1C11"/>
    <w:rsid w:val="004A1FA8"/>
    <w:rsid w:val="004A1FAB"/>
    <w:rsid w:val="004A20A9"/>
    <w:rsid w:val="004A20FB"/>
    <w:rsid w:val="004A2183"/>
    <w:rsid w:val="004A2973"/>
    <w:rsid w:val="004A2A8F"/>
    <w:rsid w:val="004A2F88"/>
    <w:rsid w:val="004A30B8"/>
    <w:rsid w:val="004A354B"/>
    <w:rsid w:val="004A3564"/>
    <w:rsid w:val="004A35EA"/>
    <w:rsid w:val="004A3957"/>
    <w:rsid w:val="004A3A5C"/>
    <w:rsid w:val="004A3A89"/>
    <w:rsid w:val="004A3BE9"/>
    <w:rsid w:val="004A3CF4"/>
    <w:rsid w:val="004A4060"/>
    <w:rsid w:val="004A443B"/>
    <w:rsid w:val="004A44A2"/>
    <w:rsid w:val="004A46F3"/>
    <w:rsid w:val="004A488F"/>
    <w:rsid w:val="004A49FE"/>
    <w:rsid w:val="004A4A6A"/>
    <w:rsid w:val="004A4D64"/>
    <w:rsid w:val="004A4DB0"/>
    <w:rsid w:val="004A4EDC"/>
    <w:rsid w:val="004A4F8C"/>
    <w:rsid w:val="004A5480"/>
    <w:rsid w:val="004A553F"/>
    <w:rsid w:val="004A5608"/>
    <w:rsid w:val="004A59D9"/>
    <w:rsid w:val="004A5B06"/>
    <w:rsid w:val="004A5DD2"/>
    <w:rsid w:val="004A5E61"/>
    <w:rsid w:val="004A5EBA"/>
    <w:rsid w:val="004A5ECA"/>
    <w:rsid w:val="004A5F58"/>
    <w:rsid w:val="004A5FD2"/>
    <w:rsid w:val="004A6258"/>
    <w:rsid w:val="004A633A"/>
    <w:rsid w:val="004A6406"/>
    <w:rsid w:val="004A6579"/>
    <w:rsid w:val="004A6684"/>
    <w:rsid w:val="004A6862"/>
    <w:rsid w:val="004A68CA"/>
    <w:rsid w:val="004A68D9"/>
    <w:rsid w:val="004A6913"/>
    <w:rsid w:val="004A6C25"/>
    <w:rsid w:val="004A6E53"/>
    <w:rsid w:val="004A6ED5"/>
    <w:rsid w:val="004A6EFC"/>
    <w:rsid w:val="004A701C"/>
    <w:rsid w:val="004A7106"/>
    <w:rsid w:val="004A71D4"/>
    <w:rsid w:val="004A723A"/>
    <w:rsid w:val="004A734B"/>
    <w:rsid w:val="004A7730"/>
    <w:rsid w:val="004A7745"/>
    <w:rsid w:val="004A7899"/>
    <w:rsid w:val="004A78D0"/>
    <w:rsid w:val="004A7AEB"/>
    <w:rsid w:val="004A7F35"/>
    <w:rsid w:val="004B007F"/>
    <w:rsid w:val="004B00B7"/>
    <w:rsid w:val="004B0569"/>
    <w:rsid w:val="004B1086"/>
    <w:rsid w:val="004B10E4"/>
    <w:rsid w:val="004B12EA"/>
    <w:rsid w:val="004B136C"/>
    <w:rsid w:val="004B188C"/>
    <w:rsid w:val="004B1C39"/>
    <w:rsid w:val="004B1D09"/>
    <w:rsid w:val="004B1D73"/>
    <w:rsid w:val="004B1DF5"/>
    <w:rsid w:val="004B20C7"/>
    <w:rsid w:val="004B222C"/>
    <w:rsid w:val="004B2347"/>
    <w:rsid w:val="004B24E8"/>
    <w:rsid w:val="004B257A"/>
    <w:rsid w:val="004B26A8"/>
    <w:rsid w:val="004B2A01"/>
    <w:rsid w:val="004B2A37"/>
    <w:rsid w:val="004B2C94"/>
    <w:rsid w:val="004B2D06"/>
    <w:rsid w:val="004B2D45"/>
    <w:rsid w:val="004B31CD"/>
    <w:rsid w:val="004B34E7"/>
    <w:rsid w:val="004B3510"/>
    <w:rsid w:val="004B3711"/>
    <w:rsid w:val="004B3AFA"/>
    <w:rsid w:val="004B3BFA"/>
    <w:rsid w:val="004B3CCB"/>
    <w:rsid w:val="004B3D3C"/>
    <w:rsid w:val="004B404D"/>
    <w:rsid w:val="004B4501"/>
    <w:rsid w:val="004B45FF"/>
    <w:rsid w:val="004B466B"/>
    <w:rsid w:val="004B4857"/>
    <w:rsid w:val="004B4950"/>
    <w:rsid w:val="004B4EAE"/>
    <w:rsid w:val="004B5047"/>
    <w:rsid w:val="004B50C9"/>
    <w:rsid w:val="004B5132"/>
    <w:rsid w:val="004B529B"/>
    <w:rsid w:val="004B53D6"/>
    <w:rsid w:val="004B548F"/>
    <w:rsid w:val="004B55E9"/>
    <w:rsid w:val="004B57B0"/>
    <w:rsid w:val="004B5B51"/>
    <w:rsid w:val="004B60F4"/>
    <w:rsid w:val="004B622A"/>
    <w:rsid w:val="004B646E"/>
    <w:rsid w:val="004B64D7"/>
    <w:rsid w:val="004B6522"/>
    <w:rsid w:val="004B655E"/>
    <w:rsid w:val="004B65C0"/>
    <w:rsid w:val="004B664C"/>
    <w:rsid w:val="004B6868"/>
    <w:rsid w:val="004B68BF"/>
    <w:rsid w:val="004B6BE0"/>
    <w:rsid w:val="004B6BFA"/>
    <w:rsid w:val="004B6C50"/>
    <w:rsid w:val="004B6C51"/>
    <w:rsid w:val="004B6C56"/>
    <w:rsid w:val="004B6D2F"/>
    <w:rsid w:val="004B6F38"/>
    <w:rsid w:val="004B724A"/>
    <w:rsid w:val="004B7346"/>
    <w:rsid w:val="004B7ABD"/>
    <w:rsid w:val="004B7C00"/>
    <w:rsid w:val="004B7E04"/>
    <w:rsid w:val="004B7E40"/>
    <w:rsid w:val="004B7E41"/>
    <w:rsid w:val="004B7ECB"/>
    <w:rsid w:val="004C00A4"/>
    <w:rsid w:val="004C0569"/>
    <w:rsid w:val="004C08EE"/>
    <w:rsid w:val="004C096D"/>
    <w:rsid w:val="004C0C77"/>
    <w:rsid w:val="004C0C9F"/>
    <w:rsid w:val="004C0D57"/>
    <w:rsid w:val="004C0D9D"/>
    <w:rsid w:val="004C103A"/>
    <w:rsid w:val="004C107A"/>
    <w:rsid w:val="004C112D"/>
    <w:rsid w:val="004C1137"/>
    <w:rsid w:val="004C1220"/>
    <w:rsid w:val="004C140B"/>
    <w:rsid w:val="004C14E4"/>
    <w:rsid w:val="004C1543"/>
    <w:rsid w:val="004C1546"/>
    <w:rsid w:val="004C154D"/>
    <w:rsid w:val="004C1A70"/>
    <w:rsid w:val="004C2097"/>
    <w:rsid w:val="004C2A52"/>
    <w:rsid w:val="004C2A9C"/>
    <w:rsid w:val="004C2E27"/>
    <w:rsid w:val="004C2FA1"/>
    <w:rsid w:val="004C31A5"/>
    <w:rsid w:val="004C32A5"/>
    <w:rsid w:val="004C33EC"/>
    <w:rsid w:val="004C3402"/>
    <w:rsid w:val="004C34E2"/>
    <w:rsid w:val="004C37C6"/>
    <w:rsid w:val="004C38E2"/>
    <w:rsid w:val="004C3E0B"/>
    <w:rsid w:val="004C3E52"/>
    <w:rsid w:val="004C3F6B"/>
    <w:rsid w:val="004C3F81"/>
    <w:rsid w:val="004C4179"/>
    <w:rsid w:val="004C423D"/>
    <w:rsid w:val="004C434D"/>
    <w:rsid w:val="004C4412"/>
    <w:rsid w:val="004C44EB"/>
    <w:rsid w:val="004C45BD"/>
    <w:rsid w:val="004C46CB"/>
    <w:rsid w:val="004C48F9"/>
    <w:rsid w:val="004C49C5"/>
    <w:rsid w:val="004C4AC3"/>
    <w:rsid w:val="004C4C12"/>
    <w:rsid w:val="004C4C83"/>
    <w:rsid w:val="004C4C9A"/>
    <w:rsid w:val="004C5207"/>
    <w:rsid w:val="004C52C0"/>
    <w:rsid w:val="004C53F5"/>
    <w:rsid w:val="004C559E"/>
    <w:rsid w:val="004C55EE"/>
    <w:rsid w:val="004C5905"/>
    <w:rsid w:val="004C591C"/>
    <w:rsid w:val="004C5AA4"/>
    <w:rsid w:val="004C5BF3"/>
    <w:rsid w:val="004C5D60"/>
    <w:rsid w:val="004C5DB5"/>
    <w:rsid w:val="004C5E28"/>
    <w:rsid w:val="004C5E40"/>
    <w:rsid w:val="004C5E97"/>
    <w:rsid w:val="004C5F7C"/>
    <w:rsid w:val="004C61BC"/>
    <w:rsid w:val="004C6372"/>
    <w:rsid w:val="004C64BC"/>
    <w:rsid w:val="004C6629"/>
    <w:rsid w:val="004C69FA"/>
    <w:rsid w:val="004C6B35"/>
    <w:rsid w:val="004C6C2B"/>
    <w:rsid w:val="004C6C6A"/>
    <w:rsid w:val="004C6CE9"/>
    <w:rsid w:val="004C6DB1"/>
    <w:rsid w:val="004C70ED"/>
    <w:rsid w:val="004C718D"/>
    <w:rsid w:val="004C72F1"/>
    <w:rsid w:val="004C75C3"/>
    <w:rsid w:val="004C75F7"/>
    <w:rsid w:val="004C76DF"/>
    <w:rsid w:val="004C776E"/>
    <w:rsid w:val="004C7876"/>
    <w:rsid w:val="004C7B92"/>
    <w:rsid w:val="004C7D20"/>
    <w:rsid w:val="004C7EC9"/>
    <w:rsid w:val="004C7FE0"/>
    <w:rsid w:val="004D01D2"/>
    <w:rsid w:val="004D0205"/>
    <w:rsid w:val="004D043B"/>
    <w:rsid w:val="004D04AB"/>
    <w:rsid w:val="004D04E3"/>
    <w:rsid w:val="004D071C"/>
    <w:rsid w:val="004D0B36"/>
    <w:rsid w:val="004D0C5F"/>
    <w:rsid w:val="004D0CF9"/>
    <w:rsid w:val="004D0D83"/>
    <w:rsid w:val="004D0EB7"/>
    <w:rsid w:val="004D0F37"/>
    <w:rsid w:val="004D0FF3"/>
    <w:rsid w:val="004D13BD"/>
    <w:rsid w:val="004D1501"/>
    <w:rsid w:val="004D1591"/>
    <w:rsid w:val="004D18BE"/>
    <w:rsid w:val="004D19B4"/>
    <w:rsid w:val="004D19E9"/>
    <w:rsid w:val="004D1EF7"/>
    <w:rsid w:val="004D1FCE"/>
    <w:rsid w:val="004D2099"/>
    <w:rsid w:val="004D2285"/>
    <w:rsid w:val="004D236A"/>
    <w:rsid w:val="004D24D7"/>
    <w:rsid w:val="004D2515"/>
    <w:rsid w:val="004D2539"/>
    <w:rsid w:val="004D261A"/>
    <w:rsid w:val="004D2AE7"/>
    <w:rsid w:val="004D2B47"/>
    <w:rsid w:val="004D2C0F"/>
    <w:rsid w:val="004D2DF4"/>
    <w:rsid w:val="004D2F7F"/>
    <w:rsid w:val="004D3115"/>
    <w:rsid w:val="004D3142"/>
    <w:rsid w:val="004D32CE"/>
    <w:rsid w:val="004D33C0"/>
    <w:rsid w:val="004D33CB"/>
    <w:rsid w:val="004D34E8"/>
    <w:rsid w:val="004D3647"/>
    <w:rsid w:val="004D37C2"/>
    <w:rsid w:val="004D37CD"/>
    <w:rsid w:val="004D39EC"/>
    <w:rsid w:val="004D3A87"/>
    <w:rsid w:val="004D3C7D"/>
    <w:rsid w:val="004D3D42"/>
    <w:rsid w:val="004D3DDC"/>
    <w:rsid w:val="004D402E"/>
    <w:rsid w:val="004D406D"/>
    <w:rsid w:val="004D4258"/>
    <w:rsid w:val="004D45AE"/>
    <w:rsid w:val="004D46D5"/>
    <w:rsid w:val="004D4713"/>
    <w:rsid w:val="004D4915"/>
    <w:rsid w:val="004D49EC"/>
    <w:rsid w:val="004D4ACA"/>
    <w:rsid w:val="004D4B48"/>
    <w:rsid w:val="004D4DD3"/>
    <w:rsid w:val="004D4E72"/>
    <w:rsid w:val="004D4EAA"/>
    <w:rsid w:val="004D50CF"/>
    <w:rsid w:val="004D5215"/>
    <w:rsid w:val="004D522E"/>
    <w:rsid w:val="004D5369"/>
    <w:rsid w:val="004D5DD3"/>
    <w:rsid w:val="004D5E04"/>
    <w:rsid w:val="004D5E56"/>
    <w:rsid w:val="004D5F38"/>
    <w:rsid w:val="004D5FE6"/>
    <w:rsid w:val="004D61AC"/>
    <w:rsid w:val="004D65B7"/>
    <w:rsid w:val="004D6781"/>
    <w:rsid w:val="004D67AB"/>
    <w:rsid w:val="004D68AF"/>
    <w:rsid w:val="004D68C8"/>
    <w:rsid w:val="004D6B6B"/>
    <w:rsid w:val="004D70F4"/>
    <w:rsid w:val="004D749D"/>
    <w:rsid w:val="004D7E3E"/>
    <w:rsid w:val="004D7E4D"/>
    <w:rsid w:val="004D7F8B"/>
    <w:rsid w:val="004E00F4"/>
    <w:rsid w:val="004E02CA"/>
    <w:rsid w:val="004E0765"/>
    <w:rsid w:val="004E0A72"/>
    <w:rsid w:val="004E0B9C"/>
    <w:rsid w:val="004E0D54"/>
    <w:rsid w:val="004E103B"/>
    <w:rsid w:val="004E11D1"/>
    <w:rsid w:val="004E13D0"/>
    <w:rsid w:val="004E1577"/>
    <w:rsid w:val="004E1580"/>
    <w:rsid w:val="004E15BD"/>
    <w:rsid w:val="004E18CF"/>
    <w:rsid w:val="004E22A7"/>
    <w:rsid w:val="004E285D"/>
    <w:rsid w:val="004E2957"/>
    <w:rsid w:val="004E29D6"/>
    <w:rsid w:val="004E2A4F"/>
    <w:rsid w:val="004E2AE7"/>
    <w:rsid w:val="004E2D53"/>
    <w:rsid w:val="004E32BA"/>
    <w:rsid w:val="004E3327"/>
    <w:rsid w:val="004E332B"/>
    <w:rsid w:val="004E3472"/>
    <w:rsid w:val="004E3616"/>
    <w:rsid w:val="004E36DC"/>
    <w:rsid w:val="004E3B5E"/>
    <w:rsid w:val="004E3DBA"/>
    <w:rsid w:val="004E3E6B"/>
    <w:rsid w:val="004E4225"/>
    <w:rsid w:val="004E4276"/>
    <w:rsid w:val="004E4326"/>
    <w:rsid w:val="004E44B0"/>
    <w:rsid w:val="004E44FB"/>
    <w:rsid w:val="004E466E"/>
    <w:rsid w:val="004E4C7A"/>
    <w:rsid w:val="004E506C"/>
    <w:rsid w:val="004E5603"/>
    <w:rsid w:val="004E5B8F"/>
    <w:rsid w:val="004E5F81"/>
    <w:rsid w:val="004E6178"/>
    <w:rsid w:val="004E621D"/>
    <w:rsid w:val="004E6464"/>
    <w:rsid w:val="004E64AC"/>
    <w:rsid w:val="004E66FA"/>
    <w:rsid w:val="004E6761"/>
    <w:rsid w:val="004E68DC"/>
    <w:rsid w:val="004E697E"/>
    <w:rsid w:val="004E69A8"/>
    <w:rsid w:val="004E69F8"/>
    <w:rsid w:val="004E6C7E"/>
    <w:rsid w:val="004E6C93"/>
    <w:rsid w:val="004E6D1F"/>
    <w:rsid w:val="004E6E05"/>
    <w:rsid w:val="004E6F71"/>
    <w:rsid w:val="004E7422"/>
    <w:rsid w:val="004E7595"/>
    <w:rsid w:val="004E75B7"/>
    <w:rsid w:val="004E768F"/>
    <w:rsid w:val="004E784C"/>
    <w:rsid w:val="004E7B5A"/>
    <w:rsid w:val="004F007C"/>
    <w:rsid w:val="004F008A"/>
    <w:rsid w:val="004F00A6"/>
    <w:rsid w:val="004F0420"/>
    <w:rsid w:val="004F05B0"/>
    <w:rsid w:val="004F0767"/>
    <w:rsid w:val="004F07FD"/>
    <w:rsid w:val="004F08BE"/>
    <w:rsid w:val="004F0978"/>
    <w:rsid w:val="004F09A7"/>
    <w:rsid w:val="004F09F7"/>
    <w:rsid w:val="004F0C6D"/>
    <w:rsid w:val="004F0D58"/>
    <w:rsid w:val="004F105B"/>
    <w:rsid w:val="004F10CA"/>
    <w:rsid w:val="004F11CF"/>
    <w:rsid w:val="004F128F"/>
    <w:rsid w:val="004F12E8"/>
    <w:rsid w:val="004F12EF"/>
    <w:rsid w:val="004F1630"/>
    <w:rsid w:val="004F179C"/>
    <w:rsid w:val="004F17E6"/>
    <w:rsid w:val="004F1850"/>
    <w:rsid w:val="004F1A15"/>
    <w:rsid w:val="004F1B93"/>
    <w:rsid w:val="004F1BE0"/>
    <w:rsid w:val="004F1D10"/>
    <w:rsid w:val="004F1D78"/>
    <w:rsid w:val="004F1DFA"/>
    <w:rsid w:val="004F1E01"/>
    <w:rsid w:val="004F1ED3"/>
    <w:rsid w:val="004F2068"/>
    <w:rsid w:val="004F20C5"/>
    <w:rsid w:val="004F21C4"/>
    <w:rsid w:val="004F2272"/>
    <w:rsid w:val="004F22C8"/>
    <w:rsid w:val="004F23C8"/>
    <w:rsid w:val="004F2404"/>
    <w:rsid w:val="004F2586"/>
    <w:rsid w:val="004F2593"/>
    <w:rsid w:val="004F25AA"/>
    <w:rsid w:val="004F297D"/>
    <w:rsid w:val="004F2A12"/>
    <w:rsid w:val="004F2A53"/>
    <w:rsid w:val="004F2BF7"/>
    <w:rsid w:val="004F2CE4"/>
    <w:rsid w:val="004F2DBE"/>
    <w:rsid w:val="004F31EB"/>
    <w:rsid w:val="004F34D7"/>
    <w:rsid w:val="004F35B3"/>
    <w:rsid w:val="004F35BE"/>
    <w:rsid w:val="004F36D4"/>
    <w:rsid w:val="004F36F2"/>
    <w:rsid w:val="004F3959"/>
    <w:rsid w:val="004F39B1"/>
    <w:rsid w:val="004F39E1"/>
    <w:rsid w:val="004F3C2F"/>
    <w:rsid w:val="004F3C35"/>
    <w:rsid w:val="004F405C"/>
    <w:rsid w:val="004F41FC"/>
    <w:rsid w:val="004F442B"/>
    <w:rsid w:val="004F4473"/>
    <w:rsid w:val="004F4711"/>
    <w:rsid w:val="004F47A7"/>
    <w:rsid w:val="004F4A30"/>
    <w:rsid w:val="004F4B62"/>
    <w:rsid w:val="004F4B90"/>
    <w:rsid w:val="004F4BE3"/>
    <w:rsid w:val="004F4E0C"/>
    <w:rsid w:val="004F50B4"/>
    <w:rsid w:val="004F5120"/>
    <w:rsid w:val="004F5663"/>
    <w:rsid w:val="004F5878"/>
    <w:rsid w:val="004F5D0F"/>
    <w:rsid w:val="004F5DFA"/>
    <w:rsid w:val="004F5DFC"/>
    <w:rsid w:val="004F63C8"/>
    <w:rsid w:val="004F6587"/>
    <w:rsid w:val="004F66BF"/>
    <w:rsid w:val="004F6AA6"/>
    <w:rsid w:val="004F70A3"/>
    <w:rsid w:val="004F70C1"/>
    <w:rsid w:val="004F70FC"/>
    <w:rsid w:val="004F7733"/>
    <w:rsid w:val="004F7BA5"/>
    <w:rsid w:val="004F7D0D"/>
    <w:rsid w:val="00500257"/>
    <w:rsid w:val="00500449"/>
    <w:rsid w:val="005006F2"/>
    <w:rsid w:val="00500A23"/>
    <w:rsid w:val="00500A72"/>
    <w:rsid w:val="00500A74"/>
    <w:rsid w:val="00500BEC"/>
    <w:rsid w:val="00500E1B"/>
    <w:rsid w:val="00501255"/>
    <w:rsid w:val="00501276"/>
    <w:rsid w:val="005013C3"/>
    <w:rsid w:val="0050142C"/>
    <w:rsid w:val="0050144B"/>
    <w:rsid w:val="0050179E"/>
    <w:rsid w:val="00501B50"/>
    <w:rsid w:val="00501D0B"/>
    <w:rsid w:val="00501E20"/>
    <w:rsid w:val="00501F10"/>
    <w:rsid w:val="005020B0"/>
    <w:rsid w:val="005021D1"/>
    <w:rsid w:val="0050224C"/>
    <w:rsid w:val="00502315"/>
    <w:rsid w:val="005023A0"/>
    <w:rsid w:val="00502518"/>
    <w:rsid w:val="00502901"/>
    <w:rsid w:val="00502929"/>
    <w:rsid w:val="00502A2B"/>
    <w:rsid w:val="00502BCB"/>
    <w:rsid w:val="00502BF8"/>
    <w:rsid w:val="00502C67"/>
    <w:rsid w:val="00502DF6"/>
    <w:rsid w:val="00502F61"/>
    <w:rsid w:val="0050352D"/>
    <w:rsid w:val="00503567"/>
    <w:rsid w:val="005035E7"/>
    <w:rsid w:val="0050386F"/>
    <w:rsid w:val="00503D96"/>
    <w:rsid w:val="00503DB5"/>
    <w:rsid w:val="00503E45"/>
    <w:rsid w:val="00503E87"/>
    <w:rsid w:val="005041C1"/>
    <w:rsid w:val="005042BA"/>
    <w:rsid w:val="0050438A"/>
    <w:rsid w:val="0050445B"/>
    <w:rsid w:val="00504494"/>
    <w:rsid w:val="0050454F"/>
    <w:rsid w:val="005047B3"/>
    <w:rsid w:val="005048F6"/>
    <w:rsid w:val="00504BBC"/>
    <w:rsid w:val="00504C36"/>
    <w:rsid w:val="005051D7"/>
    <w:rsid w:val="0050547F"/>
    <w:rsid w:val="0050556B"/>
    <w:rsid w:val="0050594E"/>
    <w:rsid w:val="00505AA9"/>
    <w:rsid w:val="00505AE6"/>
    <w:rsid w:val="00505B8D"/>
    <w:rsid w:val="00505D4D"/>
    <w:rsid w:val="00505D7F"/>
    <w:rsid w:val="00505DF2"/>
    <w:rsid w:val="00505EE4"/>
    <w:rsid w:val="00506031"/>
    <w:rsid w:val="00506047"/>
    <w:rsid w:val="00506118"/>
    <w:rsid w:val="0050637B"/>
    <w:rsid w:val="005065AF"/>
    <w:rsid w:val="005065F3"/>
    <w:rsid w:val="00506625"/>
    <w:rsid w:val="00506776"/>
    <w:rsid w:val="00506795"/>
    <w:rsid w:val="00506AE4"/>
    <w:rsid w:val="00506CF9"/>
    <w:rsid w:val="00506ECE"/>
    <w:rsid w:val="00506F67"/>
    <w:rsid w:val="00507012"/>
    <w:rsid w:val="0050703C"/>
    <w:rsid w:val="00507196"/>
    <w:rsid w:val="00507346"/>
    <w:rsid w:val="00507377"/>
    <w:rsid w:val="00507455"/>
    <w:rsid w:val="005074A5"/>
    <w:rsid w:val="005076C6"/>
    <w:rsid w:val="0050770A"/>
    <w:rsid w:val="0050773F"/>
    <w:rsid w:val="00507A9B"/>
    <w:rsid w:val="00507E01"/>
    <w:rsid w:val="00510027"/>
    <w:rsid w:val="0051045C"/>
    <w:rsid w:val="00510A2B"/>
    <w:rsid w:val="00510B36"/>
    <w:rsid w:val="00510DF0"/>
    <w:rsid w:val="00510FF4"/>
    <w:rsid w:val="00511084"/>
    <w:rsid w:val="005110D8"/>
    <w:rsid w:val="005111CB"/>
    <w:rsid w:val="00511211"/>
    <w:rsid w:val="0051125F"/>
    <w:rsid w:val="005114DF"/>
    <w:rsid w:val="00511585"/>
    <w:rsid w:val="00511612"/>
    <w:rsid w:val="0051186B"/>
    <w:rsid w:val="00511A97"/>
    <w:rsid w:val="00511AB9"/>
    <w:rsid w:val="00511CA0"/>
    <w:rsid w:val="00511F8E"/>
    <w:rsid w:val="00511F9E"/>
    <w:rsid w:val="00512242"/>
    <w:rsid w:val="00512433"/>
    <w:rsid w:val="005125EB"/>
    <w:rsid w:val="005127CB"/>
    <w:rsid w:val="0051290A"/>
    <w:rsid w:val="005129DB"/>
    <w:rsid w:val="00512AF5"/>
    <w:rsid w:val="00512C97"/>
    <w:rsid w:val="00512D9F"/>
    <w:rsid w:val="00512F97"/>
    <w:rsid w:val="00513158"/>
    <w:rsid w:val="005136D9"/>
    <w:rsid w:val="0051381C"/>
    <w:rsid w:val="00513BF7"/>
    <w:rsid w:val="00513DCD"/>
    <w:rsid w:val="0051404F"/>
    <w:rsid w:val="0051420F"/>
    <w:rsid w:val="0051461E"/>
    <w:rsid w:val="005147D9"/>
    <w:rsid w:val="005147EC"/>
    <w:rsid w:val="005147F2"/>
    <w:rsid w:val="00514BD9"/>
    <w:rsid w:val="00514D6B"/>
    <w:rsid w:val="00514F5A"/>
    <w:rsid w:val="00514FB3"/>
    <w:rsid w:val="005150A6"/>
    <w:rsid w:val="00515415"/>
    <w:rsid w:val="005154AF"/>
    <w:rsid w:val="00515696"/>
    <w:rsid w:val="0051573D"/>
    <w:rsid w:val="005158B0"/>
    <w:rsid w:val="00515B17"/>
    <w:rsid w:val="00515B2C"/>
    <w:rsid w:val="00515F15"/>
    <w:rsid w:val="005161B1"/>
    <w:rsid w:val="0051639A"/>
    <w:rsid w:val="005165EB"/>
    <w:rsid w:val="005166BC"/>
    <w:rsid w:val="00516783"/>
    <w:rsid w:val="00516A66"/>
    <w:rsid w:val="00516C37"/>
    <w:rsid w:val="00516D46"/>
    <w:rsid w:val="00516ECF"/>
    <w:rsid w:val="00516FDE"/>
    <w:rsid w:val="00517030"/>
    <w:rsid w:val="005170F0"/>
    <w:rsid w:val="0051713D"/>
    <w:rsid w:val="00517294"/>
    <w:rsid w:val="005172BA"/>
    <w:rsid w:val="005173DE"/>
    <w:rsid w:val="0051744A"/>
    <w:rsid w:val="005174BB"/>
    <w:rsid w:val="005175E5"/>
    <w:rsid w:val="0051786F"/>
    <w:rsid w:val="00517A00"/>
    <w:rsid w:val="00517AFB"/>
    <w:rsid w:val="00517B17"/>
    <w:rsid w:val="00517E78"/>
    <w:rsid w:val="00517EBE"/>
    <w:rsid w:val="00517EF2"/>
    <w:rsid w:val="00517F1C"/>
    <w:rsid w:val="00520106"/>
    <w:rsid w:val="0052014D"/>
    <w:rsid w:val="005201A8"/>
    <w:rsid w:val="00520214"/>
    <w:rsid w:val="00520295"/>
    <w:rsid w:val="0052079F"/>
    <w:rsid w:val="00520807"/>
    <w:rsid w:val="00520830"/>
    <w:rsid w:val="00520A94"/>
    <w:rsid w:val="00520A98"/>
    <w:rsid w:val="00520AAB"/>
    <w:rsid w:val="00520B51"/>
    <w:rsid w:val="00520B84"/>
    <w:rsid w:val="00520CE8"/>
    <w:rsid w:val="00520EEB"/>
    <w:rsid w:val="00520F51"/>
    <w:rsid w:val="00521013"/>
    <w:rsid w:val="0052111C"/>
    <w:rsid w:val="0052117F"/>
    <w:rsid w:val="005211FB"/>
    <w:rsid w:val="0052129F"/>
    <w:rsid w:val="005212D1"/>
    <w:rsid w:val="005213F6"/>
    <w:rsid w:val="005218A2"/>
    <w:rsid w:val="0052190D"/>
    <w:rsid w:val="00521A24"/>
    <w:rsid w:val="00521B33"/>
    <w:rsid w:val="00521D6F"/>
    <w:rsid w:val="0052212B"/>
    <w:rsid w:val="005221C5"/>
    <w:rsid w:val="0052228C"/>
    <w:rsid w:val="00522406"/>
    <w:rsid w:val="0052272B"/>
    <w:rsid w:val="0052286E"/>
    <w:rsid w:val="00522A8C"/>
    <w:rsid w:val="00522B48"/>
    <w:rsid w:val="00522CB4"/>
    <w:rsid w:val="00522CBB"/>
    <w:rsid w:val="00522E55"/>
    <w:rsid w:val="00522E8C"/>
    <w:rsid w:val="00523030"/>
    <w:rsid w:val="0052308A"/>
    <w:rsid w:val="005231A8"/>
    <w:rsid w:val="005234E3"/>
    <w:rsid w:val="00523D02"/>
    <w:rsid w:val="00523D1C"/>
    <w:rsid w:val="00524003"/>
    <w:rsid w:val="005240F1"/>
    <w:rsid w:val="00524292"/>
    <w:rsid w:val="0052453A"/>
    <w:rsid w:val="00524588"/>
    <w:rsid w:val="005247C0"/>
    <w:rsid w:val="00524B04"/>
    <w:rsid w:val="00524D17"/>
    <w:rsid w:val="00524DA6"/>
    <w:rsid w:val="00525075"/>
    <w:rsid w:val="0052510F"/>
    <w:rsid w:val="005251A2"/>
    <w:rsid w:val="005251A3"/>
    <w:rsid w:val="005255DD"/>
    <w:rsid w:val="005257E8"/>
    <w:rsid w:val="005257EE"/>
    <w:rsid w:val="00525933"/>
    <w:rsid w:val="005259CE"/>
    <w:rsid w:val="00525A5B"/>
    <w:rsid w:val="00525A95"/>
    <w:rsid w:val="00525B54"/>
    <w:rsid w:val="00525DCB"/>
    <w:rsid w:val="0052624F"/>
    <w:rsid w:val="0052644A"/>
    <w:rsid w:val="00526601"/>
    <w:rsid w:val="00526678"/>
    <w:rsid w:val="005266B5"/>
    <w:rsid w:val="00526907"/>
    <w:rsid w:val="005269AC"/>
    <w:rsid w:val="00526A7D"/>
    <w:rsid w:val="00526A9B"/>
    <w:rsid w:val="00527159"/>
    <w:rsid w:val="005271A0"/>
    <w:rsid w:val="005271D8"/>
    <w:rsid w:val="00527B23"/>
    <w:rsid w:val="00527B4D"/>
    <w:rsid w:val="00527BF2"/>
    <w:rsid w:val="00527D06"/>
    <w:rsid w:val="00527DC7"/>
    <w:rsid w:val="0053053F"/>
    <w:rsid w:val="0053069D"/>
    <w:rsid w:val="00530763"/>
    <w:rsid w:val="005308B8"/>
    <w:rsid w:val="00530975"/>
    <w:rsid w:val="00530A4E"/>
    <w:rsid w:val="00530AD9"/>
    <w:rsid w:val="00530BC3"/>
    <w:rsid w:val="00530BCE"/>
    <w:rsid w:val="00530C56"/>
    <w:rsid w:val="00530D19"/>
    <w:rsid w:val="0053115C"/>
    <w:rsid w:val="005312B5"/>
    <w:rsid w:val="005312E9"/>
    <w:rsid w:val="00531300"/>
    <w:rsid w:val="00531A73"/>
    <w:rsid w:val="00531AFC"/>
    <w:rsid w:val="00531E62"/>
    <w:rsid w:val="00531F63"/>
    <w:rsid w:val="00531F8F"/>
    <w:rsid w:val="00531FE6"/>
    <w:rsid w:val="00531FF8"/>
    <w:rsid w:val="00532201"/>
    <w:rsid w:val="0053229E"/>
    <w:rsid w:val="005322D8"/>
    <w:rsid w:val="005324AC"/>
    <w:rsid w:val="0053251F"/>
    <w:rsid w:val="00532526"/>
    <w:rsid w:val="00532A8F"/>
    <w:rsid w:val="00532B0D"/>
    <w:rsid w:val="00532E76"/>
    <w:rsid w:val="0053323B"/>
    <w:rsid w:val="00533435"/>
    <w:rsid w:val="005337FC"/>
    <w:rsid w:val="00533813"/>
    <w:rsid w:val="005339E1"/>
    <w:rsid w:val="00533B3B"/>
    <w:rsid w:val="00533B7B"/>
    <w:rsid w:val="00533CEE"/>
    <w:rsid w:val="00533D10"/>
    <w:rsid w:val="00533E32"/>
    <w:rsid w:val="00533EB2"/>
    <w:rsid w:val="00533EC2"/>
    <w:rsid w:val="00533F51"/>
    <w:rsid w:val="00534035"/>
    <w:rsid w:val="00534062"/>
    <w:rsid w:val="00534248"/>
    <w:rsid w:val="00534487"/>
    <w:rsid w:val="005345EF"/>
    <w:rsid w:val="00534647"/>
    <w:rsid w:val="00534748"/>
    <w:rsid w:val="005347B6"/>
    <w:rsid w:val="00534A6E"/>
    <w:rsid w:val="00534BD3"/>
    <w:rsid w:val="00534D52"/>
    <w:rsid w:val="00534FA2"/>
    <w:rsid w:val="00534FEA"/>
    <w:rsid w:val="0053500C"/>
    <w:rsid w:val="005350EF"/>
    <w:rsid w:val="005351A2"/>
    <w:rsid w:val="005352AE"/>
    <w:rsid w:val="00535530"/>
    <w:rsid w:val="005355C6"/>
    <w:rsid w:val="005356B9"/>
    <w:rsid w:val="00535BE0"/>
    <w:rsid w:val="00535CD3"/>
    <w:rsid w:val="00535D7E"/>
    <w:rsid w:val="00535DAE"/>
    <w:rsid w:val="0053607A"/>
    <w:rsid w:val="0053617E"/>
    <w:rsid w:val="0053634C"/>
    <w:rsid w:val="00536649"/>
    <w:rsid w:val="00536A78"/>
    <w:rsid w:val="00536CA3"/>
    <w:rsid w:val="00536D6B"/>
    <w:rsid w:val="00536E01"/>
    <w:rsid w:val="00536ED7"/>
    <w:rsid w:val="005375BF"/>
    <w:rsid w:val="00537861"/>
    <w:rsid w:val="005379A5"/>
    <w:rsid w:val="00537A5D"/>
    <w:rsid w:val="00537BFD"/>
    <w:rsid w:val="00537C2E"/>
    <w:rsid w:val="00537CA1"/>
    <w:rsid w:val="00537D90"/>
    <w:rsid w:val="00540295"/>
    <w:rsid w:val="005402AA"/>
    <w:rsid w:val="005403D1"/>
    <w:rsid w:val="0054069A"/>
    <w:rsid w:val="005409E2"/>
    <w:rsid w:val="00540C39"/>
    <w:rsid w:val="00540CA4"/>
    <w:rsid w:val="00540E7E"/>
    <w:rsid w:val="00541012"/>
    <w:rsid w:val="0054111C"/>
    <w:rsid w:val="00541596"/>
    <w:rsid w:val="00541659"/>
    <w:rsid w:val="0054167C"/>
    <w:rsid w:val="00541AF6"/>
    <w:rsid w:val="00541E2D"/>
    <w:rsid w:val="00541E56"/>
    <w:rsid w:val="00541EA2"/>
    <w:rsid w:val="00541EEA"/>
    <w:rsid w:val="0054229C"/>
    <w:rsid w:val="00542595"/>
    <w:rsid w:val="0054267C"/>
    <w:rsid w:val="005427F9"/>
    <w:rsid w:val="005429B9"/>
    <w:rsid w:val="00542B03"/>
    <w:rsid w:val="00542B48"/>
    <w:rsid w:val="00542DC3"/>
    <w:rsid w:val="005430C9"/>
    <w:rsid w:val="005433A6"/>
    <w:rsid w:val="005433FA"/>
    <w:rsid w:val="00543493"/>
    <w:rsid w:val="00543571"/>
    <w:rsid w:val="0054369B"/>
    <w:rsid w:val="0054378F"/>
    <w:rsid w:val="00543A6B"/>
    <w:rsid w:val="00543B39"/>
    <w:rsid w:val="00543B61"/>
    <w:rsid w:val="00543D55"/>
    <w:rsid w:val="00543E79"/>
    <w:rsid w:val="00543EA7"/>
    <w:rsid w:val="00543F5F"/>
    <w:rsid w:val="00544055"/>
    <w:rsid w:val="005441E3"/>
    <w:rsid w:val="005441E9"/>
    <w:rsid w:val="00544286"/>
    <w:rsid w:val="00544306"/>
    <w:rsid w:val="005443C3"/>
    <w:rsid w:val="0054458A"/>
    <w:rsid w:val="005445B9"/>
    <w:rsid w:val="00544827"/>
    <w:rsid w:val="005448BC"/>
    <w:rsid w:val="005448E8"/>
    <w:rsid w:val="00544B5A"/>
    <w:rsid w:val="00544C9C"/>
    <w:rsid w:val="00544D17"/>
    <w:rsid w:val="00544F63"/>
    <w:rsid w:val="00545026"/>
    <w:rsid w:val="00545101"/>
    <w:rsid w:val="0054523A"/>
    <w:rsid w:val="005455D3"/>
    <w:rsid w:val="005455E8"/>
    <w:rsid w:val="0054583F"/>
    <w:rsid w:val="00545D8B"/>
    <w:rsid w:val="00545DFA"/>
    <w:rsid w:val="00545E21"/>
    <w:rsid w:val="00545E97"/>
    <w:rsid w:val="00546008"/>
    <w:rsid w:val="00546094"/>
    <w:rsid w:val="005461E0"/>
    <w:rsid w:val="005463FF"/>
    <w:rsid w:val="0054648F"/>
    <w:rsid w:val="005464EC"/>
    <w:rsid w:val="005465BA"/>
    <w:rsid w:val="00546721"/>
    <w:rsid w:val="00546846"/>
    <w:rsid w:val="00546863"/>
    <w:rsid w:val="00546941"/>
    <w:rsid w:val="00546952"/>
    <w:rsid w:val="005469F3"/>
    <w:rsid w:val="00546A61"/>
    <w:rsid w:val="00546E74"/>
    <w:rsid w:val="00547043"/>
    <w:rsid w:val="005470A7"/>
    <w:rsid w:val="005470F3"/>
    <w:rsid w:val="005477FB"/>
    <w:rsid w:val="005478F5"/>
    <w:rsid w:val="00547A76"/>
    <w:rsid w:val="00547BBC"/>
    <w:rsid w:val="00547FA3"/>
    <w:rsid w:val="005503FC"/>
    <w:rsid w:val="00550480"/>
    <w:rsid w:val="00550653"/>
    <w:rsid w:val="00550B1A"/>
    <w:rsid w:val="00550C58"/>
    <w:rsid w:val="00550CBB"/>
    <w:rsid w:val="00550E2C"/>
    <w:rsid w:val="00551092"/>
    <w:rsid w:val="00551361"/>
    <w:rsid w:val="0055189D"/>
    <w:rsid w:val="00551F77"/>
    <w:rsid w:val="005520B2"/>
    <w:rsid w:val="0055210F"/>
    <w:rsid w:val="00552203"/>
    <w:rsid w:val="005524A3"/>
    <w:rsid w:val="005524B5"/>
    <w:rsid w:val="005525CF"/>
    <w:rsid w:val="005526D4"/>
    <w:rsid w:val="0055273E"/>
    <w:rsid w:val="00552767"/>
    <w:rsid w:val="0055282D"/>
    <w:rsid w:val="00552875"/>
    <w:rsid w:val="00552BBF"/>
    <w:rsid w:val="0055303F"/>
    <w:rsid w:val="005531FF"/>
    <w:rsid w:val="00553502"/>
    <w:rsid w:val="0055355B"/>
    <w:rsid w:val="0055367C"/>
    <w:rsid w:val="005536C2"/>
    <w:rsid w:val="00553890"/>
    <w:rsid w:val="00553A4A"/>
    <w:rsid w:val="00553A9B"/>
    <w:rsid w:val="00553CFA"/>
    <w:rsid w:val="00553E75"/>
    <w:rsid w:val="00553F2E"/>
    <w:rsid w:val="00554165"/>
    <w:rsid w:val="00554259"/>
    <w:rsid w:val="005543E0"/>
    <w:rsid w:val="005544A5"/>
    <w:rsid w:val="005545DA"/>
    <w:rsid w:val="00554732"/>
    <w:rsid w:val="00554AA3"/>
    <w:rsid w:val="00554B92"/>
    <w:rsid w:val="00554D4E"/>
    <w:rsid w:val="00554ECF"/>
    <w:rsid w:val="00554ED8"/>
    <w:rsid w:val="00554F9D"/>
    <w:rsid w:val="00554FB5"/>
    <w:rsid w:val="0055501A"/>
    <w:rsid w:val="005551B2"/>
    <w:rsid w:val="005551EA"/>
    <w:rsid w:val="0055525C"/>
    <w:rsid w:val="00555347"/>
    <w:rsid w:val="005553E6"/>
    <w:rsid w:val="00555422"/>
    <w:rsid w:val="0055544C"/>
    <w:rsid w:val="005555A6"/>
    <w:rsid w:val="00555622"/>
    <w:rsid w:val="0055565F"/>
    <w:rsid w:val="005556D9"/>
    <w:rsid w:val="005556DE"/>
    <w:rsid w:val="005556E5"/>
    <w:rsid w:val="00555781"/>
    <w:rsid w:val="00555863"/>
    <w:rsid w:val="0055586F"/>
    <w:rsid w:val="00555938"/>
    <w:rsid w:val="00555A71"/>
    <w:rsid w:val="00555AFB"/>
    <w:rsid w:val="00555D3C"/>
    <w:rsid w:val="00555D3E"/>
    <w:rsid w:val="00555EB9"/>
    <w:rsid w:val="00555F31"/>
    <w:rsid w:val="00555F87"/>
    <w:rsid w:val="005561C8"/>
    <w:rsid w:val="00556310"/>
    <w:rsid w:val="005565A2"/>
    <w:rsid w:val="005565DF"/>
    <w:rsid w:val="0055662C"/>
    <w:rsid w:val="0055694C"/>
    <w:rsid w:val="0055697F"/>
    <w:rsid w:val="00556C31"/>
    <w:rsid w:val="00556FF6"/>
    <w:rsid w:val="0055726E"/>
    <w:rsid w:val="005575B1"/>
    <w:rsid w:val="0055763C"/>
    <w:rsid w:val="00557801"/>
    <w:rsid w:val="00557A19"/>
    <w:rsid w:val="00557A37"/>
    <w:rsid w:val="00557B9B"/>
    <w:rsid w:val="00557C97"/>
    <w:rsid w:val="00557D6B"/>
    <w:rsid w:val="00557EF4"/>
    <w:rsid w:val="00560343"/>
    <w:rsid w:val="00560566"/>
    <w:rsid w:val="005605ED"/>
    <w:rsid w:val="0056065A"/>
    <w:rsid w:val="00560705"/>
    <w:rsid w:val="0056079D"/>
    <w:rsid w:val="0056094D"/>
    <w:rsid w:val="0056097E"/>
    <w:rsid w:val="00560A11"/>
    <w:rsid w:val="00560C09"/>
    <w:rsid w:val="00560CA5"/>
    <w:rsid w:val="00560E9D"/>
    <w:rsid w:val="00560F74"/>
    <w:rsid w:val="00561326"/>
    <w:rsid w:val="00561839"/>
    <w:rsid w:val="005621A8"/>
    <w:rsid w:val="0056221C"/>
    <w:rsid w:val="005622CD"/>
    <w:rsid w:val="005622F3"/>
    <w:rsid w:val="005625BC"/>
    <w:rsid w:val="005628B1"/>
    <w:rsid w:val="00562A49"/>
    <w:rsid w:val="00562B63"/>
    <w:rsid w:val="00562C51"/>
    <w:rsid w:val="00562E3F"/>
    <w:rsid w:val="00563059"/>
    <w:rsid w:val="00563321"/>
    <w:rsid w:val="005633A9"/>
    <w:rsid w:val="005634CE"/>
    <w:rsid w:val="00563995"/>
    <w:rsid w:val="00563C90"/>
    <w:rsid w:val="00563EC5"/>
    <w:rsid w:val="00563F57"/>
    <w:rsid w:val="00563F60"/>
    <w:rsid w:val="0056405B"/>
    <w:rsid w:val="005641DB"/>
    <w:rsid w:val="005645C2"/>
    <w:rsid w:val="005645F5"/>
    <w:rsid w:val="00564672"/>
    <w:rsid w:val="005646B0"/>
    <w:rsid w:val="00564751"/>
    <w:rsid w:val="005648EA"/>
    <w:rsid w:val="005648FA"/>
    <w:rsid w:val="00564BD3"/>
    <w:rsid w:val="00564E45"/>
    <w:rsid w:val="0056524E"/>
    <w:rsid w:val="00565509"/>
    <w:rsid w:val="00565649"/>
    <w:rsid w:val="00565652"/>
    <w:rsid w:val="00565779"/>
    <w:rsid w:val="005657B4"/>
    <w:rsid w:val="00565807"/>
    <w:rsid w:val="005659CA"/>
    <w:rsid w:val="00565CBC"/>
    <w:rsid w:val="00565E2F"/>
    <w:rsid w:val="00565F01"/>
    <w:rsid w:val="00565F6B"/>
    <w:rsid w:val="00566049"/>
    <w:rsid w:val="0056646A"/>
    <w:rsid w:val="00566481"/>
    <w:rsid w:val="00566493"/>
    <w:rsid w:val="005668A2"/>
    <w:rsid w:val="00566A06"/>
    <w:rsid w:val="00566A3A"/>
    <w:rsid w:val="00566BE7"/>
    <w:rsid w:val="00566BFF"/>
    <w:rsid w:val="00566D98"/>
    <w:rsid w:val="00566E3B"/>
    <w:rsid w:val="005671D1"/>
    <w:rsid w:val="00567249"/>
    <w:rsid w:val="00567D1D"/>
    <w:rsid w:val="00567D94"/>
    <w:rsid w:val="00567F4D"/>
    <w:rsid w:val="00567F5A"/>
    <w:rsid w:val="00567F6B"/>
    <w:rsid w:val="00570142"/>
    <w:rsid w:val="005701E0"/>
    <w:rsid w:val="00570299"/>
    <w:rsid w:val="005702AA"/>
    <w:rsid w:val="005704CD"/>
    <w:rsid w:val="005705B5"/>
    <w:rsid w:val="00570660"/>
    <w:rsid w:val="00570836"/>
    <w:rsid w:val="00570C8A"/>
    <w:rsid w:val="00570C9F"/>
    <w:rsid w:val="00570EAA"/>
    <w:rsid w:val="00570EFF"/>
    <w:rsid w:val="00570F1F"/>
    <w:rsid w:val="0057100C"/>
    <w:rsid w:val="00571010"/>
    <w:rsid w:val="00571237"/>
    <w:rsid w:val="0057131A"/>
    <w:rsid w:val="005713A3"/>
    <w:rsid w:val="0057142F"/>
    <w:rsid w:val="00571478"/>
    <w:rsid w:val="00571497"/>
    <w:rsid w:val="00571606"/>
    <w:rsid w:val="005717BA"/>
    <w:rsid w:val="00571824"/>
    <w:rsid w:val="0057184D"/>
    <w:rsid w:val="00571E1D"/>
    <w:rsid w:val="00571F5A"/>
    <w:rsid w:val="0057214D"/>
    <w:rsid w:val="00572250"/>
    <w:rsid w:val="00572337"/>
    <w:rsid w:val="0057247B"/>
    <w:rsid w:val="0057259F"/>
    <w:rsid w:val="00572740"/>
    <w:rsid w:val="005727F2"/>
    <w:rsid w:val="00572BBF"/>
    <w:rsid w:val="00572CE5"/>
    <w:rsid w:val="00572D03"/>
    <w:rsid w:val="00572E31"/>
    <w:rsid w:val="00572E3A"/>
    <w:rsid w:val="00572E8E"/>
    <w:rsid w:val="00572F3C"/>
    <w:rsid w:val="00573001"/>
    <w:rsid w:val="0057303A"/>
    <w:rsid w:val="005733B8"/>
    <w:rsid w:val="00573609"/>
    <w:rsid w:val="0057372D"/>
    <w:rsid w:val="005737CE"/>
    <w:rsid w:val="00573A51"/>
    <w:rsid w:val="00573A77"/>
    <w:rsid w:val="00573A99"/>
    <w:rsid w:val="00573DC6"/>
    <w:rsid w:val="00573F31"/>
    <w:rsid w:val="0057471D"/>
    <w:rsid w:val="005747CF"/>
    <w:rsid w:val="00574907"/>
    <w:rsid w:val="0057492B"/>
    <w:rsid w:val="00574954"/>
    <w:rsid w:val="00574A12"/>
    <w:rsid w:val="00574B78"/>
    <w:rsid w:val="00574CD5"/>
    <w:rsid w:val="00574E62"/>
    <w:rsid w:val="00574ED3"/>
    <w:rsid w:val="0057528C"/>
    <w:rsid w:val="005754C3"/>
    <w:rsid w:val="00575529"/>
    <w:rsid w:val="0057553A"/>
    <w:rsid w:val="005755E3"/>
    <w:rsid w:val="005756AC"/>
    <w:rsid w:val="00575BC6"/>
    <w:rsid w:val="00575CAE"/>
    <w:rsid w:val="00575DBD"/>
    <w:rsid w:val="00575F1A"/>
    <w:rsid w:val="00575FE2"/>
    <w:rsid w:val="005760DA"/>
    <w:rsid w:val="00576784"/>
    <w:rsid w:val="00576B9E"/>
    <w:rsid w:val="00576EE9"/>
    <w:rsid w:val="00576F5F"/>
    <w:rsid w:val="00577096"/>
    <w:rsid w:val="0057721B"/>
    <w:rsid w:val="005772D3"/>
    <w:rsid w:val="00577314"/>
    <w:rsid w:val="0057733B"/>
    <w:rsid w:val="0057736C"/>
    <w:rsid w:val="00577431"/>
    <w:rsid w:val="005774BE"/>
    <w:rsid w:val="00577579"/>
    <w:rsid w:val="005776C0"/>
    <w:rsid w:val="00577719"/>
    <w:rsid w:val="0057779A"/>
    <w:rsid w:val="00577848"/>
    <w:rsid w:val="00577A6C"/>
    <w:rsid w:val="00577AA7"/>
    <w:rsid w:val="00577AE5"/>
    <w:rsid w:val="00577BE2"/>
    <w:rsid w:val="00577C00"/>
    <w:rsid w:val="00580019"/>
    <w:rsid w:val="00580065"/>
    <w:rsid w:val="00580150"/>
    <w:rsid w:val="0058016F"/>
    <w:rsid w:val="005804AF"/>
    <w:rsid w:val="0058051A"/>
    <w:rsid w:val="005805FD"/>
    <w:rsid w:val="005807F2"/>
    <w:rsid w:val="00580886"/>
    <w:rsid w:val="00580C6C"/>
    <w:rsid w:val="00580ECF"/>
    <w:rsid w:val="00580EF2"/>
    <w:rsid w:val="00581065"/>
    <w:rsid w:val="005810B1"/>
    <w:rsid w:val="005810F9"/>
    <w:rsid w:val="0058115E"/>
    <w:rsid w:val="005813BE"/>
    <w:rsid w:val="005813EB"/>
    <w:rsid w:val="0058141E"/>
    <w:rsid w:val="00581457"/>
    <w:rsid w:val="00581505"/>
    <w:rsid w:val="0058159A"/>
    <w:rsid w:val="00581738"/>
    <w:rsid w:val="00581795"/>
    <w:rsid w:val="005819E0"/>
    <w:rsid w:val="00581CE5"/>
    <w:rsid w:val="0058206B"/>
    <w:rsid w:val="00582094"/>
    <w:rsid w:val="005824C5"/>
    <w:rsid w:val="00582692"/>
    <w:rsid w:val="00582892"/>
    <w:rsid w:val="00582944"/>
    <w:rsid w:val="00582AAB"/>
    <w:rsid w:val="00582AC1"/>
    <w:rsid w:val="00582C5B"/>
    <w:rsid w:val="00582F2E"/>
    <w:rsid w:val="00583135"/>
    <w:rsid w:val="005831EF"/>
    <w:rsid w:val="005832A3"/>
    <w:rsid w:val="005832AA"/>
    <w:rsid w:val="005832B4"/>
    <w:rsid w:val="005832D0"/>
    <w:rsid w:val="0058333A"/>
    <w:rsid w:val="00583895"/>
    <w:rsid w:val="00583A5D"/>
    <w:rsid w:val="00583C61"/>
    <w:rsid w:val="00583C6F"/>
    <w:rsid w:val="00583F2B"/>
    <w:rsid w:val="00584040"/>
    <w:rsid w:val="0058411B"/>
    <w:rsid w:val="0058412F"/>
    <w:rsid w:val="00584191"/>
    <w:rsid w:val="00584236"/>
    <w:rsid w:val="0058443E"/>
    <w:rsid w:val="0058450B"/>
    <w:rsid w:val="0058453F"/>
    <w:rsid w:val="005845F3"/>
    <w:rsid w:val="00584791"/>
    <w:rsid w:val="00584971"/>
    <w:rsid w:val="00584B08"/>
    <w:rsid w:val="00584B43"/>
    <w:rsid w:val="00584E44"/>
    <w:rsid w:val="00584E51"/>
    <w:rsid w:val="00584F8C"/>
    <w:rsid w:val="0058506B"/>
    <w:rsid w:val="005850C8"/>
    <w:rsid w:val="00585193"/>
    <w:rsid w:val="0058547B"/>
    <w:rsid w:val="00585890"/>
    <w:rsid w:val="005858F2"/>
    <w:rsid w:val="00585B54"/>
    <w:rsid w:val="00585CC1"/>
    <w:rsid w:val="00585D67"/>
    <w:rsid w:val="00585E16"/>
    <w:rsid w:val="00585EA0"/>
    <w:rsid w:val="00585FB8"/>
    <w:rsid w:val="005862A6"/>
    <w:rsid w:val="00586300"/>
    <w:rsid w:val="00586489"/>
    <w:rsid w:val="005869E7"/>
    <w:rsid w:val="00586CD7"/>
    <w:rsid w:val="00586EFE"/>
    <w:rsid w:val="00586FC1"/>
    <w:rsid w:val="00586FE7"/>
    <w:rsid w:val="00587142"/>
    <w:rsid w:val="00587171"/>
    <w:rsid w:val="005873EE"/>
    <w:rsid w:val="00587744"/>
    <w:rsid w:val="00587800"/>
    <w:rsid w:val="0058789E"/>
    <w:rsid w:val="00587AE6"/>
    <w:rsid w:val="00587D60"/>
    <w:rsid w:val="00587EAF"/>
    <w:rsid w:val="00590240"/>
    <w:rsid w:val="00590309"/>
    <w:rsid w:val="00590322"/>
    <w:rsid w:val="005904D7"/>
    <w:rsid w:val="0059061F"/>
    <w:rsid w:val="00590A6E"/>
    <w:rsid w:val="00590C06"/>
    <w:rsid w:val="00590C20"/>
    <w:rsid w:val="00590D94"/>
    <w:rsid w:val="00590DA8"/>
    <w:rsid w:val="00591134"/>
    <w:rsid w:val="00591173"/>
    <w:rsid w:val="005912C3"/>
    <w:rsid w:val="005912CE"/>
    <w:rsid w:val="0059158C"/>
    <w:rsid w:val="005915D0"/>
    <w:rsid w:val="005916BD"/>
    <w:rsid w:val="005918AF"/>
    <w:rsid w:val="00591A83"/>
    <w:rsid w:val="00591A96"/>
    <w:rsid w:val="00591C29"/>
    <w:rsid w:val="00591EDC"/>
    <w:rsid w:val="00591F93"/>
    <w:rsid w:val="00591FAA"/>
    <w:rsid w:val="00592225"/>
    <w:rsid w:val="005922FE"/>
    <w:rsid w:val="0059236E"/>
    <w:rsid w:val="00592870"/>
    <w:rsid w:val="005928AF"/>
    <w:rsid w:val="00592968"/>
    <w:rsid w:val="00592B2D"/>
    <w:rsid w:val="00592E7E"/>
    <w:rsid w:val="00592EA0"/>
    <w:rsid w:val="005933CE"/>
    <w:rsid w:val="0059340C"/>
    <w:rsid w:val="00593427"/>
    <w:rsid w:val="00593443"/>
    <w:rsid w:val="0059391F"/>
    <w:rsid w:val="00593946"/>
    <w:rsid w:val="00593A56"/>
    <w:rsid w:val="00593DCC"/>
    <w:rsid w:val="00594059"/>
    <w:rsid w:val="005940FE"/>
    <w:rsid w:val="00594182"/>
    <w:rsid w:val="0059422F"/>
    <w:rsid w:val="005942B8"/>
    <w:rsid w:val="00594643"/>
    <w:rsid w:val="005947DF"/>
    <w:rsid w:val="00594AB6"/>
    <w:rsid w:val="00594B55"/>
    <w:rsid w:val="00594CBD"/>
    <w:rsid w:val="00594CC4"/>
    <w:rsid w:val="00594CD7"/>
    <w:rsid w:val="00594D7C"/>
    <w:rsid w:val="00594FF1"/>
    <w:rsid w:val="00595109"/>
    <w:rsid w:val="00595257"/>
    <w:rsid w:val="0059525F"/>
    <w:rsid w:val="00595371"/>
    <w:rsid w:val="00595459"/>
    <w:rsid w:val="00595756"/>
    <w:rsid w:val="00595798"/>
    <w:rsid w:val="0059594E"/>
    <w:rsid w:val="00595AD1"/>
    <w:rsid w:val="00595AED"/>
    <w:rsid w:val="00595C47"/>
    <w:rsid w:val="00595CFD"/>
    <w:rsid w:val="00595D54"/>
    <w:rsid w:val="00595E8E"/>
    <w:rsid w:val="005960AE"/>
    <w:rsid w:val="00596134"/>
    <w:rsid w:val="005964AB"/>
    <w:rsid w:val="0059650F"/>
    <w:rsid w:val="00596588"/>
    <w:rsid w:val="005966E1"/>
    <w:rsid w:val="005966E6"/>
    <w:rsid w:val="00596860"/>
    <w:rsid w:val="0059691D"/>
    <w:rsid w:val="00596B0D"/>
    <w:rsid w:val="00596BEF"/>
    <w:rsid w:val="00596F76"/>
    <w:rsid w:val="00597075"/>
    <w:rsid w:val="005970B6"/>
    <w:rsid w:val="00597232"/>
    <w:rsid w:val="005975BE"/>
    <w:rsid w:val="00597637"/>
    <w:rsid w:val="005977A6"/>
    <w:rsid w:val="005978B0"/>
    <w:rsid w:val="00597979"/>
    <w:rsid w:val="00597BC4"/>
    <w:rsid w:val="00597D37"/>
    <w:rsid w:val="005A00DA"/>
    <w:rsid w:val="005A0154"/>
    <w:rsid w:val="005A020B"/>
    <w:rsid w:val="005A02B5"/>
    <w:rsid w:val="005A0371"/>
    <w:rsid w:val="005A0582"/>
    <w:rsid w:val="005A0693"/>
    <w:rsid w:val="005A0799"/>
    <w:rsid w:val="005A08EC"/>
    <w:rsid w:val="005A0A77"/>
    <w:rsid w:val="005A0AD7"/>
    <w:rsid w:val="005A0CB4"/>
    <w:rsid w:val="005A0D3A"/>
    <w:rsid w:val="005A0E89"/>
    <w:rsid w:val="005A1055"/>
    <w:rsid w:val="005A12D4"/>
    <w:rsid w:val="005A1674"/>
    <w:rsid w:val="005A1857"/>
    <w:rsid w:val="005A18D1"/>
    <w:rsid w:val="005A1A1A"/>
    <w:rsid w:val="005A1B18"/>
    <w:rsid w:val="005A1B94"/>
    <w:rsid w:val="005A1BE1"/>
    <w:rsid w:val="005A1D5C"/>
    <w:rsid w:val="005A2045"/>
    <w:rsid w:val="005A215D"/>
    <w:rsid w:val="005A21E9"/>
    <w:rsid w:val="005A23A9"/>
    <w:rsid w:val="005A2486"/>
    <w:rsid w:val="005A255D"/>
    <w:rsid w:val="005A2932"/>
    <w:rsid w:val="005A2C6C"/>
    <w:rsid w:val="005A2D1F"/>
    <w:rsid w:val="005A30D1"/>
    <w:rsid w:val="005A315E"/>
    <w:rsid w:val="005A31F6"/>
    <w:rsid w:val="005A34C4"/>
    <w:rsid w:val="005A3880"/>
    <w:rsid w:val="005A3988"/>
    <w:rsid w:val="005A39B0"/>
    <w:rsid w:val="005A3C8C"/>
    <w:rsid w:val="005A3C93"/>
    <w:rsid w:val="005A3DFA"/>
    <w:rsid w:val="005A3F1F"/>
    <w:rsid w:val="005A3FDA"/>
    <w:rsid w:val="005A40DE"/>
    <w:rsid w:val="005A417D"/>
    <w:rsid w:val="005A4395"/>
    <w:rsid w:val="005A4959"/>
    <w:rsid w:val="005A4C85"/>
    <w:rsid w:val="005A4D52"/>
    <w:rsid w:val="005A4E7F"/>
    <w:rsid w:val="005A5146"/>
    <w:rsid w:val="005A54DC"/>
    <w:rsid w:val="005A576F"/>
    <w:rsid w:val="005A592E"/>
    <w:rsid w:val="005A5A46"/>
    <w:rsid w:val="005A5CF2"/>
    <w:rsid w:val="005A5DC6"/>
    <w:rsid w:val="005A5E13"/>
    <w:rsid w:val="005A5E85"/>
    <w:rsid w:val="005A5FEA"/>
    <w:rsid w:val="005A607F"/>
    <w:rsid w:val="005A60DE"/>
    <w:rsid w:val="005A60F4"/>
    <w:rsid w:val="005A62A6"/>
    <w:rsid w:val="005A6435"/>
    <w:rsid w:val="005A6482"/>
    <w:rsid w:val="005A64A9"/>
    <w:rsid w:val="005A6656"/>
    <w:rsid w:val="005A677A"/>
    <w:rsid w:val="005A69EE"/>
    <w:rsid w:val="005A6A3A"/>
    <w:rsid w:val="005A6B31"/>
    <w:rsid w:val="005A6CDD"/>
    <w:rsid w:val="005A6D15"/>
    <w:rsid w:val="005A6DB7"/>
    <w:rsid w:val="005A6E24"/>
    <w:rsid w:val="005A6F05"/>
    <w:rsid w:val="005A70FC"/>
    <w:rsid w:val="005A71BE"/>
    <w:rsid w:val="005A73A4"/>
    <w:rsid w:val="005A7645"/>
    <w:rsid w:val="005A777F"/>
    <w:rsid w:val="005A7A92"/>
    <w:rsid w:val="005A7AE1"/>
    <w:rsid w:val="005A7F87"/>
    <w:rsid w:val="005B000E"/>
    <w:rsid w:val="005B0012"/>
    <w:rsid w:val="005B010E"/>
    <w:rsid w:val="005B0276"/>
    <w:rsid w:val="005B0413"/>
    <w:rsid w:val="005B04AB"/>
    <w:rsid w:val="005B05FE"/>
    <w:rsid w:val="005B09C2"/>
    <w:rsid w:val="005B0D10"/>
    <w:rsid w:val="005B0E6B"/>
    <w:rsid w:val="005B0ED9"/>
    <w:rsid w:val="005B0FE5"/>
    <w:rsid w:val="005B110F"/>
    <w:rsid w:val="005B118C"/>
    <w:rsid w:val="005B123B"/>
    <w:rsid w:val="005B13A0"/>
    <w:rsid w:val="005B14E1"/>
    <w:rsid w:val="005B168B"/>
    <w:rsid w:val="005B1829"/>
    <w:rsid w:val="005B1A2A"/>
    <w:rsid w:val="005B1D48"/>
    <w:rsid w:val="005B2056"/>
    <w:rsid w:val="005B2064"/>
    <w:rsid w:val="005B22F4"/>
    <w:rsid w:val="005B252F"/>
    <w:rsid w:val="005B2567"/>
    <w:rsid w:val="005B2B22"/>
    <w:rsid w:val="005B2D46"/>
    <w:rsid w:val="005B2E21"/>
    <w:rsid w:val="005B3588"/>
    <w:rsid w:val="005B363C"/>
    <w:rsid w:val="005B3739"/>
    <w:rsid w:val="005B3AE2"/>
    <w:rsid w:val="005B3B49"/>
    <w:rsid w:val="005B3D1F"/>
    <w:rsid w:val="005B419D"/>
    <w:rsid w:val="005B4410"/>
    <w:rsid w:val="005B445F"/>
    <w:rsid w:val="005B4538"/>
    <w:rsid w:val="005B4A35"/>
    <w:rsid w:val="005B4B7C"/>
    <w:rsid w:val="005B4BEB"/>
    <w:rsid w:val="005B4C69"/>
    <w:rsid w:val="005B4CA7"/>
    <w:rsid w:val="005B4CC2"/>
    <w:rsid w:val="005B4EAD"/>
    <w:rsid w:val="005B4F90"/>
    <w:rsid w:val="005B5155"/>
    <w:rsid w:val="005B5567"/>
    <w:rsid w:val="005B55BC"/>
    <w:rsid w:val="005B5999"/>
    <w:rsid w:val="005B5A20"/>
    <w:rsid w:val="005B5A42"/>
    <w:rsid w:val="005B5BC5"/>
    <w:rsid w:val="005B5F5C"/>
    <w:rsid w:val="005B5FF4"/>
    <w:rsid w:val="005B651A"/>
    <w:rsid w:val="005B67C0"/>
    <w:rsid w:val="005B6815"/>
    <w:rsid w:val="005B6A0E"/>
    <w:rsid w:val="005B6BE7"/>
    <w:rsid w:val="005B6C4B"/>
    <w:rsid w:val="005B6F50"/>
    <w:rsid w:val="005B6F74"/>
    <w:rsid w:val="005B6F90"/>
    <w:rsid w:val="005B7007"/>
    <w:rsid w:val="005B7270"/>
    <w:rsid w:val="005B742B"/>
    <w:rsid w:val="005B7435"/>
    <w:rsid w:val="005B76E6"/>
    <w:rsid w:val="005B7827"/>
    <w:rsid w:val="005B78C8"/>
    <w:rsid w:val="005B79F8"/>
    <w:rsid w:val="005B7A7F"/>
    <w:rsid w:val="005B7A9A"/>
    <w:rsid w:val="005B7AE8"/>
    <w:rsid w:val="005B7C5E"/>
    <w:rsid w:val="005B7C67"/>
    <w:rsid w:val="005C0017"/>
    <w:rsid w:val="005C01E8"/>
    <w:rsid w:val="005C01F7"/>
    <w:rsid w:val="005C01FA"/>
    <w:rsid w:val="005C046D"/>
    <w:rsid w:val="005C0563"/>
    <w:rsid w:val="005C06F0"/>
    <w:rsid w:val="005C0725"/>
    <w:rsid w:val="005C073A"/>
    <w:rsid w:val="005C074D"/>
    <w:rsid w:val="005C07FE"/>
    <w:rsid w:val="005C08AA"/>
    <w:rsid w:val="005C094D"/>
    <w:rsid w:val="005C0A81"/>
    <w:rsid w:val="005C0B81"/>
    <w:rsid w:val="005C0CB6"/>
    <w:rsid w:val="005C0D55"/>
    <w:rsid w:val="005C0E2E"/>
    <w:rsid w:val="005C0E93"/>
    <w:rsid w:val="005C0F88"/>
    <w:rsid w:val="005C11CE"/>
    <w:rsid w:val="005C12EB"/>
    <w:rsid w:val="005C168F"/>
    <w:rsid w:val="005C1C3A"/>
    <w:rsid w:val="005C1ED3"/>
    <w:rsid w:val="005C1EE3"/>
    <w:rsid w:val="005C1F0D"/>
    <w:rsid w:val="005C1F20"/>
    <w:rsid w:val="005C1FE3"/>
    <w:rsid w:val="005C20C7"/>
    <w:rsid w:val="005C2436"/>
    <w:rsid w:val="005C2537"/>
    <w:rsid w:val="005C2592"/>
    <w:rsid w:val="005C2688"/>
    <w:rsid w:val="005C2A6D"/>
    <w:rsid w:val="005C2CA8"/>
    <w:rsid w:val="005C2D93"/>
    <w:rsid w:val="005C3183"/>
    <w:rsid w:val="005C3367"/>
    <w:rsid w:val="005C34C9"/>
    <w:rsid w:val="005C3501"/>
    <w:rsid w:val="005C3704"/>
    <w:rsid w:val="005C3880"/>
    <w:rsid w:val="005C3934"/>
    <w:rsid w:val="005C3AA8"/>
    <w:rsid w:val="005C3BFF"/>
    <w:rsid w:val="005C3DF1"/>
    <w:rsid w:val="005C4017"/>
    <w:rsid w:val="005C459A"/>
    <w:rsid w:val="005C4618"/>
    <w:rsid w:val="005C474C"/>
    <w:rsid w:val="005C484C"/>
    <w:rsid w:val="005C4966"/>
    <w:rsid w:val="005C4B34"/>
    <w:rsid w:val="005C4EA8"/>
    <w:rsid w:val="005C4FA6"/>
    <w:rsid w:val="005C4FFF"/>
    <w:rsid w:val="005C5086"/>
    <w:rsid w:val="005C528A"/>
    <w:rsid w:val="005C532D"/>
    <w:rsid w:val="005C5438"/>
    <w:rsid w:val="005C5727"/>
    <w:rsid w:val="005C5977"/>
    <w:rsid w:val="005C614C"/>
    <w:rsid w:val="005C6184"/>
    <w:rsid w:val="005C61AC"/>
    <w:rsid w:val="005C6223"/>
    <w:rsid w:val="005C6406"/>
    <w:rsid w:val="005C6442"/>
    <w:rsid w:val="005C6517"/>
    <w:rsid w:val="005C6898"/>
    <w:rsid w:val="005C6B4A"/>
    <w:rsid w:val="005C6D10"/>
    <w:rsid w:val="005C6D96"/>
    <w:rsid w:val="005C6E40"/>
    <w:rsid w:val="005C6F3E"/>
    <w:rsid w:val="005C7376"/>
    <w:rsid w:val="005C7694"/>
    <w:rsid w:val="005C770E"/>
    <w:rsid w:val="005C776D"/>
    <w:rsid w:val="005C78CF"/>
    <w:rsid w:val="005C7901"/>
    <w:rsid w:val="005C7B78"/>
    <w:rsid w:val="005C7C37"/>
    <w:rsid w:val="005D00C2"/>
    <w:rsid w:val="005D031D"/>
    <w:rsid w:val="005D03A8"/>
    <w:rsid w:val="005D03C6"/>
    <w:rsid w:val="005D03E8"/>
    <w:rsid w:val="005D0542"/>
    <w:rsid w:val="005D0548"/>
    <w:rsid w:val="005D08FF"/>
    <w:rsid w:val="005D093E"/>
    <w:rsid w:val="005D099E"/>
    <w:rsid w:val="005D0B65"/>
    <w:rsid w:val="005D0CC0"/>
    <w:rsid w:val="005D0D03"/>
    <w:rsid w:val="005D0D6B"/>
    <w:rsid w:val="005D0EAE"/>
    <w:rsid w:val="005D0EBC"/>
    <w:rsid w:val="005D1294"/>
    <w:rsid w:val="005D1315"/>
    <w:rsid w:val="005D1370"/>
    <w:rsid w:val="005D147A"/>
    <w:rsid w:val="005D1605"/>
    <w:rsid w:val="005D1616"/>
    <w:rsid w:val="005D175A"/>
    <w:rsid w:val="005D1C56"/>
    <w:rsid w:val="005D1C89"/>
    <w:rsid w:val="005D1D41"/>
    <w:rsid w:val="005D1E22"/>
    <w:rsid w:val="005D1E60"/>
    <w:rsid w:val="005D1E7C"/>
    <w:rsid w:val="005D22DC"/>
    <w:rsid w:val="005D244E"/>
    <w:rsid w:val="005D2468"/>
    <w:rsid w:val="005D25AC"/>
    <w:rsid w:val="005D277B"/>
    <w:rsid w:val="005D279F"/>
    <w:rsid w:val="005D2973"/>
    <w:rsid w:val="005D299C"/>
    <w:rsid w:val="005D29AC"/>
    <w:rsid w:val="005D29C2"/>
    <w:rsid w:val="005D2ADE"/>
    <w:rsid w:val="005D2EB3"/>
    <w:rsid w:val="005D2EDB"/>
    <w:rsid w:val="005D2F56"/>
    <w:rsid w:val="005D30D7"/>
    <w:rsid w:val="005D379E"/>
    <w:rsid w:val="005D37FE"/>
    <w:rsid w:val="005D3987"/>
    <w:rsid w:val="005D3A08"/>
    <w:rsid w:val="005D3A98"/>
    <w:rsid w:val="005D3F34"/>
    <w:rsid w:val="005D407A"/>
    <w:rsid w:val="005D412F"/>
    <w:rsid w:val="005D4351"/>
    <w:rsid w:val="005D45CC"/>
    <w:rsid w:val="005D47C9"/>
    <w:rsid w:val="005D47EC"/>
    <w:rsid w:val="005D47F4"/>
    <w:rsid w:val="005D4908"/>
    <w:rsid w:val="005D4A5A"/>
    <w:rsid w:val="005D4AFE"/>
    <w:rsid w:val="005D4BDD"/>
    <w:rsid w:val="005D4CD0"/>
    <w:rsid w:val="005D51E4"/>
    <w:rsid w:val="005D5694"/>
    <w:rsid w:val="005D5864"/>
    <w:rsid w:val="005D58EF"/>
    <w:rsid w:val="005D5A64"/>
    <w:rsid w:val="005D5DC9"/>
    <w:rsid w:val="005D5E4A"/>
    <w:rsid w:val="005D5F19"/>
    <w:rsid w:val="005D5F3F"/>
    <w:rsid w:val="005D622C"/>
    <w:rsid w:val="005D624E"/>
    <w:rsid w:val="005D62B5"/>
    <w:rsid w:val="005D64B6"/>
    <w:rsid w:val="005D64DB"/>
    <w:rsid w:val="005D6501"/>
    <w:rsid w:val="005D6748"/>
    <w:rsid w:val="005D67AC"/>
    <w:rsid w:val="005D6914"/>
    <w:rsid w:val="005D6A83"/>
    <w:rsid w:val="005D6C06"/>
    <w:rsid w:val="005D7236"/>
    <w:rsid w:val="005D72A8"/>
    <w:rsid w:val="005D72DB"/>
    <w:rsid w:val="005D752C"/>
    <w:rsid w:val="005D77DC"/>
    <w:rsid w:val="005D7A8C"/>
    <w:rsid w:val="005D7ED0"/>
    <w:rsid w:val="005D7FEE"/>
    <w:rsid w:val="005E0140"/>
    <w:rsid w:val="005E03C1"/>
    <w:rsid w:val="005E051C"/>
    <w:rsid w:val="005E0719"/>
    <w:rsid w:val="005E0BDD"/>
    <w:rsid w:val="005E0C45"/>
    <w:rsid w:val="005E0FDA"/>
    <w:rsid w:val="005E10A5"/>
    <w:rsid w:val="005E11A7"/>
    <w:rsid w:val="005E160C"/>
    <w:rsid w:val="005E163C"/>
    <w:rsid w:val="005E16A5"/>
    <w:rsid w:val="005E18B1"/>
    <w:rsid w:val="005E1C48"/>
    <w:rsid w:val="005E1CA6"/>
    <w:rsid w:val="005E1CFE"/>
    <w:rsid w:val="005E234A"/>
    <w:rsid w:val="005E23B4"/>
    <w:rsid w:val="005E26B3"/>
    <w:rsid w:val="005E2B72"/>
    <w:rsid w:val="005E2BF7"/>
    <w:rsid w:val="005E2D2C"/>
    <w:rsid w:val="005E2D4F"/>
    <w:rsid w:val="005E2F0A"/>
    <w:rsid w:val="005E3404"/>
    <w:rsid w:val="005E3442"/>
    <w:rsid w:val="005E34A2"/>
    <w:rsid w:val="005E3566"/>
    <w:rsid w:val="005E36F7"/>
    <w:rsid w:val="005E3B4A"/>
    <w:rsid w:val="005E3B54"/>
    <w:rsid w:val="005E3D18"/>
    <w:rsid w:val="005E3EC3"/>
    <w:rsid w:val="005E3FB2"/>
    <w:rsid w:val="005E4083"/>
    <w:rsid w:val="005E418B"/>
    <w:rsid w:val="005E42C1"/>
    <w:rsid w:val="005E4513"/>
    <w:rsid w:val="005E47C3"/>
    <w:rsid w:val="005E4B2F"/>
    <w:rsid w:val="005E4BC5"/>
    <w:rsid w:val="005E4D73"/>
    <w:rsid w:val="005E4EE4"/>
    <w:rsid w:val="005E4F5E"/>
    <w:rsid w:val="005E52E2"/>
    <w:rsid w:val="005E5314"/>
    <w:rsid w:val="005E55EA"/>
    <w:rsid w:val="005E5653"/>
    <w:rsid w:val="005E567C"/>
    <w:rsid w:val="005E5688"/>
    <w:rsid w:val="005E5A17"/>
    <w:rsid w:val="005E5A89"/>
    <w:rsid w:val="005E5E8B"/>
    <w:rsid w:val="005E60FF"/>
    <w:rsid w:val="005E6211"/>
    <w:rsid w:val="005E648B"/>
    <w:rsid w:val="005E664E"/>
    <w:rsid w:val="005E66DC"/>
    <w:rsid w:val="005E69F5"/>
    <w:rsid w:val="005E6A6E"/>
    <w:rsid w:val="005E6ADE"/>
    <w:rsid w:val="005E6B3A"/>
    <w:rsid w:val="005E6D41"/>
    <w:rsid w:val="005E6EC6"/>
    <w:rsid w:val="005E6F66"/>
    <w:rsid w:val="005E6F84"/>
    <w:rsid w:val="005E6FB3"/>
    <w:rsid w:val="005E7012"/>
    <w:rsid w:val="005E7124"/>
    <w:rsid w:val="005E728E"/>
    <w:rsid w:val="005E7373"/>
    <w:rsid w:val="005E75B0"/>
    <w:rsid w:val="005E7695"/>
    <w:rsid w:val="005E76C9"/>
    <w:rsid w:val="005E76E5"/>
    <w:rsid w:val="005E77FF"/>
    <w:rsid w:val="005E797A"/>
    <w:rsid w:val="005E7A6F"/>
    <w:rsid w:val="005E7ADB"/>
    <w:rsid w:val="005E7B1E"/>
    <w:rsid w:val="005E7B40"/>
    <w:rsid w:val="005E7B9E"/>
    <w:rsid w:val="005E7BAA"/>
    <w:rsid w:val="005E7C71"/>
    <w:rsid w:val="005E7EBB"/>
    <w:rsid w:val="005E7EC1"/>
    <w:rsid w:val="005F0206"/>
    <w:rsid w:val="005F035A"/>
    <w:rsid w:val="005F0379"/>
    <w:rsid w:val="005F0505"/>
    <w:rsid w:val="005F07D6"/>
    <w:rsid w:val="005F09E0"/>
    <w:rsid w:val="005F0C06"/>
    <w:rsid w:val="005F0C53"/>
    <w:rsid w:val="005F0DEE"/>
    <w:rsid w:val="005F0FA6"/>
    <w:rsid w:val="005F11AC"/>
    <w:rsid w:val="005F1290"/>
    <w:rsid w:val="005F12BB"/>
    <w:rsid w:val="005F14F8"/>
    <w:rsid w:val="005F1676"/>
    <w:rsid w:val="005F1837"/>
    <w:rsid w:val="005F20A2"/>
    <w:rsid w:val="005F20C7"/>
    <w:rsid w:val="005F2126"/>
    <w:rsid w:val="005F23FF"/>
    <w:rsid w:val="005F256F"/>
    <w:rsid w:val="005F2653"/>
    <w:rsid w:val="005F26B5"/>
    <w:rsid w:val="005F2708"/>
    <w:rsid w:val="005F2BD4"/>
    <w:rsid w:val="005F2E46"/>
    <w:rsid w:val="005F2F53"/>
    <w:rsid w:val="005F3054"/>
    <w:rsid w:val="005F31E5"/>
    <w:rsid w:val="005F32FA"/>
    <w:rsid w:val="005F3322"/>
    <w:rsid w:val="005F33EA"/>
    <w:rsid w:val="005F34F0"/>
    <w:rsid w:val="005F3885"/>
    <w:rsid w:val="005F3960"/>
    <w:rsid w:val="005F3A3C"/>
    <w:rsid w:val="005F3C62"/>
    <w:rsid w:val="005F3CFC"/>
    <w:rsid w:val="005F3D77"/>
    <w:rsid w:val="005F3D84"/>
    <w:rsid w:val="005F3DB1"/>
    <w:rsid w:val="005F3E6C"/>
    <w:rsid w:val="005F3FDD"/>
    <w:rsid w:val="005F434D"/>
    <w:rsid w:val="005F43B7"/>
    <w:rsid w:val="005F43C9"/>
    <w:rsid w:val="005F463B"/>
    <w:rsid w:val="005F4A08"/>
    <w:rsid w:val="005F4E0B"/>
    <w:rsid w:val="005F5091"/>
    <w:rsid w:val="005F51F8"/>
    <w:rsid w:val="005F5221"/>
    <w:rsid w:val="005F53C2"/>
    <w:rsid w:val="005F5785"/>
    <w:rsid w:val="005F57DC"/>
    <w:rsid w:val="005F584F"/>
    <w:rsid w:val="005F5DFE"/>
    <w:rsid w:val="005F5EA3"/>
    <w:rsid w:val="005F5F77"/>
    <w:rsid w:val="005F60C8"/>
    <w:rsid w:val="005F61AF"/>
    <w:rsid w:val="005F6243"/>
    <w:rsid w:val="005F6366"/>
    <w:rsid w:val="005F63D6"/>
    <w:rsid w:val="005F65DB"/>
    <w:rsid w:val="005F66EB"/>
    <w:rsid w:val="005F6931"/>
    <w:rsid w:val="005F69C1"/>
    <w:rsid w:val="005F6B2F"/>
    <w:rsid w:val="005F6CFB"/>
    <w:rsid w:val="005F6FA7"/>
    <w:rsid w:val="005F6FB8"/>
    <w:rsid w:val="005F70A4"/>
    <w:rsid w:val="005F731F"/>
    <w:rsid w:val="005F73C5"/>
    <w:rsid w:val="005F74C9"/>
    <w:rsid w:val="005F77F6"/>
    <w:rsid w:val="005F7BF5"/>
    <w:rsid w:val="005F7E13"/>
    <w:rsid w:val="005F7FA9"/>
    <w:rsid w:val="005F7FCB"/>
    <w:rsid w:val="006000CA"/>
    <w:rsid w:val="006000DD"/>
    <w:rsid w:val="0060012D"/>
    <w:rsid w:val="0060022C"/>
    <w:rsid w:val="006006F2"/>
    <w:rsid w:val="006007E7"/>
    <w:rsid w:val="00600857"/>
    <w:rsid w:val="006008DB"/>
    <w:rsid w:val="00600A29"/>
    <w:rsid w:val="00600A4F"/>
    <w:rsid w:val="00600BF3"/>
    <w:rsid w:val="00600C3A"/>
    <w:rsid w:val="00600CF3"/>
    <w:rsid w:val="00600D5E"/>
    <w:rsid w:val="00600E0B"/>
    <w:rsid w:val="00600E49"/>
    <w:rsid w:val="00601177"/>
    <w:rsid w:val="006011B0"/>
    <w:rsid w:val="0060134A"/>
    <w:rsid w:val="0060151B"/>
    <w:rsid w:val="00601529"/>
    <w:rsid w:val="00601736"/>
    <w:rsid w:val="00601DD1"/>
    <w:rsid w:val="00602199"/>
    <w:rsid w:val="00602266"/>
    <w:rsid w:val="00602284"/>
    <w:rsid w:val="006022F3"/>
    <w:rsid w:val="006023A6"/>
    <w:rsid w:val="00602799"/>
    <w:rsid w:val="00602BDE"/>
    <w:rsid w:val="00603299"/>
    <w:rsid w:val="006032C8"/>
    <w:rsid w:val="006035BC"/>
    <w:rsid w:val="00603615"/>
    <w:rsid w:val="0060364B"/>
    <w:rsid w:val="00603915"/>
    <w:rsid w:val="00603983"/>
    <w:rsid w:val="00603B7C"/>
    <w:rsid w:val="00603BD7"/>
    <w:rsid w:val="00603E2C"/>
    <w:rsid w:val="00603E83"/>
    <w:rsid w:val="00604252"/>
    <w:rsid w:val="006045DC"/>
    <w:rsid w:val="0060474B"/>
    <w:rsid w:val="006049B0"/>
    <w:rsid w:val="00604C2D"/>
    <w:rsid w:val="00604CB9"/>
    <w:rsid w:val="00604DB9"/>
    <w:rsid w:val="00604F19"/>
    <w:rsid w:val="006053A0"/>
    <w:rsid w:val="00605584"/>
    <w:rsid w:val="006056BA"/>
    <w:rsid w:val="006056F5"/>
    <w:rsid w:val="006057B0"/>
    <w:rsid w:val="00605B98"/>
    <w:rsid w:val="00605E3F"/>
    <w:rsid w:val="00605E83"/>
    <w:rsid w:val="0060611B"/>
    <w:rsid w:val="006061BA"/>
    <w:rsid w:val="00606638"/>
    <w:rsid w:val="006066EA"/>
    <w:rsid w:val="00606732"/>
    <w:rsid w:val="00606C3C"/>
    <w:rsid w:val="00606E5F"/>
    <w:rsid w:val="00607359"/>
    <w:rsid w:val="00607537"/>
    <w:rsid w:val="00607A3B"/>
    <w:rsid w:val="00607A5A"/>
    <w:rsid w:val="00607A78"/>
    <w:rsid w:val="00607D6B"/>
    <w:rsid w:val="00607D7B"/>
    <w:rsid w:val="00610049"/>
    <w:rsid w:val="006100F8"/>
    <w:rsid w:val="006101D7"/>
    <w:rsid w:val="00610230"/>
    <w:rsid w:val="0061060B"/>
    <w:rsid w:val="00610787"/>
    <w:rsid w:val="0061092C"/>
    <w:rsid w:val="00610997"/>
    <w:rsid w:val="00610BBF"/>
    <w:rsid w:val="00610C46"/>
    <w:rsid w:val="00610D11"/>
    <w:rsid w:val="00610D90"/>
    <w:rsid w:val="00610D9C"/>
    <w:rsid w:val="0061124D"/>
    <w:rsid w:val="00611286"/>
    <w:rsid w:val="006113A3"/>
    <w:rsid w:val="00611586"/>
    <w:rsid w:val="006119AF"/>
    <w:rsid w:val="00611AC8"/>
    <w:rsid w:val="00611D1B"/>
    <w:rsid w:val="00612373"/>
    <w:rsid w:val="00612535"/>
    <w:rsid w:val="0061257B"/>
    <w:rsid w:val="006127C2"/>
    <w:rsid w:val="00612A93"/>
    <w:rsid w:val="00612BD3"/>
    <w:rsid w:val="00612C67"/>
    <w:rsid w:val="00612C9A"/>
    <w:rsid w:val="00612E0A"/>
    <w:rsid w:val="00612E67"/>
    <w:rsid w:val="00613080"/>
    <w:rsid w:val="00613156"/>
    <w:rsid w:val="00613268"/>
    <w:rsid w:val="0061373C"/>
    <w:rsid w:val="006137B1"/>
    <w:rsid w:val="00613881"/>
    <w:rsid w:val="00613887"/>
    <w:rsid w:val="00613954"/>
    <w:rsid w:val="0061398F"/>
    <w:rsid w:val="00613A93"/>
    <w:rsid w:val="00613B46"/>
    <w:rsid w:val="00613D0B"/>
    <w:rsid w:val="00613DD1"/>
    <w:rsid w:val="0061405F"/>
    <w:rsid w:val="0061420F"/>
    <w:rsid w:val="0061439C"/>
    <w:rsid w:val="006143D0"/>
    <w:rsid w:val="0061445D"/>
    <w:rsid w:val="0061446D"/>
    <w:rsid w:val="006148C2"/>
    <w:rsid w:val="006150B6"/>
    <w:rsid w:val="00615178"/>
    <w:rsid w:val="006157CA"/>
    <w:rsid w:val="006158E1"/>
    <w:rsid w:val="00615C39"/>
    <w:rsid w:val="00615DBC"/>
    <w:rsid w:val="00615E0F"/>
    <w:rsid w:val="00615E65"/>
    <w:rsid w:val="00615FE9"/>
    <w:rsid w:val="00615FF3"/>
    <w:rsid w:val="0061612A"/>
    <w:rsid w:val="006161A0"/>
    <w:rsid w:val="00616307"/>
    <w:rsid w:val="006164E7"/>
    <w:rsid w:val="006165FF"/>
    <w:rsid w:val="00616654"/>
    <w:rsid w:val="0061687C"/>
    <w:rsid w:val="00616B2F"/>
    <w:rsid w:val="00616BB5"/>
    <w:rsid w:val="00617188"/>
    <w:rsid w:val="00617315"/>
    <w:rsid w:val="00617343"/>
    <w:rsid w:val="00617348"/>
    <w:rsid w:val="006173A2"/>
    <w:rsid w:val="0061745E"/>
    <w:rsid w:val="00617587"/>
    <w:rsid w:val="006177AD"/>
    <w:rsid w:val="0061797E"/>
    <w:rsid w:val="00617E75"/>
    <w:rsid w:val="00617FAB"/>
    <w:rsid w:val="0062001B"/>
    <w:rsid w:val="00620038"/>
    <w:rsid w:val="006206C9"/>
    <w:rsid w:val="006206D1"/>
    <w:rsid w:val="0062091E"/>
    <w:rsid w:val="00620B65"/>
    <w:rsid w:val="00620C80"/>
    <w:rsid w:val="00620D7F"/>
    <w:rsid w:val="00620E4C"/>
    <w:rsid w:val="00620E63"/>
    <w:rsid w:val="00620FB5"/>
    <w:rsid w:val="0062104A"/>
    <w:rsid w:val="006210FF"/>
    <w:rsid w:val="00621152"/>
    <w:rsid w:val="00621191"/>
    <w:rsid w:val="0062167A"/>
    <w:rsid w:val="006216A9"/>
    <w:rsid w:val="00621725"/>
    <w:rsid w:val="0062190E"/>
    <w:rsid w:val="00621B93"/>
    <w:rsid w:val="00621E4A"/>
    <w:rsid w:val="00621EBB"/>
    <w:rsid w:val="00621FA7"/>
    <w:rsid w:val="0062222B"/>
    <w:rsid w:val="0062224D"/>
    <w:rsid w:val="006223F9"/>
    <w:rsid w:val="00622675"/>
    <w:rsid w:val="006226A8"/>
    <w:rsid w:val="00622709"/>
    <w:rsid w:val="006227D0"/>
    <w:rsid w:val="006227E8"/>
    <w:rsid w:val="00622861"/>
    <w:rsid w:val="006228E7"/>
    <w:rsid w:val="006229EB"/>
    <w:rsid w:val="00622A6B"/>
    <w:rsid w:val="006231AD"/>
    <w:rsid w:val="006232C9"/>
    <w:rsid w:val="00623409"/>
    <w:rsid w:val="00623474"/>
    <w:rsid w:val="00623593"/>
    <w:rsid w:val="006235AB"/>
    <w:rsid w:val="006237F0"/>
    <w:rsid w:val="00623877"/>
    <w:rsid w:val="0062387D"/>
    <w:rsid w:val="006239F3"/>
    <w:rsid w:val="00623A4A"/>
    <w:rsid w:val="00623B81"/>
    <w:rsid w:val="00623D42"/>
    <w:rsid w:val="00623F05"/>
    <w:rsid w:val="00623FBB"/>
    <w:rsid w:val="00624055"/>
    <w:rsid w:val="00624428"/>
    <w:rsid w:val="006244A6"/>
    <w:rsid w:val="0062472F"/>
    <w:rsid w:val="0062475C"/>
    <w:rsid w:val="00624978"/>
    <w:rsid w:val="00624A2E"/>
    <w:rsid w:val="00624DB0"/>
    <w:rsid w:val="00624EB3"/>
    <w:rsid w:val="00624EEE"/>
    <w:rsid w:val="00625009"/>
    <w:rsid w:val="00625630"/>
    <w:rsid w:val="006258BA"/>
    <w:rsid w:val="00625C5D"/>
    <w:rsid w:val="006262AE"/>
    <w:rsid w:val="0062635D"/>
    <w:rsid w:val="00626598"/>
    <w:rsid w:val="0062666D"/>
    <w:rsid w:val="0062687A"/>
    <w:rsid w:val="006269E9"/>
    <w:rsid w:val="00626A35"/>
    <w:rsid w:val="00626C5C"/>
    <w:rsid w:val="00626C9D"/>
    <w:rsid w:val="00626D05"/>
    <w:rsid w:val="00626E4A"/>
    <w:rsid w:val="00626F66"/>
    <w:rsid w:val="00627015"/>
    <w:rsid w:val="006270A9"/>
    <w:rsid w:val="00627105"/>
    <w:rsid w:val="006272E1"/>
    <w:rsid w:val="00627502"/>
    <w:rsid w:val="00627627"/>
    <w:rsid w:val="00627725"/>
    <w:rsid w:val="00627897"/>
    <w:rsid w:val="00627917"/>
    <w:rsid w:val="00627B48"/>
    <w:rsid w:val="0063028A"/>
    <w:rsid w:val="00630447"/>
    <w:rsid w:val="00630C56"/>
    <w:rsid w:val="00630ECC"/>
    <w:rsid w:val="00630FDA"/>
    <w:rsid w:val="00631252"/>
    <w:rsid w:val="006316FD"/>
    <w:rsid w:val="00631A74"/>
    <w:rsid w:val="00631B18"/>
    <w:rsid w:val="00631CF6"/>
    <w:rsid w:val="00631E97"/>
    <w:rsid w:val="00631F33"/>
    <w:rsid w:val="0063217D"/>
    <w:rsid w:val="00632284"/>
    <w:rsid w:val="006322D6"/>
    <w:rsid w:val="0063233B"/>
    <w:rsid w:val="00632381"/>
    <w:rsid w:val="006324B4"/>
    <w:rsid w:val="0063262B"/>
    <w:rsid w:val="00632731"/>
    <w:rsid w:val="00632902"/>
    <w:rsid w:val="00632A51"/>
    <w:rsid w:val="00632A86"/>
    <w:rsid w:val="00632BD7"/>
    <w:rsid w:val="00632BE6"/>
    <w:rsid w:val="00632D62"/>
    <w:rsid w:val="00632E71"/>
    <w:rsid w:val="00633081"/>
    <w:rsid w:val="00633092"/>
    <w:rsid w:val="0063311C"/>
    <w:rsid w:val="00633250"/>
    <w:rsid w:val="00633271"/>
    <w:rsid w:val="0063340C"/>
    <w:rsid w:val="00633430"/>
    <w:rsid w:val="00633478"/>
    <w:rsid w:val="0063365B"/>
    <w:rsid w:val="00633755"/>
    <w:rsid w:val="00633A48"/>
    <w:rsid w:val="00633A6D"/>
    <w:rsid w:val="00633BCC"/>
    <w:rsid w:val="00633C6A"/>
    <w:rsid w:val="00633D2F"/>
    <w:rsid w:val="00633D42"/>
    <w:rsid w:val="00633EC4"/>
    <w:rsid w:val="00633F4F"/>
    <w:rsid w:val="00633F9F"/>
    <w:rsid w:val="00634301"/>
    <w:rsid w:val="006347F6"/>
    <w:rsid w:val="0063489E"/>
    <w:rsid w:val="006348B0"/>
    <w:rsid w:val="006349BF"/>
    <w:rsid w:val="00634AA7"/>
    <w:rsid w:val="006354E0"/>
    <w:rsid w:val="0063561B"/>
    <w:rsid w:val="00635660"/>
    <w:rsid w:val="006356B8"/>
    <w:rsid w:val="00635888"/>
    <w:rsid w:val="006358D7"/>
    <w:rsid w:val="00635A2E"/>
    <w:rsid w:val="00635D4A"/>
    <w:rsid w:val="00635E96"/>
    <w:rsid w:val="00635F5D"/>
    <w:rsid w:val="0063617D"/>
    <w:rsid w:val="0063619B"/>
    <w:rsid w:val="00636325"/>
    <w:rsid w:val="00636332"/>
    <w:rsid w:val="00636469"/>
    <w:rsid w:val="00636627"/>
    <w:rsid w:val="006366C9"/>
    <w:rsid w:val="006369E0"/>
    <w:rsid w:val="00636D07"/>
    <w:rsid w:val="00636D08"/>
    <w:rsid w:val="00636D40"/>
    <w:rsid w:val="00636FAF"/>
    <w:rsid w:val="00637072"/>
    <w:rsid w:val="00637432"/>
    <w:rsid w:val="00637561"/>
    <w:rsid w:val="006376AA"/>
    <w:rsid w:val="006378F8"/>
    <w:rsid w:val="00637B27"/>
    <w:rsid w:val="00637BCF"/>
    <w:rsid w:val="00637BFD"/>
    <w:rsid w:val="00637CA1"/>
    <w:rsid w:val="00637D96"/>
    <w:rsid w:val="00640003"/>
    <w:rsid w:val="0064014C"/>
    <w:rsid w:val="0064032A"/>
    <w:rsid w:val="0064032D"/>
    <w:rsid w:val="00640463"/>
    <w:rsid w:val="0064060B"/>
    <w:rsid w:val="00640781"/>
    <w:rsid w:val="00640B75"/>
    <w:rsid w:val="00640EB1"/>
    <w:rsid w:val="00640FFE"/>
    <w:rsid w:val="00641428"/>
    <w:rsid w:val="00641529"/>
    <w:rsid w:val="0064180B"/>
    <w:rsid w:val="00641876"/>
    <w:rsid w:val="006419D5"/>
    <w:rsid w:val="00641BB8"/>
    <w:rsid w:val="006421F4"/>
    <w:rsid w:val="006422A6"/>
    <w:rsid w:val="0064236B"/>
    <w:rsid w:val="0064239B"/>
    <w:rsid w:val="0064246D"/>
    <w:rsid w:val="00642568"/>
    <w:rsid w:val="006425A6"/>
    <w:rsid w:val="006426E9"/>
    <w:rsid w:val="006427D1"/>
    <w:rsid w:val="00642A5D"/>
    <w:rsid w:val="00642AF8"/>
    <w:rsid w:val="00642B10"/>
    <w:rsid w:val="00642B55"/>
    <w:rsid w:val="00642E8C"/>
    <w:rsid w:val="00642ED4"/>
    <w:rsid w:val="0064305C"/>
    <w:rsid w:val="006430F7"/>
    <w:rsid w:val="00643162"/>
    <w:rsid w:val="0064326F"/>
    <w:rsid w:val="006432BF"/>
    <w:rsid w:val="006433ED"/>
    <w:rsid w:val="0064355C"/>
    <w:rsid w:val="006436EA"/>
    <w:rsid w:val="006437CC"/>
    <w:rsid w:val="0064383B"/>
    <w:rsid w:val="00643A3F"/>
    <w:rsid w:val="00643DAA"/>
    <w:rsid w:val="006441CF"/>
    <w:rsid w:val="006442A4"/>
    <w:rsid w:val="006442BD"/>
    <w:rsid w:val="0064435A"/>
    <w:rsid w:val="006444C1"/>
    <w:rsid w:val="00644628"/>
    <w:rsid w:val="00644694"/>
    <w:rsid w:val="006448B5"/>
    <w:rsid w:val="0064494C"/>
    <w:rsid w:val="00644952"/>
    <w:rsid w:val="006449BF"/>
    <w:rsid w:val="00644A96"/>
    <w:rsid w:val="00644B71"/>
    <w:rsid w:val="00644B88"/>
    <w:rsid w:val="00644C72"/>
    <w:rsid w:val="00644D32"/>
    <w:rsid w:val="00644DAF"/>
    <w:rsid w:val="00644F52"/>
    <w:rsid w:val="006450D6"/>
    <w:rsid w:val="00645151"/>
    <w:rsid w:val="006453D8"/>
    <w:rsid w:val="0064549A"/>
    <w:rsid w:val="006454C4"/>
    <w:rsid w:val="006457C1"/>
    <w:rsid w:val="00645B27"/>
    <w:rsid w:val="00645CF1"/>
    <w:rsid w:val="00645D85"/>
    <w:rsid w:val="00645F03"/>
    <w:rsid w:val="0064607D"/>
    <w:rsid w:val="006461CE"/>
    <w:rsid w:val="0064637A"/>
    <w:rsid w:val="00646419"/>
    <w:rsid w:val="00646494"/>
    <w:rsid w:val="00646500"/>
    <w:rsid w:val="006465AF"/>
    <w:rsid w:val="006466D4"/>
    <w:rsid w:val="006467EC"/>
    <w:rsid w:val="00646A1B"/>
    <w:rsid w:val="00646A30"/>
    <w:rsid w:val="00647087"/>
    <w:rsid w:val="006470B3"/>
    <w:rsid w:val="00647202"/>
    <w:rsid w:val="00647457"/>
    <w:rsid w:val="0064747A"/>
    <w:rsid w:val="00647553"/>
    <w:rsid w:val="006476B0"/>
    <w:rsid w:val="006476B3"/>
    <w:rsid w:val="006476DB"/>
    <w:rsid w:val="00647779"/>
    <w:rsid w:val="006479BD"/>
    <w:rsid w:val="00647A05"/>
    <w:rsid w:val="00647C5D"/>
    <w:rsid w:val="00647CA6"/>
    <w:rsid w:val="00647D40"/>
    <w:rsid w:val="00647FDC"/>
    <w:rsid w:val="006500D3"/>
    <w:rsid w:val="00650437"/>
    <w:rsid w:val="006504A4"/>
    <w:rsid w:val="006507F7"/>
    <w:rsid w:val="00650812"/>
    <w:rsid w:val="00650846"/>
    <w:rsid w:val="00650CC3"/>
    <w:rsid w:val="00650D85"/>
    <w:rsid w:val="00650E55"/>
    <w:rsid w:val="00650F78"/>
    <w:rsid w:val="00651543"/>
    <w:rsid w:val="006516E3"/>
    <w:rsid w:val="00651991"/>
    <w:rsid w:val="006519A0"/>
    <w:rsid w:val="00651AB2"/>
    <w:rsid w:val="00651ABD"/>
    <w:rsid w:val="00651D64"/>
    <w:rsid w:val="006521E2"/>
    <w:rsid w:val="00652232"/>
    <w:rsid w:val="00652432"/>
    <w:rsid w:val="00652435"/>
    <w:rsid w:val="006525A0"/>
    <w:rsid w:val="00652A2D"/>
    <w:rsid w:val="00652AFE"/>
    <w:rsid w:val="00652CA1"/>
    <w:rsid w:val="00652F8E"/>
    <w:rsid w:val="00653009"/>
    <w:rsid w:val="0065312F"/>
    <w:rsid w:val="006532D9"/>
    <w:rsid w:val="0065340A"/>
    <w:rsid w:val="0065353F"/>
    <w:rsid w:val="0065355D"/>
    <w:rsid w:val="00653EA3"/>
    <w:rsid w:val="00653F46"/>
    <w:rsid w:val="00654448"/>
    <w:rsid w:val="0065469D"/>
    <w:rsid w:val="0065472B"/>
    <w:rsid w:val="006548FF"/>
    <w:rsid w:val="00654CB6"/>
    <w:rsid w:val="00654DCE"/>
    <w:rsid w:val="00654EF7"/>
    <w:rsid w:val="00654FBA"/>
    <w:rsid w:val="00655173"/>
    <w:rsid w:val="006552A1"/>
    <w:rsid w:val="00655527"/>
    <w:rsid w:val="0065557C"/>
    <w:rsid w:val="006556B7"/>
    <w:rsid w:val="00655749"/>
    <w:rsid w:val="00655783"/>
    <w:rsid w:val="006558DD"/>
    <w:rsid w:val="00655904"/>
    <w:rsid w:val="00655A6C"/>
    <w:rsid w:val="00655B8A"/>
    <w:rsid w:val="00655BBD"/>
    <w:rsid w:val="00655C87"/>
    <w:rsid w:val="00655D5C"/>
    <w:rsid w:val="00655DF4"/>
    <w:rsid w:val="0065604F"/>
    <w:rsid w:val="0065616B"/>
    <w:rsid w:val="00656180"/>
    <w:rsid w:val="00656279"/>
    <w:rsid w:val="00656352"/>
    <w:rsid w:val="00656388"/>
    <w:rsid w:val="00656512"/>
    <w:rsid w:val="006565B1"/>
    <w:rsid w:val="006568C7"/>
    <w:rsid w:val="00656A31"/>
    <w:rsid w:val="00656A9E"/>
    <w:rsid w:val="00656AA7"/>
    <w:rsid w:val="00656C50"/>
    <w:rsid w:val="00656CA8"/>
    <w:rsid w:val="00656D19"/>
    <w:rsid w:val="00656FD5"/>
    <w:rsid w:val="00657064"/>
    <w:rsid w:val="00657194"/>
    <w:rsid w:val="00657951"/>
    <w:rsid w:val="00657C88"/>
    <w:rsid w:val="006600DD"/>
    <w:rsid w:val="00660245"/>
    <w:rsid w:val="006605EA"/>
    <w:rsid w:val="00660773"/>
    <w:rsid w:val="006607E4"/>
    <w:rsid w:val="00660A70"/>
    <w:rsid w:val="00660B0D"/>
    <w:rsid w:val="00660B17"/>
    <w:rsid w:val="00660BD9"/>
    <w:rsid w:val="00661160"/>
    <w:rsid w:val="00661279"/>
    <w:rsid w:val="00661362"/>
    <w:rsid w:val="006614A3"/>
    <w:rsid w:val="006618DC"/>
    <w:rsid w:val="00661954"/>
    <w:rsid w:val="00661981"/>
    <w:rsid w:val="0066198B"/>
    <w:rsid w:val="00661CC1"/>
    <w:rsid w:val="00661D35"/>
    <w:rsid w:val="00661D75"/>
    <w:rsid w:val="00661F76"/>
    <w:rsid w:val="006621C9"/>
    <w:rsid w:val="00662351"/>
    <w:rsid w:val="006624F6"/>
    <w:rsid w:val="006627DC"/>
    <w:rsid w:val="006628EB"/>
    <w:rsid w:val="00662AA2"/>
    <w:rsid w:val="00662D6D"/>
    <w:rsid w:val="00662E63"/>
    <w:rsid w:val="00662F73"/>
    <w:rsid w:val="00663190"/>
    <w:rsid w:val="00663507"/>
    <w:rsid w:val="00663576"/>
    <w:rsid w:val="006635B0"/>
    <w:rsid w:val="00663818"/>
    <w:rsid w:val="00663945"/>
    <w:rsid w:val="00663A9B"/>
    <w:rsid w:val="00663AFA"/>
    <w:rsid w:val="00663D7B"/>
    <w:rsid w:val="00664074"/>
    <w:rsid w:val="0066436D"/>
    <w:rsid w:val="00664402"/>
    <w:rsid w:val="0066443F"/>
    <w:rsid w:val="006645D8"/>
    <w:rsid w:val="006647C7"/>
    <w:rsid w:val="006649BE"/>
    <w:rsid w:val="00664C62"/>
    <w:rsid w:val="00664D22"/>
    <w:rsid w:val="00664FB1"/>
    <w:rsid w:val="00665085"/>
    <w:rsid w:val="00665258"/>
    <w:rsid w:val="00665405"/>
    <w:rsid w:val="00665776"/>
    <w:rsid w:val="00665834"/>
    <w:rsid w:val="00665893"/>
    <w:rsid w:val="006659A1"/>
    <w:rsid w:val="00665B91"/>
    <w:rsid w:val="00665EE9"/>
    <w:rsid w:val="00666163"/>
    <w:rsid w:val="00666252"/>
    <w:rsid w:val="006665DF"/>
    <w:rsid w:val="006666B7"/>
    <w:rsid w:val="0066691A"/>
    <w:rsid w:val="006669CC"/>
    <w:rsid w:val="00666A58"/>
    <w:rsid w:val="00666A7A"/>
    <w:rsid w:val="00666AB7"/>
    <w:rsid w:val="00666EBF"/>
    <w:rsid w:val="0066704E"/>
    <w:rsid w:val="00667095"/>
    <w:rsid w:val="00667218"/>
    <w:rsid w:val="00667462"/>
    <w:rsid w:val="00667491"/>
    <w:rsid w:val="00667606"/>
    <w:rsid w:val="00667B61"/>
    <w:rsid w:val="00667CB7"/>
    <w:rsid w:val="00667CF8"/>
    <w:rsid w:val="0067009A"/>
    <w:rsid w:val="006701DA"/>
    <w:rsid w:val="006704CD"/>
    <w:rsid w:val="006705A7"/>
    <w:rsid w:val="006705BF"/>
    <w:rsid w:val="0067062C"/>
    <w:rsid w:val="00670784"/>
    <w:rsid w:val="0067095C"/>
    <w:rsid w:val="006709C7"/>
    <w:rsid w:val="00670A09"/>
    <w:rsid w:val="00670A67"/>
    <w:rsid w:val="00670EFE"/>
    <w:rsid w:val="006710AD"/>
    <w:rsid w:val="0067112E"/>
    <w:rsid w:val="0067116A"/>
    <w:rsid w:val="00671270"/>
    <w:rsid w:val="00671429"/>
    <w:rsid w:val="006715B3"/>
    <w:rsid w:val="006716BD"/>
    <w:rsid w:val="00671798"/>
    <w:rsid w:val="006717EB"/>
    <w:rsid w:val="006717F2"/>
    <w:rsid w:val="00671816"/>
    <w:rsid w:val="00671903"/>
    <w:rsid w:val="006719AD"/>
    <w:rsid w:val="006719D1"/>
    <w:rsid w:val="00671A6D"/>
    <w:rsid w:val="00671AB0"/>
    <w:rsid w:val="00671B5C"/>
    <w:rsid w:val="00671D48"/>
    <w:rsid w:val="00671EB7"/>
    <w:rsid w:val="00671FC9"/>
    <w:rsid w:val="0067201D"/>
    <w:rsid w:val="00672066"/>
    <w:rsid w:val="006721D5"/>
    <w:rsid w:val="0067261C"/>
    <w:rsid w:val="006726B8"/>
    <w:rsid w:val="006726D8"/>
    <w:rsid w:val="006727BB"/>
    <w:rsid w:val="00672878"/>
    <w:rsid w:val="006728AC"/>
    <w:rsid w:val="006729DE"/>
    <w:rsid w:val="00672A55"/>
    <w:rsid w:val="00672A68"/>
    <w:rsid w:val="00672ABD"/>
    <w:rsid w:val="00672C0B"/>
    <w:rsid w:val="00672E96"/>
    <w:rsid w:val="00672ED7"/>
    <w:rsid w:val="0067334C"/>
    <w:rsid w:val="00673426"/>
    <w:rsid w:val="00673499"/>
    <w:rsid w:val="006736BF"/>
    <w:rsid w:val="00673B21"/>
    <w:rsid w:val="00673DFB"/>
    <w:rsid w:val="00673FD3"/>
    <w:rsid w:val="0067481D"/>
    <w:rsid w:val="0067492F"/>
    <w:rsid w:val="00674AAA"/>
    <w:rsid w:val="00674C1A"/>
    <w:rsid w:val="00674C42"/>
    <w:rsid w:val="00674C5E"/>
    <w:rsid w:val="00674CDF"/>
    <w:rsid w:val="00674D94"/>
    <w:rsid w:val="00674DA3"/>
    <w:rsid w:val="00675093"/>
    <w:rsid w:val="0067510A"/>
    <w:rsid w:val="00675328"/>
    <w:rsid w:val="006754D8"/>
    <w:rsid w:val="00675A4F"/>
    <w:rsid w:val="00675B8D"/>
    <w:rsid w:val="00675C75"/>
    <w:rsid w:val="00675D60"/>
    <w:rsid w:val="0067684C"/>
    <w:rsid w:val="006768E4"/>
    <w:rsid w:val="00676BB2"/>
    <w:rsid w:val="00676C7E"/>
    <w:rsid w:val="00676CCE"/>
    <w:rsid w:val="00677351"/>
    <w:rsid w:val="006773DB"/>
    <w:rsid w:val="00677479"/>
    <w:rsid w:val="00677714"/>
    <w:rsid w:val="00677C9B"/>
    <w:rsid w:val="00677D32"/>
    <w:rsid w:val="00677DBA"/>
    <w:rsid w:val="00677DC1"/>
    <w:rsid w:val="00677DED"/>
    <w:rsid w:val="00677E3F"/>
    <w:rsid w:val="00677E70"/>
    <w:rsid w:val="0068021D"/>
    <w:rsid w:val="00680396"/>
    <w:rsid w:val="00680622"/>
    <w:rsid w:val="00680795"/>
    <w:rsid w:val="006807D7"/>
    <w:rsid w:val="0068087A"/>
    <w:rsid w:val="006808CB"/>
    <w:rsid w:val="006809E6"/>
    <w:rsid w:val="00680A94"/>
    <w:rsid w:val="00680C1C"/>
    <w:rsid w:val="00680C5C"/>
    <w:rsid w:val="00680D15"/>
    <w:rsid w:val="00680DF1"/>
    <w:rsid w:val="00680E5B"/>
    <w:rsid w:val="00680E97"/>
    <w:rsid w:val="006810CD"/>
    <w:rsid w:val="00681207"/>
    <w:rsid w:val="00681231"/>
    <w:rsid w:val="0068126B"/>
    <w:rsid w:val="006812A8"/>
    <w:rsid w:val="006812DA"/>
    <w:rsid w:val="00681342"/>
    <w:rsid w:val="00681419"/>
    <w:rsid w:val="006815A3"/>
    <w:rsid w:val="00681624"/>
    <w:rsid w:val="006818D8"/>
    <w:rsid w:val="006819CA"/>
    <w:rsid w:val="00681B1D"/>
    <w:rsid w:val="00681C0D"/>
    <w:rsid w:val="00681C57"/>
    <w:rsid w:val="00682005"/>
    <w:rsid w:val="00682040"/>
    <w:rsid w:val="006823FE"/>
    <w:rsid w:val="00682432"/>
    <w:rsid w:val="0068271A"/>
    <w:rsid w:val="00682735"/>
    <w:rsid w:val="0068277E"/>
    <w:rsid w:val="00682A66"/>
    <w:rsid w:val="00682BFF"/>
    <w:rsid w:val="00682C03"/>
    <w:rsid w:val="00682C87"/>
    <w:rsid w:val="00682DF9"/>
    <w:rsid w:val="00682E0E"/>
    <w:rsid w:val="00682E16"/>
    <w:rsid w:val="00683027"/>
    <w:rsid w:val="00683218"/>
    <w:rsid w:val="0068336D"/>
    <w:rsid w:val="0068353B"/>
    <w:rsid w:val="00683572"/>
    <w:rsid w:val="006835E6"/>
    <w:rsid w:val="00683671"/>
    <w:rsid w:val="00683678"/>
    <w:rsid w:val="006837F5"/>
    <w:rsid w:val="00683B45"/>
    <w:rsid w:val="00683B4A"/>
    <w:rsid w:val="00683C6E"/>
    <w:rsid w:val="00683D0A"/>
    <w:rsid w:val="00683D66"/>
    <w:rsid w:val="00684019"/>
    <w:rsid w:val="006843B2"/>
    <w:rsid w:val="006845B4"/>
    <w:rsid w:val="006845E4"/>
    <w:rsid w:val="00684854"/>
    <w:rsid w:val="00684951"/>
    <w:rsid w:val="0068496B"/>
    <w:rsid w:val="006849CC"/>
    <w:rsid w:val="00684A75"/>
    <w:rsid w:val="00684AE9"/>
    <w:rsid w:val="00684B0D"/>
    <w:rsid w:val="00684F0F"/>
    <w:rsid w:val="0068538F"/>
    <w:rsid w:val="00685464"/>
    <w:rsid w:val="006855C9"/>
    <w:rsid w:val="006856B0"/>
    <w:rsid w:val="00685858"/>
    <w:rsid w:val="0068592B"/>
    <w:rsid w:val="00685A82"/>
    <w:rsid w:val="00685B55"/>
    <w:rsid w:val="0068605C"/>
    <w:rsid w:val="006860D4"/>
    <w:rsid w:val="0068631D"/>
    <w:rsid w:val="00686551"/>
    <w:rsid w:val="006865F7"/>
    <w:rsid w:val="0068660D"/>
    <w:rsid w:val="006867F8"/>
    <w:rsid w:val="00686916"/>
    <w:rsid w:val="006869FB"/>
    <w:rsid w:val="00686C6F"/>
    <w:rsid w:val="006872F2"/>
    <w:rsid w:val="0068743C"/>
    <w:rsid w:val="006874DA"/>
    <w:rsid w:val="00687802"/>
    <w:rsid w:val="006879AB"/>
    <w:rsid w:val="00687B13"/>
    <w:rsid w:val="00687F88"/>
    <w:rsid w:val="00690097"/>
    <w:rsid w:val="0069009E"/>
    <w:rsid w:val="00690239"/>
    <w:rsid w:val="006903A1"/>
    <w:rsid w:val="006906C9"/>
    <w:rsid w:val="006906D8"/>
    <w:rsid w:val="00690737"/>
    <w:rsid w:val="006909F7"/>
    <w:rsid w:val="00690A6E"/>
    <w:rsid w:val="00690ACA"/>
    <w:rsid w:val="00691242"/>
    <w:rsid w:val="006912C1"/>
    <w:rsid w:val="00691A81"/>
    <w:rsid w:val="00691CEC"/>
    <w:rsid w:val="006920A7"/>
    <w:rsid w:val="0069231A"/>
    <w:rsid w:val="00692326"/>
    <w:rsid w:val="00692613"/>
    <w:rsid w:val="006926FC"/>
    <w:rsid w:val="00692AD5"/>
    <w:rsid w:val="00692ADA"/>
    <w:rsid w:val="00692AF1"/>
    <w:rsid w:val="00692BBD"/>
    <w:rsid w:val="00692E66"/>
    <w:rsid w:val="006931C6"/>
    <w:rsid w:val="006931E9"/>
    <w:rsid w:val="00693348"/>
    <w:rsid w:val="006933A1"/>
    <w:rsid w:val="00693488"/>
    <w:rsid w:val="0069349E"/>
    <w:rsid w:val="00693697"/>
    <w:rsid w:val="006936C8"/>
    <w:rsid w:val="00693851"/>
    <w:rsid w:val="00693A20"/>
    <w:rsid w:val="00693AD9"/>
    <w:rsid w:val="00693AFD"/>
    <w:rsid w:val="00693CD3"/>
    <w:rsid w:val="00693D75"/>
    <w:rsid w:val="00693EA0"/>
    <w:rsid w:val="00694711"/>
    <w:rsid w:val="0069479E"/>
    <w:rsid w:val="0069483D"/>
    <w:rsid w:val="00694AF6"/>
    <w:rsid w:val="00694DE1"/>
    <w:rsid w:val="00694DFB"/>
    <w:rsid w:val="00694F0A"/>
    <w:rsid w:val="006952BC"/>
    <w:rsid w:val="00695872"/>
    <w:rsid w:val="00695955"/>
    <w:rsid w:val="00695E12"/>
    <w:rsid w:val="00695FDD"/>
    <w:rsid w:val="0069608D"/>
    <w:rsid w:val="0069633B"/>
    <w:rsid w:val="00696346"/>
    <w:rsid w:val="0069672B"/>
    <w:rsid w:val="00696879"/>
    <w:rsid w:val="00696C8E"/>
    <w:rsid w:val="00697166"/>
    <w:rsid w:val="006971B8"/>
    <w:rsid w:val="006972DC"/>
    <w:rsid w:val="006973DF"/>
    <w:rsid w:val="00697450"/>
    <w:rsid w:val="00697488"/>
    <w:rsid w:val="00697611"/>
    <w:rsid w:val="006976AD"/>
    <w:rsid w:val="00697AD0"/>
    <w:rsid w:val="00697CF5"/>
    <w:rsid w:val="00697CFF"/>
    <w:rsid w:val="006A012B"/>
    <w:rsid w:val="006A0619"/>
    <w:rsid w:val="006A0850"/>
    <w:rsid w:val="006A0B1B"/>
    <w:rsid w:val="006A0CB9"/>
    <w:rsid w:val="006A0DB7"/>
    <w:rsid w:val="006A11EF"/>
    <w:rsid w:val="006A12A7"/>
    <w:rsid w:val="006A12C9"/>
    <w:rsid w:val="006A1492"/>
    <w:rsid w:val="006A1543"/>
    <w:rsid w:val="006A17FE"/>
    <w:rsid w:val="006A18CB"/>
    <w:rsid w:val="006A1A07"/>
    <w:rsid w:val="006A1C24"/>
    <w:rsid w:val="006A1F8A"/>
    <w:rsid w:val="006A221C"/>
    <w:rsid w:val="006A22E6"/>
    <w:rsid w:val="006A22EA"/>
    <w:rsid w:val="006A2340"/>
    <w:rsid w:val="006A23B4"/>
    <w:rsid w:val="006A2422"/>
    <w:rsid w:val="006A2463"/>
    <w:rsid w:val="006A2555"/>
    <w:rsid w:val="006A26BD"/>
    <w:rsid w:val="006A27BD"/>
    <w:rsid w:val="006A2816"/>
    <w:rsid w:val="006A2850"/>
    <w:rsid w:val="006A2A7E"/>
    <w:rsid w:val="006A2BEF"/>
    <w:rsid w:val="006A2CF4"/>
    <w:rsid w:val="006A2D93"/>
    <w:rsid w:val="006A2DC3"/>
    <w:rsid w:val="006A2DEE"/>
    <w:rsid w:val="006A2ED1"/>
    <w:rsid w:val="006A2FD7"/>
    <w:rsid w:val="006A304C"/>
    <w:rsid w:val="006A30F7"/>
    <w:rsid w:val="006A37B8"/>
    <w:rsid w:val="006A3820"/>
    <w:rsid w:val="006A3918"/>
    <w:rsid w:val="006A3D29"/>
    <w:rsid w:val="006A3D68"/>
    <w:rsid w:val="006A3DBA"/>
    <w:rsid w:val="006A3FBE"/>
    <w:rsid w:val="006A41EE"/>
    <w:rsid w:val="006A4480"/>
    <w:rsid w:val="006A448D"/>
    <w:rsid w:val="006A47C1"/>
    <w:rsid w:val="006A482B"/>
    <w:rsid w:val="006A4962"/>
    <w:rsid w:val="006A4981"/>
    <w:rsid w:val="006A498B"/>
    <w:rsid w:val="006A4AC6"/>
    <w:rsid w:val="006A4B17"/>
    <w:rsid w:val="006A4B6F"/>
    <w:rsid w:val="006A4BEA"/>
    <w:rsid w:val="006A4E87"/>
    <w:rsid w:val="006A4F82"/>
    <w:rsid w:val="006A51D5"/>
    <w:rsid w:val="006A52ED"/>
    <w:rsid w:val="006A5549"/>
    <w:rsid w:val="006A55B5"/>
    <w:rsid w:val="006A55F2"/>
    <w:rsid w:val="006A56EB"/>
    <w:rsid w:val="006A5790"/>
    <w:rsid w:val="006A5A7A"/>
    <w:rsid w:val="006A5B76"/>
    <w:rsid w:val="006A5C19"/>
    <w:rsid w:val="006A5C3C"/>
    <w:rsid w:val="006A5C91"/>
    <w:rsid w:val="006A5DCD"/>
    <w:rsid w:val="006A5E0E"/>
    <w:rsid w:val="006A5FDF"/>
    <w:rsid w:val="006A62BD"/>
    <w:rsid w:val="006A632F"/>
    <w:rsid w:val="006A63D9"/>
    <w:rsid w:val="006A644D"/>
    <w:rsid w:val="006A64B1"/>
    <w:rsid w:val="006A6879"/>
    <w:rsid w:val="006A6A94"/>
    <w:rsid w:val="006A6ACF"/>
    <w:rsid w:val="006A6C02"/>
    <w:rsid w:val="006A6CCE"/>
    <w:rsid w:val="006A6EC4"/>
    <w:rsid w:val="006A6F83"/>
    <w:rsid w:val="006A7088"/>
    <w:rsid w:val="006A71C4"/>
    <w:rsid w:val="006A7391"/>
    <w:rsid w:val="006A73E8"/>
    <w:rsid w:val="006A74AC"/>
    <w:rsid w:val="006A7635"/>
    <w:rsid w:val="006A7672"/>
    <w:rsid w:val="006A7A58"/>
    <w:rsid w:val="006A7D7D"/>
    <w:rsid w:val="006B0030"/>
    <w:rsid w:val="006B00DD"/>
    <w:rsid w:val="006B010B"/>
    <w:rsid w:val="006B0167"/>
    <w:rsid w:val="006B01D6"/>
    <w:rsid w:val="006B056E"/>
    <w:rsid w:val="006B08D5"/>
    <w:rsid w:val="006B0B1C"/>
    <w:rsid w:val="006B0C35"/>
    <w:rsid w:val="006B0D7C"/>
    <w:rsid w:val="006B1329"/>
    <w:rsid w:val="006B1494"/>
    <w:rsid w:val="006B14CC"/>
    <w:rsid w:val="006B14DF"/>
    <w:rsid w:val="006B1755"/>
    <w:rsid w:val="006B1778"/>
    <w:rsid w:val="006B1E87"/>
    <w:rsid w:val="006B1F3E"/>
    <w:rsid w:val="006B2086"/>
    <w:rsid w:val="006B22F5"/>
    <w:rsid w:val="006B2846"/>
    <w:rsid w:val="006B29EA"/>
    <w:rsid w:val="006B2D0B"/>
    <w:rsid w:val="006B3130"/>
    <w:rsid w:val="006B3330"/>
    <w:rsid w:val="006B3507"/>
    <w:rsid w:val="006B35CA"/>
    <w:rsid w:val="006B363D"/>
    <w:rsid w:val="006B36D1"/>
    <w:rsid w:val="006B36DE"/>
    <w:rsid w:val="006B39F5"/>
    <w:rsid w:val="006B3AB4"/>
    <w:rsid w:val="006B3B86"/>
    <w:rsid w:val="006B3BA2"/>
    <w:rsid w:val="006B3BEB"/>
    <w:rsid w:val="006B435B"/>
    <w:rsid w:val="006B43DF"/>
    <w:rsid w:val="006B472B"/>
    <w:rsid w:val="006B49AC"/>
    <w:rsid w:val="006B4A38"/>
    <w:rsid w:val="006B4A87"/>
    <w:rsid w:val="006B4AED"/>
    <w:rsid w:val="006B4C4C"/>
    <w:rsid w:val="006B4EC3"/>
    <w:rsid w:val="006B4EF4"/>
    <w:rsid w:val="006B4FAB"/>
    <w:rsid w:val="006B51D3"/>
    <w:rsid w:val="006B51DC"/>
    <w:rsid w:val="006B522F"/>
    <w:rsid w:val="006B52A9"/>
    <w:rsid w:val="006B549E"/>
    <w:rsid w:val="006B54AA"/>
    <w:rsid w:val="006B5648"/>
    <w:rsid w:val="006B58E9"/>
    <w:rsid w:val="006B5AAC"/>
    <w:rsid w:val="006B5C8A"/>
    <w:rsid w:val="006B5D01"/>
    <w:rsid w:val="006B5D1F"/>
    <w:rsid w:val="006B619A"/>
    <w:rsid w:val="006B64CF"/>
    <w:rsid w:val="006B66F6"/>
    <w:rsid w:val="006B6A09"/>
    <w:rsid w:val="006B6CB6"/>
    <w:rsid w:val="006B6D1C"/>
    <w:rsid w:val="006B6F8B"/>
    <w:rsid w:val="006B7159"/>
    <w:rsid w:val="006B7275"/>
    <w:rsid w:val="006B73A7"/>
    <w:rsid w:val="006B74D4"/>
    <w:rsid w:val="006B7507"/>
    <w:rsid w:val="006B76D2"/>
    <w:rsid w:val="006B76EA"/>
    <w:rsid w:val="006B7726"/>
    <w:rsid w:val="006B7757"/>
    <w:rsid w:val="006B779C"/>
    <w:rsid w:val="006B7A7C"/>
    <w:rsid w:val="006B7AA9"/>
    <w:rsid w:val="006B7B55"/>
    <w:rsid w:val="006B7BE8"/>
    <w:rsid w:val="006B7D50"/>
    <w:rsid w:val="006B7EE4"/>
    <w:rsid w:val="006B7FE0"/>
    <w:rsid w:val="006C030D"/>
    <w:rsid w:val="006C03EC"/>
    <w:rsid w:val="006C057F"/>
    <w:rsid w:val="006C05F0"/>
    <w:rsid w:val="006C067F"/>
    <w:rsid w:val="006C0716"/>
    <w:rsid w:val="006C0962"/>
    <w:rsid w:val="006C09A7"/>
    <w:rsid w:val="006C0A5B"/>
    <w:rsid w:val="006C0BD8"/>
    <w:rsid w:val="006C0CD4"/>
    <w:rsid w:val="006C0EFD"/>
    <w:rsid w:val="006C0F46"/>
    <w:rsid w:val="006C114E"/>
    <w:rsid w:val="006C141B"/>
    <w:rsid w:val="006C1897"/>
    <w:rsid w:val="006C1D44"/>
    <w:rsid w:val="006C1E59"/>
    <w:rsid w:val="006C1F03"/>
    <w:rsid w:val="006C1F0E"/>
    <w:rsid w:val="006C2002"/>
    <w:rsid w:val="006C2219"/>
    <w:rsid w:val="006C2484"/>
    <w:rsid w:val="006C24A4"/>
    <w:rsid w:val="006C253D"/>
    <w:rsid w:val="006C2713"/>
    <w:rsid w:val="006C28DA"/>
    <w:rsid w:val="006C290F"/>
    <w:rsid w:val="006C2AFA"/>
    <w:rsid w:val="006C2B73"/>
    <w:rsid w:val="006C2C3D"/>
    <w:rsid w:val="006C2CBA"/>
    <w:rsid w:val="006C2F3A"/>
    <w:rsid w:val="006C32BB"/>
    <w:rsid w:val="006C3406"/>
    <w:rsid w:val="006C343B"/>
    <w:rsid w:val="006C353A"/>
    <w:rsid w:val="006C371D"/>
    <w:rsid w:val="006C3866"/>
    <w:rsid w:val="006C3911"/>
    <w:rsid w:val="006C3957"/>
    <w:rsid w:val="006C39D2"/>
    <w:rsid w:val="006C3A93"/>
    <w:rsid w:val="006C3C2B"/>
    <w:rsid w:val="006C3DEC"/>
    <w:rsid w:val="006C3F18"/>
    <w:rsid w:val="006C4007"/>
    <w:rsid w:val="006C419D"/>
    <w:rsid w:val="006C46CA"/>
    <w:rsid w:val="006C4828"/>
    <w:rsid w:val="006C485F"/>
    <w:rsid w:val="006C4944"/>
    <w:rsid w:val="006C4980"/>
    <w:rsid w:val="006C4BCA"/>
    <w:rsid w:val="006C4BD2"/>
    <w:rsid w:val="006C4BF0"/>
    <w:rsid w:val="006C4D08"/>
    <w:rsid w:val="006C4D53"/>
    <w:rsid w:val="006C50F6"/>
    <w:rsid w:val="006C5146"/>
    <w:rsid w:val="006C536D"/>
    <w:rsid w:val="006C53FB"/>
    <w:rsid w:val="006C545E"/>
    <w:rsid w:val="006C555E"/>
    <w:rsid w:val="006C5767"/>
    <w:rsid w:val="006C5770"/>
    <w:rsid w:val="006C5A42"/>
    <w:rsid w:val="006C5ACB"/>
    <w:rsid w:val="006C5B60"/>
    <w:rsid w:val="006C5BBC"/>
    <w:rsid w:val="006C5C5E"/>
    <w:rsid w:val="006C5C93"/>
    <w:rsid w:val="006C5F86"/>
    <w:rsid w:val="006C5FA5"/>
    <w:rsid w:val="006C6476"/>
    <w:rsid w:val="006C64EF"/>
    <w:rsid w:val="006C6558"/>
    <w:rsid w:val="006C667D"/>
    <w:rsid w:val="006C68DA"/>
    <w:rsid w:val="006C69A3"/>
    <w:rsid w:val="006C6ADA"/>
    <w:rsid w:val="006C6ED0"/>
    <w:rsid w:val="006C6FA1"/>
    <w:rsid w:val="006C713C"/>
    <w:rsid w:val="006C7307"/>
    <w:rsid w:val="006C749F"/>
    <w:rsid w:val="006C754E"/>
    <w:rsid w:val="006C7924"/>
    <w:rsid w:val="006C799A"/>
    <w:rsid w:val="006C7B45"/>
    <w:rsid w:val="006C7D81"/>
    <w:rsid w:val="006D0118"/>
    <w:rsid w:val="006D025A"/>
    <w:rsid w:val="006D033C"/>
    <w:rsid w:val="006D07C1"/>
    <w:rsid w:val="006D11AF"/>
    <w:rsid w:val="006D139E"/>
    <w:rsid w:val="006D13AE"/>
    <w:rsid w:val="006D16E8"/>
    <w:rsid w:val="006D1818"/>
    <w:rsid w:val="006D1834"/>
    <w:rsid w:val="006D1917"/>
    <w:rsid w:val="006D19B1"/>
    <w:rsid w:val="006D1CF9"/>
    <w:rsid w:val="006D1E26"/>
    <w:rsid w:val="006D1EF5"/>
    <w:rsid w:val="006D2067"/>
    <w:rsid w:val="006D20C6"/>
    <w:rsid w:val="006D225C"/>
    <w:rsid w:val="006D2740"/>
    <w:rsid w:val="006D2D05"/>
    <w:rsid w:val="006D31BB"/>
    <w:rsid w:val="006D327E"/>
    <w:rsid w:val="006D33FD"/>
    <w:rsid w:val="006D3443"/>
    <w:rsid w:val="006D3473"/>
    <w:rsid w:val="006D36B8"/>
    <w:rsid w:val="006D39A4"/>
    <w:rsid w:val="006D3B8C"/>
    <w:rsid w:val="006D3C84"/>
    <w:rsid w:val="006D3E0B"/>
    <w:rsid w:val="006D4290"/>
    <w:rsid w:val="006D46D5"/>
    <w:rsid w:val="006D4A21"/>
    <w:rsid w:val="006D4B61"/>
    <w:rsid w:val="006D4BF7"/>
    <w:rsid w:val="006D4C81"/>
    <w:rsid w:val="006D4D79"/>
    <w:rsid w:val="006D5096"/>
    <w:rsid w:val="006D52F6"/>
    <w:rsid w:val="006D553D"/>
    <w:rsid w:val="006D5602"/>
    <w:rsid w:val="006D5904"/>
    <w:rsid w:val="006D5979"/>
    <w:rsid w:val="006D5AA9"/>
    <w:rsid w:val="006D5B21"/>
    <w:rsid w:val="006D5C20"/>
    <w:rsid w:val="006D5D26"/>
    <w:rsid w:val="006D5DBE"/>
    <w:rsid w:val="006D61F1"/>
    <w:rsid w:val="006D63F9"/>
    <w:rsid w:val="006D6855"/>
    <w:rsid w:val="006D6908"/>
    <w:rsid w:val="006D690F"/>
    <w:rsid w:val="006D6930"/>
    <w:rsid w:val="006D6B8C"/>
    <w:rsid w:val="006D6C32"/>
    <w:rsid w:val="006D6C91"/>
    <w:rsid w:val="006D7095"/>
    <w:rsid w:val="006D73E4"/>
    <w:rsid w:val="006D7460"/>
    <w:rsid w:val="006D76CC"/>
    <w:rsid w:val="006D7727"/>
    <w:rsid w:val="006D77E5"/>
    <w:rsid w:val="006D7912"/>
    <w:rsid w:val="006D7BA2"/>
    <w:rsid w:val="006D7BC6"/>
    <w:rsid w:val="006D7CCC"/>
    <w:rsid w:val="006D7D4E"/>
    <w:rsid w:val="006D7DD9"/>
    <w:rsid w:val="006D7DDF"/>
    <w:rsid w:val="006D7E5D"/>
    <w:rsid w:val="006D7FD7"/>
    <w:rsid w:val="006E00D9"/>
    <w:rsid w:val="006E0166"/>
    <w:rsid w:val="006E016B"/>
    <w:rsid w:val="006E0659"/>
    <w:rsid w:val="006E065A"/>
    <w:rsid w:val="006E0789"/>
    <w:rsid w:val="006E0CFB"/>
    <w:rsid w:val="006E0DA4"/>
    <w:rsid w:val="006E0DBA"/>
    <w:rsid w:val="006E0F29"/>
    <w:rsid w:val="006E1130"/>
    <w:rsid w:val="006E120F"/>
    <w:rsid w:val="006E12E8"/>
    <w:rsid w:val="006E1314"/>
    <w:rsid w:val="006E1470"/>
    <w:rsid w:val="006E1525"/>
    <w:rsid w:val="006E1698"/>
    <w:rsid w:val="006E1786"/>
    <w:rsid w:val="006E183A"/>
    <w:rsid w:val="006E1B0C"/>
    <w:rsid w:val="006E1E8F"/>
    <w:rsid w:val="006E1F9F"/>
    <w:rsid w:val="006E1FB3"/>
    <w:rsid w:val="006E203C"/>
    <w:rsid w:val="006E21C0"/>
    <w:rsid w:val="006E2270"/>
    <w:rsid w:val="006E22F1"/>
    <w:rsid w:val="006E23CC"/>
    <w:rsid w:val="006E24DA"/>
    <w:rsid w:val="006E25F6"/>
    <w:rsid w:val="006E298D"/>
    <w:rsid w:val="006E29D4"/>
    <w:rsid w:val="006E2A8B"/>
    <w:rsid w:val="006E2ACA"/>
    <w:rsid w:val="006E2BCF"/>
    <w:rsid w:val="006E2EBA"/>
    <w:rsid w:val="006E2EFF"/>
    <w:rsid w:val="006E336A"/>
    <w:rsid w:val="006E33DC"/>
    <w:rsid w:val="006E343D"/>
    <w:rsid w:val="006E35DC"/>
    <w:rsid w:val="006E36F3"/>
    <w:rsid w:val="006E38D9"/>
    <w:rsid w:val="006E3C3E"/>
    <w:rsid w:val="006E41EF"/>
    <w:rsid w:val="006E42EC"/>
    <w:rsid w:val="006E4439"/>
    <w:rsid w:val="006E465E"/>
    <w:rsid w:val="006E4691"/>
    <w:rsid w:val="006E4703"/>
    <w:rsid w:val="006E47AD"/>
    <w:rsid w:val="006E4944"/>
    <w:rsid w:val="006E4B10"/>
    <w:rsid w:val="006E4B34"/>
    <w:rsid w:val="006E4D8E"/>
    <w:rsid w:val="006E4F2C"/>
    <w:rsid w:val="006E5322"/>
    <w:rsid w:val="006E544F"/>
    <w:rsid w:val="006E5903"/>
    <w:rsid w:val="006E5955"/>
    <w:rsid w:val="006E5D2F"/>
    <w:rsid w:val="006E6113"/>
    <w:rsid w:val="006E613B"/>
    <w:rsid w:val="006E6185"/>
    <w:rsid w:val="006E619D"/>
    <w:rsid w:val="006E61D4"/>
    <w:rsid w:val="006E650A"/>
    <w:rsid w:val="006E658F"/>
    <w:rsid w:val="006E695C"/>
    <w:rsid w:val="006E6DEE"/>
    <w:rsid w:val="006E6E15"/>
    <w:rsid w:val="006E6E55"/>
    <w:rsid w:val="006E7124"/>
    <w:rsid w:val="006E73B2"/>
    <w:rsid w:val="006E753F"/>
    <w:rsid w:val="006E7929"/>
    <w:rsid w:val="006F01B3"/>
    <w:rsid w:val="006F044C"/>
    <w:rsid w:val="006F0708"/>
    <w:rsid w:val="006F0971"/>
    <w:rsid w:val="006F0CB9"/>
    <w:rsid w:val="006F0CE7"/>
    <w:rsid w:val="006F0D89"/>
    <w:rsid w:val="006F0DDB"/>
    <w:rsid w:val="006F0E50"/>
    <w:rsid w:val="006F0F00"/>
    <w:rsid w:val="006F0F4B"/>
    <w:rsid w:val="006F126D"/>
    <w:rsid w:val="006F157A"/>
    <w:rsid w:val="006F15C0"/>
    <w:rsid w:val="006F1607"/>
    <w:rsid w:val="006F1672"/>
    <w:rsid w:val="006F1735"/>
    <w:rsid w:val="006F1878"/>
    <w:rsid w:val="006F1936"/>
    <w:rsid w:val="006F1B93"/>
    <w:rsid w:val="006F1B99"/>
    <w:rsid w:val="006F1C11"/>
    <w:rsid w:val="006F1D41"/>
    <w:rsid w:val="006F1E73"/>
    <w:rsid w:val="006F1E91"/>
    <w:rsid w:val="006F1F0F"/>
    <w:rsid w:val="006F1F24"/>
    <w:rsid w:val="006F2305"/>
    <w:rsid w:val="006F2510"/>
    <w:rsid w:val="006F2635"/>
    <w:rsid w:val="006F2870"/>
    <w:rsid w:val="006F28A2"/>
    <w:rsid w:val="006F2925"/>
    <w:rsid w:val="006F29AF"/>
    <w:rsid w:val="006F2ABC"/>
    <w:rsid w:val="006F2E5F"/>
    <w:rsid w:val="006F2F80"/>
    <w:rsid w:val="006F30CB"/>
    <w:rsid w:val="006F3274"/>
    <w:rsid w:val="006F3B12"/>
    <w:rsid w:val="006F3DE8"/>
    <w:rsid w:val="006F3E31"/>
    <w:rsid w:val="006F3EAD"/>
    <w:rsid w:val="006F4256"/>
    <w:rsid w:val="006F4263"/>
    <w:rsid w:val="006F44DA"/>
    <w:rsid w:val="006F4A0C"/>
    <w:rsid w:val="006F4A38"/>
    <w:rsid w:val="006F4BED"/>
    <w:rsid w:val="006F4CDF"/>
    <w:rsid w:val="006F544B"/>
    <w:rsid w:val="006F54F8"/>
    <w:rsid w:val="006F55A9"/>
    <w:rsid w:val="006F5700"/>
    <w:rsid w:val="006F5864"/>
    <w:rsid w:val="006F5A38"/>
    <w:rsid w:val="006F5B44"/>
    <w:rsid w:val="006F5E1D"/>
    <w:rsid w:val="006F5E1F"/>
    <w:rsid w:val="006F5E91"/>
    <w:rsid w:val="006F5F63"/>
    <w:rsid w:val="006F5FAF"/>
    <w:rsid w:val="006F604A"/>
    <w:rsid w:val="006F6345"/>
    <w:rsid w:val="006F65D0"/>
    <w:rsid w:val="006F675F"/>
    <w:rsid w:val="006F67BD"/>
    <w:rsid w:val="006F67C3"/>
    <w:rsid w:val="006F6AAC"/>
    <w:rsid w:val="006F6C6F"/>
    <w:rsid w:val="006F6DA5"/>
    <w:rsid w:val="006F6E1E"/>
    <w:rsid w:val="006F7340"/>
    <w:rsid w:val="006F741C"/>
    <w:rsid w:val="006F7543"/>
    <w:rsid w:val="006F77C4"/>
    <w:rsid w:val="006F7B7C"/>
    <w:rsid w:val="006F7CB4"/>
    <w:rsid w:val="006F7E86"/>
    <w:rsid w:val="006F7F2E"/>
    <w:rsid w:val="006F7F68"/>
    <w:rsid w:val="007001AA"/>
    <w:rsid w:val="007002A3"/>
    <w:rsid w:val="00700454"/>
    <w:rsid w:val="00700491"/>
    <w:rsid w:val="00700736"/>
    <w:rsid w:val="00700A1F"/>
    <w:rsid w:val="00700B77"/>
    <w:rsid w:val="00700C0F"/>
    <w:rsid w:val="00700C67"/>
    <w:rsid w:val="00700CEB"/>
    <w:rsid w:val="00700DED"/>
    <w:rsid w:val="00700EB7"/>
    <w:rsid w:val="00700F16"/>
    <w:rsid w:val="00700F2D"/>
    <w:rsid w:val="00700F53"/>
    <w:rsid w:val="00700F85"/>
    <w:rsid w:val="00700FC3"/>
    <w:rsid w:val="0070135A"/>
    <w:rsid w:val="0070162B"/>
    <w:rsid w:val="00701762"/>
    <w:rsid w:val="0070188E"/>
    <w:rsid w:val="007018AB"/>
    <w:rsid w:val="007018B4"/>
    <w:rsid w:val="007018C6"/>
    <w:rsid w:val="007019D7"/>
    <w:rsid w:val="00701D0C"/>
    <w:rsid w:val="00701E95"/>
    <w:rsid w:val="00701EBC"/>
    <w:rsid w:val="00701F30"/>
    <w:rsid w:val="00702043"/>
    <w:rsid w:val="00702190"/>
    <w:rsid w:val="00702193"/>
    <w:rsid w:val="00702274"/>
    <w:rsid w:val="0070227A"/>
    <w:rsid w:val="007022ED"/>
    <w:rsid w:val="007023A8"/>
    <w:rsid w:val="007023AC"/>
    <w:rsid w:val="00702533"/>
    <w:rsid w:val="007025F3"/>
    <w:rsid w:val="00702727"/>
    <w:rsid w:val="0070297C"/>
    <w:rsid w:val="00702A29"/>
    <w:rsid w:val="00702A33"/>
    <w:rsid w:val="00702AAA"/>
    <w:rsid w:val="00702ED6"/>
    <w:rsid w:val="00703082"/>
    <w:rsid w:val="00703259"/>
    <w:rsid w:val="0070334C"/>
    <w:rsid w:val="007035C5"/>
    <w:rsid w:val="00703890"/>
    <w:rsid w:val="00703916"/>
    <w:rsid w:val="007039E5"/>
    <w:rsid w:val="00703A52"/>
    <w:rsid w:val="00703C7F"/>
    <w:rsid w:val="00703FA4"/>
    <w:rsid w:val="00703FD4"/>
    <w:rsid w:val="007040B5"/>
    <w:rsid w:val="007042D2"/>
    <w:rsid w:val="00704341"/>
    <w:rsid w:val="007044AA"/>
    <w:rsid w:val="00704610"/>
    <w:rsid w:val="00704677"/>
    <w:rsid w:val="007047E3"/>
    <w:rsid w:val="00704B28"/>
    <w:rsid w:val="00704D6E"/>
    <w:rsid w:val="007050E6"/>
    <w:rsid w:val="007054E2"/>
    <w:rsid w:val="007054E7"/>
    <w:rsid w:val="00705807"/>
    <w:rsid w:val="00705BA9"/>
    <w:rsid w:val="00705BAB"/>
    <w:rsid w:val="00705FA4"/>
    <w:rsid w:val="0070616F"/>
    <w:rsid w:val="0070669B"/>
    <w:rsid w:val="007068D7"/>
    <w:rsid w:val="00706A67"/>
    <w:rsid w:val="00706CE1"/>
    <w:rsid w:val="00706F95"/>
    <w:rsid w:val="007070BE"/>
    <w:rsid w:val="007071B8"/>
    <w:rsid w:val="007075BD"/>
    <w:rsid w:val="007075C6"/>
    <w:rsid w:val="007076AE"/>
    <w:rsid w:val="007077CC"/>
    <w:rsid w:val="007078D5"/>
    <w:rsid w:val="0070793E"/>
    <w:rsid w:val="00707BD1"/>
    <w:rsid w:val="00707C02"/>
    <w:rsid w:val="00707CBC"/>
    <w:rsid w:val="00707D62"/>
    <w:rsid w:val="00707E49"/>
    <w:rsid w:val="00707E64"/>
    <w:rsid w:val="0071017F"/>
    <w:rsid w:val="007101E6"/>
    <w:rsid w:val="00710375"/>
    <w:rsid w:val="00710ABD"/>
    <w:rsid w:val="00710B6B"/>
    <w:rsid w:val="0071100C"/>
    <w:rsid w:val="00711043"/>
    <w:rsid w:val="00711108"/>
    <w:rsid w:val="0071124E"/>
    <w:rsid w:val="0071158B"/>
    <w:rsid w:val="0071174A"/>
    <w:rsid w:val="00711AEC"/>
    <w:rsid w:val="00711BF4"/>
    <w:rsid w:val="00711D37"/>
    <w:rsid w:val="00711D68"/>
    <w:rsid w:val="00711D88"/>
    <w:rsid w:val="00711DBA"/>
    <w:rsid w:val="00711E27"/>
    <w:rsid w:val="00712055"/>
    <w:rsid w:val="0071216C"/>
    <w:rsid w:val="007123AA"/>
    <w:rsid w:val="00712444"/>
    <w:rsid w:val="00712580"/>
    <w:rsid w:val="007125F0"/>
    <w:rsid w:val="00712632"/>
    <w:rsid w:val="007129C3"/>
    <w:rsid w:val="00712A79"/>
    <w:rsid w:val="00712A8D"/>
    <w:rsid w:val="00712A96"/>
    <w:rsid w:val="00712AAD"/>
    <w:rsid w:val="00712B31"/>
    <w:rsid w:val="00712D6F"/>
    <w:rsid w:val="00712EB1"/>
    <w:rsid w:val="00713293"/>
    <w:rsid w:val="007132E6"/>
    <w:rsid w:val="00713344"/>
    <w:rsid w:val="00713986"/>
    <w:rsid w:val="00713DE6"/>
    <w:rsid w:val="00713EE9"/>
    <w:rsid w:val="0071416F"/>
    <w:rsid w:val="0071430B"/>
    <w:rsid w:val="007143D2"/>
    <w:rsid w:val="00714680"/>
    <w:rsid w:val="00714D03"/>
    <w:rsid w:val="00714FC5"/>
    <w:rsid w:val="00715013"/>
    <w:rsid w:val="00715124"/>
    <w:rsid w:val="0071582B"/>
    <w:rsid w:val="00715C8F"/>
    <w:rsid w:val="00715D3A"/>
    <w:rsid w:val="00715EDD"/>
    <w:rsid w:val="007160E4"/>
    <w:rsid w:val="007161F0"/>
    <w:rsid w:val="007162A5"/>
    <w:rsid w:val="00716358"/>
    <w:rsid w:val="007163F5"/>
    <w:rsid w:val="00716490"/>
    <w:rsid w:val="00716BE0"/>
    <w:rsid w:val="00717329"/>
    <w:rsid w:val="007175E7"/>
    <w:rsid w:val="007177DC"/>
    <w:rsid w:val="0071785D"/>
    <w:rsid w:val="00717D4E"/>
    <w:rsid w:val="00717EC9"/>
    <w:rsid w:val="0072039E"/>
    <w:rsid w:val="00720447"/>
    <w:rsid w:val="00720AC0"/>
    <w:rsid w:val="00720BDF"/>
    <w:rsid w:val="00720C19"/>
    <w:rsid w:val="00721270"/>
    <w:rsid w:val="007218B2"/>
    <w:rsid w:val="00721C82"/>
    <w:rsid w:val="00721C9D"/>
    <w:rsid w:val="00721CD8"/>
    <w:rsid w:val="00721DB8"/>
    <w:rsid w:val="007222C8"/>
    <w:rsid w:val="00722333"/>
    <w:rsid w:val="007224B3"/>
    <w:rsid w:val="0072252E"/>
    <w:rsid w:val="00722780"/>
    <w:rsid w:val="00722A17"/>
    <w:rsid w:val="007230ED"/>
    <w:rsid w:val="0072333E"/>
    <w:rsid w:val="0072351D"/>
    <w:rsid w:val="00723630"/>
    <w:rsid w:val="007237C1"/>
    <w:rsid w:val="007238BD"/>
    <w:rsid w:val="00723A4E"/>
    <w:rsid w:val="00723AEE"/>
    <w:rsid w:val="00723CC6"/>
    <w:rsid w:val="00723D12"/>
    <w:rsid w:val="00723D83"/>
    <w:rsid w:val="00723DA4"/>
    <w:rsid w:val="007246E9"/>
    <w:rsid w:val="00724864"/>
    <w:rsid w:val="007249B3"/>
    <w:rsid w:val="00724A59"/>
    <w:rsid w:val="00724ABC"/>
    <w:rsid w:val="00724E78"/>
    <w:rsid w:val="00724F22"/>
    <w:rsid w:val="0072522E"/>
    <w:rsid w:val="007255BD"/>
    <w:rsid w:val="00725A9A"/>
    <w:rsid w:val="00725C6F"/>
    <w:rsid w:val="00725F23"/>
    <w:rsid w:val="00726035"/>
    <w:rsid w:val="0072605F"/>
    <w:rsid w:val="007260A8"/>
    <w:rsid w:val="00726148"/>
    <w:rsid w:val="0072626B"/>
    <w:rsid w:val="0072634D"/>
    <w:rsid w:val="00726374"/>
    <w:rsid w:val="00726810"/>
    <w:rsid w:val="007269E2"/>
    <w:rsid w:val="00726A61"/>
    <w:rsid w:val="00726A90"/>
    <w:rsid w:val="00726B12"/>
    <w:rsid w:val="00726EF1"/>
    <w:rsid w:val="00727079"/>
    <w:rsid w:val="0072749A"/>
    <w:rsid w:val="0072764A"/>
    <w:rsid w:val="0072794A"/>
    <w:rsid w:val="00727995"/>
    <w:rsid w:val="00727A40"/>
    <w:rsid w:val="00727A66"/>
    <w:rsid w:val="00727A9C"/>
    <w:rsid w:val="00727E62"/>
    <w:rsid w:val="00730033"/>
    <w:rsid w:val="00730250"/>
    <w:rsid w:val="00730629"/>
    <w:rsid w:val="0073072E"/>
    <w:rsid w:val="00730841"/>
    <w:rsid w:val="00730CDF"/>
    <w:rsid w:val="00730FA8"/>
    <w:rsid w:val="007311FD"/>
    <w:rsid w:val="00731542"/>
    <w:rsid w:val="007316B7"/>
    <w:rsid w:val="0073171A"/>
    <w:rsid w:val="00731C83"/>
    <w:rsid w:val="00731E3E"/>
    <w:rsid w:val="0073209F"/>
    <w:rsid w:val="00732189"/>
    <w:rsid w:val="007325A6"/>
    <w:rsid w:val="00732891"/>
    <w:rsid w:val="00732928"/>
    <w:rsid w:val="00732A16"/>
    <w:rsid w:val="00732CC1"/>
    <w:rsid w:val="007330AB"/>
    <w:rsid w:val="0073320B"/>
    <w:rsid w:val="007334C5"/>
    <w:rsid w:val="00733640"/>
    <w:rsid w:val="0073390A"/>
    <w:rsid w:val="00733A15"/>
    <w:rsid w:val="00733BDE"/>
    <w:rsid w:val="00733CEC"/>
    <w:rsid w:val="00734058"/>
    <w:rsid w:val="00734330"/>
    <w:rsid w:val="0073450A"/>
    <w:rsid w:val="00734584"/>
    <w:rsid w:val="007348C1"/>
    <w:rsid w:val="00734924"/>
    <w:rsid w:val="00734B0F"/>
    <w:rsid w:val="00734D32"/>
    <w:rsid w:val="00734F8D"/>
    <w:rsid w:val="00734FB0"/>
    <w:rsid w:val="007351BD"/>
    <w:rsid w:val="0073524E"/>
    <w:rsid w:val="007352D3"/>
    <w:rsid w:val="0073546F"/>
    <w:rsid w:val="00735642"/>
    <w:rsid w:val="00735771"/>
    <w:rsid w:val="0073579B"/>
    <w:rsid w:val="007359A9"/>
    <w:rsid w:val="00735AF6"/>
    <w:rsid w:val="00735C58"/>
    <w:rsid w:val="00735DA7"/>
    <w:rsid w:val="0073607C"/>
    <w:rsid w:val="007360D3"/>
    <w:rsid w:val="0073628B"/>
    <w:rsid w:val="00736375"/>
    <w:rsid w:val="00736386"/>
    <w:rsid w:val="0073643A"/>
    <w:rsid w:val="00736485"/>
    <w:rsid w:val="0073652A"/>
    <w:rsid w:val="00736B9E"/>
    <w:rsid w:val="00736CC6"/>
    <w:rsid w:val="00736D01"/>
    <w:rsid w:val="00736D30"/>
    <w:rsid w:val="00736DB5"/>
    <w:rsid w:val="00736EDC"/>
    <w:rsid w:val="00736F17"/>
    <w:rsid w:val="00736F6E"/>
    <w:rsid w:val="00736FDF"/>
    <w:rsid w:val="00737190"/>
    <w:rsid w:val="00737848"/>
    <w:rsid w:val="00737932"/>
    <w:rsid w:val="00737CEB"/>
    <w:rsid w:val="00737D1B"/>
    <w:rsid w:val="00737FEB"/>
    <w:rsid w:val="00740009"/>
    <w:rsid w:val="007402AA"/>
    <w:rsid w:val="007404DB"/>
    <w:rsid w:val="007406F0"/>
    <w:rsid w:val="00740807"/>
    <w:rsid w:val="00740995"/>
    <w:rsid w:val="00740A5F"/>
    <w:rsid w:val="00740B24"/>
    <w:rsid w:val="00740B6B"/>
    <w:rsid w:val="00740B77"/>
    <w:rsid w:val="00740D16"/>
    <w:rsid w:val="00740EDD"/>
    <w:rsid w:val="00740F12"/>
    <w:rsid w:val="007410A3"/>
    <w:rsid w:val="0074110D"/>
    <w:rsid w:val="007411C9"/>
    <w:rsid w:val="007411E7"/>
    <w:rsid w:val="00741868"/>
    <w:rsid w:val="00741949"/>
    <w:rsid w:val="00741A5B"/>
    <w:rsid w:val="00741BF9"/>
    <w:rsid w:val="00741D03"/>
    <w:rsid w:val="00741DC6"/>
    <w:rsid w:val="0074201A"/>
    <w:rsid w:val="0074217E"/>
    <w:rsid w:val="007423CD"/>
    <w:rsid w:val="0074246B"/>
    <w:rsid w:val="00742584"/>
    <w:rsid w:val="00742659"/>
    <w:rsid w:val="007427A8"/>
    <w:rsid w:val="007427E0"/>
    <w:rsid w:val="007427E9"/>
    <w:rsid w:val="00742C0A"/>
    <w:rsid w:val="00742E32"/>
    <w:rsid w:val="00742E3F"/>
    <w:rsid w:val="00742F52"/>
    <w:rsid w:val="00743196"/>
    <w:rsid w:val="007432C7"/>
    <w:rsid w:val="00743340"/>
    <w:rsid w:val="0074335B"/>
    <w:rsid w:val="007434F8"/>
    <w:rsid w:val="00743635"/>
    <w:rsid w:val="00743665"/>
    <w:rsid w:val="00743763"/>
    <w:rsid w:val="0074378A"/>
    <w:rsid w:val="007438F2"/>
    <w:rsid w:val="00743B74"/>
    <w:rsid w:val="00743D08"/>
    <w:rsid w:val="00743D79"/>
    <w:rsid w:val="00743E21"/>
    <w:rsid w:val="00743EA8"/>
    <w:rsid w:val="00743EB8"/>
    <w:rsid w:val="00743EEB"/>
    <w:rsid w:val="00743F31"/>
    <w:rsid w:val="00744095"/>
    <w:rsid w:val="007441C9"/>
    <w:rsid w:val="00744426"/>
    <w:rsid w:val="007449FC"/>
    <w:rsid w:val="00744D0E"/>
    <w:rsid w:val="00744D60"/>
    <w:rsid w:val="007455B0"/>
    <w:rsid w:val="0074592C"/>
    <w:rsid w:val="00745A63"/>
    <w:rsid w:val="00745A83"/>
    <w:rsid w:val="00745D6B"/>
    <w:rsid w:val="00746006"/>
    <w:rsid w:val="0074607A"/>
    <w:rsid w:val="007462D8"/>
    <w:rsid w:val="007463CF"/>
    <w:rsid w:val="007464D4"/>
    <w:rsid w:val="007467B5"/>
    <w:rsid w:val="00746801"/>
    <w:rsid w:val="007469C0"/>
    <w:rsid w:val="00746B52"/>
    <w:rsid w:val="00746BBD"/>
    <w:rsid w:val="00746C09"/>
    <w:rsid w:val="00746C27"/>
    <w:rsid w:val="00746C52"/>
    <w:rsid w:val="00747459"/>
    <w:rsid w:val="0074754B"/>
    <w:rsid w:val="00747617"/>
    <w:rsid w:val="0074796C"/>
    <w:rsid w:val="00747AD9"/>
    <w:rsid w:val="00747AE2"/>
    <w:rsid w:val="00747C42"/>
    <w:rsid w:val="00747C98"/>
    <w:rsid w:val="00747E41"/>
    <w:rsid w:val="00750036"/>
    <w:rsid w:val="0075023E"/>
    <w:rsid w:val="0075037F"/>
    <w:rsid w:val="007506C0"/>
    <w:rsid w:val="007508E2"/>
    <w:rsid w:val="00750B13"/>
    <w:rsid w:val="00750CEC"/>
    <w:rsid w:val="00750F3F"/>
    <w:rsid w:val="007511CE"/>
    <w:rsid w:val="007511F5"/>
    <w:rsid w:val="00751543"/>
    <w:rsid w:val="0075166D"/>
    <w:rsid w:val="00751799"/>
    <w:rsid w:val="007518F1"/>
    <w:rsid w:val="00751B46"/>
    <w:rsid w:val="00751F02"/>
    <w:rsid w:val="00751FD7"/>
    <w:rsid w:val="007525C0"/>
    <w:rsid w:val="0075264D"/>
    <w:rsid w:val="00752713"/>
    <w:rsid w:val="00752B07"/>
    <w:rsid w:val="00752CB9"/>
    <w:rsid w:val="00752D66"/>
    <w:rsid w:val="00752D7C"/>
    <w:rsid w:val="00752D8D"/>
    <w:rsid w:val="00752ED1"/>
    <w:rsid w:val="00753309"/>
    <w:rsid w:val="00753314"/>
    <w:rsid w:val="00753319"/>
    <w:rsid w:val="00753411"/>
    <w:rsid w:val="0075346F"/>
    <w:rsid w:val="00753696"/>
    <w:rsid w:val="00753841"/>
    <w:rsid w:val="00753894"/>
    <w:rsid w:val="00753958"/>
    <w:rsid w:val="007539F0"/>
    <w:rsid w:val="00753AF3"/>
    <w:rsid w:val="00753BCA"/>
    <w:rsid w:val="00753BE3"/>
    <w:rsid w:val="007542D1"/>
    <w:rsid w:val="007543BF"/>
    <w:rsid w:val="0075487E"/>
    <w:rsid w:val="007548F8"/>
    <w:rsid w:val="00754C08"/>
    <w:rsid w:val="00754CEF"/>
    <w:rsid w:val="00754D01"/>
    <w:rsid w:val="00754E73"/>
    <w:rsid w:val="00754EF0"/>
    <w:rsid w:val="0075576B"/>
    <w:rsid w:val="00755935"/>
    <w:rsid w:val="0075598A"/>
    <w:rsid w:val="007559E3"/>
    <w:rsid w:val="00755B27"/>
    <w:rsid w:val="00755C21"/>
    <w:rsid w:val="00755E37"/>
    <w:rsid w:val="00755F7E"/>
    <w:rsid w:val="007563DA"/>
    <w:rsid w:val="00756441"/>
    <w:rsid w:val="00756660"/>
    <w:rsid w:val="00756891"/>
    <w:rsid w:val="007568A4"/>
    <w:rsid w:val="00756DB1"/>
    <w:rsid w:val="00757258"/>
    <w:rsid w:val="00757335"/>
    <w:rsid w:val="00757446"/>
    <w:rsid w:val="007574B1"/>
    <w:rsid w:val="007574DF"/>
    <w:rsid w:val="0075754F"/>
    <w:rsid w:val="00757649"/>
    <w:rsid w:val="00757653"/>
    <w:rsid w:val="00757948"/>
    <w:rsid w:val="007579D3"/>
    <w:rsid w:val="00757C96"/>
    <w:rsid w:val="00757DBD"/>
    <w:rsid w:val="007600AE"/>
    <w:rsid w:val="007603B2"/>
    <w:rsid w:val="00760628"/>
    <w:rsid w:val="0076068D"/>
    <w:rsid w:val="007607E8"/>
    <w:rsid w:val="007607FE"/>
    <w:rsid w:val="007608C9"/>
    <w:rsid w:val="00760A86"/>
    <w:rsid w:val="00760C78"/>
    <w:rsid w:val="00760CF9"/>
    <w:rsid w:val="00760DA5"/>
    <w:rsid w:val="0076103B"/>
    <w:rsid w:val="0076110E"/>
    <w:rsid w:val="00761136"/>
    <w:rsid w:val="00761243"/>
    <w:rsid w:val="007612BC"/>
    <w:rsid w:val="007612CA"/>
    <w:rsid w:val="0076162A"/>
    <w:rsid w:val="0076192D"/>
    <w:rsid w:val="00761958"/>
    <w:rsid w:val="007619DC"/>
    <w:rsid w:val="00761AFD"/>
    <w:rsid w:val="00761CDC"/>
    <w:rsid w:val="00761D7E"/>
    <w:rsid w:val="00761DF0"/>
    <w:rsid w:val="00761E01"/>
    <w:rsid w:val="00761E86"/>
    <w:rsid w:val="00761F8F"/>
    <w:rsid w:val="00761FD4"/>
    <w:rsid w:val="007621AB"/>
    <w:rsid w:val="0076220A"/>
    <w:rsid w:val="00762347"/>
    <w:rsid w:val="007624AF"/>
    <w:rsid w:val="0076253D"/>
    <w:rsid w:val="00762741"/>
    <w:rsid w:val="0076292C"/>
    <w:rsid w:val="00762A37"/>
    <w:rsid w:val="00762A80"/>
    <w:rsid w:val="00762AF6"/>
    <w:rsid w:val="00762B3A"/>
    <w:rsid w:val="00762F5A"/>
    <w:rsid w:val="0076340F"/>
    <w:rsid w:val="0076378A"/>
    <w:rsid w:val="0076378B"/>
    <w:rsid w:val="00763888"/>
    <w:rsid w:val="007638A2"/>
    <w:rsid w:val="00763B07"/>
    <w:rsid w:val="00763D69"/>
    <w:rsid w:val="00763E26"/>
    <w:rsid w:val="00763F26"/>
    <w:rsid w:val="00763F29"/>
    <w:rsid w:val="00764053"/>
    <w:rsid w:val="007640E6"/>
    <w:rsid w:val="007642BB"/>
    <w:rsid w:val="00764350"/>
    <w:rsid w:val="00764385"/>
    <w:rsid w:val="007644D1"/>
    <w:rsid w:val="007644E2"/>
    <w:rsid w:val="007645C1"/>
    <w:rsid w:val="00764712"/>
    <w:rsid w:val="007647E6"/>
    <w:rsid w:val="00764C2A"/>
    <w:rsid w:val="00764ED2"/>
    <w:rsid w:val="00765339"/>
    <w:rsid w:val="0076555F"/>
    <w:rsid w:val="0076588B"/>
    <w:rsid w:val="00765899"/>
    <w:rsid w:val="007658EE"/>
    <w:rsid w:val="00765971"/>
    <w:rsid w:val="00765AA7"/>
    <w:rsid w:val="00765AC4"/>
    <w:rsid w:val="00765D1C"/>
    <w:rsid w:val="007662C2"/>
    <w:rsid w:val="0076650D"/>
    <w:rsid w:val="0076665C"/>
    <w:rsid w:val="00766681"/>
    <w:rsid w:val="007666F7"/>
    <w:rsid w:val="007667CF"/>
    <w:rsid w:val="007667DD"/>
    <w:rsid w:val="00766902"/>
    <w:rsid w:val="00766911"/>
    <w:rsid w:val="007669C2"/>
    <w:rsid w:val="00766C35"/>
    <w:rsid w:val="00766C9E"/>
    <w:rsid w:val="00766D0B"/>
    <w:rsid w:val="00766D78"/>
    <w:rsid w:val="00766DA3"/>
    <w:rsid w:val="00766E16"/>
    <w:rsid w:val="00766F17"/>
    <w:rsid w:val="00767238"/>
    <w:rsid w:val="00767244"/>
    <w:rsid w:val="00767295"/>
    <w:rsid w:val="00767304"/>
    <w:rsid w:val="007674D5"/>
    <w:rsid w:val="00767660"/>
    <w:rsid w:val="0076781B"/>
    <w:rsid w:val="0076793E"/>
    <w:rsid w:val="00767956"/>
    <w:rsid w:val="00767B88"/>
    <w:rsid w:val="00767C4E"/>
    <w:rsid w:val="00767D9C"/>
    <w:rsid w:val="0077026C"/>
    <w:rsid w:val="00770276"/>
    <w:rsid w:val="0077031D"/>
    <w:rsid w:val="00770386"/>
    <w:rsid w:val="007704E3"/>
    <w:rsid w:val="0077062C"/>
    <w:rsid w:val="007708E1"/>
    <w:rsid w:val="0077097F"/>
    <w:rsid w:val="00770A60"/>
    <w:rsid w:val="00770A9A"/>
    <w:rsid w:val="00770AAB"/>
    <w:rsid w:val="00770ACF"/>
    <w:rsid w:val="00770C26"/>
    <w:rsid w:val="00770CF6"/>
    <w:rsid w:val="00770D08"/>
    <w:rsid w:val="00770DEF"/>
    <w:rsid w:val="00770F5F"/>
    <w:rsid w:val="00770F68"/>
    <w:rsid w:val="0077100A"/>
    <w:rsid w:val="00771133"/>
    <w:rsid w:val="007713CE"/>
    <w:rsid w:val="007715AC"/>
    <w:rsid w:val="0077194A"/>
    <w:rsid w:val="00771D45"/>
    <w:rsid w:val="00771D66"/>
    <w:rsid w:val="00772003"/>
    <w:rsid w:val="0077202B"/>
    <w:rsid w:val="007720D4"/>
    <w:rsid w:val="0077217F"/>
    <w:rsid w:val="007721E3"/>
    <w:rsid w:val="007723A1"/>
    <w:rsid w:val="007729AA"/>
    <w:rsid w:val="00772AB4"/>
    <w:rsid w:val="00772C2B"/>
    <w:rsid w:val="00772C48"/>
    <w:rsid w:val="00772CD7"/>
    <w:rsid w:val="00772ED2"/>
    <w:rsid w:val="00772FE4"/>
    <w:rsid w:val="0077306B"/>
    <w:rsid w:val="0077308E"/>
    <w:rsid w:val="00773297"/>
    <w:rsid w:val="007733A1"/>
    <w:rsid w:val="007734BF"/>
    <w:rsid w:val="00773723"/>
    <w:rsid w:val="00773934"/>
    <w:rsid w:val="007739DD"/>
    <w:rsid w:val="00773A68"/>
    <w:rsid w:val="00773A6B"/>
    <w:rsid w:val="00773ADD"/>
    <w:rsid w:val="00773AFD"/>
    <w:rsid w:val="00773BE1"/>
    <w:rsid w:val="00773C8D"/>
    <w:rsid w:val="00773F49"/>
    <w:rsid w:val="00773F6C"/>
    <w:rsid w:val="00774017"/>
    <w:rsid w:val="00774106"/>
    <w:rsid w:val="00774130"/>
    <w:rsid w:val="007741CD"/>
    <w:rsid w:val="0077428B"/>
    <w:rsid w:val="007743AC"/>
    <w:rsid w:val="007744AE"/>
    <w:rsid w:val="00774610"/>
    <w:rsid w:val="0077468B"/>
    <w:rsid w:val="00774933"/>
    <w:rsid w:val="00774A97"/>
    <w:rsid w:val="00774D06"/>
    <w:rsid w:val="0077506A"/>
    <w:rsid w:val="007751B0"/>
    <w:rsid w:val="00775238"/>
    <w:rsid w:val="007753D7"/>
    <w:rsid w:val="00775437"/>
    <w:rsid w:val="007754DC"/>
    <w:rsid w:val="00775546"/>
    <w:rsid w:val="00775751"/>
    <w:rsid w:val="007758C7"/>
    <w:rsid w:val="007758C8"/>
    <w:rsid w:val="00775C6D"/>
    <w:rsid w:val="00775DCB"/>
    <w:rsid w:val="0077600A"/>
    <w:rsid w:val="007760B4"/>
    <w:rsid w:val="007760E7"/>
    <w:rsid w:val="00776348"/>
    <w:rsid w:val="0077654B"/>
    <w:rsid w:val="0077673B"/>
    <w:rsid w:val="007768F9"/>
    <w:rsid w:val="00776947"/>
    <w:rsid w:val="00776BC8"/>
    <w:rsid w:val="00776C7F"/>
    <w:rsid w:val="00776E98"/>
    <w:rsid w:val="00776ECA"/>
    <w:rsid w:val="0077723E"/>
    <w:rsid w:val="007774BF"/>
    <w:rsid w:val="00777515"/>
    <w:rsid w:val="007775F4"/>
    <w:rsid w:val="007779CB"/>
    <w:rsid w:val="00777A91"/>
    <w:rsid w:val="00777E9A"/>
    <w:rsid w:val="00777F94"/>
    <w:rsid w:val="00777FE3"/>
    <w:rsid w:val="007800A1"/>
    <w:rsid w:val="00780458"/>
    <w:rsid w:val="007804E6"/>
    <w:rsid w:val="007806D3"/>
    <w:rsid w:val="007809F2"/>
    <w:rsid w:val="00780A8A"/>
    <w:rsid w:val="00780C61"/>
    <w:rsid w:val="00780D17"/>
    <w:rsid w:val="00781038"/>
    <w:rsid w:val="007814EE"/>
    <w:rsid w:val="007817CB"/>
    <w:rsid w:val="00781955"/>
    <w:rsid w:val="00781B73"/>
    <w:rsid w:val="00781C44"/>
    <w:rsid w:val="00781DDA"/>
    <w:rsid w:val="00781ECC"/>
    <w:rsid w:val="00781F57"/>
    <w:rsid w:val="00781F86"/>
    <w:rsid w:val="00782114"/>
    <w:rsid w:val="0078236C"/>
    <w:rsid w:val="00782E78"/>
    <w:rsid w:val="00782F9B"/>
    <w:rsid w:val="00783036"/>
    <w:rsid w:val="0078313A"/>
    <w:rsid w:val="0078346D"/>
    <w:rsid w:val="0078355B"/>
    <w:rsid w:val="00783796"/>
    <w:rsid w:val="0078384F"/>
    <w:rsid w:val="007838C7"/>
    <w:rsid w:val="007839A8"/>
    <w:rsid w:val="00783DC4"/>
    <w:rsid w:val="00783EA1"/>
    <w:rsid w:val="00783F6F"/>
    <w:rsid w:val="00784254"/>
    <w:rsid w:val="0078425A"/>
    <w:rsid w:val="0078441A"/>
    <w:rsid w:val="00784611"/>
    <w:rsid w:val="00784701"/>
    <w:rsid w:val="007847B6"/>
    <w:rsid w:val="00784846"/>
    <w:rsid w:val="00784857"/>
    <w:rsid w:val="00784AB5"/>
    <w:rsid w:val="00784B9E"/>
    <w:rsid w:val="00784C06"/>
    <w:rsid w:val="00784E89"/>
    <w:rsid w:val="007850C4"/>
    <w:rsid w:val="00785288"/>
    <w:rsid w:val="0078554B"/>
    <w:rsid w:val="00785660"/>
    <w:rsid w:val="0078580A"/>
    <w:rsid w:val="007858BA"/>
    <w:rsid w:val="00785C56"/>
    <w:rsid w:val="00785D39"/>
    <w:rsid w:val="00785E1B"/>
    <w:rsid w:val="00785EF7"/>
    <w:rsid w:val="00785FDD"/>
    <w:rsid w:val="00786360"/>
    <w:rsid w:val="0078647C"/>
    <w:rsid w:val="007864F9"/>
    <w:rsid w:val="00786586"/>
    <w:rsid w:val="007866BA"/>
    <w:rsid w:val="007868AD"/>
    <w:rsid w:val="00786B01"/>
    <w:rsid w:val="00786D94"/>
    <w:rsid w:val="0078735E"/>
    <w:rsid w:val="007874B7"/>
    <w:rsid w:val="0078788E"/>
    <w:rsid w:val="007879D7"/>
    <w:rsid w:val="00787CB1"/>
    <w:rsid w:val="00787E77"/>
    <w:rsid w:val="00790098"/>
    <w:rsid w:val="0079038D"/>
    <w:rsid w:val="00790660"/>
    <w:rsid w:val="007906C9"/>
    <w:rsid w:val="007906CF"/>
    <w:rsid w:val="007910E7"/>
    <w:rsid w:val="00791119"/>
    <w:rsid w:val="007912C2"/>
    <w:rsid w:val="00791432"/>
    <w:rsid w:val="007914BD"/>
    <w:rsid w:val="00791565"/>
    <w:rsid w:val="00791707"/>
    <w:rsid w:val="00791A54"/>
    <w:rsid w:val="00791BFC"/>
    <w:rsid w:val="00791D11"/>
    <w:rsid w:val="00791FEE"/>
    <w:rsid w:val="0079202C"/>
    <w:rsid w:val="007920AF"/>
    <w:rsid w:val="00792156"/>
    <w:rsid w:val="0079235D"/>
    <w:rsid w:val="0079243D"/>
    <w:rsid w:val="007924B3"/>
    <w:rsid w:val="00792543"/>
    <w:rsid w:val="00792966"/>
    <w:rsid w:val="00792A37"/>
    <w:rsid w:val="00792B19"/>
    <w:rsid w:val="00792B5B"/>
    <w:rsid w:val="00792C03"/>
    <w:rsid w:val="00792C07"/>
    <w:rsid w:val="00792EFD"/>
    <w:rsid w:val="00792F55"/>
    <w:rsid w:val="00792F85"/>
    <w:rsid w:val="00793051"/>
    <w:rsid w:val="00793081"/>
    <w:rsid w:val="00793222"/>
    <w:rsid w:val="007932B2"/>
    <w:rsid w:val="007933E5"/>
    <w:rsid w:val="007935F2"/>
    <w:rsid w:val="00793812"/>
    <w:rsid w:val="00793A1C"/>
    <w:rsid w:val="00793B79"/>
    <w:rsid w:val="00793BDD"/>
    <w:rsid w:val="00793E44"/>
    <w:rsid w:val="00793F8D"/>
    <w:rsid w:val="00794206"/>
    <w:rsid w:val="007943FF"/>
    <w:rsid w:val="0079448E"/>
    <w:rsid w:val="0079455E"/>
    <w:rsid w:val="007948D8"/>
    <w:rsid w:val="00794974"/>
    <w:rsid w:val="00794BE7"/>
    <w:rsid w:val="00794D75"/>
    <w:rsid w:val="00794EE7"/>
    <w:rsid w:val="00794FE9"/>
    <w:rsid w:val="007954EE"/>
    <w:rsid w:val="00795681"/>
    <w:rsid w:val="007957F4"/>
    <w:rsid w:val="0079580C"/>
    <w:rsid w:val="00795826"/>
    <w:rsid w:val="00795C03"/>
    <w:rsid w:val="00795EE5"/>
    <w:rsid w:val="00795F6C"/>
    <w:rsid w:val="00795FB2"/>
    <w:rsid w:val="00795FEC"/>
    <w:rsid w:val="007962D2"/>
    <w:rsid w:val="0079630A"/>
    <w:rsid w:val="0079693A"/>
    <w:rsid w:val="00796CC5"/>
    <w:rsid w:val="007973C4"/>
    <w:rsid w:val="00797410"/>
    <w:rsid w:val="007978B9"/>
    <w:rsid w:val="007978F6"/>
    <w:rsid w:val="00797A8E"/>
    <w:rsid w:val="00797C28"/>
    <w:rsid w:val="00797C7C"/>
    <w:rsid w:val="00797DF7"/>
    <w:rsid w:val="00797E60"/>
    <w:rsid w:val="00797EC8"/>
    <w:rsid w:val="007A009A"/>
    <w:rsid w:val="007A0258"/>
    <w:rsid w:val="007A056D"/>
    <w:rsid w:val="007A0745"/>
    <w:rsid w:val="007A07CF"/>
    <w:rsid w:val="007A08D0"/>
    <w:rsid w:val="007A09E9"/>
    <w:rsid w:val="007A0AE0"/>
    <w:rsid w:val="007A0B65"/>
    <w:rsid w:val="007A0B85"/>
    <w:rsid w:val="007A0D12"/>
    <w:rsid w:val="007A18DC"/>
    <w:rsid w:val="007A1ADB"/>
    <w:rsid w:val="007A1DE9"/>
    <w:rsid w:val="007A1FE8"/>
    <w:rsid w:val="007A208F"/>
    <w:rsid w:val="007A20C6"/>
    <w:rsid w:val="007A25BA"/>
    <w:rsid w:val="007A281E"/>
    <w:rsid w:val="007A2AB1"/>
    <w:rsid w:val="007A2BEA"/>
    <w:rsid w:val="007A2C00"/>
    <w:rsid w:val="007A2CDF"/>
    <w:rsid w:val="007A2D2F"/>
    <w:rsid w:val="007A2E70"/>
    <w:rsid w:val="007A2E9C"/>
    <w:rsid w:val="007A2F67"/>
    <w:rsid w:val="007A3109"/>
    <w:rsid w:val="007A3183"/>
    <w:rsid w:val="007A3203"/>
    <w:rsid w:val="007A3267"/>
    <w:rsid w:val="007A3401"/>
    <w:rsid w:val="007A35B0"/>
    <w:rsid w:val="007A3FBA"/>
    <w:rsid w:val="007A4410"/>
    <w:rsid w:val="007A47EC"/>
    <w:rsid w:val="007A48FD"/>
    <w:rsid w:val="007A4977"/>
    <w:rsid w:val="007A4C13"/>
    <w:rsid w:val="007A4CFB"/>
    <w:rsid w:val="007A4D0E"/>
    <w:rsid w:val="007A501C"/>
    <w:rsid w:val="007A50FB"/>
    <w:rsid w:val="007A52D1"/>
    <w:rsid w:val="007A54BD"/>
    <w:rsid w:val="007A561C"/>
    <w:rsid w:val="007A56E4"/>
    <w:rsid w:val="007A59AD"/>
    <w:rsid w:val="007A5D65"/>
    <w:rsid w:val="007A5E7C"/>
    <w:rsid w:val="007A5F4A"/>
    <w:rsid w:val="007A613A"/>
    <w:rsid w:val="007A6295"/>
    <w:rsid w:val="007A62B8"/>
    <w:rsid w:val="007A6435"/>
    <w:rsid w:val="007A6848"/>
    <w:rsid w:val="007A6860"/>
    <w:rsid w:val="007A6B9F"/>
    <w:rsid w:val="007A7120"/>
    <w:rsid w:val="007A747F"/>
    <w:rsid w:val="007A75FD"/>
    <w:rsid w:val="007A77C2"/>
    <w:rsid w:val="007A77D6"/>
    <w:rsid w:val="007A7839"/>
    <w:rsid w:val="007A784B"/>
    <w:rsid w:val="007A7972"/>
    <w:rsid w:val="007A7A47"/>
    <w:rsid w:val="007A7B11"/>
    <w:rsid w:val="007A7B51"/>
    <w:rsid w:val="007A7D5E"/>
    <w:rsid w:val="007A7D91"/>
    <w:rsid w:val="007A7DA9"/>
    <w:rsid w:val="007A7E3D"/>
    <w:rsid w:val="007A7F28"/>
    <w:rsid w:val="007B025F"/>
    <w:rsid w:val="007B031C"/>
    <w:rsid w:val="007B047C"/>
    <w:rsid w:val="007B04A7"/>
    <w:rsid w:val="007B0517"/>
    <w:rsid w:val="007B0631"/>
    <w:rsid w:val="007B0F37"/>
    <w:rsid w:val="007B108D"/>
    <w:rsid w:val="007B1237"/>
    <w:rsid w:val="007B1537"/>
    <w:rsid w:val="007B1577"/>
    <w:rsid w:val="007B1681"/>
    <w:rsid w:val="007B186E"/>
    <w:rsid w:val="007B1887"/>
    <w:rsid w:val="007B18A3"/>
    <w:rsid w:val="007B1923"/>
    <w:rsid w:val="007B19E8"/>
    <w:rsid w:val="007B1A58"/>
    <w:rsid w:val="007B1B0A"/>
    <w:rsid w:val="007B1E87"/>
    <w:rsid w:val="007B2123"/>
    <w:rsid w:val="007B2139"/>
    <w:rsid w:val="007B22D7"/>
    <w:rsid w:val="007B238D"/>
    <w:rsid w:val="007B24B4"/>
    <w:rsid w:val="007B2518"/>
    <w:rsid w:val="007B28F2"/>
    <w:rsid w:val="007B2C13"/>
    <w:rsid w:val="007B2CB8"/>
    <w:rsid w:val="007B2CC2"/>
    <w:rsid w:val="007B2EB4"/>
    <w:rsid w:val="007B30A6"/>
    <w:rsid w:val="007B323A"/>
    <w:rsid w:val="007B3270"/>
    <w:rsid w:val="007B32BF"/>
    <w:rsid w:val="007B3B4F"/>
    <w:rsid w:val="007B3BF0"/>
    <w:rsid w:val="007B3BF5"/>
    <w:rsid w:val="007B3D0F"/>
    <w:rsid w:val="007B422A"/>
    <w:rsid w:val="007B422F"/>
    <w:rsid w:val="007B42C4"/>
    <w:rsid w:val="007B4403"/>
    <w:rsid w:val="007B4496"/>
    <w:rsid w:val="007B44FC"/>
    <w:rsid w:val="007B452F"/>
    <w:rsid w:val="007B48B1"/>
    <w:rsid w:val="007B4985"/>
    <w:rsid w:val="007B49F7"/>
    <w:rsid w:val="007B4A10"/>
    <w:rsid w:val="007B4ABE"/>
    <w:rsid w:val="007B4DC0"/>
    <w:rsid w:val="007B4F17"/>
    <w:rsid w:val="007B539D"/>
    <w:rsid w:val="007B5504"/>
    <w:rsid w:val="007B55FF"/>
    <w:rsid w:val="007B5653"/>
    <w:rsid w:val="007B5698"/>
    <w:rsid w:val="007B583A"/>
    <w:rsid w:val="007B5CD5"/>
    <w:rsid w:val="007B5F28"/>
    <w:rsid w:val="007B5FAB"/>
    <w:rsid w:val="007B61F7"/>
    <w:rsid w:val="007B652A"/>
    <w:rsid w:val="007B67E8"/>
    <w:rsid w:val="007B68AC"/>
    <w:rsid w:val="007B6B89"/>
    <w:rsid w:val="007B6C30"/>
    <w:rsid w:val="007B6FB8"/>
    <w:rsid w:val="007B76F5"/>
    <w:rsid w:val="007B7979"/>
    <w:rsid w:val="007B7A4F"/>
    <w:rsid w:val="007B7ACE"/>
    <w:rsid w:val="007B7C1D"/>
    <w:rsid w:val="007B7D8A"/>
    <w:rsid w:val="007B7E2A"/>
    <w:rsid w:val="007B7ECF"/>
    <w:rsid w:val="007B7FD0"/>
    <w:rsid w:val="007C0370"/>
    <w:rsid w:val="007C0515"/>
    <w:rsid w:val="007C0731"/>
    <w:rsid w:val="007C073C"/>
    <w:rsid w:val="007C07C2"/>
    <w:rsid w:val="007C08BA"/>
    <w:rsid w:val="007C0C11"/>
    <w:rsid w:val="007C0D90"/>
    <w:rsid w:val="007C0D94"/>
    <w:rsid w:val="007C1042"/>
    <w:rsid w:val="007C1178"/>
    <w:rsid w:val="007C128E"/>
    <w:rsid w:val="007C13A2"/>
    <w:rsid w:val="007C1427"/>
    <w:rsid w:val="007C1844"/>
    <w:rsid w:val="007C19A0"/>
    <w:rsid w:val="007C1A03"/>
    <w:rsid w:val="007C1AD3"/>
    <w:rsid w:val="007C1D20"/>
    <w:rsid w:val="007C1D6B"/>
    <w:rsid w:val="007C1EB2"/>
    <w:rsid w:val="007C20E3"/>
    <w:rsid w:val="007C22C3"/>
    <w:rsid w:val="007C234F"/>
    <w:rsid w:val="007C2475"/>
    <w:rsid w:val="007C2887"/>
    <w:rsid w:val="007C2A93"/>
    <w:rsid w:val="007C2D42"/>
    <w:rsid w:val="007C2D7E"/>
    <w:rsid w:val="007C30B8"/>
    <w:rsid w:val="007C3153"/>
    <w:rsid w:val="007C32B1"/>
    <w:rsid w:val="007C3370"/>
    <w:rsid w:val="007C33A2"/>
    <w:rsid w:val="007C34BE"/>
    <w:rsid w:val="007C34D8"/>
    <w:rsid w:val="007C352C"/>
    <w:rsid w:val="007C3572"/>
    <w:rsid w:val="007C36C1"/>
    <w:rsid w:val="007C372A"/>
    <w:rsid w:val="007C383B"/>
    <w:rsid w:val="007C3B60"/>
    <w:rsid w:val="007C3D5B"/>
    <w:rsid w:val="007C446F"/>
    <w:rsid w:val="007C4865"/>
    <w:rsid w:val="007C48E9"/>
    <w:rsid w:val="007C4AA9"/>
    <w:rsid w:val="007C4D33"/>
    <w:rsid w:val="007C4D3B"/>
    <w:rsid w:val="007C4DB9"/>
    <w:rsid w:val="007C4DBD"/>
    <w:rsid w:val="007C4DF6"/>
    <w:rsid w:val="007C4E13"/>
    <w:rsid w:val="007C4E39"/>
    <w:rsid w:val="007C50D9"/>
    <w:rsid w:val="007C5283"/>
    <w:rsid w:val="007C52E9"/>
    <w:rsid w:val="007C536F"/>
    <w:rsid w:val="007C55AD"/>
    <w:rsid w:val="007C56D8"/>
    <w:rsid w:val="007C5748"/>
    <w:rsid w:val="007C5759"/>
    <w:rsid w:val="007C585A"/>
    <w:rsid w:val="007C591A"/>
    <w:rsid w:val="007C5A76"/>
    <w:rsid w:val="007C5AE9"/>
    <w:rsid w:val="007C5C57"/>
    <w:rsid w:val="007C5C77"/>
    <w:rsid w:val="007C607E"/>
    <w:rsid w:val="007C622D"/>
    <w:rsid w:val="007C634A"/>
    <w:rsid w:val="007C63C7"/>
    <w:rsid w:val="007C6559"/>
    <w:rsid w:val="007C6603"/>
    <w:rsid w:val="007C66F2"/>
    <w:rsid w:val="007C6797"/>
    <w:rsid w:val="007C67C0"/>
    <w:rsid w:val="007C686A"/>
    <w:rsid w:val="007C69AF"/>
    <w:rsid w:val="007C6A09"/>
    <w:rsid w:val="007C6A70"/>
    <w:rsid w:val="007C6C59"/>
    <w:rsid w:val="007C6E11"/>
    <w:rsid w:val="007C6E38"/>
    <w:rsid w:val="007C768B"/>
    <w:rsid w:val="007C775E"/>
    <w:rsid w:val="007C7785"/>
    <w:rsid w:val="007C782B"/>
    <w:rsid w:val="007C797C"/>
    <w:rsid w:val="007C7AC0"/>
    <w:rsid w:val="007C7BC7"/>
    <w:rsid w:val="007D01AA"/>
    <w:rsid w:val="007D02B6"/>
    <w:rsid w:val="007D0493"/>
    <w:rsid w:val="007D0506"/>
    <w:rsid w:val="007D05EF"/>
    <w:rsid w:val="007D0AF4"/>
    <w:rsid w:val="007D0C2E"/>
    <w:rsid w:val="007D0C3F"/>
    <w:rsid w:val="007D10D1"/>
    <w:rsid w:val="007D12BA"/>
    <w:rsid w:val="007D15C4"/>
    <w:rsid w:val="007D187E"/>
    <w:rsid w:val="007D19C4"/>
    <w:rsid w:val="007D19DD"/>
    <w:rsid w:val="007D1A54"/>
    <w:rsid w:val="007D1A6A"/>
    <w:rsid w:val="007D1A99"/>
    <w:rsid w:val="007D1B35"/>
    <w:rsid w:val="007D1CB4"/>
    <w:rsid w:val="007D1D6E"/>
    <w:rsid w:val="007D1F5C"/>
    <w:rsid w:val="007D1F9C"/>
    <w:rsid w:val="007D20F6"/>
    <w:rsid w:val="007D2443"/>
    <w:rsid w:val="007D24ED"/>
    <w:rsid w:val="007D268E"/>
    <w:rsid w:val="007D278D"/>
    <w:rsid w:val="007D27CA"/>
    <w:rsid w:val="007D2856"/>
    <w:rsid w:val="007D2920"/>
    <w:rsid w:val="007D2DC7"/>
    <w:rsid w:val="007D2F0A"/>
    <w:rsid w:val="007D3393"/>
    <w:rsid w:val="007D33D5"/>
    <w:rsid w:val="007D33DD"/>
    <w:rsid w:val="007D351A"/>
    <w:rsid w:val="007D3B1D"/>
    <w:rsid w:val="007D3E90"/>
    <w:rsid w:val="007D43DF"/>
    <w:rsid w:val="007D49AD"/>
    <w:rsid w:val="007D49BA"/>
    <w:rsid w:val="007D4B9F"/>
    <w:rsid w:val="007D4D2C"/>
    <w:rsid w:val="007D4D92"/>
    <w:rsid w:val="007D4ECF"/>
    <w:rsid w:val="007D4FBD"/>
    <w:rsid w:val="007D5253"/>
    <w:rsid w:val="007D5430"/>
    <w:rsid w:val="007D5D81"/>
    <w:rsid w:val="007D5E07"/>
    <w:rsid w:val="007D60D3"/>
    <w:rsid w:val="007D6114"/>
    <w:rsid w:val="007D6572"/>
    <w:rsid w:val="007D69F0"/>
    <w:rsid w:val="007D6B60"/>
    <w:rsid w:val="007D6C12"/>
    <w:rsid w:val="007D6DD3"/>
    <w:rsid w:val="007D71B1"/>
    <w:rsid w:val="007D7734"/>
    <w:rsid w:val="007D77CA"/>
    <w:rsid w:val="007D78E1"/>
    <w:rsid w:val="007D7B72"/>
    <w:rsid w:val="007D7B93"/>
    <w:rsid w:val="007D7BDA"/>
    <w:rsid w:val="007D7D6E"/>
    <w:rsid w:val="007D7D97"/>
    <w:rsid w:val="007D7ED0"/>
    <w:rsid w:val="007D7F58"/>
    <w:rsid w:val="007D7FE4"/>
    <w:rsid w:val="007E007E"/>
    <w:rsid w:val="007E0166"/>
    <w:rsid w:val="007E0324"/>
    <w:rsid w:val="007E07F6"/>
    <w:rsid w:val="007E0909"/>
    <w:rsid w:val="007E0988"/>
    <w:rsid w:val="007E09F6"/>
    <w:rsid w:val="007E0B97"/>
    <w:rsid w:val="007E0D60"/>
    <w:rsid w:val="007E0D9D"/>
    <w:rsid w:val="007E0EF8"/>
    <w:rsid w:val="007E10D9"/>
    <w:rsid w:val="007E11B5"/>
    <w:rsid w:val="007E125C"/>
    <w:rsid w:val="007E140A"/>
    <w:rsid w:val="007E1538"/>
    <w:rsid w:val="007E1742"/>
    <w:rsid w:val="007E188D"/>
    <w:rsid w:val="007E1E91"/>
    <w:rsid w:val="007E1F1A"/>
    <w:rsid w:val="007E1F3F"/>
    <w:rsid w:val="007E1FAF"/>
    <w:rsid w:val="007E216D"/>
    <w:rsid w:val="007E218A"/>
    <w:rsid w:val="007E22E3"/>
    <w:rsid w:val="007E2302"/>
    <w:rsid w:val="007E26E4"/>
    <w:rsid w:val="007E2700"/>
    <w:rsid w:val="007E27FC"/>
    <w:rsid w:val="007E28AB"/>
    <w:rsid w:val="007E28E2"/>
    <w:rsid w:val="007E2B2D"/>
    <w:rsid w:val="007E2C8A"/>
    <w:rsid w:val="007E2CB4"/>
    <w:rsid w:val="007E2F0B"/>
    <w:rsid w:val="007E328D"/>
    <w:rsid w:val="007E3346"/>
    <w:rsid w:val="007E388B"/>
    <w:rsid w:val="007E3A9B"/>
    <w:rsid w:val="007E3C7F"/>
    <w:rsid w:val="007E43CC"/>
    <w:rsid w:val="007E4426"/>
    <w:rsid w:val="007E4916"/>
    <w:rsid w:val="007E49F4"/>
    <w:rsid w:val="007E4D32"/>
    <w:rsid w:val="007E4D9B"/>
    <w:rsid w:val="007E4EF7"/>
    <w:rsid w:val="007E520C"/>
    <w:rsid w:val="007E52BD"/>
    <w:rsid w:val="007E536F"/>
    <w:rsid w:val="007E54C9"/>
    <w:rsid w:val="007E575D"/>
    <w:rsid w:val="007E5798"/>
    <w:rsid w:val="007E58D7"/>
    <w:rsid w:val="007E5A51"/>
    <w:rsid w:val="007E5BCC"/>
    <w:rsid w:val="007E5DB2"/>
    <w:rsid w:val="007E5E6C"/>
    <w:rsid w:val="007E6007"/>
    <w:rsid w:val="007E600B"/>
    <w:rsid w:val="007E618A"/>
    <w:rsid w:val="007E633B"/>
    <w:rsid w:val="007E6515"/>
    <w:rsid w:val="007E65D0"/>
    <w:rsid w:val="007E671F"/>
    <w:rsid w:val="007E67C5"/>
    <w:rsid w:val="007E698B"/>
    <w:rsid w:val="007E6A09"/>
    <w:rsid w:val="007E6BBC"/>
    <w:rsid w:val="007E6D22"/>
    <w:rsid w:val="007E6F95"/>
    <w:rsid w:val="007E704F"/>
    <w:rsid w:val="007E70D2"/>
    <w:rsid w:val="007E716B"/>
    <w:rsid w:val="007E71BA"/>
    <w:rsid w:val="007E7547"/>
    <w:rsid w:val="007E771C"/>
    <w:rsid w:val="007E7969"/>
    <w:rsid w:val="007E7BFA"/>
    <w:rsid w:val="007E7E53"/>
    <w:rsid w:val="007F003E"/>
    <w:rsid w:val="007F00FD"/>
    <w:rsid w:val="007F0230"/>
    <w:rsid w:val="007F067C"/>
    <w:rsid w:val="007F0BED"/>
    <w:rsid w:val="007F0C1F"/>
    <w:rsid w:val="007F0D25"/>
    <w:rsid w:val="007F0D2D"/>
    <w:rsid w:val="007F0D5C"/>
    <w:rsid w:val="007F0FB0"/>
    <w:rsid w:val="007F1034"/>
    <w:rsid w:val="007F12EA"/>
    <w:rsid w:val="007F1375"/>
    <w:rsid w:val="007F138F"/>
    <w:rsid w:val="007F1589"/>
    <w:rsid w:val="007F173E"/>
    <w:rsid w:val="007F1746"/>
    <w:rsid w:val="007F1776"/>
    <w:rsid w:val="007F19FF"/>
    <w:rsid w:val="007F1A27"/>
    <w:rsid w:val="007F1ABA"/>
    <w:rsid w:val="007F1B3C"/>
    <w:rsid w:val="007F1BD1"/>
    <w:rsid w:val="007F1CEB"/>
    <w:rsid w:val="007F22A8"/>
    <w:rsid w:val="007F2301"/>
    <w:rsid w:val="007F267F"/>
    <w:rsid w:val="007F26A8"/>
    <w:rsid w:val="007F26D6"/>
    <w:rsid w:val="007F2B88"/>
    <w:rsid w:val="007F2B9A"/>
    <w:rsid w:val="007F2B9F"/>
    <w:rsid w:val="007F2BBE"/>
    <w:rsid w:val="007F2CBE"/>
    <w:rsid w:val="007F3070"/>
    <w:rsid w:val="007F3363"/>
    <w:rsid w:val="007F3396"/>
    <w:rsid w:val="007F34AE"/>
    <w:rsid w:val="007F36C6"/>
    <w:rsid w:val="007F37AD"/>
    <w:rsid w:val="007F3983"/>
    <w:rsid w:val="007F3A6D"/>
    <w:rsid w:val="007F3CFD"/>
    <w:rsid w:val="007F3D47"/>
    <w:rsid w:val="007F3E4B"/>
    <w:rsid w:val="007F3F36"/>
    <w:rsid w:val="007F4166"/>
    <w:rsid w:val="007F4384"/>
    <w:rsid w:val="007F449B"/>
    <w:rsid w:val="007F4538"/>
    <w:rsid w:val="007F4597"/>
    <w:rsid w:val="007F45DB"/>
    <w:rsid w:val="007F47B8"/>
    <w:rsid w:val="007F47EB"/>
    <w:rsid w:val="007F4996"/>
    <w:rsid w:val="007F4B24"/>
    <w:rsid w:val="007F4B41"/>
    <w:rsid w:val="007F5034"/>
    <w:rsid w:val="007F50CE"/>
    <w:rsid w:val="007F51CE"/>
    <w:rsid w:val="007F5590"/>
    <w:rsid w:val="007F586F"/>
    <w:rsid w:val="007F5BB5"/>
    <w:rsid w:val="007F5D6B"/>
    <w:rsid w:val="007F6051"/>
    <w:rsid w:val="007F60CB"/>
    <w:rsid w:val="007F658F"/>
    <w:rsid w:val="007F6736"/>
    <w:rsid w:val="007F675D"/>
    <w:rsid w:val="007F689C"/>
    <w:rsid w:val="007F6CC2"/>
    <w:rsid w:val="007F6E30"/>
    <w:rsid w:val="007F6E61"/>
    <w:rsid w:val="007F6E8F"/>
    <w:rsid w:val="007F7100"/>
    <w:rsid w:val="007F73D5"/>
    <w:rsid w:val="007F7680"/>
    <w:rsid w:val="007F7719"/>
    <w:rsid w:val="007F775A"/>
    <w:rsid w:val="007F78B2"/>
    <w:rsid w:val="007F7BC7"/>
    <w:rsid w:val="007F7F23"/>
    <w:rsid w:val="007F7FEE"/>
    <w:rsid w:val="0080006F"/>
    <w:rsid w:val="0080018C"/>
    <w:rsid w:val="00800195"/>
    <w:rsid w:val="0080019C"/>
    <w:rsid w:val="0080064C"/>
    <w:rsid w:val="0080099F"/>
    <w:rsid w:val="00800B2C"/>
    <w:rsid w:val="00800B76"/>
    <w:rsid w:val="00800B8C"/>
    <w:rsid w:val="00800C6E"/>
    <w:rsid w:val="00800F21"/>
    <w:rsid w:val="00800F74"/>
    <w:rsid w:val="00801057"/>
    <w:rsid w:val="008010A7"/>
    <w:rsid w:val="008011CA"/>
    <w:rsid w:val="008011F9"/>
    <w:rsid w:val="00801472"/>
    <w:rsid w:val="008014AB"/>
    <w:rsid w:val="00801800"/>
    <w:rsid w:val="008018E2"/>
    <w:rsid w:val="008019E7"/>
    <w:rsid w:val="008019FD"/>
    <w:rsid w:val="00801A25"/>
    <w:rsid w:val="00801A59"/>
    <w:rsid w:val="00801BAA"/>
    <w:rsid w:val="00801CD6"/>
    <w:rsid w:val="008020A2"/>
    <w:rsid w:val="0080220E"/>
    <w:rsid w:val="008025E9"/>
    <w:rsid w:val="0080261B"/>
    <w:rsid w:val="008027C0"/>
    <w:rsid w:val="00802B12"/>
    <w:rsid w:val="00802D83"/>
    <w:rsid w:val="00802F67"/>
    <w:rsid w:val="00802F68"/>
    <w:rsid w:val="008030BC"/>
    <w:rsid w:val="008032A8"/>
    <w:rsid w:val="00803367"/>
    <w:rsid w:val="008033A9"/>
    <w:rsid w:val="00803769"/>
    <w:rsid w:val="00803A15"/>
    <w:rsid w:val="00803A55"/>
    <w:rsid w:val="00803B6E"/>
    <w:rsid w:val="00803E9B"/>
    <w:rsid w:val="00803EAF"/>
    <w:rsid w:val="00803F74"/>
    <w:rsid w:val="00803FCF"/>
    <w:rsid w:val="0080410F"/>
    <w:rsid w:val="008041AA"/>
    <w:rsid w:val="008041D8"/>
    <w:rsid w:val="008041FC"/>
    <w:rsid w:val="00804209"/>
    <w:rsid w:val="00804740"/>
    <w:rsid w:val="00804748"/>
    <w:rsid w:val="008047E5"/>
    <w:rsid w:val="0080481A"/>
    <w:rsid w:val="0080488F"/>
    <w:rsid w:val="00804926"/>
    <w:rsid w:val="00804D8B"/>
    <w:rsid w:val="00804D92"/>
    <w:rsid w:val="00804F14"/>
    <w:rsid w:val="00804F89"/>
    <w:rsid w:val="00805072"/>
    <w:rsid w:val="008052E5"/>
    <w:rsid w:val="00805840"/>
    <w:rsid w:val="0080588A"/>
    <w:rsid w:val="00805A38"/>
    <w:rsid w:val="00805C85"/>
    <w:rsid w:val="00805EB4"/>
    <w:rsid w:val="00805EC9"/>
    <w:rsid w:val="00805EFC"/>
    <w:rsid w:val="00806147"/>
    <w:rsid w:val="008061F3"/>
    <w:rsid w:val="00806270"/>
    <w:rsid w:val="0080635E"/>
    <w:rsid w:val="0080671A"/>
    <w:rsid w:val="00806871"/>
    <w:rsid w:val="00806A33"/>
    <w:rsid w:val="00806A59"/>
    <w:rsid w:val="00806C98"/>
    <w:rsid w:val="00806DAC"/>
    <w:rsid w:val="00807020"/>
    <w:rsid w:val="0080712B"/>
    <w:rsid w:val="008072AB"/>
    <w:rsid w:val="008073EE"/>
    <w:rsid w:val="00807637"/>
    <w:rsid w:val="0080772E"/>
    <w:rsid w:val="008078B4"/>
    <w:rsid w:val="008078E7"/>
    <w:rsid w:val="00807A1C"/>
    <w:rsid w:val="00807ADD"/>
    <w:rsid w:val="00807B89"/>
    <w:rsid w:val="00807F0B"/>
    <w:rsid w:val="008102B7"/>
    <w:rsid w:val="00810309"/>
    <w:rsid w:val="008104C9"/>
    <w:rsid w:val="00810533"/>
    <w:rsid w:val="00810774"/>
    <w:rsid w:val="00810780"/>
    <w:rsid w:val="00810B9F"/>
    <w:rsid w:val="00810C37"/>
    <w:rsid w:val="00810D3D"/>
    <w:rsid w:val="00810E45"/>
    <w:rsid w:val="00810FE6"/>
    <w:rsid w:val="0081106C"/>
    <w:rsid w:val="00811325"/>
    <w:rsid w:val="0081150E"/>
    <w:rsid w:val="008117DB"/>
    <w:rsid w:val="008117F8"/>
    <w:rsid w:val="008118F9"/>
    <w:rsid w:val="00811B4E"/>
    <w:rsid w:val="00811E6A"/>
    <w:rsid w:val="00811EB0"/>
    <w:rsid w:val="008120B2"/>
    <w:rsid w:val="00812130"/>
    <w:rsid w:val="008121A5"/>
    <w:rsid w:val="00812370"/>
    <w:rsid w:val="008127A7"/>
    <w:rsid w:val="00812966"/>
    <w:rsid w:val="00812969"/>
    <w:rsid w:val="00812AEA"/>
    <w:rsid w:val="00812E1F"/>
    <w:rsid w:val="00812E8D"/>
    <w:rsid w:val="00812F16"/>
    <w:rsid w:val="008133C4"/>
    <w:rsid w:val="00813616"/>
    <w:rsid w:val="00813A0B"/>
    <w:rsid w:val="00813CB9"/>
    <w:rsid w:val="00813ED0"/>
    <w:rsid w:val="0081419D"/>
    <w:rsid w:val="008142F2"/>
    <w:rsid w:val="00814A0E"/>
    <w:rsid w:val="00814B1D"/>
    <w:rsid w:val="00814D27"/>
    <w:rsid w:val="00814F8D"/>
    <w:rsid w:val="00814FC9"/>
    <w:rsid w:val="00814FD2"/>
    <w:rsid w:val="00814FDB"/>
    <w:rsid w:val="00815025"/>
    <w:rsid w:val="008151D4"/>
    <w:rsid w:val="00815208"/>
    <w:rsid w:val="00815230"/>
    <w:rsid w:val="00815255"/>
    <w:rsid w:val="00815278"/>
    <w:rsid w:val="008152B8"/>
    <w:rsid w:val="00815397"/>
    <w:rsid w:val="00815428"/>
    <w:rsid w:val="0081552B"/>
    <w:rsid w:val="00815571"/>
    <w:rsid w:val="0081569B"/>
    <w:rsid w:val="00815888"/>
    <w:rsid w:val="00815957"/>
    <w:rsid w:val="0081599E"/>
    <w:rsid w:val="00815A50"/>
    <w:rsid w:val="00815A7D"/>
    <w:rsid w:val="00815AFF"/>
    <w:rsid w:val="00815C48"/>
    <w:rsid w:val="00815C9D"/>
    <w:rsid w:val="00815D38"/>
    <w:rsid w:val="00815DAC"/>
    <w:rsid w:val="00815DC1"/>
    <w:rsid w:val="00815F96"/>
    <w:rsid w:val="008160A6"/>
    <w:rsid w:val="00816416"/>
    <w:rsid w:val="0081648C"/>
    <w:rsid w:val="0081655B"/>
    <w:rsid w:val="0081674A"/>
    <w:rsid w:val="00816C89"/>
    <w:rsid w:val="00816CC0"/>
    <w:rsid w:val="008170FC"/>
    <w:rsid w:val="008173A2"/>
    <w:rsid w:val="008173D4"/>
    <w:rsid w:val="008177D5"/>
    <w:rsid w:val="0081791C"/>
    <w:rsid w:val="00817B7A"/>
    <w:rsid w:val="00817E23"/>
    <w:rsid w:val="008206AA"/>
    <w:rsid w:val="0082071B"/>
    <w:rsid w:val="00820888"/>
    <w:rsid w:val="00820C60"/>
    <w:rsid w:val="00820CD6"/>
    <w:rsid w:val="00820E53"/>
    <w:rsid w:val="00820E61"/>
    <w:rsid w:val="00820EED"/>
    <w:rsid w:val="00820F2C"/>
    <w:rsid w:val="00820FFC"/>
    <w:rsid w:val="0082109F"/>
    <w:rsid w:val="008210D6"/>
    <w:rsid w:val="00821176"/>
    <w:rsid w:val="00821362"/>
    <w:rsid w:val="00821712"/>
    <w:rsid w:val="00821749"/>
    <w:rsid w:val="0082183D"/>
    <w:rsid w:val="00821B12"/>
    <w:rsid w:val="00821D37"/>
    <w:rsid w:val="00821DCD"/>
    <w:rsid w:val="008222CE"/>
    <w:rsid w:val="008224FB"/>
    <w:rsid w:val="0082265B"/>
    <w:rsid w:val="008227ED"/>
    <w:rsid w:val="00822E4C"/>
    <w:rsid w:val="00822F95"/>
    <w:rsid w:val="0082327A"/>
    <w:rsid w:val="00823448"/>
    <w:rsid w:val="00823697"/>
    <w:rsid w:val="00823D7F"/>
    <w:rsid w:val="00824103"/>
    <w:rsid w:val="00824147"/>
    <w:rsid w:val="0082417C"/>
    <w:rsid w:val="0082442B"/>
    <w:rsid w:val="00824490"/>
    <w:rsid w:val="00824554"/>
    <w:rsid w:val="00824712"/>
    <w:rsid w:val="00824844"/>
    <w:rsid w:val="0082487E"/>
    <w:rsid w:val="008249D8"/>
    <w:rsid w:val="008249E3"/>
    <w:rsid w:val="008249FC"/>
    <w:rsid w:val="00824B98"/>
    <w:rsid w:val="00824C2A"/>
    <w:rsid w:val="00824DDE"/>
    <w:rsid w:val="00824E9B"/>
    <w:rsid w:val="008250FB"/>
    <w:rsid w:val="00825152"/>
    <w:rsid w:val="00825207"/>
    <w:rsid w:val="0082526B"/>
    <w:rsid w:val="00825378"/>
    <w:rsid w:val="00825666"/>
    <w:rsid w:val="008256C9"/>
    <w:rsid w:val="008257A3"/>
    <w:rsid w:val="00825863"/>
    <w:rsid w:val="00825A32"/>
    <w:rsid w:val="00825AEE"/>
    <w:rsid w:val="00825B22"/>
    <w:rsid w:val="00825B77"/>
    <w:rsid w:val="00825D71"/>
    <w:rsid w:val="00825E31"/>
    <w:rsid w:val="00825EA8"/>
    <w:rsid w:val="00825EB3"/>
    <w:rsid w:val="00825FFF"/>
    <w:rsid w:val="008260C1"/>
    <w:rsid w:val="00826228"/>
    <w:rsid w:val="0082626C"/>
    <w:rsid w:val="008263D1"/>
    <w:rsid w:val="0082681D"/>
    <w:rsid w:val="00826A88"/>
    <w:rsid w:val="00826B76"/>
    <w:rsid w:val="00826BCA"/>
    <w:rsid w:val="00826C06"/>
    <w:rsid w:val="00826D4C"/>
    <w:rsid w:val="00826E1F"/>
    <w:rsid w:val="00827471"/>
    <w:rsid w:val="008276F7"/>
    <w:rsid w:val="00827845"/>
    <w:rsid w:val="00827A86"/>
    <w:rsid w:val="00827F97"/>
    <w:rsid w:val="00830227"/>
    <w:rsid w:val="0083032F"/>
    <w:rsid w:val="00830667"/>
    <w:rsid w:val="008306B5"/>
    <w:rsid w:val="00830883"/>
    <w:rsid w:val="008308F6"/>
    <w:rsid w:val="00830A82"/>
    <w:rsid w:val="00830DCA"/>
    <w:rsid w:val="00830E9E"/>
    <w:rsid w:val="00830EC4"/>
    <w:rsid w:val="008311DA"/>
    <w:rsid w:val="008312C1"/>
    <w:rsid w:val="0083134F"/>
    <w:rsid w:val="008316CA"/>
    <w:rsid w:val="0083196A"/>
    <w:rsid w:val="008319AD"/>
    <w:rsid w:val="00831DA4"/>
    <w:rsid w:val="008321A9"/>
    <w:rsid w:val="0083240E"/>
    <w:rsid w:val="00832A1F"/>
    <w:rsid w:val="00832B55"/>
    <w:rsid w:val="00832CC9"/>
    <w:rsid w:val="0083306D"/>
    <w:rsid w:val="0083318D"/>
    <w:rsid w:val="0083379B"/>
    <w:rsid w:val="008339E9"/>
    <w:rsid w:val="00833AB3"/>
    <w:rsid w:val="00833FF0"/>
    <w:rsid w:val="00834125"/>
    <w:rsid w:val="00834171"/>
    <w:rsid w:val="00834217"/>
    <w:rsid w:val="00834406"/>
    <w:rsid w:val="0083497E"/>
    <w:rsid w:val="00834A9C"/>
    <w:rsid w:val="00834AF6"/>
    <w:rsid w:val="00834BF4"/>
    <w:rsid w:val="00835117"/>
    <w:rsid w:val="0083525A"/>
    <w:rsid w:val="00835346"/>
    <w:rsid w:val="008355CE"/>
    <w:rsid w:val="00835691"/>
    <w:rsid w:val="008357D9"/>
    <w:rsid w:val="008357E5"/>
    <w:rsid w:val="00835A9E"/>
    <w:rsid w:val="00835CBB"/>
    <w:rsid w:val="00835D65"/>
    <w:rsid w:val="00835F24"/>
    <w:rsid w:val="00836125"/>
    <w:rsid w:val="008361A1"/>
    <w:rsid w:val="008363A7"/>
    <w:rsid w:val="008363EF"/>
    <w:rsid w:val="00836477"/>
    <w:rsid w:val="008364E2"/>
    <w:rsid w:val="0083678D"/>
    <w:rsid w:val="008368C8"/>
    <w:rsid w:val="00836933"/>
    <w:rsid w:val="00836995"/>
    <w:rsid w:val="00836E9E"/>
    <w:rsid w:val="00836F5B"/>
    <w:rsid w:val="0083719E"/>
    <w:rsid w:val="00837478"/>
    <w:rsid w:val="00837479"/>
    <w:rsid w:val="00837537"/>
    <w:rsid w:val="00837647"/>
    <w:rsid w:val="008377AE"/>
    <w:rsid w:val="0083798A"/>
    <w:rsid w:val="00837B7C"/>
    <w:rsid w:val="00837D86"/>
    <w:rsid w:val="00837F5C"/>
    <w:rsid w:val="00837F67"/>
    <w:rsid w:val="008400C3"/>
    <w:rsid w:val="008402C0"/>
    <w:rsid w:val="0084042A"/>
    <w:rsid w:val="00840621"/>
    <w:rsid w:val="0084075D"/>
    <w:rsid w:val="00840AD1"/>
    <w:rsid w:val="00840B94"/>
    <w:rsid w:val="00840BEB"/>
    <w:rsid w:val="00840C41"/>
    <w:rsid w:val="00840C9B"/>
    <w:rsid w:val="00840E54"/>
    <w:rsid w:val="00841229"/>
    <w:rsid w:val="00841323"/>
    <w:rsid w:val="00841465"/>
    <w:rsid w:val="008414BD"/>
    <w:rsid w:val="00841A21"/>
    <w:rsid w:val="00841B6B"/>
    <w:rsid w:val="00841CB3"/>
    <w:rsid w:val="00841D10"/>
    <w:rsid w:val="00841D28"/>
    <w:rsid w:val="00841E0D"/>
    <w:rsid w:val="00841F79"/>
    <w:rsid w:val="00841FDF"/>
    <w:rsid w:val="0084220E"/>
    <w:rsid w:val="0084240F"/>
    <w:rsid w:val="0084266B"/>
    <w:rsid w:val="00842768"/>
    <w:rsid w:val="008429E1"/>
    <w:rsid w:val="00842AB9"/>
    <w:rsid w:val="00842F7B"/>
    <w:rsid w:val="0084308A"/>
    <w:rsid w:val="00843143"/>
    <w:rsid w:val="0084319B"/>
    <w:rsid w:val="008435B7"/>
    <w:rsid w:val="00843648"/>
    <w:rsid w:val="008438C1"/>
    <w:rsid w:val="008438C8"/>
    <w:rsid w:val="008439E2"/>
    <w:rsid w:val="00843B22"/>
    <w:rsid w:val="00843DA5"/>
    <w:rsid w:val="00843FEA"/>
    <w:rsid w:val="00844177"/>
    <w:rsid w:val="008441F0"/>
    <w:rsid w:val="008443AA"/>
    <w:rsid w:val="008444EC"/>
    <w:rsid w:val="00844579"/>
    <w:rsid w:val="00844621"/>
    <w:rsid w:val="00844861"/>
    <w:rsid w:val="00844EAC"/>
    <w:rsid w:val="00844FAA"/>
    <w:rsid w:val="00845571"/>
    <w:rsid w:val="00845735"/>
    <w:rsid w:val="0084582E"/>
    <w:rsid w:val="00845850"/>
    <w:rsid w:val="00845A11"/>
    <w:rsid w:val="00845A92"/>
    <w:rsid w:val="00845B39"/>
    <w:rsid w:val="00845E3B"/>
    <w:rsid w:val="00845FBD"/>
    <w:rsid w:val="00846059"/>
    <w:rsid w:val="008460D0"/>
    <w:rsid w:val="00846127"/>
    <w:rsid w:val="00846301"/>
    <w:rsid w:val="008463D9"/>
    <w:rsid w:val="008464BC"/>
    <w:rsid w:val="0084677A"/>
    <w:rsid w:val="00846A55"/>
    <w:rsid w:val="00846F46"/>
    <w:rsid w:val="00846FAE"/>
    <w:rsid w:val="008471DA"/>
    <w:rsid w:val="00847226"/>
    <w:rsid w:val="00847270"/>
    <w:rsid w:val="008474F5"/>
    <w:rsid w:val="00847510"/>
    <w:rsid w:val="00847563"/>
    <w:rsid w:val="008476A7"/>
    <w:rsid w:val="008476F8"/>
    <w:rsid w:val="00847793"/>
    <w:rsid w:val="0084790D"/>
    <w:rsid w:val="00847967"/>
    <w:rsid w:val="00847981"/>
    <w:rsid w:val="008479C0"/>
    <w:rsid w:val="00847D4F"/>
    <w:rsid w:val="00847E1C"/>
    <w:rsid w:val="00847E73"/>
    <w:rsid w:val="00847EE6"/>
    <w:rsid w:val="00850054"/>
    <w:rsid w:val="008507CE"/>
    <w:rsid w:val="00850858"/>
    <w:rsid w:val="00850999"/>
    <w:rsid w:val="00850A69"/>
    <w:rsid w:val="00850B72"/>
    <w:rsid w:val="00850D9E"/>
    <w:rsid w:val="00851005"/>
    <w:rsid w:val="008514AB"/>
    <w:rsid w:val="008517E0"/>
    <w:rsid w:val="00851952"/>
    <w:rsid w:val="00851B9A"/>
    <w:rsid w:val="00851BFD"/>
    <w:rsid w:val="00851D47"/>
    <w:rsid w:val="00851E91"/>
    <w:rsid w:val="00852081"/>
    <w:rsid w:val="008520A8"/>
    <w:rsid w:val="008521F0"/>
    <w:rsid w:val="00852A41"/>
    <w:rsid w:val="00852AA2"/>
    <w:rsid w:val="00852CDA"/>
    <w:rsid w:val="00852D53"/>
    <w:rsid w:val="00852D5D"/>
    <w:rsid w:val="00852DA6"/>
    <w:rsid w:val="00852E10"/>
    <w:rsid w:val="00852F30"/>
    <w:rsid w:val="00852FDC"/>
    <w:rsid w:val="008537AD"/>
    <w:rsid w:val="008537E0"/>
    <w:rsid w:val="0085383F"/>
    <w:rsid w:val="008539F7"/>
    <w:rsid w:val="00853B14"/>
    <w:rsid w:val="00853DC4"/>
    <w:rsid w:val="00853E66"/>
    <w:rsid w:val="00853EA3"/>
    <w:rsid w:val="00853FAE"/>
    <w:rsid w:val="00854185"/>
    <w:rsid w:val="00854BF9"/>
    <w:rsid w:val="00854CB2"/>
    <w:rsid w:val="00854D36"/>
    <w:rsid w:val="00854F21"/>
    <w:rsid w:val="0085518B"/>
    <w:rsid w:val="008553D8"/>
    <w:rsid w:val="00855520"/>
    <w:rsid w:val="008556AF"/>
    <w:rsid w:val="008556C6"/>
    <w:rsid w:val="00855702"/>
    <w:rsid w:val="00855709"/>
    <w:rsid w:val="0085571C"/>
    <w:rsid w:val="00855B22"/>
    <w:rsid w:val="00855B62"/>
    <w:rsid w:val="00855F02"/>
    <w:rsid w:val="00855FCE"/>
    <w:rsid w:val="0085601D"/>
    <w:rsid w:val="00856269"/>
    <w:rsid w:val="0085659C"/>
    <w:rsid w:val="008566A7"/>
    <w:rsid w:val="008566F3"/>
    <w:rsid w:val="00856827"/>
    <w:rsid w:val="00856B03"/>
    <w:rsid w:val="00856F70"/>
    <w:rsid w:val="00857030"/>
    <w:rsid w:val="00857421"/>
    <w:rsid w:val="00857573"/>
    <w:rsid w:val="008575AE"/>
    <w:rsid w:val="0085760F"/>
    <w:rsid w:val="00857B37"/>
    <w:rsid w:val="00857C33"/>
    <w:rsid w:val="00857E4B"/>
    <w:rsid w:val="00857F0C"/>
    <w:rsid w:val="008601DD"/>
    <w:rsid w:val="00860217"/>
    <w:rsid w:val="0086025D"/>
    <w:rsid w:val="00860499"/>
    <w:rsid w:val="008606CB"/>
    <w:rsid w:val="008606EB"/>
    <w:rsid w:val="00860716"/>
    <w:rsid w:val="00860838"/>
    <w:rsid w:val="008608FE"/>
    <w:rsid w:val="00860A8D"/>
    <w:rsid w:val="00860E97"/>
    <w:rsid w:val="00861706"/>
    <w:rsid w:val="0086171B"/>
    <w:rsid w:val="00861894"/>
    <w:rsid w:val="0086197E"/>
    <w:rsid w:val="00861A8E"/>
    <w:rsid w:val="00861B49"/>
    <w:rsid w:val="00861BE0"/>
    <w:rsid w:val="00861D80"/>
    <w:rsid w:val="00861DA1"/>
    <w:rsid w:val="00861DF1"/>
    <w:rsid w:val="0086215C"/>
    <w:rsid w:val="0086232E"/>
    <w:rsid w:val="00862346"/>
    <w:rsid w:val="0086282A"/>
    <w:rsid w:val="00862B87"/>
    <w:rsid w:val="00862CC5"/>
    <w:rsid w:val="00862D34"/>
    <w:rsid w:val="00862D43"/>
    <w:rsid w:val="00862FEC"/>
    <w:rsid w:val="00863097"/>
    <w:rsid w:val="00863168"/>
    <w:rsid w:val="008632A0"/>
    <w:rsid w:val="00863334"/>
    <w:rsid w:val="0086342B"/>
    <w:rsid w:val="008634C2"/>
    <w:rsid w:val="008634D5"/>
    <w:rsid w:val="00863549"/>
    <w:rsid w:val="008635CE"/>
    <w:rsid w:val="00863620"/>
    <w:rsid w:val="0086369E"/>
    <w:rsid w:val="00863782"/>
    <w:rsid w:val="00863816"/>
    <w:rsid w:val="00863A43"/>
    <w:rsid w:val="00863B24"/>
    <w:rsid w:val="00863BFB"/>
    <w:rsid w:val="00863C15"/>
    <w:rsid w:val="00863CE1"/>
    <w:rsid w:val="00863F09"/>
    <w:rsid w:val="00864038"/>
    <w:rsid w:val="008640E0"/>
    <w:rsid w:val="008643E2"/>
    <w:rsid w:val="0086471C"/>
    <w:rsid w:val="008647D2"/>
    <w:rsid w:val="00864819"/>
    <w:rsid w:val="00864D5B"/>
    <w:rsid w:val="0086504C"/>
    <w:rsid w:val="0086546F"/>
    <w:rsid w:val="008654D2"/>
    <w:rsid w:val="008654D5"/>
    <w:rsid w:val="0086550E"/>
    <w:rsid w:val="008655B0"/>
    <w:rsid w:val="0086565D"/>
    <w:rsid w:val="008656FC"/>
    <w:rsid w:val="008658EA"/>
    <w:rsid w:val="00865952"/>
    <w:rsid w:val="0086617B"/>
    <w:rsid w:val="00866195"/>
    <w:rsid w:val="00866342"/>
    <w:rsid w:val="0086635E"/>
    <w:rsid w:val="0086636B"/>
    <w:rsid w:val="008664D6"/>
    <w:rsid w:val="008665A9"/>
    <w:rsid w:val="008667A1"/>
    <w:rsid w:val="00866B50"/>
    <w:rsid w:val="00866C45"/>
    <w:rsid w:val="00866CE2"/>
    <w:rsid w:val="00866DF1"/>
    <w:rsid w:val="00867019"/>
    <w:rsid w:val="00867062"/>
    <w:rsid w:val="00867173"/>
    <w:rsid w:val="0086718B"/>
    <w:rsid w:val="008674E8"/>
    <w:rsid w:val="008674EF"/>
    <w:rsid w:val="008675F6"/>
    <w:rsid w:val="0086774E"/>
    <w:rsid w:val="008677D4"/>
    <w:rsid w:val="008678D2"/>
    <w:rsid w:val="008679D3"/>
    <w:rsid w:val="00867A1C"/>
    <w:rsid w:val="00867BCF"/>
    <w:rsid w:val="008700B4"/>
    <w:rsid w:val="008700FE"/>
    <w:rsid w:val="00870123"/>
    <w:rsid w:val="00870226"/>
    <w:rsid w:val="0087055D"/>
    <w:rsid w:val="008709FE"/>
    <w:rsid w:val="00870ACF"/>
    <w:rsid w:val="00870DD2"/>
    <w:rsid w:val="0087126C"/>
    <w:rsid w:val="0087178F"/>
    <w:rsid w:val="00871A15"/>
    <w:rsid w:val="00871A26"/>
    <w:rsid w:val="00871C16"/>
    <w:rsid w:val="00871EF4"/>
    <w:rsid w:val="008725B5"/>
    <w:rsid w:val="0087265A"/>
    <w:rsid w:val="00872724"/>
    <w:rsid w:val="008729A2"/>
    <w:rsid w:val="00872AB2"/>
    <w:rsid w:val="00872E52"/>
    <w:rsid w:val="008730DA"/>
    <w:rsid w:val="008730F4"/>
    <w:rsid w:val="00873607"/>
    <w:rsid w:val="0087360F"/>
    <w:rsid w:val="008736D8"/>
    <w:rsid w:val="00873B79"/>
    <w:rsid w:val="00873FB7"/>
    <w:rsid w:val="008740D3"/>
    <w:rsid w:val="008742BB"/>
    <w:rsid w:val="00874771"/>
    <w:rsid w:val="0087490B"/>
    <w:rsid w:val="008749CC"/>
    <w:rsid w:val="00874A97"/>
    <w:rsid w:val="00874BF2"/>
    <w:rsid w:val="00874CC4"/>
    <w:rsid w:val="008750B5"/>
    <w:rsid w:val="00875136"/>
    <w:rsid w:val="0087522C"/>
    <w:rsid w:val="00875304"/>
    <w:rsid w:val="0087550C"/>
    <w:rsid w:val="008756CA"/>
    <w:rsid w:val="00875851"/>
    <w:rsid w:val="008758FC"/>
    <w:rsid w:val="00875CD7"/>
    <w:rsid w:val="00875D89"/>
    <w:rsid w:val="00876292"/>
    <w:rsid w:val="00876476"/>
    <w:rsid w:val="008764B8"/>
    <w:rsid w:val="008764D2"/>
    <w:rsid w:val="00876555"/>
    <w:rsid w:val="00876702"/>
    <w:rsid w:val="0087671D"/>
    <w:rsid w:val="008767CF"/>
    <w:rsid w:val="008769FE"/>
    <w:rsid w:val="008769FF"/>
    <w:rsid w:val="00876B69"/>
    <w:rsid w:val="00876BF1"/>
    <w:rsid w:val="00876C05"/>
    <w:rsid w:val="00876FCA"/>
    <w:rsid w:val="00877167"/>
    <w:rsid w:val="008771B8"/>
    <w:rsid w:val="008771C9"/>
    <w:rsid w:val="00877240"/>
    <w:rsid w:val="008774A1"/>
    <w:rsid w:val="00877604"/>
    <w:rsid w:val="00877692"/>
    <w:rsid w:val="008776AB"/>
    <w:rsid w:val="00877777"/>
    <w:rsid w:val="008777F1"/>
    <w:rsid w:val="00877868"/>
    <w:rsid w:val="00877892"/>
    <w:rsid w:val="008778F4"/>
    <w:rsid w:val="00877A53"/>
    <w:rsid w:val="00877A6A"/>
    <w:rsid w:val="00877ECE"/>
    <w:rsid w:val="00877F74"/>
    <w:rsid w:val="00880078"/>
    <w:rsid w:val="00880273"/>
    <w:rsid w:val="00880883"/>
    <w:rsid w:val="00880908"/>
    <w:rsid w:val="00880950"/>
    <w:rsid w:val="008809E7"/>
    <w:rsid w:val="00880CAB"/>
    <w:rsid w:val="00880D9D"/>
    <w:rsid w:val="00880E5F"/>
    <w:rsid w:val="00881485"/>
    <w:rsid w:val="00881926"/>
    <w:rsid w:val="00881B70"/>
    <w:rsid w:val="00881C41"/>
    <w:rsid w:val="00881CA0"/>
    <w:rsid w:val="0088209B"/>
    <w:rsid w:val="008822AB"/>
    <w:rsid w:val="00882360"/>
    <w:rsid w:val="008823FD"/>
    <w:rsid w:val="008824BB"/>
    <w:rsid w:val="0088254D"/>
    <w:rsid w:val="008827B7"/>
    <w:rsid w:val="00882872"/>
    <w:rsid w:val="00882A93"/>
    <w:rsid w:val="00882B2A"/>
    <w:rsid w:val="00882E15"/>
    <w:rsid w:val="008832C6"/>
    <w:rsid w:val="00883489"/>
    <w:rsid w:val="008835AE"/>
    <w:rsid w:val="008835DF"/>
    <w:rsid w:val="00883966"/>
    <w:rsid w:val="00883C22"/>
    <w:rsid w:val="00884438"/>
    <w:rsid w:val="00884553"/>
    <w:rsid w:val="0088460A"/>
    <w:rsid w:val="0088479E"/>
    <w:rsid w:val="00884B40"/>
    <w:rsid w:val="00884E87"/>
    <w:rsid w:val="008850EC"/>
    <w:rsid w:val="00885155"/>
    <w:rsid w:val="008851E2"/>
    <w:rsid w:val="00885381"/>
    <w:rsid w:val="008853BF"/>
    <w:rsid w:val="00885599"/>
    <w:rsid w:val="0088573E"/>
    <w:rsid w:val="00885914"/>
    <w:rsid w:val="00885A1E"/>
    <w:rsid w:val="00885BDE"/>
    <w:rsid w:val="00885BEF"/>
    <w:rsid w:val="00885CFF"/>
    <w:rsid w:val="0088624E"/>
    <w:rsid w:val="0088651F"/>
    <w:rsid w:val="0088669C"/>
    <w:rsid w:val="008866EA"/>
    <w:rsid w:val="00886D72"/>
    <w:rsid w:val="00886E34"/>
    <w:rsid w:val="0088719A"/>
    <w:rsid w:val="008871E3"/>
    <w:rsid w:val="00887341"/>
    <w:rsid w:val="00887450"/>
    <w:rsid w:val="008876FF"/>
    <w:rsid w:val="00887970"/>
    <w:rsid w:val="00887995"/>
    <w:rsid w:val="00887B24"/>
    <w:rsid w:val="00887BD0"/>
    <w:rsid w:val="00887C0E"/>
    <w:rsid w:val="00887C78"/>
    <w:rsid w:val="00887DA3"/>
    <w:rsid w:val="00887DF2"/>
    <w:rsid w:val="00887FDB"/>
    <w:rsid w:val="00890035"/>
    <w:rsid w:val="00890146"/>
    <w:rsid w:val="008902E9"/>
    <w:rsid w:val="008902F8"/>
    <w:rsid w:val="00890351"/>
    <w:rsid w:val="0089045A"/>
    <w:rsid w:val="008906C3"/>
    <w:rsid w:val="008908C0"/>
    <w:rsid w:val="00890980"/>
    <w:rsid w:val="008909F2"/>
    <w:rsid w:val="00890CF7"/>
    <w:rsid w:val="00890DAE"/>
    <w:rsid w:val="00891023"/>
    <w:rsid w:val="008910F7"/>
    <w:rsid w:val="00891424"/>
    <w:rsid w:val="008914CF"/>
    <w:rsid w:val="00891776"/>
    <w:rsid w:val="00891900"/>
    <w:rsid w:val="00891951"/>
    <w:rsid w:val="00891964"/>
    <w:rsid w:val="00891968"/>
    <w:rsid w:val="00891D6E"/>
    <w:rsid w:val="00891F13"/>
    <w:rsid w:val="00891F74"/>
    <w:rsid w:val="00892009"/>
    <w:rsid w:val="00892037"/>
    <w:rsid w:val="00892161"/>
    <w:rsid w:val="008921AC"/>
    <w:rsid w:val="00892381"/>
    <w:rsid w:val="0089238D"/>
    <w:rsid w:val="00892449"/>
    <w:rsid w:val="008924F0"/>
    <w:rsid w:val="008929A9"/>
    <w:rsid w:val="00892A75"/>
    <w:rsid w:val="00892C5E"/>
    <w:rsid w:val="00892CEA"/>
    <w:rsid w:val="00892D2E"/>
    <w:rsid w:val="00892DB3"/>
    <w:rsid w:val="00892FEC"/>
    <w:rsid w:val="0089302A"/>
    <w:rsid w:val="00893037"/>
    <w:rsid w:val="0089303A"/>
    <w:rsid w:val="008930DF"/>
    <w:rsid w:val="0089327B"/>
    <w:rsid w:val="008932EF"/>
    <w:rsid w:val="0089343C"/>
    <w:rsid w:val="008935EC"/>
    <w:rsid w:val="0089371F"/>
    <w:rsid w:val="00893C65"/>
    <w:rsid w:val="00893D58"/>
    <w:rsid w:val="00893F7C"/>
    <w:rsid w:val="00893F97"/>
    <w:rsid w:val="00894108"/>
    <w:rsid w:val="00894260"/>
    <w:rsid w:val="008942C3"/>
    <w:rsid w:val="00894651"/>
    <w:rsid w:val="00894667"/>
    <w:rsid w:val="00894747"/>
    <w:rsid w:val="008948D7"/>
    <w:rsid w:val="00894A05"/>
    <w:rsid w:val="00894B5E"/>
    <w:rsid w:val="00894BBC"/>
    <w:rsid w:val="00894CB1"/>
    <w:rsid w:val="00894CEC"/>
    <w:rsid w:val="00894D7D"/>
    <w:rsid w:val="00894F4B"/>
    <w:rsid w:val="00894F72"/>
    <w:rsid w:val="00895160"/>
    <w:rsid w:val="00895265"/>
    <w:rsid w:val="008953BD"/>
    <w:rsid w:val="0089574E"/>
    <w:rsid w:val="008957A7"/>
    <w:rsid w:val="008957C9"/>
    <w:rsid w:val="00895869"/>
    <w:rsid w:val="00895B20"/>
    <w:rsid w:val="00895B4F"/>
    <w:rsid w:val="008960AE"/>
    <w:rsid w:val="008961E9"/>
    <w:rsid w:val="00896265"/>
    <w:rsid w:val="008965A0"/>
    <w:rsid w:val="00896866"/>
    <w:rsid w:val="0089688D"/>
    <w:rsid w:val="008968CA"/>
    <w:rsid w:val="008969E3"/>
    <w:rsid w:val="00896A8D"/>
    <w:rsid w:val="00896BDC"/>
    <w:rsid w:val="00896D09"/>
    <w:rsid w:val="00897256"/>
    <w:rsid w:val="00897294"/>
    <w:rsid w:val="008972E0"/>
    <w:rsid w:val="008973DD"/>
    <w:rsid w:val="00897443"/>
    <w:rsid w:val="00897656"/>
    <w:rsid w:val="0089771C"/>
    <w:rsid w:val="00897839"/>
    <w:rsid w:val="00897A69"/>
    <w:rsid w:val="00897C71"/>
    <w:rsid w:val="00897F04"/>
    <w:rsid w:val="008A00FD"/>
    <w:rsid w:val="008A042E"/>
    <w:rsid w:val="008A04F1"/>
    <w:rsid w:val="008A04FF"/>
    <w:rsid w:val="008A057E"/>
    <w:rsid w:val="008A0985"/>
    <w:rsid w:val="008A09B6"/>
    <w:rsid w:val="008A0A20"/>
    <w:rsid w:val="008A0EB8"/>
    <w:rsid w:val="008A12D2"/>
    <w:rsid w:val="008A15B1"/>
    <w:rsid w:val="008A164F"/>
    <w:rsid w:val="008A17C1"/>
    <w:rsid w:val="008A17E7"/>
    <w:rsid w:val="008A1943"/>
    <w:rsid w:val="008A1CAE"/>
    <w:rsid w:val="008A1EAE"/>
    <w:rsid w:val="008A1FB8"/>
    <w:rsid w:val="008A2045"/>
    <w:rsid w:val="008A215F"/>
    <w:rsid w:val="008A21DB"/>
    <w:rsid w:val="008A21EA"/>
    <w:rsid w:val="008A2275"/>
    <w:rsid w:val="008A239C"/>
    <w:rsid w:val="008A262B"/>
    <w:rsid w:val="008A2648"/>
    <w:rsid w:val="008A2955"/>
    <w:rsid w:val="008A2963"/>
    <w:rsid w:val="008A2982"/>
    <w:rsid w:val="008A29F0"/>
    <w:rsid w:val="008A2A93"/>
    <w:rsid w:val="008A2AC4"/>
    <w:rsid w:val="008A2C1B"/>
    <w:rsid w:val="008A2D6F"/>
    <w:rsid w:val="008A2DCC"/>
    <w:rsid w:val="008A2F62"/>
    <w:rsid w:val="008A3153"/>
    <w:rsid w:val="008A32C4"/>
    <w:rsid w:val="008A346B"/>
    <w:rsid w:val="008A34E4"/>
    <w:rsid w:val="008A38C0"/>
    <w:rsid w:val="008A3913"/>
    <w:rsid w:val="008A3B14"/>
    <w:rsid w:val="008A3C47"/>
    <w:rsid w:val="008A40CA"/>
    <w:rsid w:val="008A419B"/>
    <w:rsid w:val="008A4278"/>
    <w:rsid w:val="008A4281"/>
    <w:rsid w:val="008A443A"/>
    <w:rsid w:val="008A45C4"/>
    <w:rsid w:val="008A492D"/>
    <w:rsid w:val="008A494B"/>
    <w:rsid w:val="008A510B"/>
    <w:rsid w:val="008A513C"/>
    <w:rsid w:val="008A5184"/>
    <w:rsid w:val="008A530F"/>
    <w:rsid w:val="008A54CB"/>
    <w:rsid w:val="008A5597"/>
    <w:rsid w:val="008A5693"/>
    <w:rsid w:val="008A5704"/>
    <w:rsid w:val="008A5868"/>
    <w:rsid w:val="008A588C"/>
    <w:rsid w:val="008A58CC"/>
    <w:rsid w:val="008A5C93"/>
    <w:rsid w:val="008A5E55"/>
    <w:rsid w:val="008A5EC8"/>
    <w:rsid w:val="008A6091"/>
    <w:rsid w:val="008A60F0"/>
    <w:rsid w:val="008A6235"/>
    <w:rsid w:val="008A6350"/>
    <w:rsid w:val="008A63DF"/>
    <w:rsid w:val="008A6476"/>
    <w:rsid w:val="008A64AD"/>
    <w:rsid w:val="008A65B5"/>
    <w:rsid w:val="008A65E4"/>
    <w:rsid w:val="008A690D"/>
    <w:rsid w:val="008A69BE"/>
    <w:rsid w:val="008A6D5C"/>
    <w:rsid w:val="008A6D5E"/>
    <w:rsid w:val="008A6FE6"/>
    <w:rsid w:val="008A7195"/>
    <w:rsid w:val="008A7236"/>
    <w:rsid w:val="008A732D"/>
    <w:rsid w:val="008A73FE"/>
    <w:rsid w:val="008A76A6"/>
    <w:rsid w:val="008A77F5"/>
    <w:rsid w:val="008A7895"/>
    <w:rsid w:val="008A7B4F"/>
    <w:rsid w:val="008A7BCE"/>
    <w:rsid w:val="008A7C70"/>
    <w:rsid w:val="008A7D20"/>
    <w:rsid w:val="008A7D4D"/>
    <w:rsid w:val="008A7EE3"/>
    <w:rsid w:val="008B00EE"/>
    <w:rsid w:val="008B046E"/>
    <w:rsid w:val="008B0A77"/>
    <w:rsid w:val="008B0AD4"/>
    <w:rsid w:val="008B0D5D"/>
    <w:rsid w:val="008B0DBC"/>
    <w:rsid w:val="008B0E50"/>
    <w:rsid w:val="008B16F7"/>
    <w:rsid w:val="008B1840"/>
    <w:rsid w:val="008B1B00"/>
    <w:rsid w:val="008B1C0B"/>
    <w:rsid w:val="008B1CBE"/>
    <w:rsid w:val="008B1E98"/>
    <w:rsid w:val="008B1FC1"/>
    <w:rsid w:val="008B205A"/>
    <w:rsid w:val="008B2127"/>
    <w:rsid w:val="008B2376"/>
    <w:rsid w:val="008B2405"/>
    <w:rsid w:val="008B268D"/>
    <w:rsid w:val="008B2711"/>
    <w:rsid w:val="008B297D"/>
    <w:rsid w:val="008B2CB5"/>
    <w:rsid w:val="008B2E69"/>
    <w:rsid w:val="008B2F9F"/>
    <w:rsid w:val="008B2FF4"/>
    <w:rsid w:val="008B3237"/>
    <w:rsid w:val="008B336C"/>
    <w:rsid w:val="008B39E3"/>
    <w:rsid w:val="008B3B1F"/>
    <w:rsid w:val="008B3D0C"/>
    <w:rsid w:val="008B3D59"/>
    <w:rsid w:val="008B41FE"/>
    <w:rsid w:val="008B453B"/>
    <w:rsid w:val="008B47C5"/>
    <w:rsid w:val="008B48F1"/>
    <w:rsid w:val="008B49A8"/>
    <w:rsid w:val="008B4AE6"/>
    <w:rsid w:val="008B4BB4"/>
    <w:rsid w:val="008B4BC9"/>
    <w:rsid w:val="008B4CCC"/>
    <w:rsid w:val="008B4D9D"/>
    <w:rsid w:val="008B4EC4"/>
    <w:rsid w:val="008B4FC0"/>
    <w:rsid w:val="008B4FEC"/>
    <w:rsid w:val="008B5243"/>
    <w:rsid w:val="008B52BC"/>
    <w:rsid w:val="008B533D"/>
    <w:rsid w:val="008B5465"/>
    <w:rsid w:val="008B57AC"/>
    <w:rsid w:val="008B584C"/>
    <w:rsid w:val="008B5BB8"/>
    <w:rsid w:val="008B5BFB"/>
    <w:rsid w:val="008B5C2E"/>
    <w:rsid w:val="008B5C88"/>
    <w:rsid w:val="008B5E05"/>
    <w:rsid w:val="008B5F1D"/>
    <w:rsid w:val="008B600C"/>
    <w:rsid w:val="008B6523"/>
    <w:rsid w:val="008B683E"/>
    <w:rsid w:val="008B6A31"/>
    <w:rsid w:val="008B6F61"/>
    <w:rsid w:val="008B75D4"/>
    <w:rsid w:val="008B76AE"/>
    <w:rsid w:val="008B7944"/>
    <w:rsid w:val="008C035B"/>
    <w:rsid w:val="008C046C"/>
    <w:rsid w:val="008C08D0"/>
    <w:rsid w:val="008C0A49"/>
    <w:rsid w:val="008C0B1C"/>
    <w:rsid w:val="008C0C34"/>
    <w:rsid w:val="008C0D30"/>
    <w:rsid w:val="008C0E7E"/>
    <w:rsid w:val="008C113B"/>
    <w:rsid w:val="008C1217"/>
    <w:rsid w:val="008C1265"/>
    <w:rsid w:val="008C1331"/>
    <w:rsid w:val="008C139A"/>
    <w:rsid w:val="008C13D8"/>
    <w:rsid w:val="008C16D4"/>
    <w:rsid w:val="008C1833"/>
    <w:rsid w:val="008C18A3"/>
    <w:rsid w:val="008C1C17"/>
    <w:rsid w:val="008C1C65"/>
    <w:rsid w:val="008C212D"/>
    <w:rsid w:val="008C23ED"/>
    <w:rsid w:val="008C2B79"/>
    <w:rsid w:val="008C2C65"/>
    <w:rsid w:val="008C2DC6"/>
    <w:rsid w:val="008C31AE"/>
    <w:rsid w:val="008C3209"/>
    <w:rsid w:val="008C3596"/>
    <w:rsid w:val="008C383C"/>
    <w:rsid w:val="008C3BFA"/>
    <w:rsid w:val="008C3E58"/>
    <w:rsid w:val="008C3EDB"/>
    <w:rsid w:val="008C3EDD"/>
    <w:rsid w:val="008C4342"/>
    <w:rsid w:val="008C44C8"/>
    <w:rsid w:val="008C457F"/>
    <w:rsid w:val="008C4A02"/>
    <w:rsid w:val="008C4E7E"/>
    <w:rsid w:val="008C4EE3"/>
    <w:rsid w:val="008C50B1"/>
    <w:rsid w:val="008C52C9"/>
    <w:rsid w:val="008C52CE"/>
    <w:rsid w:val="008C533C"/>
    <w:rsid w:val="008C56B1"/>
    <w:rsid w:val="008C57C4"/>
    <w:rsid w:val="008C581C"/>
    <w:rsid w:val="008C591A"/>
    <w:rsid w:val="008C5945"/>
    <w:rsid w:val="008C598B"/>
    <w:rsid w:val="008C5BF1"/>
    <w:rsid w:val="008C5CEC"/>
    <w:rsid w:val="008C5DA4"/>
    <w:rsid w:val="008C5DF3"/>
    <w:rsid w:val="008C5E6E"/>
    <w:rsid w:val="008C5F96"/>
    <w:rsid w:val="008C6083"/>
    <w:rsid w:val="008C6171"/>
    <w:rsid w:val="008C62D3"/>
    <w:rsid w:val="008C6557"/>
    <w:rsid w:val="008C65BD"/>
    <w:rsid w:val="008C66E8"/>
    <w:rsid w:val="008C6782"/>
    <w:rsid w:val="008C67C5"/>
    <w:rsid w:val="008C6887"/>
    <w:rsid w:val="008C6939"/>
    <w:rsid w:val="008C6ABB"/>
    <w:rsid w:val="008C74C7"/>
    <w:rsid w:val="008C789A"/>
    <w:rsid w:val="008D0026"/>
    <w:rsid w:val="008D006A"/>
    <w:rsid w:val="008D0082"/>
    <w:rsid w:val="008D0245"/>
    <w:rsid w:val="008D0330"/>
    <w:rsid w:val="008D035A"/>
    <w:rsid w:val="008D04E0"/>
    <w:rsid w:val="008D0525"/>
    <w:rsid w:val="008D07B3"/>
    <w:rsid w:val="008D0841"/>
    <w:rsid w:val="008D0946"/>
    <w:rsid w:val="008D0E88"/>
    <w:rsid w:val="008D0F2E"/>
    <w:rsid w:val="008D0F31"/>
    <w:rsid w:val="008D0FCE"/>
    <w:rsid w:val="008D1041"/>
    <w:rsid w:val="008D135F"/>
    <w:rsid w:val="008D16C4"/>
    <w:rsid w:val="008D199B"/>
    <w:rsid w:val="008D1D54"/>
    <w:rsid w:val="008D1DB6"/>
    <w:rsid w:val="008D1DD5"/>
    <w:rsid w:val="008D20CC"/>
    <w:rsid w:val="008D20F1"/>
    <w:rsid w:val="008D2104"/>
    <w:rsid w:val="008D21BB"/>
    <w:rsid w:val="008D229B"/>
    <w:rsid w:val="008D244B"/>
    <w:rsid w:val="008D2569"/>
    <w:rsid w:val="008D2786"/>
    <w:rsid w:val="008D2888"/>
    <w:rsid w:val="008D29C0"/>
    <w:rsid w:val="008D2C68"/>
    <w:rsid w:val="008D2D89"/>
    <w:rsid w:val="008D2D95"/>
    <w:rsid w:val="008D2E4E"/>
    <w:rsid w:val="008D2F95"/>
    <w:rsid w:val="008D3153"/>
    <w:rsid w:val="008D3431"/>
    <w:rsid w:val="008D3A14"/>
    <w:rsid w:val="008D3A6A"/>
    <w:rsid w:val="008D3AA9"/>
    <w:rsid w:val="008D3E2C"/>
    <w:rsid w:val="008D40A9"/>
    <w:rsid w:val="008D40E9"/>
    <w:rsid w:val="008D41DF"/>
    <w:rsid w:val="008D41FD"/>
    <w:rsid w:val="008D44ED"/>
    <w:rsid w:val="008D4844"/>
    <w:rsid w:val="008D4A3F"/>
    <w:rsid w:val="008D4AF4"/>
    <w:rsid w:val="008D4CED"/>
    <w:rsid w:val="008D4F5C"/>
    <w:rsid w:val="008D57E5"/>
    <w:rsid w:val="008D57FB"/>
    <w:rsid w:val="008D58EC"/>
    <w:rsid w:val="008D58F5"/>
    <w:rsid w:val="008D5915"/>
    <w:rsid w:val="008D5B23"/>
    <w:rsid w:val="008D5F3A"/>
    <w:rsid w:val="008D5F48"/>
    <w:rsid w:val="008D5F97"/>
    <w:rsid w:val="008D60BF"/>
    <w:rsid w:val="008D60DE"/>
    <w:rsid w:val="008D6353"/>
    <w:rsid w:val="008D6455"/>
    <w:rsid w:val="008D6477"/>
    <w:rsid w:val="008D656F"/>
    <w:rsid w:val="008D67AA"/>
    <w:rsid w:val="008D6C4B"/>
    <w:rsid w:val="008D6E6A"/>
    <w:rsid w:val="008D6E86"/>
    <w:rsid w:val="008D6FB7"/>
    <w:rsid w:val="008D72C3"/>
    <w:rsid w:val="008D72EA"/>
    <w:rsid w:val="008D77C6"/>
    <w:rsid w:val="008D7B74"/>
    <w:rsid w:val="008D7B88"/>
    <w:rsid w:val="008D7DD1"/>
    <w:rsid w:val="008D7ECC"/>
    <w:rsid w:val="008D7EDA"/>
    <w:rsid w:val="008E001C"/>
    <w:rsid w:val="008E07B0"/>
    <w:rsid w:val="008E0955"/>
    <w:rsid w:val="008E0A64"/>
    <w:rsid w:val="008E0AC2"/>
    <w:rsid w:val="008E0BE5"/>
    <w:rsid w:val="008E0CB0"/>
    <w:rsid w:val="008E0EB7"/>
    <w:rsid w:val="008E1256"/>
    <w:rsid w:val="008E1471"/>
    <w:rsid w:val="008E147B"/>
    <w:rsid w:val="008E159C"/>
    <w:rsid w:val="008E15A9"/>
    <w:rsid w:val="008E15E0"/>
    <w:rsid w:val="008E170C"/>
    <w:rsid w:val="008E17F4"/>
    <w:rsid w:val="008E1852"/>
    <w:rsid w:val="008E1865"/>
    <w:rsid w:val="008E19B4"/>
    <w:rsid w:val="008E2271"/>
    <w:rsid w:val="008E265C"/>
    <w:rsid w:val="008E2FCB"/>
    <w:rsid w:val="008E3216"/>
    <w:rsid w:val="008E33C6"/>
    <w:rsid w:val="008E33D8"/>
    <w:rsid w:val="008E364F"/>
    <w:rsid w:val="008E369C"/>
    <w:rsid w:val="008E371A"/>
    <w:rsid w:val="008E395A"/>
    <w:rsid w:val="008E3B98"/>
    <w:rsid w:val="008E3BAF"/>
    <w:rsid w:val="008E3BD2"/>
    <w:rsid w:val="008E3C28"/>
    <w:rsid w:val="008E4032"/>
    <w:rsid w:val="008E4239"/>
    <w:rsid w:val="008E426E"/>
    <w:rsid w:val="008E43FE"/>
    <w:rsid w:val="008E4408"/>
    <w:rsid w:val="008E4519"/>
    <w:rsid w:val="008E4CDC"/>
    <w:rsid w:val="008E500F"/>
    <w:rsid w:val="008E5053"/>
    <w:rsid w:val="008E53B6"/>
    <w:rsid w:val="008E53FF"/>
    <w:rsid w:val="008E5467"/>
    <w:rsid w:val="008E5600"/>
    <w:rsid w:val="008E5AA1"/>
    <w:rsid w:val="008E5ACA"/>
    <w:rsid w:val="008E5E25"/>
    <w:rsid w:val="008E5ECE"/>
    <w:rsid w:val="008E5F2E"/>
    <w:rsid w:val="008E5F4F"/>
    <w:rsid w:val="008E613B"/>
    <w:rsid w:val="008E626B"/>
    <w:rsid w:val="008E6786"/>
    <w:rsid w:val="008E6856"/>
    <w:rsid w:val="008E69A8"/>
    <w:rsid w:val="008E6B4F"/>
    <w:rsid w:val="008E6D33"/>
    <w:rsid w:val="008E6EE9"/>
    <w:rsid w:val="008E715E"/>
    <w:rsid w:val="008E74D7"/>
    <w:rsid w:val="008E78C6"/>
    <w:rsid w:val="008E7956"/>
    <w:rsid w:val="008E7BD9"/>
    <w:rsid w:val="008E7F82"/>
    <w:rsid w:val="008F02D9"/>
    <w:rsid w:val="008F034E"/>
    <w:rsid w:val="008F03F5"/>
    <w:rsid w:val="008F05FF"/>
    <w:rsid w:val="008F0B5F"/>
    <w:rsid w:val="008F0BA1"/>
    <w:rsid w:val="008F0BEE"/>
    <w:rsid w:val="008F1128"/>
    <w:rsid w:val="008F138C"/>
    <w:rsid w:val="008F1615"/>
    <w:rsid w:val="008F1902"/>
    <w:rsid w:val="008F191D"/>
    <w:rsid w:val="008F1940"/>
    <w:rsid w:val="008F1A33"/>
    <w:rsid w:val="008F1C4A"/>
    <w:rsid w:val="008F1D51"/>
    <w:rsid w:val="008F1DD5"/>
    <w:rsid w:val="008F1EC4"/>
    <w:rsid w:val="008F1EE2"/>
    <w:rsid w:val="008F1F1E"/>
    <w:rsid w:val="008F2054"/>
    <w:rsid w:val="008F2174"/>
    <w:rsid w:val="008F24DC"/>
    <w:rsid w:val="008F2531"/>
    <w:rsid w:val="008F25F9"/>
    <w:rsid w:val="008F265C"/>
    <w:rsid w:val="008F2A01"/>
    <w:rsid w:val="008F2A03"/>
    <w:rsid w:val="008F2C8F"/>
    <w:rsid w:val="008F2EBC"/>
    <w:rsid w:val="008F2F32"/>
    <w:rsid w:val="008F3073"/>
    <w:rsid w:val="008F3100"/>
    <w:rsid w:val="008F3234"/>
    <w:rsid w:val="008F3346"/>
    <w:rsid w:val="008F34AA"/>
    <w:rsid w:val="008F3506"/>
    <w:rsid w:val="008F3AA9"/>
    <w:rsid w:val="008F3B9D"/>
    <w:rsid w:val="008F3BD4"/>
    <w:rsid w:val="008F3D25"/>
    <w:rsid w:val="008F3F2A"/>
    <w:rsid w:val="008F3FAF"/>
    <w:rsid w:val="008F40FE"/>
    <w:rsid w:val="008F41EF"/>
    <w:rsid w:val="008F446E"/>
    <w:rsid w:val="008F44DD"/>
    <w:rsid w:val="008F4531"/>
    <w:rsid w:val="008F46C6"/>
    <w:rsid w:val="008F4827"/>
    <w:rsid w:val="008F4941"/>
    <w:rsid w:val="008F4BBB"/>
    <w:rsid w:val="008F4C6B"/>
    <w:rsid w:val="008F4E19"/>
    <w:rsid w:val="008F4E7A"/>
    <w:rsid w:val="008F5120"/>
    <w:rsid w:val="008F512F"/>
    <w:rsid w:val="008F5366"/>
    <w:rsid w:val="008F536A"/>
    <w:rsid w:val="008F5377"/>
    <w:rsid w:val="008F545B"/>
    <w:rsid w:val="008F54CE"/>
    <w:rsid w:val="008F54E1"/>
    <w:rsid w:val="008F55AC"/>
    <w:rsid w:val="008F5856"/>
    <w:rsid w:val="008F591E"/>
    <w:rsid w:val="008F5A2F"/>
    <w:rsid w:val="008F5C46"/>
    <w:rsid w:val="008F5C59"/>
    <w:rsid w:val="008F5CBF"/>
    <w:rsid w:val="008F5D57"/>
    <w:rsid w:val="008F5D96"/>
    <w:rsid w:val="008F5D9D"/>
    <w:rsid w:val="008F5E6F"/>
    <w:rsid w:val="008F604A"/>
    <w:rsid w:val="008F65DE"/>
    <w:rsid w:val="008F66F0"/>
    <w:rsid w:val="008F681E"/>
    <w:rsid w:val="008F712C"/>
    <w:rsid w:val="008F718A"/>
    <w:rsid w:val="008F73AB"/>
    <w:rsid w:val="008F7560"/>
    <w:rsid w:val="008F78B2"/>
    <w:rsid w:val="008F7A5C"/>
    <w:rsid w:val="008F7B70"/>
    <w:rsid w:val="008F7BA6"/>
    <w:rsid w:val="008F7EF1"/>
    <w:rsid w:val="008F7FD6"/>
    <w:rsid w:val="00900118"/>
    <w:rsid w:val="0090019C"/>
    <w:rsid w:val="00900654"/>
    <w:rsid w:val="00900A0F"/>
    <w:rsid w:val="00900AD1"/>
    <w:rsid w:val="00900AEB"/>
    <w:rsid w:val="00900B5A"/>
    <w:rsid w:val="00900C40"/>
    <w:rsid w:val="00900CD1"/>
    <w:rsid w:val="00900EE8"/>
    <w:rsid w:val="00900F29"/>
    <w:rsid w:val="00901080"/>
    <w:rsid w:val="009011EE"/>
    <w:rsid w:val="009012D5"/>
    <w:rsid w:val="0090130F"/>
    <w:rsid w:val="009014E2"/>
    <w:rsid w:val="0090155F"/>
    <w:rsid w:val="0090186A"/>
    <w:rsid w:val="00901C3D"/>
    <w:rsid w:val="00901CFE"/>
    <w:rsid w:val="00901EE3"/>
    <w:rsid w:val="0090206C"/>
    <w:rsid w:val="009020A9"/>
    <w:rsid w:val="0090215B"/>
    <w:rsid w:val="00902221"/>
    <w:rsid w:val="0090230C"/>
    <w:rsid w:val="00902410"/>
    <w:rsid w:val="009025FD"/>
    <w:rsid w:val="00902691"/>
    <w:rsid w:val="00902763"/>
    <w:rsid w:val="009027FB"/>
    <w:rsid w:val="0090292C"/>
    <w:rsid w:val="00902AAA"/>
    <w:rsid w:val="00902CF1"/>
    <w:rsid w:val="00902DFC"/>
    <w:rsid w:val="00902FF0"/>
    <w:rsid w:val="00903084"/>
    <w:rsid w:val="009030A0"/>
    <w:rsid w:val="009032D7"/>
    <w:rsid w:val="00903323"/>
    <w:rsid w:val="009034C2"/>
    <w:rsid w:val="00903530"/>
    <w:rsid w:val="009037C4"/>
    <w:rsid w:val="009038A5"/>
    <w:rsid w:val="00903AF0"/>
    <w:rsid w:val="00903D47"/>
    <w:rsid w:val="0090420A"/>
    <w:rsid w:val="0090421D"/>
    <w:rsid w:val="009042DC"/>
    <w:rsid w:val="0090445D"/>
    <w:rsid w:val="0090459C"/>
    <w:rsid w:val="00904846"/>
    <w:rsid w:val="009048DC"/>
    <w:rsid w:val="00904B51"/>
    <w:rsid w:val="00904D81"/>
    <w:rsid w:val="00904D92"/>
    <w:rsid w:val="00904E90"/>
    <w:rsid w:val="00904EA6"/>
    <w:rsid w:val="00904F96"/>
    <w:rsid w:val="0090509B"/>
    <w:rsid w:val="00905125"/>
    <w:rsid w:val="009051C1"/>
    <w:rsid w:val="00905552"/>
    <w:rsid w:val="009055AF"/>
    <w:rsid w:val="009055F0"/>
    <w:rsid w:val="0090577F"/>
    <w:rsid w:val="00905E13"/>
    <w:rsid w:val="00905F81"/>
    <w:rsid w:val="009064C0"/>
    <w:rsid w:val="00906577"/>
    <w:rsid w:val="009066D2"/>
    <w:rsid w:val="009067CE"/>
    <w:rsid w:val="009068BF"/>
    <w:rsid w:val="00906ECF"/>
    <w:rsid w:val="009072FF"/>
    <w:rsid w:val="00907386"/>
    <w:rsid w:val="00907435"/>
    <w:rsid w:val="009074AB"/>
    <w:rsid w:val="009076DE"/>
    <w:rsid w:val="0090799F"/>
    <w:rsid w:val="00907A57"/>
    <w:rsid w:val="00907A64"/>
    <w:rsid w:val="00907A83"/>
    <w:rsid w:val="00907F20"/>
    <w:rsid w:val="00910470"/>
    <w:rsid w:val="00910758"/>
    <w:rsid w:val="00910855"/>
    <w:rsid w:val="00910948"/>
    <w:rsid w:val="00910C09"/>
    <w:rsid w:val="00911098"/>
    <w:rsid w:val="0091112E"/>
    <w:rsid w:val="009111CA"/>
    <w:rsid w:val="009112E4"/>
    <w:rsid w:val="0091148A"/>
    <w:rsid w:val="0091148E"/>
    <w:rsid w:val="0091165C"/>
    <w:rsid w:val="00911956"/>
    <w:rsid w:val="00911DB7"/>
    <w:rsid w:val="00911F77"/>
    <w:rsid w:val="009125B1"/>
    <w:rsid w:val="009125F2"/>
    <w:rsid w:val="0091299A"/>
    <w:rsid w:val="00912B5C"/>
    <w:rsid w:val="00912BDC"/>
    <w:rsid w:val="00912D81"/>
    <w:rsid w:val="00912F89"/>
    <w:rsid w:val="009130ED"/>
    <w:rsid w:val="0091312A"/>
    <w:rsid w:val="009134F7"/>
    <w:rsid w:val="009135AE"/>
    <w:rsid w:val="0091379F"/>
    <w:rsid w:val="009137D5"/>
    <w:rsid w:val="00913970"/>
    <w:rsid w:val="00913A12"/>
    <w:rsid w:val="00913DFD"/>
    <w:rsid w:val="00914514"/>
    <w:rsid w:val="009145EC"/>
    <w:rsid w:val="0091462F"/>
    <w:rsid w:val="00914704"/>
    <w:rsid w:val="0091499C"/>
    <w:rsid w:val="00914A98"/>
    <w:rsid w:val="00914B0A"/>
    <w:rsid w:val="00914C72"/>
    <w:rsid w:val="00914D9F"/>
    <w:rsid w:val="00914DE7"/>
    <w:rsid w:val="00914E6F"/>
    <w:rsid w:val="00914EA8"/>
    <w:rsid w:val="00914EF6"/>
    <w:rsid w:val="009151E5"/>
    <w:rsid w:val="00915353"/>
    <w:rsid w:val="00915406"/>
    <w:rsid w:val="00915816"/>
    <w:rsid w:val="00915DA6"/>
    <w:rsid w:val="00915DC4"/>
    <w:rsid w:val="00915F76"/>
    <w:rsid w:val="009161E1"/>
    <w:rsid w:val="0091627D"/>
    <w:rsid w:val="0091647C"/>
    <w:rsid w:val="00916599"/>
    <w:rsid w:val="00916779"/>
    <w:rsid w:val="00916865"/>
    <w:rsid w:val="00916932"/>
    <w:rsid w:val="00916999"/>
    <w:rsid w:val="00916A36"/>
    <w:rsid w:val="00916A5B"/>
    <w:rsid w:val="00916B12"/>
    <w:rsid w:val="00916BB4"/>
    <w:rsid w:val="00916D6C"/>
    <w:rsid w:val="00916D80"/>
    <w:rsid w:val="00916E0E"/>
    <w:rsid w:val="00916FE5"/>
    <w:rsid w:val="00917186"/>
    <w:rsid w:val="00917291"/>
    <w:rsid w:val="00917311"/>
    <w:rsid w:val="009173B8"/>
    <w:rsid w:val="009173FD"/>
    <w:rsid w:val="009175F6"/>
    <w:rsid w:val="0091799C"/>
    <w:rsid w:val="009179CB"/>
    <w:rsid w:val="00917A5F"/>
    <w:rsid w:val="00917A9A"/>
    <w:rsid w:val="00917B26"/>
    <w:rsid w:val="00920058"/>
    <w:rsid w:val="0092006D"/>
    <w:rsid w:val="00920655"/>
    <w:rsid w:val="0092085F"/>
    <w:rsid w:val="00920998"/>
    <w:rsid w:val="00920B47"/>
    <w:rsid w:val="0092110A"/>
    <w:rsid w:val="0092115B"/>
    <w:rsid w:val="00921298"/>
    <w:rsid w:val="00921318"/>
    <w:rsid w:val="0092135A"/>
    <w:rsid w:val="009215C0"/>
    <w:rsid w:val="009219C7"/>
    <w:rsid w:val="00921A36"/>
    <w:rsid w:val="00921AFE"/>
    <w:rsid w:val="00921C42"/>
    <w:rsid w:val="00921D42"/>
    <w:rsid w:val="00921E07"/>
    <w:rsid w:val="00921E13"/>
    <w:rsid w:val="00921FF1"/>
    <w:rsid w:val="009220A5"/>
    <w:rsid w:val="009220CC"/>
    <w:rsid w:val="009222C1"/>
    <w:rsid w:val="0092266A"/>
    <w:rsid w:val="009228A0"/>
    <w:rsid w:val="00922994"/>
    <w:rsid w:val="00922BC9"/>
    <w:rsid w:val="00922C93"/>
    <w:rsid w:val="0092326F"/>
    <w:rsid w:val="009232B6"/>
    <w:rsid w:val="00923370"/>
    <w:rsid w:val="00923738"/>
    <w:rsid w:val="00923826"/>
    <w:rsid w:val="009239E3"/>
    <w:rsid w:val="00923A4F"/>
    <w:rsid w:val="00923A5B"/>
    <w:rsid w:val="00923AC0"/>
    <w:rsid w:val="00923C59"/>
    <w:rsid w:val="00923D05"/>
    <w:rsid w:val="00923DBC"/>
    <w:rsid w:val="00923DE8"/>
    <w:rsid w:val="00923E31"/>
    <w:rsid w:val="00923E73"/>
    <w:rsid w:val="0092400E"/>
    <w:rsid w:val="00924022"/>
    <w:rsid w:val="009243DF"/>
    <w:rsid w:val="009243E5"/>
    <w:rsid w:val="009245B7"/>
    <w:rsid w:val="00924A6E"/>
    <w:rsid w:val="00924ED3"/>
    <w:rsid w:val="00924FCE"/>
    <w:rsid w:val="009250F2"/>
    <w:rsid w:val="00925113"/>
    <w:rsid w:val="0092514E"/>
    <w:rsid w:val="00925154"/>
    <w:rsid w:val="009251C6"/>
    <w:rsid w:val="009251EF"/>
    <w:rsid w:val="00925361"/>
    <w:rsid w:val="0092536E"/>
    <w:rsid w:val="009256F3"/>
    <w:rsid w:val="00925C2E"/>
    <w:rsid w:val="00925C56"/>
    <w:rsid w:val="00926029"/>
    <w:rsid w:val="0092603E"/>
    <w:rsid w:val="0092605B"/>
    <w:rsid w:val="00926337"/>
    <w:rsid w:val="009266A1"/>
    <w:rsid w:val="00926784"/>
    <w:rsid w:val="00926787"/>
    <w:rsid w:val="00926863"/>
    <w:rsid w:val="0092693F"/>
    <w:rsid w:val="00926A41"/>
    <w:rsid w:val="00926AD8"/>
    <w:rsid w:val="00926BCA"/>
    <w:rsid w:val="00926C4E"/>
    <w:rsid w:val="00926C52"/>
    <w:rsid w:val="00926DC3"/>
    <w:rsid w:val="00926FF4"/>
    <w:rsid w:val="0092710C"/>
    <w:rsid w:val="00927167"/>
    <w:rsid w:val="0092721F"/>
    <w:rsid w:val="00927233"/>
    <w:rsid w:val="009273B6"/>
    <w:rsid w:val="0092747D"/>
    <w:rsid w:val="009274C6"/>
    <w:rsid w:val="0092785B"/>
    <w:rsid w:val="0092790A"/>
    <w:rsid w:val="00927BD3"/>
    <w:rsid w:val="00927F09"/>
    <w:rsid w:val="00927F56"/>
    <w:rsid w:val="009300EC"/>
    <w:rsid w:val="009301B7"/>
    <w:rsid w:val="00930348"/>
    <w:rsid w:val="00930405"/>
    <w:rsid w:val="009304A9"/>
    <w:rsid w:val="0093076A"/>
    <w:rsid w:val="00930C1E"/>
    <w:rsid w:val="009310C0"/>
    <w:rsid w:val="00931176"/>
    <w:rsid w:val="00931499"/>
    <w:rsid w:val="009314F5"/>
    <w:rsid w:val="00931624"/>
    <w:rsid w:val="0093168F"/>
    <w:rsid w:val="009316EB"/>
    <w:rsid w:val="00931764"/>
    <w:rsid w:val="00931800"/>
    <w:rsid w:val="00931D5C"/>
    <w:rsid w:val="00931E10"/>
    <w:rsid w:val="00932298"/>
    <w:rsid w:val="009324EB"/>
    <w:rsid w:val="009326F6"/>
    <w:rsid w:val="0093281D"/>
    <w:rsid w:val="0093288F"/>
    <w:rsid w:val="009329E7"/>
    <w:rsid w:val="009329EF"/>
    <w:rsid w:val="00932AB9"/>
    <w:rsid w:val="00933246"/>
    <w:rsid w:val="009332C4"/>
    <w:rsid w:val="009334CF"/>
    <w:rsid w:val="00933548"/>
    <w:rsid w:val="0093356B"/>
    <w:rsid w:val="00933620"/>
    <w:rsid w:val="0093389C"/>
    <w:rsid w:val="009339E7"/>
    <w:rsid w:val="00933E3D"/>
    <w:rsid w:val="00933EC6"/>
    <w:rsid w:val="00933F00"/>
    <w:rsid w:val="00933F21"/>
    <w:rsid w:val="00933FBA"/>
    <w:rsid w:val="009340E0"/>
    <w:rsid w:val="00934204"/>
    <w:rsid w:val="00934262"/>
    <w:rsid w:val="00934331"/>
    <w:rsid w:val="009343B3"/>
    <w:rsid w:val="00934654"/>
    <w:rsid w:val="009348A4"/>
    <w:rsid w:val="00934AA6"/>
    <w:rsid w:val="00934AB6"/>
    <w:rsid w:val="00934B36"/>
    <w:rsid w:val="00934E2E"/>
    <w:rsid w:val="0093504E"/>
    <w:rsid w:val="009350F5"/>
    <w:rsid w:val="00935579"/>
    <w:rsid w:val="00935A48"/>
    <w:rsid w:val="00935D49"/>
    <w:rsid w:val="00935EEB"/>
    <w:rsid w:val="00936268"/>
    <w:rsid w:val="009362AF"/>
    <w:rsid w:val="009363CD"/>
    <w:rsid w:val="00936918"/>
    <w:rsid w:val="009369F3"/>
    <w:rsid w:val="00936A2D"/>
    <w:rsid w:val="00936B85"/>
    <w:rsid w:val="00936CC1"/>
    <w:rsid w:val="00936E52"/>
    <w:rsid w:val="00936E7D"/>
    <w:rsid w:val="00936F23"/>
    <w:rsid w:val="00936FD6"/>
    <w:rsid w:val="009373AD"/>
    <w:rsid w:val="00937539"/>
    <w:rsid w:val="0093757D"/>
    <w:rsid w:val="00937588"/>
    <w:rsid w:val="00937658"/>
    <w:rsid w:val="00937689"/>
    <w:rsid w:val="009378A2"/>
    <w:rsid w:val="0093790F"/>
    <w:rsid w:val="0093791F"/>
    <w:rsid w:val="00937A4D"/>
    <w:rsid w:val="00940248"/>
    <w:rsid w:val="00940391"/>
    <w:rsid w:val="0094041B"/>
    <w:rsid w:val="0094050C"/>
    <w:rsid w:val="00940606"/>
    <w:rsid w:val="0094063E"/>
    <w:rsid w:val="00940669"/>
    <w:rsid w:val="00940687"/>
    <w:rsid w:val="00940834"/>
    <w:rsid w:val="00940888"/>
    <w:rsid w:val="009408EB"/>
    <w:rsid w:val="00940B03"/>
    <w:rsid w:val="00940CF9"/>
    <w:rsid w:val="00940E38"/>
    <w:rsid w:val="00940EA0"/>
    <w:rsid w:val="0094102E"/>
    <w:rsid w:val="00941069"/>
    <w:rsid w:val="0094114F"/>
    <w:rsid w:val="00941211"/>
    <w:rsid w:val="0094145F"/>
    <w:rsid w:val="0094166A"/>
    <w:rsid w:val="00941777"/>
    <w:rsid w:val="00941780"/>
    <w:rsid w:val="009417F8"/>
    <w:rsid w:val="00941816"/>
    <w:rsid w:val="0094181A"/>
    <w:rsid w:val="009418F3"/>
    <w:rsid w:val="00941C32"/>
    <w:rsid w:val="009422E5"/>
    <w:rsid w:val="00942443"/>
    <w:rsid w:val="009426CA"/>
    <w:rsid w:val="009429AC"/>
    <w:rsid w:val="00942A03"/>
    <w:rsid w:val="00942A5A"/>
    <w:rsid w:val="00942C2F"/>
    <w:rsid w:val="00942CA2"/>
    <w:rsid w:val="00942D0F"/>
    <w:rsid w:val="00942D30"/>
    <w:rsid w:val="0094307E"/>
    <w:rsid w:val="00943479"/>
    <w:rsid w:val="00943499"/>
    <w:rsid w:val="00943837"/>
    <w:rsid w:val="0094394D"/>
    <w:rsid w:val="009439AB"/>
    <w:rsid w:val="009439FD"/>
    <w:rsid w:val="00943A74"/>
    <w:rsid w:val="0094410E"/>
    <w:rsid w:val="009441C9"/>
    <w:rsid w:val="00944310"/>
    <w:rsid w:val="00944401"/>
    <w:rsid w:val="009445DF"/>
    <w:rsid w:val="009447BF"/>
    <w:rsid w:val="00944B2F"/>
    <w:rsid w:val="00944B63"/>
    <w:rsid w:val="00944BA6"/>
    <w:rsid w:val="00944BC6"/>
    <w:rsid w:val="00944C40"/>
    <w:rsid w:val="00944C50"/>
    <w:rsid w:val="00944E22"/>
    <w:rsid w:val="009450E7"/>
    <w:rsid w:val="00945BF9"/>
    <w:rsid w:val="00945E37"/>
    <w:rsid w:val="009461E5"/>
    <w:rsid w:val="009463F7"/>
    <w:rsid w:val="00946493"/>
    <w:rsid w:val="00946925"/>
    <w:rsid w:val="00946ED5"/>
    <w:rsid w:val="00947092"/>
    <w:rsid w:val="0094769B"/>
    <w:rsid w:val="0094769D"/>
    <w:rsid w:val="009478C3"/>
    <w:rsid w:val="00947B17"/>
    <w:rsid w:val="00947C70"/>
    <w:rsid w:val="00947E9E"/>
    <w:rsid w:val="00950168"/>
    <w:rsid w:val="0095027B"/>
    <w:rsid w:val="0095077C"/>
    <w:rsid w:val="0095095D"/>
    <w:rsid w:val="00950BC1"/>
    <w:rsid w:val="00950C57"/>
    <w:rsid w:val="00950CBC"/>
    <w:rsid w:val="00950CEC"/>
    <w:rsid w:val="00950E6D"/>
    <w:rsid w:val="00950F77"/>
    <w:rsid w:val="00950FB3"/>
    <w:rsid w:val="0095109A"/>
    <w:rsid w:val="00951126"/>
    <w:rsid w:val="0095133F"/>
    <w:rsid w:val="00951354"/>
    <w:rsid w:val="00951864"/>
    <w:rsid w:val="00951994"/>
    <w:rsid w:val="00951E4A"/>
    <w:rsid w:val="00951FF5"/>
    <w:rsid w:val="00952503"/>
    <w:rsid w:val="0095271F"/>
    <w:rsid w:val="0095284C"/>
    <w:rsid w:val="0095285A"/>
    <w:rsid w:val="00952A69"/>
    <w:rsid w:val="00952BF2"/>
    <w:rsid w:val="0095322A"/>
    <w:rsid w:val="009535C1"/>
    <w:rsid w:val="009535F1"/>
    <w:rsid w:val="009536F2"/>
    <w:rsid w:val="0095370E"/>
    <w:rsid w:val="00953720"/>
    <w:rsid w:val="00953751"/>
    <w:rsid w:val="00953757"/>
    <w:rsid w:val="00953922"/>
    <w:rsid w:val="0095397B"/>
    <w:rsid w:val="00953BDB"/>
    <w:rsid w:val="00953C8E"/>
    <w:rsid w:val="009542CC"/>
    <w:rsid w:val="00954704"/>
    <w:rsid w:val="00954815"/>
    <w:rsid w:val="009549B3"/>
    <w:rsid w:val="00954ACF"/>
    <w:rsid w:val="00954C59"/>
    <w:rsid w:val="00954CA1"/>
    <w:rsid w:val="00954DBA"/>
    <w:rsid w:val="0095510C"/>
    <w:rsid w:val="00955124"/>
    <w:rsid w:val="00955146"/>
    <w:rsid w:val="0095522A"/>
    <w:rsid w:val="0095526B"/>
    <w:rsid w:val="00955304"/>
    <w:rsid w:val="00955334"/>
    <w:rsid w:val="0095553E"/>
    <w:rsid w:val="009558FD"/>
    <w:rsid w:val="00955903"/>
    <w:rsid w:val="00955D72"/>
    <w:rsid w:val="009560B5"/>
    <w:rsid w:val="009560E3"/>
    <w:rsid w:val="00956183"/>
    <w:rsid w:val="009561A0"/>
    <w:rsid w:val="00956394"/>
    <w:rsid w:val="0095645F"/>
    <w:rsid w:val="00956687"/>
    <w:rsid w:val="0095677F"/>
    <w:rsid w:val="00956973"/>
    <w:rsid w:val="009569FC"/>
    <w:rsid w:val="00956B84"/>
    <w:rsid w:val="00956D4E"/>
    <w:rsid w:val="00956DDF"/>
    <w:rsid w:val="00956EB9"/>
    <w:rsid w:val="00957149"/>
    <w:rsid w:val="009571BA"/>
    <w:rsid w:val="009574B8"/>
    <w:rsid w:val="00957522"/>
    <w:rsid w:val="0095795E"/>
    <w:rsid w:val="00957F8D"/>
    <w:rsid w:val="00957FE1"/>
    <w:rsid w:val="00960448"/>
    <w:rsid w:val="0096047E"/>
    <w:rsid w:val="009604AA"/>
    <w:rsid w:val="00960806"/>
    <w:rsid w:val="009608C9"/>
    <w:rsid w:val="00960928"/>
    <w:rsid w:val="009609CB"/>
    <w:rsid w:val="00960ECD"/>
    <w:rsid w:val="00961161"/>
    <w:rsid w:val="00961185"/>
    <w:rsid w:val="00961273"/>
    <w:rsid w:val="0096186C"/>
    <w:rsid w:val="00961D35"/>
    <w:rsid w:val="0096200A"/>
    <w:rsid w:val="009622AC"/>
    <w:rsid w:val="009624FA"/>
    <w:rsid w:val="009625FE"/>
    <w:rsid w:val="0096269E"/>
    <w:rsid w:val="009626B1"/>
    <w:rsid w:val="00962AAF"/>
    <w:rsid w:val="00962CA1"/>
    <w:rsid w:val="00962CA8"/>
    <w:rsid w:val="00962E24"/>
    <w:rsid w:val="00962F14"/>
    <w:rsid w:val="00963473"/>
    <w:rsid w:val="00963500"/>
    <w:rsid w:val="009635E0"/>
    <w:rsid w:val="00963987"/>
    <w:rsid w:val="00963B5A"/>
    <w:rsid w:val="00963C28"/>
    <w:rsid w:val="00963D0C"/>
    <w:rsid w:val="00963E81"/>
    <w:rsid w:val="0096400A"/>
    <w:rsid w:val="0096404C"/>
    <w:rsid w:val="0096411D"/>
    <w:rsid w:val="009645B4"/>
    <w:rsid w:val="00964762"/>
    <w:rsid w:val="009647EB"/>
    <w:rsid w:val="0096485B"/>
    <w:rsid w:val="0096487A"/>
    <w:rsid w:val="00964912"/>
    <w:rsid w:val="009651E7"/>
    <w:rsid w:val="009651FF"/>
    <w:rsid w:val="00965227"/>
    <w:rsid w:val="00965316"/>
    <w:rsid w:val="00965333"/>
    <w:rsid w:val="0096543D"/>
    <w:rsid w:val="00965572"/>
    <w:rsid w:val="009656E7"/>
    <w:rsid w:val="00965C9E"/>
    <w:rsid w:val="00965D80"/>
    <w:rsid w:val="00965E3B"/>
    <w:rsid w:val="00965E6D"/>
    <w:rsid w:val="00965E9D"/>
    <w:rsid w:val="00965F76"/>
    <w:rsid w:val="00965F97"/>
    <w:rsid w:val="00966263"/>
    <w:rsid w:val="009662E4"/>
    <w:rsid w:val="00966312"/>
    <w:rsid w:val="00966471"/>
    <w:rsid w:val="00966542"/>
    <w:rsid w:val="009665FD"/>
    <w:rsid w:val="0096662D"/>
    <w:rsid w:val="00966AB3"/>
    <w:rsid w:val="00966B1D"/>
    <w:rsid w:val="00966DB4"/>
    <w:rsid w:val="00967258"/>
    <w:rsid w:val="0096734A"/>
    <w:rsid w:val="00967403"/>
    <w:rsid w:val="009675BE"/>
    <w:rsid w:val="0096766B"/>
    <w:rsid w:val="0096796A"/>
    <w:rsid w:val="00967AD9"/>
    <w:rsid w:val="00967B33"/>
    <w:rsid w:val="00967C66"/>
    <w:rsid w:val="00967CD6"/>
    <w:rsid w:val="00967D1D"/>
    <w:rsid w:val="00967DD0"/>
    <w:rsid w:val="00967E20"/>
    <w:rsid w:val="00967F9A"/>
    <w:rsid w:val="00970213"/>
    <w:rsid w:val="009702B4"/>
    <w:rsid w:val="00970630"/>
    <w:rsid w:val="009706A3"/>
    <w:rsid w:val="009707D4"/>
    <w:rsid w:val="00970CDA"/>
    <w:rsid w:val="00970D7B"/>
    <w:rsid w:val="00970DDC"/>
    <w:rsid w:val="009710F0"/>
    <w:rsid w:val="00971209"/>
    <w:rsid w:val="009713AA"/>
    <w:rsid w:val="0097141E"/>
    <w:rsid w:val="009716B9"/>
    <w:rsid w:val="00971FA2"/>
    <w:rsid w:val="00972094"/>
    <w:rsid w:val="009723AA"/>
    <w:rsid w:val="009724DD"/>
    <w:rsid w:val="00972535"/>
    <w:rsid w:val="009725B7"/>
    <w:rsid w:val="009726A6"/>
    <w:rsid w:val="0097288A"/>
    <w:rsid w:val="009729FB"/>
    <w:rsid w:val="00972A9A"/>
    <w:rsid w:val="00972EC0"/>
    <w:rsid w:val="00972FB9"/>
    <w:rsid w:val="0097302D"/>
    <w:rsid w:val="00973067"/>
    <w:rsid w:val="0097319C"/>
    <w:rsid w:val="0097380C"/>
    <w:rsid w:val="009739C0"/>
    <w:rsid w:val="00973C8A"/>
    <w:rsid w:val="00973D92"/>
    <w:rsid w:val="00973E33"/>
    <w:rsid w:val="00973ED5"/>
    <w:rsid w:val="00973ED6"/>
    <w:rsid w:val="009740A2"/>
    <w:rsid w:val="009742A4"/>
    <w:rsid w:val="009742A9"/>
    <w:rsid w:val="00974388"/>
    <w:rsid w:val="0097438D"/>
    <w:rsid w:val="0097450A"/>
    <w:rsid w:val="009745F3"/>
    <w:rsid w:val="00974614"/>
    <w:rsid w:val="009749AE"/>
    <w:rsid w:val="009749CB"/>
    <w:rsid w:val="009749F7"/>
    <w:rsid w:val="00974A1B"/>
    <w:rsid w:val="009750A2"/>
    <w:rsid w:val="009752B3"/>
    <w:rsid w:val="00975BBE"/>
    <w:rsid w:val="00975CFF"/>
    <w:rsid w:val="00975D5C"/>
    <w:rsid w:val="00975F78"/>
    <w:rsid w:val="00976079"/>
    <w:rsid w:val="00976291"/>
    <w:rsid w:val="009762A0"/>
    <w:rsid w:val="00976304"/>
    <w:rsid w:val="00976484"/>
    <w:rsid w:val="00976528"/>
    <w:rsid w:val="009765BE"/>
    <w:rsid w:val="009768CA"/>
    <w:rsid w:val="009769BE"/>
    <w:rsid w:val="00976A53"/>
    <w:rsid w:val="00976DA7"/>
    <w:rsid w:val="00976DCC"/>
    <w:rsid w:val="0097712E"/>
    <w:rsid w:val="00977151"/>
    <w:rsid w:val="009771AA"/>
    <w:rsid w:val="00977280"/>
    <w:rsid w:val="009775A3"/>
    <w:rsid w:val="0097770F"/>
    <w:rsid w:val="0097778E"/>
    <w:rsid w:val="009778DF"/>
    <w:rsid w:val="009778E4"/>
    <w:rsid w:val="00977987"/>
    <w:rsid w:val="009779AF"/>
    <w:rsid w:val="00977B93"/>
    <w:rsid w:val="00977BA4"/>
    <w:rsid w:val="00977E13"/>
    <w:rsid w:val="00977F1A"/>
    <w:rsid w:val="00977F51"/>
    <w:rsid w:val="00977F5A"/>
    <w:rsid w:val="00980096"/>
    <w:rsid w:val="009806FC"/>
    <w:rsid w:val="00980754"/>
    <w:rsid w:val="00980857"/>
    <w:rsid w:val="009809D3"/>
    <w:rsid w:val="00980E71"/>
    <w:rsid w:val="0098143D"/>
    <w:rsid w:val="009814D7"/>
    <w:rsid w:val="009815DC"/>
    <w:rsid w:val="00981725"/>
    <w:rsid w:val="00981894"/>
    <w:rsid w:val="00981B3A"/>
    <w:rsid w:val="00981BE3"/>
    <w:rsid w:val="00981C39"/>
    <w:rsid w:val="00981CA9"/>
    <w:rsid w:val="00981D16"/>
    <w:rsid w:val="00981D23"/>
    <w:rsid w:val="009820FA"/>
    <w:rsid w:val="009821D9"/>
    <w:rsid w:val="0098221C"/>
    <w:rsid w:val="00982296"/>
    <w:rsid w:val="009823B6"/>
    <w:rsid w:val="009827D9"/>
    <w:rsid w:val="0098288D"/>
    <w:rsid w:val="00982AD2"/>
    <w:rsid w:val="00982BC1"/>
    <w:rsid w:val="00982BD0"/>
    <w:rsid w:val="00982CB7"/>
    <w:rsid w:val="00982CFA"/>
    <w:rsid w:val="00982FAD"/>
    <w:rsid w:val="009832DA"/>
    <w:rsid w:val="0098340D"/>
    <w:rsid w:val="009837B8"/>
    <w:rsid w:val="009837DD"/>
    <w:rsid w:val="0098385D"/>
    <w:rsid w:val="00983A13"/>
    <w:rsid w:val="00983B2C"/>
    <w:rsid w:val="00983C06"/>
    <w:rsid w:val="00983ECC"/>
    <w:rsid w:val="00983ED5"/>
    <w:rsid w:val="00983F90"/>
    <w:rsid w:val="00984071"/>
    <w:rsid w:val="009841C3"/>
    <w:rsid w:val="00984208"/>
    <w:rsid w:val="00984533"/>
    <w:rsid w:val="00984671"/>
    <w:rsid w:val="009847E0"/>
    <w:rsid w:val="00984D13"/>
    <w:rsid w:val="00985269"/>
    <w:rsid w:val="0098535A"/>
    <w:rsid w:val="009854FF"/>
    <w:rsid w:val="0098556F"/>
    <w:rsid w:val="00985604"/>
    <w:rsid w:val="009856E3"/>
    <w:rsid w:val="00985867"/>
    <w:rsid w:val="009859C9"/>
    <w:rsid w:val="00985C5F"/>
    <w:rsid w:val="00986470"/>
    <w:rsid w:val="009864FB"/>
    <w:rsid w:val="0098659E"/>
    <w:rsid w:val="009868DB"/>
    <w:rsid w:val="00986918"/>
    <w:rsid w:val="009869D3"/>
    <w:rsid w:val="00986A7F"/>
    <w:rsid w:val="00986BD5"/>
    <w:rsid w:val="00986FB9"/>
    <w:rsid w:val="00987207"/>
    <w:rsid w:val="009872F0"/>
    <w:rsid w:val="0098732F"/>
    <w:rsid w:val="009874E0"/>
    <w:rsid w:val="0098756E"/>
    <w:rsid w:val="00987A5E"/>
    <w:rsid w:val="00987B55"/>
    <w:rsid w:val="00987B60"/>
    <w:rsid w:val="00987B6C"/>
    <w:rsid w:val="00987BEE"/>
    <w:rsid w:val="00987CA2"/>
    <w:rsid w:val="00987D3B"/>
    <w:rsid w:val="00987D81"/>
    <w:rsid w:val="00987E97"/>
    <w:rsid w:val="00987F0E"/>
    <w:rsid w:val="009903E9"/>
    <w:rsid w:val="009904DF"/>
    <w:rsid w:val="009906DC"/>
    <w:rsid w:val="0099080B"/>
    <w:rsid w:val="00990E62"/>
    <w:rsid w:val="009910A5"/>
    <w:rsid w:val="009910CB"/>
    <w:rsid w:val="00991148"/>
    <w:rsid w:val="00991503"/>
    <w:rsid w:val="0099152C"/>
    <w:rsid w:val="009915F9"/>
    <w:rsid w:val="009918EC"/>
    <w:rsid w:val="00991B23"/>
    <w:rsid w:val="00991EA8"/>
    <w:rsid w:val="00992236"/>
    <w:rsid w:val="0099240A"/>
    <w:rsid w:val="00992561"/>
    <w:rsid w:val="009925E6"/>
    <w:rsid w:val="00992846"/>
    <w:rsid w:val="009928A3"/>
    <w:rsid w:val="00992BD3"/>
    <w:rsid w:val="00992D0D"/>
    <w:rsid w:val="00992D12"/>
    <w:rsid w:val="00992DE5"/>
    <w:rsid w:val="00992E39"/>
    <w:rsid w:val="00992F04"/>
    <w:rsid w:val="00993264"/>
    <w:rsid w:val="009933BA"/>
    <w:rsid w:val="0099345F"/>
    <w:rsid w:val="00993562"/>
    <w:rsid w:val="009936EF"/>
    <w:rsid w:val="00993769"/>
    <w:rsid w:val="009937EF"/>
    <w:rsid w:val="00993811"/>
    <w:rsid w:val="00993835"/>
    <w:rsid w:val="00993996"/>
    <w:rsid w:val="00993B1D"/>
    <w:rsid w:val="00993BC8"/>
    <w:rsid w:val="00993D87"/>
    <w:rsid w:val="00993D9A"/>
    <w:rsid w:val="00993ED3"/>
    <w:rsid w:val="00993EF4"/>
    <w:rsid w:val="0099426E"/>
    <w:rsid w:val="009944D5"/>
    <w:rsid w:val="00994575"/>
    <w:rsid w:val="00994807"/>
    <w:rsid w:val="0099486B"/>
    <w:rsid w:val="00994A2A"/>
    <w:rsid w:val="00994D3C"/>
    <w:rsid w:val="0099532C"/>
    <w:rsid w:val="00995407"/>
    <w:rsid w:val="0099559A"/>
    <w:rsid w:val="00995603"/>
    <w:rsid w:val="009956D4"/>
    <w:rsid w:val="009959D2"/>
    <w:rsid w:val="00995A00"/>
    <w:rsid w:val="00995AF8"/>
    <w:rsid w:val="00995BA9"/>
    <w:rsid w:val="00995C82"/>
    <w:rsid w:val="00995E0F"/>
    <w:rsid w:val="0099600A"/>
    <w:rsid w:val="009962FD"/>
    <w:rsid w:val="0099644C"/>
    <w:rsid w:val="00996481"/>
    <w:rsid w:val="00996514"/>
    <w:rsid w:val="009966EC"/>
    <w:rsid w:val="00996781"/>
    <w:rsid w:val="00996789"/>
    <w:rsid w:val="009968FC"/>
    <w:rsid w:val="00996AD8"/>
    <w:rsid w:val="00996BD0"/>
    <w:rsid w:val="00996C99"/>
    <w:rsid w:val="00996FCA"/>
    <w:rsid w:val="0099711F"/>
    <w:rsid w:val="0099723F"/>
    <w:rsid w:val="0099751F"/>
    <w:rsid w:val="0099764C"/>
    <w:rsid w:val="009976B9"/>
    <w:rsid w:val="00997762"/>
    <w:rsid w:val="00997A39"/>
    <w:rsid w:val="00997A6E"/>
    <w:rsid w:val="00997B05"/>
    <w:rsid w:val="00997E68"/>
    <w:rsid w:val="00997EE7"/>
    <w:rsid w:val="009A0043"/>
    <w:rsid w:val="009A0061"/>
    <w:rsid w:val="009A009F"/>
    <w:rsid w:val="009A01F3"/>
    <w:rsid w:val="009A02A1"/>
    <w:rsid w:val="009A02DF"/>
    <w:rsid w:val="009A0792"/>
    <w:rsid w:val="009A0978"/>
    <w:rsid w:val="009A0A2E"/>
    <w:rsid w:val="009A0AC1"/>
    <w:rsid w:val="009A0D44"/>
    <w:rsid w:val="009A0F77"/>
    <w:rsid w:val="009A0FA9"/>
    <w:rsid w:val="009A1266"/>
    <w:rsid w:val="009A129A"/>
    <w:rsid w:val="009A144D"/>
    <w:rsid w:val="009A151D"/>
    <w:rsid w:val="009A153B"/>
    <w:rsid w:val="009A16F5"/>
    <w:rsid w:val="009A1839"/>
    <w:rsid w:val="009A1EA7"/>
    <w:rsid w:val="009A2145"/>
    <w:rsid w:val="009A2356"/>
    <w:rsid w:val="009A236F"/>
    <w:rsid w:val="009A24E1"/>
    <w:rsid w:val="009A25B9"/>
    <w:rsid w:val="009A26D6"/>
    <w:rsid w:val="009A2810"/>
    <w:rsid w:val="009A28A3"/>
    <w:rsid w:val="009A2DBA"/>
    <w:rsid w:val="009A2E23"/>
    <w:rsid w:val="009A2F91"/>
    <w:rsid w:val="009A2FDF"/>
    <w:rsid w:val="009A3303"/>
    <w:rsid w:val="009A33B2"/>
    <w:rsid w:val="009A359B"/>
    <w:rsid w:val="009A38DB"/>
    <w:rsid w:val="009A38FF"/>
    <w:rsid w:val="009A3923"/>
    <w:rsid w:val="009A392C"/>
    <w:rsid w:val="009A3B2C"/>
    <w:rsid w:val="009A3B50"/>
    <w:rsid w:val="009A3CB7"/>
    <w:rsid w:val="009A4031"/>
    <w:rsid w:val="009A40B9"/>
    <w:rsid w:val="009A4126"/>
    <w:rsid w:val="009A4218"/>
    <w:rsid w:val="009A425A"/>
    <w:rsid w:val="009A4482"/>
    <w:rsid w:val="009A4684"/>
    <w:rsid w:val="009A47F8"/>
    <w:rsid w:val="009A492A"/>
    <w:rsid w:val="009A4BC5"/>
    <w:rsid w:val="009A4C61"/>
    <w:rsid w:val="009A4C6F"/>
    <w:rsid w:val="009A4DC2"/>
    <w:rsid w:val="009A5165"/>
    <w:rsid w:val="009A51D1"/>
    <w:rsid w:val="009A52D4"/>
    <w:rsid w:val="009A541F"/>
    <w:rsid w:val="009A57E5"/>
    <w:rsid w:val="009A593C"/>
    <w:rsid w:val="009A5A60"/>
    <w:rsid w:val="009A5C39"/>
    <w:rsid w:val="009A5D31"/>
    <w:rsid w:val="009A5DF3"/>
    <w:rsid w:val="009A5EF2"/>
    <w:rsid w:val="009A626A"/>
    <w:rsid w:val="009A631A"/>
    <w:rsid w:val="009A6546"/>
    <w:rsid w:val="009A6711"/>
    <w:rsid w:val="009A6899"/>
    <w:rsid w:val="009A6A69"/>
    <w:rsid w:val="009A6B11"/>
    <w:rsid w:val="009A70EA"/>
    <w:rsid w:val="009A7258"/>
    <w:rsid w:val="009A73A3"/>
    <w:rsid w:val="009A73B0"/>
    <w:rsid w:val="009A7615"/>
    <w:rsid w:val="009A763A"/>
    <w:rsid w:val="009A767A"/>
    <w:rsid w:val="009A7E87"/>
    <w:rsid w:val="009A7E89"/>
    <w:rsid w:val="009A7FE1"/>
    <w:rsid w:val="009B0012"/>
    <w:rsid w:val="009B0061"/>
    <w:rsid w:val="009B0143"/>
    <w:rsid w:val="009B01E1"/>
    <w:rsid w:val="009B0405"/>
    <w:rsid w:val="009B0476"/>
    <w:rsid w:val="009B089D"/>
    <w:rsid w:val="009B09D2"/>
    <w:rsid w:val="009B0A43"/>
    <w:rsid w:val="009B0B5B"/>
    <w:rsid w:val="009B0B60"/>
    <w:rsid w:val="009B0D00"/>
    <w:rsid w:val="009B105E"/>
    <w:rsid w:val="009B11DA"/>
    <w:rsid w:val="009B12AF"/>
    <w:rsid w:val="009B1685"/>
    <w:rsid w:val="009B171B"/>
    <w:rsid w:val="009B18D8"/>
    <w:rsid w:val="009B1C3C"/>
    <w:rsid w:val="009B1C68"/>
    <w:rsid w:val="009B1E5A"/>
    <w:rsid w:val="009B1E5B"/>
    <w:rsid w:val="009B1FAF"/>
    <w:rsid w:val="009B2057"/>
    <w:rsid w:val="009B2264"/>
    <w:rsid w:val="009B2701"/>
    <w:rsid w:val="009B28AE"/>
    <w:rsid w:val="009B2B27"/>
    <w:rsid w:val="009B2BB2"/>
    <w:rsid w:val="009B2D8A"/>
    <w:rsid w:val="009B31DB"/>
    <w:rsid w:val="009B323A"/>
    <w:rsid w:val="009B32C0"/>
    <w:rsid w:val="009B333D"/>
    <w:rsid w:val="009B3986"/>
    <w:rsid w:val="009B3FF1"/>
    <w:rsid w:val="009B4130"/>
    <w:rsid w:val="009B46E7"/>
    <w:rsid w:val="009B494B"/>
    <w:rsid w:val="009B4D14"/>
    <w:rsid w:val="009B4DB4"/>
    <w:rsid w:val="009B4E27"/>
    <w:rsid w:val="009B5049"/>
    <w:rsid w:val="009B53D3"/>
    <w:rsid w:val="009B53D4"/>
    <w:rsid w:val="009B5417"/>
    <w:rsid w:val="009B553A"/>
    <w:rsid w:val="009B5612"/>
    <w:rsid w:val="009B56F2"/>
    <w:rsid w:val="009B56F7"/>
    <w:rsid w:val="009B5816"/>
    <w:rsid w:val="009B595B"/>
    <w:rsid w:val="009B5ADC"/>
    <w:rsid w:val="009B5AF5"/>
    <w:rsid w:val="009B5B3E"/>
    <w:rsid w:val="009B60B9"/>
    <w:rsid w:val="009B60D4"/>
    <w:rsid w:val="009B62E6"/>
    <w:rsid w:val="009B6505"/>
    <w:rsid w:val="009B65F8"/>
    <w:rsid w:val="009B6737"/>
    <w:rsid w:val="009B6942"/>
    <w:rsid w:val="009B69F8"/>
    <w:rsid w:val="009B6B81"/>
    <w:rsid w:val="009B6B86"/>
    <w:rsid w:val="009B6BA2"/>
    <w:rsid w:val="009B6F63"/>
    <w:rsid w:val="009B6FB0"/>
    <w:rsid w:val="009B7050"/>
    <w:rsid w:val="009B70B5"/>
    <w:rsid w:val="009B7213"/>
    <w:rsid w:val="009B74C8"/>
    <w:rsid w:val="009B74EB"/>
    <w:rsid w:val="009B7AAB"/>
    <w:rsid w:val="009B7EBF"/>
    <w:rsid w:val="009B7EC5"/>
    <w:rsid w:val="009C00F9"/>
    <w:rsid w:val="009C0338"/>
    <w:rsid w:val="009C0383"/>
    <w:rsid w:val="009C0511"/>
    <w:rsid w:val="009C0552"/>
    <w:rsid w:val="009C05A1"/>
    <w:rsid w:val="009C082C"/>
    <w:rsid w:val="009C0A5B"/>
    <w:rsid w:val="009C0AE2"/>
    <w:rsid w:val="009C0D51"/>
    <w:rsid w:val="009C0E94"/>
    <w:rsid w:val="009C0F69"/>
    <w:rsid w:val="009C0FD0"/>
    <w:rsid w:val="009C1432"/>
    <w:rsid w:val="009C1439"/>
    <w:rsid w:val="009C14B0"/>
    <w:rsid w:val="009C1509"/>
    <w:rsid w:val="009C16E1"/>
    <w:rsid w:val="009C18D5"/>
    <w:rsid w:val="009C1D0B"/>
    <w:rsid w:val="009C1D22"/>
    <w:rsid w:val="009C1D2A"/>
    <w:rsid w:val="009C1D5B"/>
    <w:rsid w:val="009C1D71"/>
    <w:rsid w:val="009C1D9B"/>
    <w:rsid w:val="009C21E8"/>
    <w:rsid w:val="009C243A"/>
    <w:rsid w:val="009C270E"/>
    <w:rsid w:val="009C2854"/>
    <w:rsid w:val="009C2948"/>
    <w:rsid w:val="009C2E96"/>
    <w:rsid w:val="009C2F8F"/>
    <w:rsid w:val="009C336A"/>
    <w:rsid w:val="009C33F1"/>
    <w:rsid w:val="009C34BF"/>
    <w:rsid w:val="009C3639"/>
    <w:rsid w:val="009C3749"/>
    <w:rsid w:val="009C38DC"/>
    <w:rsid w:val="009C3A18"/>
    <w:rsid w:val="009C3AFE"/>
    <w:rsid w:val="009C3DFF"/>
    <w:rsid w:val="009C3ED6"/>
    <w:rsid w:val="009C41FF"/>
    <w:rsid w:val="009C424F"/>
    <w:rsid w:val="009C428F"/>
    <w:rsid w:val="009C4391"/>
    <w:rsid w:val="009C4565"/>
    <w:rsid w:val="009C45AD"/>
    <w:rsid w:val="009C45B6"/>
    <w:rsid w:val="009C468D"/>
    <w:rsid w:val="009C46C6"/>
    <w:rsid w:val="009C4916"/>
    <w:rsid w:val="009C4B9B"/>
    <w:rsid w:val="009C4DC3"/>
    <w:rsid w:val="009C4FEF"/>
    <w:rsid w:val="009C5331"/>
    <w:rsid w:val="009C55AA"/>
    <w:rsid w:val="009C5641"/>
    <w:rsid w:val="009C5685"/>
    <w:rsid w:val="009C5B5E"/>
    <w:rsid w:val="009C5C3E"/>
    <w:rsid w:val="009C5D80"/>
    <w:rsid w:val="009C5DF2"/>
    <w:rsid w:val="009C5F9C"/>
    <w:rsid w:val="009C6082"/>
    <w:rsid w:val="009C61AC"/>
    <w:rsid w:val="009C622E"/>
    <w:rsid w:val="009C6263"/>
    <w:rsid w:val="009C637E"/>
    <w:rsid w:val="009C6424"/>
    <w:rsid w:val="009C655F"/>
    <w:rsid w:val="009C65A4"/>
    <w:rsid w:val="009C6993"/>
    <w:rsid w:val="009C6A8B"/>
    <w:rsid w:val="009C6C86"/>
    <w:rsid w:val="009C6CEF"/>
    <w:rsid w:val="009C6E93"/>
    <w:rsid w:val="009C7412"/>
    <w:rsid w:val="009C7589"/>
    <w:rsid w:val="009C76E1"/>
    <w:rsid w:val="009C7953"/>
    <w:rsid w:val="009C795A"/>
    <w:rsid w:val="009C7A2F"/>
    <w:rsid w:val="009D0080"/>
    <w:rsid w:val="009D009E"/>
    <w:rsid w:val="009D00FA"/>
    <w:rsid w:val="009D0231"/>
    <w:rsid w:val="009D03DB"/>
    <w:rsid w:val="009D0455"/>
    <w:rsid w:val="009D0503"/>
    <w:rsid w:val="009D0539"/>
    <w:rsid w:val="009D0881"/>
    <w:rsid w:val="009D0BEA"/>
    <w:rsid w:val="009D0D66"/>
    <w:rsid w:val="009D0DB8"/>
    <w:rsid w:val="009D113D"/>
    <w:rsid w:val="009D1469"/>
    <w:rsid w:val="009D15C7"/>
    <w:rsid w:val="009D196C"/>
    <w:rsid w:val="009D1B75"/>
    <w:rsid w:val="009D1CC5"/>
    <w:rsid w:val="009D1CDC"/>
    <w:rsid w:val="009D1E4E"/>
    <w:rsid w:val="009D1E9F"/>
    <w:rsid w:val="009D2162"/>
    <w:rsid w:val="009D224D"/>
    <w:rsid w:val="009D2276"/>
    <w:rsid w:val="009D22EC"/>
    <w:rsid w:val="009D2376"/>
    <w:rsid w:val="009D23FF"/>
    <w:rsid w:val="009D2517"/>
    <w:rsid w:val="009D2712"/>
    <w:rsid w:val="009D2A65"/>
    <w:rsid w:val="009D2A8E"/>
    <w:rsid w:val="009D2BA1"/>
    <w:rsid w:val="009D2CF2"/>
    <w:rsid w:val="009D2D59"/>
    <w:rsid w:val="009D2FB5"/>
    <w:rsid w:val="009D3226"/>
    <w:rsid w:val="009D322E"/>
    <w:rsid w:val="009D33D8"/>
    <w:rsid w:val="009D3549"/>
    <w:rsid w:val="009D357D"/>
    <w:rsid w:val="009D3583"/>
    <w:rsid w:val="009D37E5"/>
    <w:rsid w:val="009D38B6"/>
    <w:rsid w:val="009D3906"/>
    <w:rsid w:val="009D39CC"/>
    <w:rsid w:val="009D3FC1"/>
    <w:rsid w:val="009D41DF"/>
    <w:rsid w:val="009D4266"/>
    <w:rsid w:val="009D437D"/>
    <w:rsid w:val="009D4415"/>
    <w:rsid w:val="009D44EB"/>
    <w:rsid w:val="009D480D"/>
    <w:rsid w:val="009D4931"/>
    <w:rsid w:val="009D4A71"/>
    <w:rsid w:val="009D4B26"/>
    <w:rsid w:val="009D4BEF"/>
    <w:rsid w:val="009D4C4D"/>
    <w:rsid w:val="009D4CD3"/>
    <w:rsid w:val="009D5030"/>
    <w:rsid w:val="009D51AA"/>
    <w:rsid w:val="009D535F"/>
    <w:rsid w:val="009D541A"/>
    <w:rsid w:val="009D55A5"/>
    <w:rsid w:val="009D5902"/>
    <w:rsid w:val="009D5A9C"/>
    <w:rsid w:val="009D5B26"/>
    <w:rsid w:val="009D5B43"/>
    <w:rsid w:val="009D5C33"/>
    <w:rsid w:val="009D5C9C"/>
    <w:rsid w:val="009D5CA0"/>
    <w:rsid w:val="009D5CBD"/>
    <w:rsid w:val="009D5DB7"/>
    <w:rsid w:val="009D5DDA"/>
    <w:rsid w:val="009D5E5E"/>
    <w:rsid w:val="009D60E2"/>
    <w:rsid w:val="009D6434"/>
    <w:rsid w:val="009D645B"/>
    <w:rsid w:val="009D65FC"/>
    <w:rsid w:val="009D66F5"/>
    <w:rsid w:val="009D6976"/>
    <w:rsid w:val="009D6B30"/>
    <w:rsid w:val="009D6CF6"/>
    <w:rsid w:val="009D6D99"/>
    <w:rsid w:val="009D6F45"/>
    <w:rsid w:val="009D6F9C"/>
    <w:rsid w:val="009D70C7"/>
    <w:rsid w:val="009D7264"/>
    <w:rsid w:val="009D72DC"/>
    <w:rsid w:val="009D7362"/>
    <w:rsid w:val="009D7751"/>
    <w:rsid w:val="009D77B9"/>
    <w:rsid w:val="009D783B"/>
    <w:rsid w:val="009D7884"/>
    <w:rsid w:val="009D7B4B"/>
    <w:rsid w:val="009D7C58"/>
    <w:rsid w:val="009D7F4E"/>
    <w:rsid w:val="009E03DE"/>
    <w:rsid w:val="009E04F4"/>
    <w:rsid w:val="009E05E2"/>
    <w:rsid w:val="009E0719"/>
    <w:rsid w:val="009E0783"/>
    <w:rsid w:val="009E0789"/>
    <w:rsid w:val="009E0859"/>
    <w:rsid w:val="009E08A1"/>
    <w:rsid w:val="009E0ABD"/>
    <w:rsid w:val="009E10BC"/>
    <w:rsid w:val="009E1106"/>
    <w:rsid w:val="009E118C"/>
    <w:rsid w:val="009E158D"/>
    <w:rsid w:val="009E1722"/>
    <w:rsid w:val="009E1793"/>
    <w:rsid w:val="009E18CA"/>
    <w:rsid w:val="009E1B20"/>
    <w:rsid w:val="009E1B2A"/>
    <w:rsid w:val="009E1BB3"/>
    <w:rsid w:val="009E1E1F"/>
    <w:rsid w:val="009E208A"/>
    <w:rsid w:val="009E2354"/>
    <w:rsid w:val="009E29D0"/>
    <w:rsid w:val="009E2A36"/>
    <w:rsid w:val="009E2D7D"/>
    <w:rsid w:val="009E2F5D"/>
    <w:rsid w:val="009E31A1"/>
    <w:rsid w:val="009E3338"/>
    <w:rsid w:val="009E3458"/>
    <w:rsid w:val="009E349B"/>
    <w:rsid w:val="009E3514"/>
    <w:rsid w:val="009E39A2"/>
    <w:rsid w:val="009E3A9D"/>
    <w:rsid w:val="009E3D5C"/>
    <w:rsid w:val="009E44DF"/>
    <w:rsid w:val="009E461D"/>
    <w:rsid w:val="009E46FF"/>
    <w:rsid w:val="009E49F5"/>
    <w:rsid w:val="009E4EE4"/>
    <w:rsid w:val="009E4F31"/>
    <w:rsid w:val="009E4F36"/>
    <w:rsid w:val="009E5261"/>
    <w:rsid w:val="009E527C"/>
    <w:rsid w:val="009E530D"/>
    <w:rsid w:val="009E556D"/>
    <w:rsid w:val="009E55B2"/>
    <w:rsid w:val="009E576C"/>
    <w:rsid w:val="009E57AD"/>
    <w:rsid w:val="009E57BA"/>
    <w:rsid w:val="009E5A32"/>
    <w:rsid w:val="009E5B2A"/>
    <w:rsid w:val="009E5FCD"/>
    <w:rsid w:val="009E5FE0"/>
    <w:rsid w:val="009E6052"/>
    <w:rsid w:val="009E62A5"/>
    <w:rsid w:val="009E6471"/>
    <w:rsid w:val="009E66FB"/>
    <w:rsid w:val="009E689B"/>
    <w:rsid w:val="009E6A1C"/>
    <w:rsid w:val="009E6C71"/>
    <w:rsid w:val="009E6FD6"/>
    <w:rsid w:val="009E70B0"/>
    <w:rsid w:val="009E7190"/>
    <w:rsid w:val="009E71C2"/>
    <w:rsid w:val="009E7214"/>
    <w:rsid w:val="009E7234"/>
    <w:rsid w:val="009E7493"/>
    <w:rsid w:val="009E7722"/>
    <w:rsid w:val="009E7807"/>
    <w:rsid w:val="009E78E2"/>
    <w:rsid w:val="009E7B6B"/>
    <w:rsid w:val="009E7EB5"/>
    <w:rsid w:val="009F0292"/>
    <w:rsid w:val="009F03AE"/>
    <w:rsid w:val="009F07A7"/>
    <w:rsid w:val="009F0A90"/>
    <w:rsid w:val="009F0CE5"/>
    <w:rsid w:val="009F11B4"/>
    <w:rsid w:val="009F14EC"/>
    <w:rsid w:val="009F15C0"/>
    <w:rsid w:val="009F1663"/>
    <w:rsid w:val="009F173A"/>
    <w:rsid w:val="009F1ABF"/>
    <w:rsid w:val="009F1BE1"/>
    <w:rsid w:val="009F1F1F"/>
    <w:rsid w:val="009F2114"/>
    <w:rsid w:val="009F23C6"/>
    <w:rsid w:val="009F257B"/>
    <w:rsid w:val="009F25A6"/>
    <w:rsid w:val="009F2712"/>
    <w:rsid w:val="009F28A6"/>
    <w:rsid w:val="009F2A1D"/>
    <w:rsid w:val="009F2F16"/>
    <w:rsid w:val="009F30EB"/>
    <w:rsid w:val="009F3341"/>
    <w:rsid w:val="009F34EF"/>
    <w:rsid w:val="009F357A"/>
    <w:rsid w:val="009F369C"/>
    <w:rsid w:val="009F37DD"/>
    <w:rsid w:val="009F3AA6"/>
    <w:rsid w:val="009F3AAA"/>
    <w:rsid w:val="009F3B17"/>
    <w:rsid w:val="009F3DEE"/>
    <w:rsid w:val="009F3F4C"/>
    <w:rsid w:val="009F419F"/>
    <w:rsid w:val="009F4453"/>
    <w:rsid w:val="009F4544"/>
    <w:rsid w:val="009F4610"/>
    <w:rsid w:val="009F471F"/>
    <w:rsid w:val="009F49B3"/>
    <w:rsid w:val="009F4A1E"/>
    <w:rsid w:val="009F4AC2"/>
    <w:rsid w:val="009F4B19"/>
    <w:rsid w:val="009F4C3D"/>
    <w:rsid w:val="009F4D18"/>
    <w:rsid w:val="009F4D70"/>
    <w:rsid w:val="009F4ECB"/>
    <w:rsid w:val="009F506F"/>
    <w:rsid w:val="009F5B27"/>
    <w:rsid w:val="009F5B96"/>
    <w:rsid w:val="009F5BBD"/>
    <w:rsid w:val="009F5FE4"/>
    <w:rsid w:val="009F622B"/>
    <w:rsid w:val="009F630F"/>
    <w:rsid w:val="009F635D"/>
    <w:rsid w:val="009F63F1"/>
    <w:rsid w:val="009F6508"/>
    <w:rsid w:val="009F66DA"/>
    <w:rsid w:val="009F698E"/>
    <w:rsid w:val="009F6AAD"/>
    <w:rsid w:val="009F6B35"/>
    <w:rsid w:val="009F6B47"/>
    <w:rsid w:val="009F6D0C"/>
    <w:rsid w:val="009F6E81"/>
    <w:rsid w:val="009F70F1"/>
    <w:rsid w:val="009F719B"/>
    <w:rsid w:val="009F762E"/>
    <w:rsid w:val="009F76B9"/>
    <w:rsid w:val="009F785D"/>
    <w:rsid w:val="009F7909"/>
    <w:rsid w:val="009F7A27"/>
    <w:rsid w:val="009F7A3C"/>
    <w:rsid w:val="009F7BEF"/>
    <w:rsid w:val="009F7DBD"/>
    <w:rsid w:val="009F7F0A"/>
    <w:rsid w:val="009F7FFE"/>
    <w:rsid w:val="00A000EC"/>
    <w:rsid w:val="00A00114"/>
    <w:rsid w:val="00A00193"/>
    <w:rsid w:val="00A0024F"/>
    <w:rsid w:val="00A00435"/>
    <w:rsid w:val="00A005B7"/>
    <w:rsid w:val="00A007B8"/>
    <w:rsid w:val="00A009D9"/>
    <w:rsid w:val="00A00E0E"/>
    <w:rsid w:val="00A00EF4"/>
    <w:rsid w:val="00A0103E"/>
    <w:rsid w:val="00A0116C"/>
    <w:rsid w:val="00A01592"/>
    <w:rsid w:val="00A015FC"/>
    <w:rsid w:val="00A01903"/>
    <w:rsid w:val="00A0225B"/>
    <w:rsid w:val="00A0243A"/>
    <w:rsid w:val="00A02445"/>
    <w:rsid w:val="00A029DB"/>
    <w:rsid w:val="00A02A50"/>
    <w:rsid w:val="00A02A96"/>
    <w:rsid w:val="00A02C98"/>
    <w:rsid w:val="00A02F86"/>
    <w:rsid w:val="00A0316E"/>
    <w:rsid w:val="00A031F4"/>
    <w:rsid w:val="00A032CA"/>
    <w:rsid w:val="00A03313"/>
    <w:rsid w:val="00A03397"/>
    <w:rsid w:val="00A03643"/>
    <w:rsid w:val="00A03722"/>
    <w:rsid w:val="00A038EA"/>
    <w:rsid w:val="00A0397C"/>
    <w:rsid w:val="00A03A59"/>
    <w:rsid w:val="00A03B32"/>
    <w:rsid w:val="00A03BDA"/>
    <w:rsid w:val="00A03D58"/>
    <w:rsid w:val="00A03F0E"/>
    <w:rsid w:val="00A0456B"/>
    <w:rsid w:val="00A04618"/>
    <w:rsid w:val="00A046AE"/>
    <w:rsid w:val="00A049B9"/>
    <w:rsid w:val="00A04AFD"/>
    <w:rsid w:val="00A04CAA"/>
    <w:rsid w:val="00A04DCE"/>
    <w:rsid w:val="00A05268"/>
    <w:rsid w:val="00A052C3"/>
    <w:rsid w:val="00A0537F"/>
    <w:rsid w:val="00A054C0"/>
    <w:rsid w:val="00A05BB9"/>
    <w:rsid w:val="00A05CEF"/>
    <w:rsid w:val="00A05E27"/>
    <w:rsid w:val="00A05EAD"/>
    <w:rsid w:val="00A05F8C"/>
    <w:rsid w:val="00A06104"/>
    <w:rsid w:val="00A06312"/>
    <w:rsid w:val="00A063C5"/>
    <w:rsid w:val="00A06535"/>
    <w:rsid w:val="00A06665"/>
    <w:rsid w:val="00A0682A"/>
    <w:rsid w:val="00A0688A"/>
    <w:rsid w:val="00A06894"/>
    <w:rsid w:val="00A068B3"/>
    <w:rsid w:val="00A06AD8"/>
    <w:rsid w:val="00A07158"/>
    <w:rsid w:val="00A0747E"/>
    <w:rsid w:val="00A0749E"/>
    <w:rsid w:val="00A076AE"/>
    <w:rsid w:val="00A077FB"/>
    <w:rsid w:val="00A07A99"/>
    <w:rsid w:val="00A07A9F"/>
    <w:rsid w:val="00A07E06"/>
    <w:rsid w:val="00A10037"/>
    <w:rsid w:val="00A1042E"/>
    <w:rsid w:val="00A1044E"/>
    <w:rsid w:val="00A104E8"/>
    <w:rsid w:val="00A1070D"/>
    <w:rsid w:val="00A107EE"/>
    <w:rsid w:val="00A10C97"/>
    <w:rsid w:val="00A10D3B"/>
    <w:rsid w:val="00A10F0F"/>
    <w:rsid w:val="00A1120E"/>
    <w:rsid w:val="00A112B4"/>
    <w:rsid w:val="00A1167E"/>
    <w:rsid w:val="00A12065"/>
    <w:rsid w:val="00A123AF"/>
    <w:rsid w:val="00A12564"/>
    <w:rsid w:val="00A1262F"/>
    <w:rsid w:val="00A126F0"/>
    <w:rsid w:val="00A12953"/>
    <w:rsid w:val="00A12D9E"/>
    <w:rsid w:val="00A12E4F"/>
    <w:rsid w:val="00A1308F"/>
    <w:rsid w:val="00A131E4"/>
    <w:rsid w:val="00A13316"/>
    <w:rsid w:val="00A1362B"/>
    <w:rsid w:val="00A137E7"/>
    <w:rsid w:val="00A13AE7"/>
    <w:rsid w:val="00A13BA0"/>
    <w:rsid w:val="00A13BA6"/>
    <w:rsid w:val="00A13D89"/>
    <w:rsid w:val="00A13D91"/>
    <w:rsid w:val="00A13DD7"/>
    <w:rsid w:val="00A13EE4"/>
    <w:rsid w:val="00A1403F"/>
    <w:rsid w:val="00A142ED"/>
    <w:rsid w:val="00A14383"/>
    <w:rsid w:val="00A1444F"/>
    <w:rsid w:val="00A14483"/>
    <w:rsid w:val="00A1448C"/>
    <w:rsid w:val="00A145ED"/>
    <w:rsid w:val="00A147FD"/>
    <w:rsid w:val="00A14A12"/>
    <w:rsid w:val="00A14D04"/>
    <w:rsid w:val="00A14D51"/>
    <w:rsid w:val="00A14F92"/>
    <w:rsid w:val="00A14FA8"/>
    <w:rsid w:val="00A1503C"/>
    <w:rsid w:val="00A15292"/>
    <w:rsid w:val="00A152E0"/>
    <w:rsid w:val="00A1555A"/>
    <w:rsid w:val="00A15562"/>
    <w:rsid w:val="00A156E2"/>
    <w:rsid w:val="00A15999"/>
    <w:rsid w:val="00A15C9B"/>
    <w:rsid w:val="00A15E47"/>
    <w:rsid w:val="00A15E97"/>
    <w:rsid w:val="00A160E1"/>
    <w:rsid w:val="00A163AC"/>
    <w:rsid w:val="00A1643A"/>
    <w:rsid w:val="00A16617"/>
    <w:rsid w:val="00A1679F"/>
    <w:rsid w:val="00A1686B"/>
    <w:rsid w:val="00A168E3"/>
    <w:rsid w:val="00A16928"/>
    <w:rsid w:val="00A1694E"/>
    <w:rsid w:val="00A16C19"/>
    <w:rsid w:val="00A16F4D"/>
    <w:rsid w:val="00A16F74"/>
    <w:rsid w:val="00A16FE9"/>
    <w:rsid w:val="00A17007"/>
    <w:rsid w:val="00A1713C"/>
    <w:rsid w:val="00A1720F"/>
    <w:rsid w:val="00A172AD"/>
    <w:rsid w:val="00A17325"/>
    <w:rsid w:val="00A173C5"/>
    <w:rsid w:val="00A1741A"/>
    <w:rsid w:val="00A17523"/>
    <w:rsid w:val="00A1757F"/>
    <w:rsid w:val="00A175A8"/>
    <w:rsid w:val="00A17744"/>
    <w:rsid w:val="00A1779A"/>
    <w:rsid w:val="00A177FC"/>
    <w:rsid w:val="00A17849"/>
    <w:rsid w:val="00A178E7"/>
    <w:rsid w:val="00A17939"/>
    <w:rsid w:val="00A17A96"/>
    <w:rsid w:val="00A17BAD"/>
    <w:rsid w:val="00A2028C"/>
    <w:rsid w:val="00A20542"/>
    <w:rsid w:val="00A20691"/>
    <w:rsid w:val="00A20979"/>
    <w:rsid w:val="00A209D7"/>
    <w:rsid w:val="00A20C34"/>
    <w:rsid w:val="00A20D22"/>
    <w:rsid w:val="00A20DA7"/>
    <w:rsid w:val="00A20E81"/>
    <w:rsid w:val="00A21336"/>
    <w:rsid w:val="00A21435"/>
    <w:rsid w:val="00A2146E"/>
    <w:rsid w:val="00A215FC"/>
    <w:rsid w:val="00A21AC0"/>
    <w:rsid w:val="00A21E1A"/>
    <w:rsid w:val="00A21EC4"/>
    <w:rsid w:val="00A22024"/>
    <w:rsid w:val="00A22049"/>
    <w:rsid w:val="00A2204F"/>
    <w:rsid w:val="00A22671"/>
    <w:rsid w:val="00A22878"/>
    <w:rsid w:val="00A22880"/>
    <w:rsid w:val="00A228BF"/>
    <w:rsid w:val="00A228C9"/>
    <w:rsid w:val="00A22C01"/>
    <w:rsid w:val="00A22C94"/>
    <w:rsid w:val="00A2331D"/>
    <w:rsid w:val="00A23361"/>
    <w:rsid w:val="00A234D0"/>
    <w:rsid w:val="00A235D3"/>
    <w:rsid w:val="00A236D1"/>
    <w:rsid w:val="00A23817"/>
    <w:rsid w:val="00A23A7E"/>
    <w:rsid w:val="00A23CFD"/>
    <w:rsid w:val="00A23DBA"/>
    <w:rsid w:val="00A23EDE"/>
    <w:rsid w:val="00A242A2"/>
    <w:rsid w:val="00A242F7"/>
    <w:rsid w:val="00A243C1"/>
    <w:rsid w:val="00A24640"/>
    <w:rsid w:val="00A246B5"/>
    <w:rsid w:val="00A24716"/>
    <w:rsid w:val="00A24760"/>
    <w:rsid w:val="00A2481E"/>
    <w:rsid w:val="00A249E1"/>
    <w:rsid w:val="00A24A11"/>
    <w:rsid w:val="00A24F79"/>
    <w:rsid w:val="00A25020"/>
    <w:rsid w:val="00A251CA"/>
    <w:rsid w:val="00A25316"/>
    <w:rsid w:val="00A25569"/>
    <w:rsid w:val="00A255C2"/>
    <w:rsid w:val="00A2578D"/>
    <w:rsid w:val="00A25ABF"/>
    <w:rsid w:val="00A25BC8"/>
    <w:rsid w:val="00A25C07"/>
    <w:rsid w:val="00A25C22"/>
    <w:rsid w:val="00A25D28"/>
    <w:rsid w:val="00A25F54"/>
    <w:rsid w:val="00A2626B"/>
    <w:rsid w:val="00A262A0"/>
    <w:rsid w:val="00A2633F"/>
    <w:rsid w:val="00A2658D"/>
    <w:rsid w:val="00A26642"/>
    <w:rsid w:val="00A26665"/>
    <w:rsid w:val="00A26769"/>
    <w:rsid w:val="00A26A4B"/>
    <w:rsid w:val="00A26D95"/>
    <w:rsid w:val="00A26E95"/>
    <w:rsid w:val="00A27182"/>
    <w:rsid w:val="00A271F2"/>
    <w:rsid w:val="00A27298"/>
    <w:rsid w:val="00A27434"/>
    <w:rsid w:val="00A277CD"/>
    <w:rsid w:val="00A2787C"/>
    <w:rsid w:val="00A27A0A"/>
    <w:rsid w:val="00A27B47"/>
    <w:rsid w:val="00A27D04"/>
    <w:rsid w:val="00A27D76"/>
    <w:rsid w:val="00A27E16"/>
    <w:rsid w:val="00A27F7F"/>
    <w:rsid w:val="00A27FA1"/>
    <w:rsid w:val="00A30126"/>
    <w:rsid w:val="00A301B5"/>
    <w:rsid w:val="00A301EB"/>
    <w:rsid w:val="00A3034B"/>
    <w:rsid w:val="00A3094F"/>
    <w:rsid w:val="00A30A4C"/>
    <w:rsid w:val="00A30B6D"/>
    <w:rsid w:val="00A30CE0"/>
    <w:rsid w:val="00A30EA8"/>
    <w:rsid w:val="00A30FEA"/>
    <w:rsid w:val="00A316D9"/>
    <w:rsid w:val="00A317B5"/>
    <w:rsid w:val="00A31B25"/>
    <w:rsid w:val="00A31BBC"/>
    <w:rsid w:val="00A31C1D"/>
    <w:rsid w:val="00A31D22"/>
    <w:rsid w:val="00A31D9F"/>
    <w:rsid w:val="00A31DCC"/>
    <w:rsid w:val="00A31EB5"/>
    <w:rsid w:val="00A31FAC"/>
    <w:rsid w:val="00A321FD"/>
    <w:rsid w:val="00A32297"/>
    <w:rsid w:val="00A323B4"/>
    <w:rsid w:val="00A325B5"/>
    <w:rsid w:val="00A3278A"/>
    <w:rsid w:val="00A3288E"/>
    <w:rsid w:val="00A329C5"/>
    <w:rsid w:val="00A3308A"/>
    <w:rsid w:val="00A3314D"/>
    <w:rsid w:val="00A33238"/>
    <w:rsid w:val="00A33368"/>
    <w:rsid w:val="00A33444"/>
    <w:rsid w:val="00A33452"/>
    <w:rsid w:val="00A335E6"/>
    <w:rsid w:val="00A336AE"/>
    <w:rsid w:val="00A339FE"/>
    <w:rsid w:val="00A33AC1"/>
    <w:rsid w:val="00A33ACE"/>
    <w:rsid w:val="00A34783"/>
    <w:rsid w:val="00A34818"/>
    <w:rsid w:val="00A3496F"/>
    <w:rsid w:val="00A34A67"/>
    <w:rsid w:val="00A34ED3"/>
    <w:rsid w:val="00A34F10"/>
    <w:rsid w:val="00A34FE6"/>
    <w:rsid w:val="00A352C1"/>
    <w:rsid w:val="00A35B59"/>
    <w:rsid w:val="00A35C0D"/>
    <w:rsid w:val="00A35C20"/>
    <w:rsid w:val="00A35ECF"/>
    <w:rsid w:val="00A3603D"/>
    <w:rsid w:val="00A360AB"/>
    <w:rsid w:val="00A364E0"/>
    <w:rsid w:val="00A3669B"/>
    <w:rsid w:val="00A3673B"/>
    <w:rsid w:val="00A36A20"/>
    <w:rsid w:val="00A36A23"/>
    <w:rsid w:val="00A36BA7"/>
    <w:rsid w:val="00A36C16"/>
    <w:rsid w:val="00A36D96"/>
    <w:rsid w:val="00A37259"/>
    <w:rsid w:val="00A3725B"/>
    <w:rsid w:val="00A37461"/>
    <w:rsid w:val="00A375F2"/>
    <w:rsid w:val="00A37608"/>
    <w:rsid w:val="00A37C70"/>
    <w:rsid w:val="00A37FD3"/>
    <w:rsid w:val="00A400DE"/>
    <w:rsid w:val="00A4027A"/>
    <w:rsid w:val="00A405EC"/>
    <w:rsid w:val="00A40605"/>
    <w:rsid w:val="00A4064C"/>
    <w:rsid w:val="00A4095F"/>
    <w:rsid w:val="00A40AE4"/>
    <w:rsid w:val="00A40B92"/>
    <w:rsid w:val="00A40B9B"/>
    <w:rsid w:val="00A4129A"/>
    <w:rsid w:val="00A4129D"/>
    <w:rsid w:val="00A4135C"/>
    <w:rsid w:val="00A41439"/>
    <w:rsid w:val="00A415E1"/>
    <w:rsid w:val="00A41711"/>
    <w:rsid w:val="00A41905"/>
    <w:rsid w:val="00A419AA"/>
    <w:rsid w:val="00A419EF"/>
    <w:rsid w:val="00A41B73"/>
    <w:rsid w:val="00A41BA8"/>
    <w:rsid w:val="00A41D10"/>
    <w:rsid w:val="00A41D64"/>
    <w:rsid w:val="00A41E06"/>
    <w:rsid w:val="00A42457"/>
    <w:rsid w:val="00A424DA"/>
    <w:rsid w:val="00A4251A"/>
    <w:rsid w:val="00A42553"/>
    <w:rsid w:val="00A426BD"/>
    <w:rsid w:val="00A42A1E"/>
    <w:rsid w:val="00A42ABC"/>
    <w:rsid w:val="00A42B75"/>
    <w:rsid w:val="00A42D7F"/>
    <w:rsid w:val="00A42E4E"/>
    <w:rsid w:val="00A42F40"/>
    <w:rsid w:val="00A42F6A"/>
    <w:rsid w:val="00A430C7"/>
    <w:rsid w:val="00A4353B"/>
    <w:rsid w:val="00A43622"/>
    <w:rsid w:val="00A437DE"/>
    <w:rsid w:val="00A437FC"/>
    <w:rsid w:val="00A43A50"/>
    <w:rsid w:val="00A43BFB"/>
    <w:rsid w:val="00A43C09"/>
    <w:rsid w:val="00A44142"/>
    <w:rsid w:val="00A4423A"/>
    <w:rsid w:val="00A44272"/>
    <w:rsid w:val="00A443B1"/>
    <w:rsid w:val="00A4455A"/>
    <w:rsid w:val="00A44A8D"/>
    <w:rsid w:val="00A44D4D"/>
    <w:rsid w:val="00A44FE3"/>
    <w:rsid w:val="00A4521B"/>
    <w:rsid w:val="00A45222"/>
    <w:rsid w:val="00A4527E"/>
    <w:rsid w:val="00A455A7"/>
    <w:rsid w:val="00A456AB"/>
    <w:rsid w:val="00A457D0"/>
    <w:rsid w:val="00A458C1"/>
    <w:rsid w:val="00A45917"/>
    <w:rsid w:val="00A45A48"/>
    <w:rsid w:val="00A45BC5"/>
    <w:rsid w:val="00A45CFB"/>
    <w:rsid w:val="00A45ED8"/>
    <w:rsid w:val="00A4625A"/>
    <w:rsid w:val="00A46290"/>
    <w:rsid w:val="00A46302"/>
    <w:rsid w:val="00A46633"/>
    <w:rsid w:val="00A46649"/>
    <w:rsid w:val="00A466B4"/>
    <w:rsid w:val="00A4674B"/>
    <w:rsid w:val="00A46765"/>
    <w:rsid w:val="00A46789"/>
    <w:rsid w:val="00A4693D"/>
    <w:rsid w:val="00A469F3"/>
    <w:rsid w:val="00A46BB4"/>
    <w:rsid w:val="00A46C88"/>
    <w:rsid w:val="00A46D59"/>
    <w:rsid w:val="00A46EC3"/>
    <w:rsid w:val="00A472A8"/>
    <w:rsid w:val="00A473C1"/>
    <w:rsid w:val="00A47409"/>
    <w:rsid w:val="00A47491"/>
    <w:rsid w:val="00A4767C"/>
    <w:rsid w:val="00A476B9"/>
    <w:rsid w:val="00A47815"/>
    <w:rsid w:val="00A47B05"/>
    <w:rsid w:val="00A47BA0"/>
    <w:rsid w:val="00A47C44"/>
    <w:rsid w:val="00A47C96"/>
    <w:rsid w:val="00A47CB0"/>
    <w:rsid w:val="00A47DA2"/>
    <w:rsid w:val="00A50210"/>
    <w:rsid w:val="00A5021B"/>
    <w:rsid w:val="00A50246"/>
    <w:rsid w:val="00A502F9"/>
    <w:rsid w:val="00A506C9"/>
    <w:rsid w:val="00A5081B"/>
    <w:rsid w:val="00A50D1B"/>
    <w:rsid w:val="00A512EE"/>
    <w:rsid w:val="00A51806"/>
    <w:rsid w:val="00A518E1"/>
    <w:rsid w:val="00A51A2F"/>
    <w:rsid w:val="00A51A4C"/>
    <w:rsid w:val="00A51CB0"/>
    <w:rsid w:val="00A520AA"/>
    <w:rsid w:val="00A520C9"/>
    <w:rsid w:val="00A521F0"/>
    <w:rsid w:val="00A52267"/>
    <w:rsid w:val="00A52382"/>
    <w:rsid w:val="00A52501"/>
    <w:rsid w:val="00A526C8"/>
    <w:rsid w:val="00A52A41"/>
    <w:rsid w:val="00A5302B"/>
    <w:rsid w:val="00A5316D"/>
    <w:rsid w:val="00A53171"/>
    <w:rsid w:val="00A533C0"/>
    <w:rsid w:val="00A533E8"/>
    <w:rsid w:val="00A534D4"/>
    <w:rsid w:val="00A53542"/>
    <w:rsid w:val="00A535EA"/>
    <w:rsid w:val="00A537CF"/>
    <w:rsid w:val="00A53C7D"/>
    <w:rsid w:val="00A53E3C"/>
    <w:rsid w:val="00A53E8E"/>
    <w:rsid w:val="00A53E92"/>
    <w:rsid w:val="00A53F4F"/>
    <w:rsid w:val="00A53FE6"/>
    <w:rsid w:val="00A540E5"/>
    <w:rsid w:val="00A5427E"/>
    <w:rsid w:val="00A542CC"/>
    <w:rsid w:val="00A542D0"/>
    <w:rsid w:val="00A54B35"/>
    <w:rsid w:val="00A54CED"/>
    <w:rsid w:val="00A54E04"/>
    <w:rsid w:val="00A54EDF"/>
    <w:rsid w:val="00A54F9A"/>
    <w:rsid w:val="00A55102"/>
    <w:rsid w:val="00A55430"/>
    <w:rsid w:val="00A5562B"/>
    <w:rsid w:val="00A55810"/>
    <w:rsid w:val="00A55A8D"/>
    <w:rsid w:val="00A55AD7"/>
    <w:rsid w:val="00A55E55"/>
    <w:rsid w:val="00A55F48"/>
    <w:rsid w:val="00A55FDC"/>
    <w:rsid w:val="00A5622B"/>
    <w:rsid w:val="00A562CE"/>
    <w:rsid w:val="00A56599"/>
    <w:rsid w:val="00A566DA"/>
    <w:rsid w:val="00A56901"/>
    <w:rsid w:val="00A56942"/>
    <w:rsid w:val="00A56AB4"/>
    <w:rsid w:val="00A56B16"/>
    <w:rsid w:val="00A56B58"/>
    <w:rsid w:val="00A56BC9"/>
    <w:rsid w:val="00A56DA4"/>
    <w:rsid w:val="00A56E05"/>
    <w:rsid w:val="00A571BA"/>
    <w:rsid w:val="00A5723F"/>
    <w:rsid w:val="00A578E4"/>
    <w:rsid w:val="00A579B6"/>
    <w:rsid w:val="00A57AB7"/>
    <w:rsid w:val="00A57B2D"/>
    <w:rsid w:val="00A57B6F"/>
    <w:rsid w:val="00A57B8F"/>
    <w:rsid w:val="00A57C19"/>
    <w:rsid w:val="00A57C8E"/>
    <w:rsid w:val="00A57D95"/>
    <w:rsid w:val="00A60505"/>
    <w:rsid w:val="00A609F5"/>
    <w:rsid w:val="00A60BAD"/>
    <w:rsid w:val="00A60DEC"/>
    <w:rsid w:val="00A61084"/>
    <w:rsid w:val="00A6138B"/>
    <w:rsid w:val="00A6138F"/>
    <w:rsid w:val="00A613EB"/>
    <w:rsid w:val="00A6152E"/>
    <w:rsid w:val="00A615F1"/>
    <w:rsid w:val="00A61703"/>
    <w:rsid w:val="00A6170F"/>
    <w:rsid w:val="00A61790"/>
    <w:rsid w:val="00A617C3"/>
    <w:rsid w:val="00A61828"/>
    <w:rsid w:val="00A61950"/>
    <w:rsid w:val="00A619D7"/>
    <w:rsid w:val="00A61D9D"/>
    <w:rsid w:val="00A61E94"/>
    <w:rsid w:val="00A61F29"/>
    <w:rsid w:val="00A62273"/>
    <w:rsid w:val="00A622FC"/>
    <w:rsid w:val="00A62506"/>
    <w:rsid w:val="00A6251F"/>
    <w:rsid w:val="00A62632"/>
    <w:rsid w:val="00A62660"/>
    <w:rsid w:val="00A627D3"/>
    <w:rsid w:val="00A62809"/>
    <w:rsid w:val="00A6289B"/>
    <w:rsid w:val="00A62CF6"/>
    <w:rsid w:val="00A6325C"/>
    <w:rsid w:val="00A63314"/>
    <w:rsid w:val="00A63586"/>
    <w:rsid w:val="00A635A5"/>
    <w:rsid w:val="00A6376A"/>
    <w:rsid w:val="00A64282"/>
    <w:rsid w:val="00A64496"/>
    <w:rsid w:val="00A64A82"/>
    <w:rsid w:val="00A64C07"/>
    <w:rsid w:val="00A6506F"/>
    <w:rsid w:val="00A65074"/>
    <w:rsid w:val="00A65115"/>
    <w:rsid w:val="00A65143"/>
    <w:rsid w:val="00A653C0"/>
    <w:rsid w:val="00A65484"/>
    <w:rsid w:val="00A65741"/>
    <w:rsid w:val="00A6590A"/>
    <w:rsid w:val="00A65B52"/>
    <w:rsid w:val="00A65F7B"/>
    <w:rsid w:val="00A65FD9"/>
    <w:rsid w:val="00A66189"/>
    <w:rsid w:val="00A66756"/>
    <w:rsid w:val="00A66833"/>
    <w:rsid w:val="00A668F5"/>
    <w:rsid w:val="00A669BC"/>
    <w:rsid w:val="00A66B73"/>
    <w:rsid w:val="00A66C4E"/>
    <w:rsid w:val="00A66F48"/>
    <w:rsid w:val="00A671B1"/>
    <w:rsid w:val="00A671D4"/>
    <w:rsid w:val="00A67231"/>
    <w:rsid w:val="00A672A9"/>
    <w:rsid w:val="00A67309"/>
    <w:rsid w:val="00A67765"/>
    <w:rsid w:val="00A67A88"/>
    <w:rsid w:val="00A67C8C"/>
    <w:rsid w:val="00A67D44"/>
    <w:rsid w:val="00A67FBA"/>
    <w:rsid w:val="00A702ED"/>
    <w:rsid w:val="00A705D0"/>
    <w:rsid w:val="00A708C7"/>
    <w:rsid w:val="00A7095F"/>
    <w:rsid w:val="00A70979"/>
    <w:rsid w:val="00A70B24"/>
    <w:rsid w:val="00A70D41"/>
    <w:rsid w:val="00A70EB5"/>
    <w:rsid w:val="00A70F70"/>
    <w:rsid w:val="00A71035"/>
    <w:rsid w:val="00A7106A"/>
    <w:rsid w:val="00A7123E"/>
    <w:rsid w:val="00A714E3"/>
    <w:rsid w:val="00A71520"/>
    <w:rsid w:val="00A716F6"/>
    <w:rsid w:val="00A71722"/>
    <w:rsid w:val="00A71A37"/>
    <w:rsid w:val="00A71DD6"/>
    <w:rsid w:val="00A71F1E"/>
    <w:rsid w:val="00A720FB"/>
    <w:rsid w:val="00A7223E"/>
    <w:rsid w:val="00A72374"/>
    <w:rsid w:val="00A72385"/>
    <w:rsid w:val="00A7238D"/>
    <w:rsid w:val="00A725E3"/>
    <w:rsid w:val="00A72663"/>
    <w:rsid w:val="00A7280E"/>
    <w:rsid w:val="00A72FA4"/>
    <w:rsid w:val="00A73005"/>
    <w:rsid w:val="00A73030"/>
    <w:rsid w:val="00A73035"/>
    <w:rsid w:val="00A7311D"/>
    <w:rsid w:val="00A7313F"/>
    <w:rsid w:val="00A73380"/>
    <w:rsid w:val="00A73501"/>
    <w:rsid w:val="00A735E7"/>
    <w:rsid w:val="00A7366A"/>
    <w:rsid w:val="00A736EF"/>
    <w:rsid w:val="00A73728"/>
    <w:rsid w:val="00A73744"/>
    <w:rsid w:val="00A73B32"/>
    <w:rsid w:val="00A73BA5"/>
    <w:rsid w:val="00A73CD1"/>
    <w:rsid w:val="00A73E00"/>
    <w:rsid w:val="00A73F2A"/>
    <w:rsid w:val="00A73F6E"/>
    <w:rsid w:val="00A740BA"/>
    <w:rsid w:val="00A745DE"/>
    <w:rsid w:val="00A74621"/>
    <w:rsid w:val="00A7483F"/>
    <w:rsid w:val="00A7484B"/>
    <w:rsid w:val="00A748A5"/>
    <w:rsid w:val="00A748E9"/>
    <w:rsid w:val="00A74ADC"/>
    <w:rsid w:val="00A74C2D"/>
    <w:rsid w:val="00A759A3"/>
    <w:rsid w:val="00A75F6C"/>
    <w:rsid w:val="00A76168"/>
    <w:rsid w:val="00A762A1"/>
    <w:rsid w:val="00A7639B"/>
    <w:rsid w:val="00A76506"/>
    <w:rsid w:val="00A767C5"/>
    <w:rsid w:val="00A76910"/>
    <w:rsid w:val="00A76B92"/>
    <w:rsid w:val="00A76C26"/>
    <w:rsid w:val="00A76EAD"/>
    <w:rsid w:val="00A770F7"/>
    <w:rsid w:val="00A77133"/>
    <w:rsid w:val="00A77141"/>
    <w:rsid w:val="00A77301"/>
    <w:rsid w:val="00A77620"/>
    <w:rsid w:val="00A7772D"/>
    <w:rsid w:val="00A777BC"/>
    <w:rsid w:val="00A77C20"/>
    <w:rsid w:val="00A77C2E"/>
    <w:rsid w:val="00A77C6F"/>
    <w:rsid w:val="00A77D06"/>
    <w:rsid w:val="00A77D83"/>
    <w:rsid w:val="00A77E41"/>
    <w:rsid w:val="00A77ED6"/>
    <w:rsid w:val="00A77EE6"/>
    <w:rsid w:val="00A77F28"/>
    <w:rsid w:val="00A77F40"/>
    <w:rsid w:val="00A80112"/>
    <w:rsid w:val="00A801AD"/>
    <w:rsid w:val="00A80337"/>
    <w:rsid w:val="00A8033F"/>
    <w:rsid w:val="00A8058C"/>
    <w:rsid w:val="00A80654"/>
    <w:rsid w:val="00A806C7"/>
    <w:rsid w:val="00A807B7"/>
    <w:rsid w:val="00A809DE"/>
    <w:rsid w:val="00A80BFE"/>
    <w:rsid w:val="00A80D85"/>
    <w:rsid w:val="00A80E6F"/>
    <w:rsid w:val="00A8106A"/>
    <w:rsid w:val="00A810D8"/>
    <w:rsid w:val="00A811D1"/>
    <w:rsid w:val="00A813F3"/>
    <w:rsid w:val="00A81400"/>
    <w:rsid w:val="00A81444"/>
    <w:rsid w:val="00A814D1"/>
    <w:rsid w:val="00A817A5"/>
    <w:rsid w:val="00A8183A"/>
    <w:rsid w:val="00A81C42"/>
    <w:rsid w:val="00A81C7B"/>
    <w:rsid w:val="00A81CAD"/>
    <w:rsid w:val="00A81F81"/>
    <w:rsid w:val="00A8236E"/>
    <w:rsid w:val="00A82869"/>
    <w:rsid w:val="00A829E1"/>
    <w:rsid w:val="00A82B16"/>
    <w:rsid w:val="00A82C07"/>
    <w:rsid w:val="00A82DF5"/>
    <w:rsid w:val="00A82EFD"/>
    <w:rsid w:val="00A82F31"/>
    <w:rsid w:val="00A82FC0"/>
    <w:rsid w:val="00A82FF8"/>
    <w:rsid w:val="00A831A1"/>
    <w:rsid w:val="00A8323B"/>
    <w:rsid w:val="00A83482"/>
    <w:rsid w:val="00A8348D"/>
    <w:rsid w:val="00A8384A"/>
    <w:rsid w:val="00A83899"/>
    <w:rsid w:val="00A8398E"/>
    <w:rsid w:val="00A840D5"/>
    <w:rsid w:val="00A842B0"/>
    <w:rsid w:val="00A843B6"/>
    <w:rsid w:val="00A8452B"/>
    <w:rsid w:val="00A84584"/>
    <w:rsid w:val="00A8459B"/>
    <w:rsid w:val="00A845BB"/>
    <w:rsid w:val="00A847EC"/>
    <w:rsid w:val="00A84A60"/>
    <w:rsid w:val="00A84D07"/>
    <w:rsid w:val="00A84F86"/>
    <w:rsid w:val="00A85381"/>
    <w:rsid w:val="00A855B7"/>
    <w:rsid w:val="00A85633"/>
    <w:rsid w:val="00A8564A"/>
    <w:rsid w:val="00A858A4"/>
    <w:rsid w:val="00A85A29"/>
    <w:rsid w:val="00A85B2A"/>
    <w:rsid w:val="00A85C33"/>
    <w:rsid w:val="00A85C79"/>
    <w:rsid w:val="00A85D76"/>
    <w:rsid w:val="00A86169"/>
    <w:rsid w:val="00A86193"/>
    <w:rsid w:val="00A86209"/>
    <w:rsid w:val="00A8624A"/>
    <w:rsid w:val="00A862B3"/>
    <w:rsid w:val="00A863EC"/>
    <w:rsid w:val="00A864D2"/>
    <w:rsid w:val="00A8658E"/>
    <w:rsid w:val="00A86C6B"/>
    <w:rsid w:val="00A86E5D"/>
    <w:rsid w:val="00A86F8C"/>
    <w:rsid w:val="00A86FA8"/>
    <w:rsid w:val="00A8707B"/>
    <w:rsid w:val="00A8709E"/>
    <w:rsid w:val="00A871F0"/>
    <w:rsid w:val="00A8748E"/>
    <w:rsid w:val="00A875AF"/>
    <w:rsid w:val="00A87775"/>
    <w:rsid w:val="00A87819"/>
    <w:rsid w:val="00A87A5D"/>
    <w:rsid w:val="00A87C89"/>
    <w:rsid w:val="00A87CE2"/>
    <w:rsid w:val="00A87DD9"/>
    <w:rsid w:val="00A87E66"/>
    <w:rsid w:val="00A87E83"/>
    <w:rsid w:val="00A87FE3"/>
    <w:rsid w:val="00A87FF9"/>
    <w:rsid w:val="00A90012"/>
    <w:rsid w:val="00A902B3"/>
    <w:rsid w:val="00A9032E"/>
    <w:rsid w:val="00A90663"/>
    <w:rsid w:val="00A907E4"/>
    <w:rsid w:val="00A907E9"/>
    <w:rsid w:val="00A90844"/>
    <w:rsid w:val="00A909DE"/>
    <w:rsid w:val="00A909EB"/>
    <w:rsid w:val="00A90A9B"/>
    <w:rsid w:val="00A90C54"/>
    <w:rsid w:val="00A91020"/>
    <w:rsid w:val="00A910DC"/>
    <w:rsid w:val="00A910F5"/>
    <w:rsid w:val="00A912D0"/>
    <w:rsid w:val="00A91376"/>
    <w:rsid w:val="00A913C2"/>
    <w:rsid w:val="00A91630"/>
    <w:rsid w:val="00A91956"/>
    <w:rsid w:val="00A91B22"/>
    <w:rsid w:val="00A91B9E"/>
    <w:rsid w:val="00A91D62"/>
    <w:rsid w:val="00A91E05"/>
    <w:rsid w:val="00A92061"/>
    <w:rsid w:val="00A925F3"/>
    <w:rsid w:val="00A92698"/>
    <w:rsid w:val="00A927A2"/>
    <w:rsid w:val="00A928A8"/>
    <w:rsid w:val="00A9298B"/>
    <w:rsid w:val="00A92A3E"/>
    <w:rsid w:val="00A92C9E"/>
    <w:rsid w:val="00A92D44"/>
    <w:rsid w:val="00A92F7F"/>
    <w:rsid w:val="00A93030"/>
    <w:rsid w:val="00A93039"/>
    <w:rsid w:val="00A934D9"/>
    <w:rsid w:val="00A93699"/>
    <w:rsid w:val="00A93713"/>
    <w:rsid w:val="00A938A2"/>
    <w:rsid w:val="00A93C8E"/>
    <w:rsid w:val="00A93D00"/>
    <w:rsid w:val="00A93E68"/>
    <w:rsid w:val="00A93F56"/>
    <w:rsid w:val="00A941B2"/>
    <w:rsid w:val="00A941C4"/>
    <w:rsid w:val="00A94218"/>
    <w:rsid w:val="00A94271"/>
    <w:rsid w:val="00A943F3"/>
    <w:rsid w:val="00A94403"/>
    <w:rsid w:val="00A94531"/>
    <w:rsid w:val="00A9455F"/>
    <w:rsid w:val="00A9471A"/>
    <w:rsid w:val="00A94827"/>
    <w:rsid w:val="00A94D07"/>
    <w:rsid w:val="00A94EE1"/>
    <w:rsid w:val="00A94F5A"/>
    <w:rsid w:val="00A94FEB"/>
    <w:rsid w:val="00A9527C"/>
    <w:rsid w:val="00A953A7"/>
    <w:rsid w:val="00A95741"/>
    <w:rsid w:val="00A9581D"/>
    <w:rsid w:val="00A95EC8"/>
    <w:rsid w:val="00A95F26"/>
    <w:rsid w:val="00A95F44"/>
    <w:rsid w:val="00A960E4"/>
    <w:rsid w:val="00A962CB"/>
    <w:rsid w:val="00A963E3"/>
    <w:rsid w:val="00A964FB"/>
    <w:rsid w:val="00A9658D"/>
    <w:rsid w:val="00A96985"/>
    <w:rsid w:val="00A96A50"/>
    <w:rsid w:val="00A96AE8"/>
    <w:rsid w:val="00A96C7A"/>
    <w:rsid w:val="00A96E20"/>
    <w:rsid w:val="00A96FD4"/>
    <w:rsid w:val="00A9749E"/>
    <w:rsid w:val="00A97587"/>
    <w:rsid w:val="00A975AF"/>
    <w:rsid w:val="00A97A04"/>
    <w:rsid w:val="00A97A4C"/>
    <w:rsid w:val="00A97BBB"/>
    <w:rsid w:val="00A97E9E"/>
    <w:rsid w:val="00AA004A"/>
    <w:rsid w:val="00AA057F"/>
    <w:rsid w:val="00AA084D"/>
    <w:rsid w:val="00AA0949"/>
    <w:rsid w:val="00AA0A73"/>
    <w:rsid w:val="00AA0B07"/>
    <w:rsid w:val="00AA0B5D"/>
    <w:rsid w:val="00AA0B66"/>
    <w:rsid w:val="00AA0D7F"/>
    <w:rsid w:val="00AA0DF7"/>
    <w:rsid w:val="00AA0F03"/>
    <w:rsid w:val="00AA11F1"/>
    <w:rsid w:val="00AA12A9"/>
    <w:rsid w:val="00AA13B7"/>
    <w:rsid w:val="00AA151F"/>
    <w:rsid w:val="00AA1850"/>
    <w:rsid w:val="00AA1913"/>
    <w:rsid w:val="00AA1A86"/>
    <w:rsid w:val="00AA1AB9"/>
    <w:rsid w:val="00AA1D50"/>
    <w:rsid w:val="00AA1DD6"/>
    <w:rsid w:val="00AA220F"/>
    <w:rsid w:val="00AA22A2"/>
    <w:rsid w:val="00AA22DA"/>
    <w:rsid w:val="00AA261D"/>
    <w:rsid w:val="00AA2B6C"/>
    <w:rsid w:val="00AA2BF2"/>
    <w:rsid w:val="00AA321D"/>
    <w:rsid w:val="00AA3617"/>
    <w:rsid w:val="00AA3715"/>
    <w:rsid w:val="00AA3764"/>
    <w:rsid w:val="00AA37F3"/>
    <w:rsid w:val="00AA383B"/>
    <w:rsid w:val="00AA3A0F"/>
    <w:rsid w:val="00AA3D62"/>
    <w:rsid w:val="00AA3EA0"/>
    <w:rsid w:val="00AA3F68"/>
    <w:rsid w:val="00AA3F95"/>
    <w:rsid w:val="00AA404F"/>
    <w:rsid w:val="00AA42E8"/>
    <w:rsid w:val="00AA4593"/>
    <w:rsid w:val="00AA477A"/>
    <w:rsid w:val="00AA4982"/>
    <w:rsid w:val="00AA4B7A"/>
    <w:rsid w:val="00AA4B8F"/>
    <w:rsid w:val="00AA4BA4"/>
    <w:rsid w:val="00AA4C41"/>
    <w:rsid w:val="00AA4CEB"/>
    <w:rsid w:val="00AA4E97"/>
    <w:rsid w:val="00AA4EA8"/>
    <w:rsid w:val="00AA4FBF"/>
    <w:rsid w:val="00AA512B"/>
    <w:rsid w:val="00AA51BE"/>
    <w:rsid w:val="00AA5255"/>
    <w:rsid w:val="00AA548D"/>
    <w:rsid w:val="00AA55CF"/>
    <w:rsid w:val="00AA567F"/>
    <w:rsid w:val="00AA56C4"/>
    <w:rsid w:val="00AA5708"/>
    <w:rsid w:val="00AA594B"/>
    <w:rsid w:val="00AA5975"/>
    <w:rsid w:val="00AA5B59"/>
    <w:rsid w:val="00AA5F6A"/>
    <w:rsid w:val="00AA6260"/>
    <w:rsid w:val="00AA6422"/>
    <w:rsid w:val="00AA6C63"/>
    <w:rsid w:val="00AA7018"/>
    <w:rsid w:val="00AA708F"/>
    <w:rsid w:val="00AA70B2"/>
    <w:rsid w:val="00AA70B4"/>
    <w:rsid w:val="00AA70D6"/>
    <w:rsid w:val="00AA7170"/>
    <w:rsid w:val="00AA7244"/>
    <w:rsid w:val="00AA734B"/>
    <w:rsid w:val="00AA76FB"/>
    <w:rsid w:val="00AA7788"/>
    <w:rsid w:val="00AA792C"/>
    <w:rsid w:val="00AA7985"/>
    <w:rsid w:val="00AA7A46"/>
    <w:rsid w:val="00AA7B2D"/>
    <w:rsid w:val="00AA7C48"/>
    <w:rsid w:val="00AB011C"/>
    <w:rsid w:val="00AB0501"/>
    <w:rsid w:val="00AB050E"/>
    <w:rsid w:val="00AB062B"/>
    <w:rsid w:val="00AB071B"/>
    <w:rsid w:val="00AB097D"/>
    <w:rsid w:val="00AB0D4C"/>
    <w:rsid w:val="00AB10B7"/>
    <w:rsid w:val="00AB10BB"/>
    <w:rsid w:val="00AB10D4"/>
    <w:rsid w:val="00AB11BC"/>
    <w:rsid w:val="00AB1351"/>
    <w:rsid w:val="00AB157A"/>
    <w:rsid w:val="00AB17B5"/>
    <w:rsid w:val="00AB1BE0"/>
    <w:rsid w:val="00AB1C48"/>
    <w:rsid w:val="00AB1C91"/>
    <w:rsid w:val="00AB1D15"/>
    <w:rsid w:val="00AB1DAF"/>
    <w:rsid w:val="00AB1F6C"/>
    <w:rsid w:val="00AB242E"/>
    <w:rsid w:val="00AB2975"/>
    <w:rsid w:val="00AB2A60"/>
    <w:rsid w:val="00AB2D48"/>
    <w:rsid w:val="00AB2E68"/>
    <w:rsid w:val="00AB3258"/>
    <w:rsid w:val="00AB32BF"/>
    <w:rsid w:val="00AB343B"/>
    <w:rsid w:val="00AB345D"/>
    <w:rsid w:val="00AB3484"/>
    <w:rsid w:val="00AB356A"/>
    <w:rsid w:val="00AB3705"/>
    <w:rsid w:val="00AB37EA"/>
    <w:rsid w:val="00AB3A28"/>
    <w:rsid w:val="00AB3A3F"/>
    <w:rsid w:val="00AB3A63"/>
    <w:rsid w:val="00AB3A9D"/>
    <w:rsid w:val="00AB3B7F"/>
    <w:rsid w:val="00AB4039"/>
    <w:rsid w:val="00AB408B"/>
    <w:rsid w:val="00AB4230"/>
    <w:rsid w:val="00AB429C"/>
    <w:rsid w:val="00AB4382"/>
    <w:rsid w:val="00AB4694"/>
    <w:rsid w:val="00AB47A9"/>
    <w:rsid w:val="00AB4996"/>
    <w:rsid w:val="00AB4A2D"/>
    <w:rsid w:val="00AB4C06"/>
    <w:rsid w:val="00AB4DCF"/>
    <w:rsid w:val="00AB4FA4"/>
    <w:rsid w:val="00AB5023"/>
    <w:rsid w:val="00AB5073"/>
    <w:rsid w:val="00AB510B"/>
    <w:rsid w:val="00AB511B"/>
    <w:rsid w:val="00AB541C"/>
    <w:rsid w:val="00AB556B"/>
    <w:rsid w:val="00AB5732"/>
    <w:rsid w:val="00AB585A"/>
    <w:rsid w:val="00AB596B"/>
    <w:rsid w:val="00AB6050"/>
    <w:rsid w:val="00AB61BC"/>
    <w:rsid w:val="00AB620F"/>
    <w:rsid w:val="00AB64FE"/>
    <w:rsid w:val="00AB662F"/>
    <w:rsid w:val="00AB69A0"/>
    <w:rsid w:val="00AB6B76"/>
    <w:rsid w:val="00AB6BCE"/>
    <w:rsid w:val="00AB6CE4"/>
    <w:rsid w:val="00AB6F60"/>
    <w:rsid w:val="00AB6FE0"/>
    <w:rsid w:val="00AB73F3"/>
    <w:rsid w:val="00AB7B80"/>
    <w:rsid w:val="00AB7FBA"/>
    <w:rsid w:val="00ABBC80"/>
    <w:rsid w:val="00AC0314"/>
    <w:rsid w:val="00AC063E"/>
    <w:rsid w:val="00AC06FF"/>
    <w:rsid w:val="00AC090E"/>
    <w:rsid w:val="00AC0FD0"/>
    <w:rsid w:val="00AC0FE8"/>
    <w:rsid w:val="00AC1001"/>
    <w:rsid w:val="00AC12D1"/>
    <w:rsid w:val="00AC1779"/>
    <w:rsid w:val="00AC1962"/>
    <w:rsid w:val="00AC1A5F"/>
    <w:rsid w:val="00AC1B20"/>
    <w:rsid w:val="00AC1BE3"/>
    <w:rsid w:val="00AC1F6C"/>
    <w:rsid w:val="00AC1FA6"/>
    <w:rsid w:val="00AC1FBC"/>
    <w:rsid w:val="00AC20D7"/>
    <w:rsid w:val="00AC2377"/>
    <w:rsid w:val="00AC251F"/>
    <w:rsid w:val="00AC25AA"/>
    <w:rsid w:val="00AC26B3"/>
    <w:rsid w:val="00AC2860"/>
    <w:rsid w:val="00AC28AE"/>
    <w:rsid w:val="00AC2958"/>
    <w:rsid w:val="00AC2FC1"/>
    <w:rsid w:val="00AC31B6"/>
    <w:rsid w:val="00AC3306"/>
    <w:rsid w:val="00AC3389"/>
    <w:rsid w:val="00AC346B"/>
    <w:rsid w:val="00AC34BF"/>
    <w:rsid w:val="00AC382B"/>
    <w:rsid w:val="00AC3931"/>
    <w:rsid w:val="00AC39D1"/>
    <w:rsid w:val="00AC39DE"/>
    <w:rsid w:val="00AC427F"/>
    <w:rsid w:val="00AC430F"/>
    <w:rsid w:val="00AC4389"/>
    <w:rsid w:val="00AC4869"/>
    <w:rsid w:val="00AC48EB"/>
    <w:rsid w:val="00AC49CF"/>
    <w:rsid w:val="00AC49FD"/>
    <w:rsid w:val="00AC4C43"/>
    <w:rsid w:val="00AC4CE7"/>
    <w:rsid w:val="00AC4EB8"/>
    <w:rsid w:val="00AC5415"/>
    <w:rsid w:val="00AC54EE"/>
    <w:rsid w:val="00AC5511"/>
    <w:rsid w:val="00AC576B"/>
    <w:rsid w:val="00AC58E2"/>
    <w:rsid w:val="00AC596C"/>
    <w:rsid w:val="00AC5B33"/>
    <w:rsid w:val="00AC5DCF"/>
    <w:rsid w:val="00AC5DD3"/>
    <w:rsid w:val="00AC5DDF"/>
    <w:rsid w:val="00AC6124"/>
    <w:rsid w:val="00AC61D3"/>
    <w:rsid w:val="00AC63AE"/>
    <w:rsid w:val="00AC6AC1"/>
    <w:rsid w:val="00AC6D1F"/>
    <w:rsid w:val="00AC6F62"/>
    <w:rsid w:val="00AC72DF"/>
    <w:rsid w:val="00AC73B0"/>
    <w:rsid w:val="00AC746B"/>
    <w:rsid w:val="00AC77C3"/>
    <w:rsid w:val="00AC783D"/>
    <w:rsid w:val="00AC795D"/>
    <w:rsid w:val="00AC796F"/>
    <w:rsid w:val="00AC7AD8"/>
    <w:rsid w:val="00AC7C4E"/>
    <w:rsid w:val="00AC7FD7"/>
    <w:rsid w:val="00AD005C"/>
    <w:rsid w:val="00AD0168"/>
    <w:rsid w:val="00AD0187"/>
    <w:rsid w:val="00AD0345"/>
    <w:rsid w:val="00AD0567"/>
    <w:rsid w:val="00AD0781"/>
    <w:rsid w:val="00AD0844"/>
    <w:rsid w:val="00AD0B48"/>
    <w:rsid w:val="00AD0D08"/>
    <w:rsid w:val="00AD0D11"/>
    <w:rsid w:val="00AD0D70"/>
    <w:rsid w:val="00AD0E61"/>
    <w:rsid w:val="00AD0FB8"/>
    <w:rsid w:val="00AD1038"/>
    <w:rsid w:val="00AD10BD"/>
    <w:rsid w:val="00AD1253"/>
    <w:rsid w:val="00AD1308"/>
    <w:rsid w:val="00AD1349"/>
    <w:rsid w:val="00AD1358"/>
    <w:rsid w:val="00AD13F6"/>
    <w:rsid w:val="00AD1515"/>
    <w:rsid w:val="00AD1603"/>
    <w:rsid w:val="00AD16D0"/>
    <w:rsid w:val="00AD19C1"/>
    <w:rsid w:val="00AD1AA6"/>
    <w:rsid w:val="00AD1B15"/>
    <w:rsid w:val="00AD1B2D"/>
    <w:rsid w:val="00AD1EEF"/>
    <w:rsid w:val="00AD21C5"/>
    <w:rsid w:val="00AD2239"/>
    <w:rsid w:val="00AD2803"/>
    <w:rsid w:val="00AD28F9"/>
    <w:rsid w:val="00AD291E"/>
    <w:rsid w:val="00AD2D39"/>
    <w:rsid w:val="00AD2D45"/>
    <w:rsid w:val="00AD2D85"/>
    <w:rsid w:val="00AD2D94"/>
    <w:rsid w:val="00AD2E3D"/>
    <w:rsid w:val="00AD2E4F"/>
    <w:rsid w:val="00AD3386"/>
    <w:rsid w:val="00AD33DA"/>
    <w:rsid w:val="00AD3685"/>
    <w:rsid w:val="00AD3811"/>
    <w:rsid w:val="00AD39AA"/>
    <w:rsid w:val="00AD3A25"/>
    <w:rsid w:val="00AD3AFE"/>
    <w:rsid w:val="00AD3E9D"/>
    <w:rsid w:val="00AD4213"/>
    <w:rsid w:val="00AD42F0"/>
    <w:rsid w:val="00AD432D"/>
    <w:rsid w:val="00AD455A"/>
    <w:rsid w:val="00AD47C8"/>
    <w:rsid w:val="00AD49C8"/>
    <w:rsid w:val="00AD4A0C"/>
    <w:rsid w:val="00AD4F06"/>
    <w:rsid w:val="00AD4FD4"/>
    <w:rsid w:val="00AD5610"/>
    <w:rsid w:val="00AD5681"/>
    <w:rsid w:val="00AD5A25"/>
    <w:rsid w:val="00AD5BE0"/>
    <w:rsid w:val="00AD5C1F"/>
    <w:rsid w:val="00AD5ED9"/>
    <w:rsid w:val="00AD5F23"/>
    <w:rsid w:val="00AD6032"/>
    <w:rsid w:val="00AD60EE"/>
    <w:rsid w:val="00AD6182"/>
    <w:rsid w:val="00AD6245"/>
    <w:rsid w:val="00AD654F"/>
    <w:rsid w:val="00AD6634"/>
    <w:rsid w:val="00AD6726"/>
    <w:rsid w:val="00AD68AD"/>
    <w:rsid w:val="00AD69F3"/>
    <w:rsid w:val="00AD6A8C"/>
    <w:rsid w:val="00AD6B3D"/>
    <w:rsid w:val="00AD6C2C"/>
    <w:rsid w:val="00AD6D8D"/>
    <w:rsid w:val="00AD6E61"/>
    <w:rsid w:val="00AD71B2"/>
    <w:rsid w:val="00AD7250"/>
    <w:rsid w:val="00AD79F4"/>
    <w:rsid w:val="00AD7B0A"/>
    <w:rsid w:val="00AD7C3C"/>
    <w:rsid w:val="00AD7C8D"/>
    <w:rsid w:val="00AD7EAB"/>
    <w:rsid w:val="00AD7FED"/>
    <w:rsid w:val="00AE018A"/>
    <w:rsid w:val="00AE01A6"/>
    <w:rsid w:val="00AE0207"/>
    <w:rsid w:val="00AE04B0"/>
    <w:rsid w:val="00AE0507"/>
    <w:rsid w:val="00AE087C"/>
    <w:rsid w:val="00AE0A74"/>
    <w:rsid w:val="00AE0AA0"/>
    <w:rsid w:val="00AE0C9E"/>
    <w:rsid w:val="00AE0D25"/>
    <w:rsid w:val="00AE0D68"/>
    <w:rsid w:val="00AE0D87"/>
    <w:rsid w:val="00AE0E35"/>
    <w:rsid w:val="00AE0FE4"/>
    <w:rsid w:val="00AE1169"/>
    <w:rsid w:val="00AE12D0"/>
    <w:rsid w:val="00AE1439"/>
    <w:rsid w:val="00AE14C1"/>
    <w:rsid w:val="00AE1BE5"/>
    <w:rsid w:val="00AE1D04"/>
    <w:rsid w:val="00AE1D4B"/>
    <w:rsid w:val="00AE1ED9"/>
    <w:rsid w:val="00AE1F04"/>
    <w:rsid w:val="00AE1FC4"/>
    <w:rsid w:val="00AE20D6"/>
    <w:rsid w:val="00AE2123"/>
    <w:rsid w:val="00AE216B"/>
    <w:rsid w:val="00AE2194"/>
    <w:rsid w:val="00AE21B2"/>
    <w:rsid w:val="00AE2305"/>
    <w:rsid w:val="00AE2639"/>
    <w:rsid w:val="00AE2B51"/>
    <w:rsid w:val="00AE2CAE"/>
    <w:rsid w:val="00AE2F6D"/>
    <w:rsid w:val="00AE3274"/>
    <w:rsid w:val="00AE33C4"/>
    <w:rsid w:val="00AE342E"/>
    <w:rsid w:val="00AE36C9"/>
    <w:rsid w:val="00AE3A33"/>
    <w:rsid w:val="00AE3B30"/>
    <w:rsid w:val="00AE3D90"/>
    <w:rsid w:val="00AE3F0A"/>
    <w:rsid w:val="00AE3FA7"/>
    <w:rsid w:val="00AE4187"/>
    <w:rsid w:val="00AE42CB"/>
    <w:rsid w:val="00AE4528"/>
    <w:rsid w:val="00AE4929"/>
    <w:rsid w:val="00AE495D"/>
    <w:rsid w:val="00AE4B44"/>
    <w:rsid w:val="00AE4B8E"/>
    <w:rsid w:val="00AE4C43"/>
    <w:rsid w:val="00AE4E0D"/>
    <w:rsid w:val="00AE4F33"/>
    <w:rsid w:val="00AE5157"/>
    <w:rsid w:val="00AE51A6"/>
    <w:rsid w:val="00AE54D9"/>
    <w:rsid w:val="00AE5651"/>
    <w:rsid w:val="00AE5807"/>
    <w:rsid w:val="00AE5836"/>
    <w:rsid w:val="00AE5B34"/>
    <w:rsid w:val="00AE5D00"/>
    <w:rsid w:val="00AE5DAA"/>
    <w:rsid w:val="00AE6011"/>
    <w:rsid w:val="00AE6013"/>
    <w:rsid w:val="00AE60A0"/>
    <w:rsid w:val="00AE61FD"/>
    <w:rsid w:val="00AE6229"/>
    <w:rsid w:val="00AE6264"/>
    <w:rsid w:val="00AE6283"/>
    <w:rsid w:val="00AE6284"/>
    <w:rsid w:val="00AE6320"/>
    <w:rsid w:val="00AE63B2"/>
    <w:rsid w:val="00AE6672"/>
    <w:rsid w:val="00AE68B2"/>
    <w:rsid w:val="00AE6B90"/>
    <w:rsid w:val="00AE6D6E"/>
    <w:rsid w:val="00AE7491"/>
    <w:rsid w:val="00AE7647"/>
    <w:rsid w:val="00AE7898"/>
    <w:rsid w:val="00AE7B76"/>
    <w:rsid w:val="00AE7B9C"/>
    <w:rsid w:val="00AE7D76"/>
    <w:rsid w:val="00AF017A"/>
    <w:rsid w:val="00AF048C"/>
    <w:rsid w:val="00AF04B6"/>
    <w:rsid w:val="00AF0740"/>
    <w:rsid w:val="00AF080C"/>
    <w:rsid w:val="00AF0956"/>
    <w:rsid w:val="00AF0C6C"/>
    <w:rsid w:val="00AF0C7D"/>
    <w:rsid w:val="00AF0CCA"/>
    <w:rsid w:val="00AF0D4F"/>
    <w:rsid w:val="00AF0FA2"/>
    <w:rsid w:val="00AF1007"/>
    <w:rsid w:val="00AF1095"/>
    <w:rsid w:val="00AF152D"/>
    <w:rsid w:val="00AF1881"/>
    <w:rsid w:val="00AF1AD3"/>
    <w:rsid w:val="00AF1B1C"/>
    <w:rsid w:val="00AF1BCE"/>
    <w:rsid w:val="00AF1D49"/>
    <w:rsid w:val="00AF1EC0"/>
    <w:rsid w:val="00AF1F7F"/>
    <w:rsid w:val="00AF2471"/>
    <w:rsid w:val="00AF253E"/>
    <w:rsid w:val="00AF2633"/>
    <w:rsid w:val="00AF2808"/>
    <w:rsid w:val="00AF280A"/>
    <w:rsid w:val="00AF287B"/>
    <w:rsid w:val="00AF2928"/>
    <w:rsid w:val="00AF2AB3"/>
    <w:rsid w:val="00AF2B9D"/>
    <w:rsid w:val="00AF2C5B"/>
    <w:rsid w:val="00AF2D89"/>
    <w:rsid w:val="00AF2FEA"/>
    <w:rsid w:val="00AF3078"/>
    <w:rsid w:val="00AF3143"/>
    <w:rsid w:val="00AF319E"/>
    <w:rsid w:val="00AF33CB"/>
    <w:rsid w:val="00AF34C8"/>
    <w:rsid w:val="00AF366F"/>
    <w:rsid w:val="00AF367A"/>
    <w:rsid w:val="00AF3763"/>
    <w:rsid w:val="00AF3824"/>
    <w:rsid w:val="00AF387C"/>
    <w:rsid w:val="00AF39BB"/>
    <w:rsid w:val="00AF3A2D"/>
    <w:rsid w:val="00AF3CEC"/>
    <w:rsid w:val="00AF3D4D"/>
    <w:rsid w:val="00AF44C3"/>
    <w:rsid w:val="00AF477E"/>
    <w:rsid w:val="00AF4AD9"/>
    <w:rsid w:val="00AF4B9D"/>
    <w:rsid w:val="00AF4C5B"/>
    <w:rsid w:val="00AF4C98"/>
    <w:rsid w:val="00AF514C"/>
    <w:rsid w:val="00AF515E"/>
    <w:rsid w:val="00AF5334"/>
    <w:rsid w:val="00AF54CE"/>
    <w:rsid w:val="00AF55CD"/>
    <w:rsid w:val="00AF56EA"/>
    <w:rsid w:val="00AF5BF5"/>
    <w:rsid w:val="00AF5CFE"/>
    <w:rsid w:val="00AF5DD0"/>
    <w:rsid w:val="00AF5EE9"/>
    <w:rsid w:val="00AF60B3"/>
    <w:rsid w:val="00AF6325"/>
    <w:rsid w:val="00AF6445"/>
    <w:rsid w:val="00AF64EE"/>
    <w:rsid w:val="00AF656E"/>
    <w:rsid w:val="00AF6844"/>
    <w:rsid w:val="00AF6881"/>
    <w:rsid w:val="00AF6DFE"/>
    <w:rsid w:val="00AF6EA0"/>
    <w:rsid w:val="00AF70CD"/>
    <w:rsid w:val="00AF7110"/>
    <w:rsid w:val="00AF756D"/>
    <w:rsid w:val="00AF7631"/>
    <w:rsid w:val="00AF76B1"/>
    <w:rsid w:val="00AF7842"/>
    <w:rsid w:val="00AF7A2A"/>
    <w:rsid w:val="00AF7B65"/>
    <w:rsid w:val="00AF7CBF"/>
    <w:rsid w:val="00AF7CFD"/>
    <w:rsid w:val="00AF7EDA"/>
    <w:rsid w:val="00AF7EE5"/>
    <w:rsid w:val="00AF7F3E"/>
    <w:rsid w:val="00AF7F73"/>
    <w:rsid w:val="00AF7FC0"/>
    <w:rsid w:val="00AF7FD4"/>
    <w:rsid w:val="00B00064"/>
    <w:rsid w:val="00B0053E"/>
    <w:rsid w:val="00B0083F"/>
    <w:rsid w:val="00B00842"/>
    <w:rsid w:val="00B00CB5"/>
    <w:rsid w:val="00B00D1F"/>
    <w:rsid w:val="00B00D50"/>
    <w:rsid w:val="00B00D62"/>
    <w:rsid w:val="00B012C1"/>
    <w:rsid w:val="00B01642"/>
    <w:rsid w:val="00B01925"/>
    <w:rsid w:val="00B01A94"/>
    <w:rsid w:val="00B01E38"/>
    <w:rsid w:val="00B01F04"/>
    <w:rsid w:val="00B022D1"/>
    <w:rsid w:val="00B02424"/>
    <w:rsid w:val="00B02539"/>
    <w:rsid w:val="00B02661"/>
    <w:rsid w:val="00B026B3"/>
    <w:rsid w:val="00B02821"/>
    <w:rsid w:val="00B02BA8"/>
    <w:rsid w:val="00B02BB9"/>
    <w:rsid w:val="00B02ECC"/>
    <w:rsid w:val="00B03068"/>
    <w:rsid w:val="00B033D0"/>
    <w:rsid w:val="00B034D3"/>
    <w:rsid w:val="00B03524"/>
    <w:rsid w:val="00B03619"/>
    <w:rsid w:val="00B0378E"/>
    <w:rsid w:val="00B037FA"/>
    <w:rsid w:val="00B038FE"/>
    <w:rsid w:val="00B03B57"/>
    <w:rsid w:val="00B03C86"/>
    <w:rsid w:val="00B03D45"/>
    <w:rsid w:val="00B03E10"/>
    <w:rsid w:val="00B03E4D"/>
    <w:rsid w:val="00B03E73"/>
    <w:rsid w:val="00B040CE"/>
    <w:rsid w:val="00B042E9"/>
    <w:rsid w:val="00B04322"/>
    <w:rsid w:val="00B0461D"/>
    <w:rsid w:val="00B046F1"/>
    <w:rsid w:val="00B049F9"/>
    <w:rsid w:val="00B04B2A"/>
    <w:rsid w:val="00B04C8B"/>
    <w:rsid w:val="00B04CCD"/>
    <w:rsid w:val="00B04F2A"/>
    <w:rsid w:val="00B04F6F"/>
    <w:rsid w:val="00B0500F"/>
    <w:rsid w:val="00B05394"/>
    <w:rsid w:val="00B055C3"/>
    <w:rsid w:val="00B05669"/>
    <w:rsid w:val="00B0589B"/>
    <w:rsid w:val="00B059AF"/>
    <w:rsid w:val="00B059D5"/>
    <w:rsid w:val="00B05AE8"/>
    <w:rsid w:val="00B05B3A"/>
    <w:rsid w:val="00B05D52"/>
    <w:rsid w:val="00B0640F"/>
    <w:rsid w:val="00B06644"/>
    <w:rsid w:val="00B0677D"/>
    <w:rsid w:val="00B06851"/>
    <w:rsid w:val="00B069BC"/>
    <w:rsid w:val="00B06A91"/>
    <w:rsid w:val="00B06ABB"/>
    <w:rsid w:val="00B06EF3"/>
    <w:rsid w:val="00B06F8C"/>
    <w:rsid w:val="00B07039"/>
    <w:rsid w:val="00B073E3"/>
    <w:rsid w:val="00B0749E"/>
    <w:rsid w:val="00B0771A"/>
    <w:rsid w:val="00B077F1"/>
    <w:rsid w:val="00B079BF"/>
    <w:rsid w:val="00B07A34"/>
    <w:rsid w:val="00B07A36"/>
    <w:rsid w:val="00B07C35"/>
    <w:rsid w:val="00B07C51"/>
    <w:rsid w:val="00B07DDC"/>
    <w:rsid w:val="00B07E35"/>
    <w:rsid w:val="00B07E7B"/>
    <w:rsid w:val="00B07F97"/>
    <w:rsid w:val="00B10428"/>
    <w:rsid w:val="00B10459"/>
    <w:rsid w:val="00B104E9"/>
    <w:rsid w:val="00B1057A"/>
    <w:rsid w:val="00B10BFA"/>
    <w:rsid w:val="00B10CFF"/>
    <w:rsid w:val="00B11059"/>
    <w:rsid w:val="00B11270"/>
    <w:rsid w:val="00B112C0"/>
    <w:rsid w:val="00B112EA"/>
    <w:rsid w:val="00B1130B"/>
    <w:rsid w:val="00B1133B"/>
    <w:rsid w:val="00B114B3"/>
    <w:rsid w:val="00B11F57"/>
    <w:rsid w:val="00B12169"/>
    <w:rsid w:val="00B12262"/>
    <w:rsid w:val="00B12325"/>
    <w:rsid w:val="00B12479"/>
    <w:rsid w:val="00B124C7"/>
    <w:rsid w:val="00B12CDE"/>
    <w:rsid w:val="00B12D44"/>
    <w:rsid w:val="00B13364"/>
    <w:rsid w:val="00B13375"/>
    <w:rsid w:val="00B134C4"/>
    <w:rsid w:val="00B135C1"/>
    <w:rsid w:val="00B1368D"/>
    <w:rsid w:val="00B137F1"/>
    <w:rsid w:val="00B1389B"/>
    <w:rsid w:val="00B13A32"/>
    <w:rsid w:val="00B13AFF"/>
    <w:rsid w:val="00B13F0E"/>
    <w:rsid w:val="00B1405F"/>
    <w:rsid w:val="00B140A0"/>
    <w:rsid w:val="00B14413"/>
    <w:rsid w:val="00B14418"/>
    <w:rsid w:val="00B1448E"/>
    <w:rsid w:val="00B1455B"/>
    <w:rsid w:val="00B14A49"/>
    <w:rsid w:val="00B14C25"/>
    <w:rsid w:val="00B14CD6"/>
    <w:rsid w:val="00B14CE8"/>
    <w:rsid w:val="00B14D2F"/>
    <w:rsid w:val="00B150FF"/>
    <w:rsid w:val="00B151D9"/>
    <w:rsid w:val="00B15316"/>
    <w:rsid w:val="00B154AF"/>
    <w:rsid w:val="00B15513"/>
    <w:rsid w:val="00B15875"/>
    <w:rsid w:val="00B15889"/>
    <w:rsid w:val="00B15942"/>
    <w:rsid w:val="00B15971"/>
    <w:rsid w:val="00B15A4B"/>
    <w:rsid w:val="00B15A7D"/>
    <w:rsid w:val="00B15BBB"/>
    <w:rsid w:val="00B15D51"/>
    <w:rsid w:val="00B15ECD"/>
    <w:rsid w:val="00B16142"/>
    <w:rsid w:val="00B16174"/>
    <w:rsid w:val="00B162AB"/>
    <w:rsid w:val="00B16360"/>
    <w:rsid w:val="00B16525"/>
    <w:rsid w:val="00B165A1"/>
    <w:rsid w:val="00B16869"/>
    <w:rsid w:val="00B16BA9"/>
    <w:rsid w:val="00B16E02"/>
    <w:rsid w:val="00B16FA4"/>
    <w:rsid w:val="00B170C5"/>
    <w:rsid w:val="00B172E3"/>
    <w:rsid w:val="00B1736A"/>
    <w:rsid w:val="00B17489"/>
    <w:rsid w:val="00B17510"/>
    <w:rsid w:val="00B17657"/>
    <w:rsid w:val="00B1768F"/>
    <w:rsid w:val="00B1782B"/>
    <w:rsid w:val="00B179A9"/>
    <w:rsid w:val="00B17BC0"/>
    <w:rsid w:val="00B17D1B"/>
    <w:rsid w:val="00B200EC"/>
    <w:rsid w:val="00B2027C"/>
    <w:rsid w:val="00B205EE"/>
    <w:rsid w:val="00B20CFC"/>
    <w:rsid w:val="00B20D47"/>
    <w:rsid w:val="00B20DF9"/>
    <w:rsid w:val="00B20EB1"/>
    <w:rsid w:val="00B21032"/>
    <w:rsid w:val="00B212C6"/>
    <w:rsid w:val="00B218F1"/>
    <w:rsid w:val="00B21C13"/>
    <w:rsid w:val="00B2202F"/>
    <w:rsid w:val="00B22129"/>
    <w:rsid w:val="00B22323"/>
    <w:rsid w:val="00B2267B"/>
    <w:rsid w:val="00B22729"/>
    <w:rsid w:val="00B227CA"/>
    <w:rsid w:val="00B227E0"/>
    <w:rsid w:val="00B229BF"/>
    <w:rsid w:val="00B22A2D"/>
    <w:rsid w:val="00B22C08"/>
    <w:rsid w:val="00B22C20"/>
    <w:rsid w:val="00B22F07"/>
    <w:rsid w:val="00B22F3F"/>
    <w:rsid w:val="00B22F4B"/>
    <w:rsid w:val="00B2310F"/>
    <w:rsid w:val="00B235B5"/>
    <w:rsid w:val="00B23778"/>
    <w:rsid w:val="00B237A6"/>
    <w:rsid w:val="00B23999"/>
    <w:rsid w:val="00B23E26"/>
    <w:rsid w:val="00B23E4A"/>
    <w:rsid w:val="00B23FDE"/>
    <w:rsid w:val="00B24158"/>
    <w:rsid w:val="00B24181"/>
    <w:rsid w:val="00B241BC"/>
    <w:rsid w:val="00B2444E"/>
    <w:rsid w:val="00B24962"/>
    <w:rsid w:val="00B24B95"/>
    <w:rsid w:val="00B24BA2"/>
    <w:rsid w:val="00B24D29"/>
    <w:rsid w:val="00B24D3D"/>
    <w:rsid w:val="00B24F98"/>
    <w:rsid w:val="00B24FDD"/>
    <w:rsid w:val="00B2505A"/>
    <w:rsid w:val="00B2520A"/>
    <w:rsid w:val="00B25215"/>
    <w:rsid w:val="00B25269"/>
    <w:rsid w:val="00B253E2"/>
    <w:rsid w:val="00B25591"/>
    <w:rsid w:val="00B2584A"/>
    <w:rsid w:val="00B25A68"/>
    <w:rsid w:val="00B25C5F"/>
    <w:rsid w:val="00B25D24"/>
    <w:rsid w:val="00B25FA2"/>
    <w:rsid w:val="00B2601B"/>
    <w:rsid w:val="00B26124"/>
    <w:rsid w:val="00B265C1"/>
    <w:rsid w:val="00B266B7"/>
    <w:rsid w:val="00B2676A"/>
    <w:rsid w:val="00B26865"/>
    <w:rsid w:val="00B26A7F"/>
    <w:rsid w:val="00B26D43"/>
    <w:rsid w:val="00B26D61"/>
    <w:rsid w:val="00B26DAA"/>
    <w:rsid w:val="00B26DE2"/>
    <w:rsid w:val="00B270A4"/>
    <w:rsid w:val="00B27138"/>
    <w:rsid w:val="00B273E2"/>
    <w:rsid w:val="00B275C6"/>
    <w:rsid w:val="00B2769A"/>
    <w:rsid w:val="00B27783"/>
    <w:rsid w:val="00B27930"/>
    <w:rsid w:val="00B279E6"/>
    <w:rsid w:val="00B27E94"/>
    <w:rsid w:val="00B3004F"/>
    <w:rsid w:val="00B3007E"/>
    <w:rsid w:val="00B30200"/>
    <w:rsid w:val="00B303B6"/>
    <w:rsid w:val="00B3043E"/>
    <w:rsid w:val="00B30867"/>
    <w:rsid w:val="00B30986"/>
    <w:rsid w:val="00B30A0D"/>
    <w:rsid w:val="00B30A2E"/>
    <w:rsid w:val="00B30C11"/>
    <w:rsid w:val="00B30CD8"/>
    <w:rsid w:val="00B30DAA"/>
    <w:rsid w:val="00B31006"/>
    <w:rsid w:val="00B3110C"/>
    <w:rsid w:val="00B3111F"/>
    <w:rsid w:val="00B31229"/>
    <w:rsid w:val="00B315BB"/>
    <w:rsid w:val="00B3161C"/>
    <w:rsid w:val="00B318C8"/>
    <w:rsid w:val="00B319C2"/>
    <w:rsid w:val="00B319D7"/>
    <w:rsid w:val="00B31AFA"/>
    <w:rsid w:val="00B31B04"/>
    <w:rsid w:val="00B31BAA"/>
    <w:rsid w:val="00B31C65"/>
    <w:rsid w:val="00B31D10"/>
    <w:rsid w:val="00B31EE3"/>
    <w:rsid w:val="00B31EFD"/>
    <w:rsid w:val="00B31F2A"/>
    <w:rsid w:val="00B32530"/>
    <w:rsid w:val="00B32545"/>
    <w:rsid w:val="00B32698"/>
    <w:rsid w:val="00B32719"/>
    <w:rsid w:val="00B32A7E"/>
    <w:rsid w:val="00B32B33"/>
    <w:rsid w:val="00B33155"/>
    <w:rsid w:val="00B333D8"/>
    <w:rsid w:val="00B335BE"/>
    <w:rsid w:val="00B33615"/>
    <w:rsid w:val="00B339D7"/>
    <w:rsid w:val="00B33B30"/>
    <w:rsid w:val="00B33C0D"/>
    <w:rsid w:val="00B33F2E"/>
    <w:rsid w:val="00B342B5"/>
    <w:rsid w:val="00B34525"/>
    <w:rsid w:val="00B345C9"/>
    <w:rsid w:val="00B34786"/>
    <w:rsid w:val="00B348CA"/>
    <w:rsid w:val="00B34934"/>
    <w:rsid w:val="00B34A1F"/>
    <w:rsid w:val="00B34A5C"/>
    <w:rsid w:val="00B34D5F"/>
    <w:rsid w:val="00B34D60"/>
    <w:rsid w:val="00B34EF1"/>
    <w:rsid w:val="00B34F32"/>
    <w:rsid w:val="00B35053"/>
    <w:rsid w:val="00B351CA"/>
    <w:rsid w:val="00B35268"/>
    <w:rsid w:val="00B35287"/>
    <w:rsid w:val="00B3530A"/>
    <w:rsid w:val="00B353D2"/>
    <w:rsid w:val="00B3549A"/>
    <w:rsid w:val="00B354A9"/>
    <w:rsid w:val="00B355E3"/>
    <w:rsid w:val="00B35832"/>
    <w:rsid w:val="00B358E1"/>
    <w:rsid w:val="00B35B60"/>
    <w:rsid w:val="00B35CF9"/>
    <w:rsid w:val="00B35E0E"/>
    <w:rsid w:val="00B35F23"/>
    <w:rsid w:val="00B35FD4"/>
    <w:rsid w:val="00B36387"/>
    <w:rsid w:val="00B366B0"/>
    <w:rsid w:val="00B36705"/>
    <w:rsid w:val="00B368C1"/>
    <w:rsid w:val="00B36925"/>
    <w:rsid w:val="00B36968"/>
    <w:rsid w:val="00B36C35"/>
    <w:rsid w:val="00B36C7E"/>
    <w:rsid w:val="00B36D99"/>
    <w:rsid w:val="00B36E2B"/>
    <w:rsid w:val="00B36E6F"/>
    <w:rsid w:val="00B36EA5"/>
    <w:rsid w:val="00B36F5D"/>
    <w:rsid w:val="00B36FDF"/>
    <w:rsid w:val="00B370B5"/>
    <w:rsid w:val="00B37115"/>
    <w:rsid w:val="00B37183"/>
    <w:rsid w:val="00B3741A"/>
    <w:rsid w:val="00B37654"/>
    <w:rsid w:val="00B37A41"/>
    <w:rsid w:val="00B37A67"/>
    <w:rsid w:val="00B37F68"/>
    <w:rsid w:val="00B4064C"/>
    <w:rsid w:val="00B4066E"/>
    <w:rsid w:val="00B406F6"/>
    <w:rsid w:val="00B4086C"/>
    <w:rsid w:val="00B4090A"/>
    <w:rsid w:val="00B40995"/>
    <w:rsid w:val="00B40A89"/>
    <w:rsid w:val="00B40EE9"/>
    <w:rsid w:val="00B41147"/>
    <w:rsid w:val="00B412CF"/>
    <w:rsid w:val="00B4158F"/>
    <w:rsid w:val="00B419BE"/>
    <w:rsid w:val="00B41A9B"/>
    <w:rsid w:val="00B41CF7"/>
    <w:rsid w:val="00B41D25"/>
    <w:rsid w:val="00B41D64"/>
    <w:rsid w:val="00B41DC5"/>
    <w:rsid w:val="00B421B5"/>
    <w:rsid w:val="00B42368"/>
    <w:rsid w:val="00B42609"/>
    <w:rsid w:val="00B4270B"/>
    <w:rsid w:val="00B4270C"/>
    <w:rsid w:val="00B42884"/>
    <w:rsid w:val="00B42C4E"/>
    <w:rsid w:val="00B42DED"/>
    <w:rsid w:val="00B43251"/>
    <w:rsid w:val="00B43267"/>
    <w:rsid w:val="00B435E0"/>
    <w:rsid w:val="00B43639"/>
    <w:rsid w:val="00B43676"/>
    <w:rsid w:val="00B4368E"/>
    <w:rsid w:val="00B43707"/>
    <w:rsid w:val="00B4384B"/>
    <w:rsid w:val="00B43C4B"/>
    <w:rsid w:val="00B43D7D"/>
    <w:rsid w:val="00B43E20"/>
    <w:rsid w:val="00B43EAD"/>
    <w:rsid w:val="00B43EDA"/>
    <w:rsid w:val="00B44049"/>
    <w:rsid w:val="00B441FE"/>
    <w:rsid w:val="00B442B5"/>
    <w:rsid w:val="00B44304"/>
    <w:rsid w:val="00B4444C"/>
    <w:rsid w:val="00B44576"/>
    <w:rsid w:val="00B44651"/>
    <w:rsid w:val="00B446DF"/>
    <w:rsid w:val="00B44809"/>
    <w:rsid w:val="00B44900"/>
    <w:rsid w:val="00B44C11"/>
    <w:rsid w:val="00B45665"/>
    <w:rsid w:val="00B45A24"/>
    <w:rsid w:val="00B45C3A"/>
    <w:rsid w:val="00B45F65"/>
    <w:rsid w:val="00B461AF"/>
    <w:rsid w:val="00B461C6"/>
    <w:rsid w:val="00B461F6"/>
    <w:rsid w:val="00B464CA"/>
    <w:rsid w:val="00B46657"/>
    <w:rsid w:val="00B4674E"/>
    <w:rsid w:val="00B4687C"/>
    <w:rsid w:val="00B469D8"/>
    <w:rsid w:val="00B46B32"/>
    <w:rsid w:val="00B46B92"/>
    <w:rsid w:val="00B46EB5"/>
    <w:rsid w:val="00B46FA2"/>
    <w:rsid w:val="00B472F8"/>
    <w:rsid w:val="00B474BE"/>
    <w:rsid w:val="00B47573"/>
    <w:rsid w:val="00B47594"/>
    <w:rsid w:val="00B477DD"/>
    <w:rsid w:val="00B479E4"/>
    <w:rsid w:val="00B47A1E"/>
    <w:rsid w:val="00B47B03"/>
    <w:rsid w:val="00B47BF6"/>
    <w:rsid w:val="00B47CCC"/>
    <w:rsid w:val="00B47D6B"/>
    <w:rsid w:val="00B50139"/>
    <w:rsid w:val="00B502B6"/>
    <w:rsid w:val="00B5040B"/>
    <w:rsid w:val="00B505F8"/>
    <w:rsid w:val="00B5067D"/>
    <w:rsid w:val="00B507D9"/>
    <w:rsid w:val="00B50C67"/>
    <w:rsid w:val="00B50D48"/>
    <w:rsid w:val="00B5147A"/>
    <w:rsid w:val="00B51607"/>
    <w:rsid w:val="00B5166D"/>
    <w:rsid w:val="00B51974"/>
    <w:rsid w:val="00B519D4"/>
    <w:rsid w:val="00B51A04"/>
    <w:rsid w:val="00B51BEA"/>
    <w:rsid w:val="00B52485"/>
    <w:rsid w:val="00B524BC"/>
    <w:rsid w:val="00B52665"/>
    <w:rsid w:val="00B527CB"/>
    <w:rsid w:val="00B5288B"/>
    <w:rsid w:val="00B52B46"/>
    <w:rsid w:val="00B52D61"/>
    <w:rsid w:val="00B52DF4"/>
    <w:rsid w:val="00B5352F"/>
    <w:rsid w:val="00B536A3"/>
    <w:rsid w:val="00B53990"/>
    <w:rsid w:val="00B53F43"/>
    <w:rsid w:val="00B53F51"/>
    <w:rsid w:val="00B54125"/>
    <w:rsid w:val="00B541D9"/>
    <w:rsid w:val="00B54695"/>
    <w:rsid w:val="00B5478F"/>
    <w:rsid w:val="00B54AEC"/>
    <w:rsid w:val="00B54C2D"/>
    <w:rsid w:val="00B54DC6"/>
    <w:rsid w:val="00B54F62"/>
    <w:rsid w:val="00B55184"/>
    <w:rsid w:val="00B552C2"/>
    <w:rsid w:val="00B55502"/>
    <w:rsid w:val="00B55816"/>
    <w:rsid w:val="00B558F6"/>
    <w:rsid w:val="00B55963"/>
    <w:rsid w:val="00B55ABC"/>
    <w:rsid w:val="00B55B09"/>
    <w:rsid w:val="00B55B37"/>
    <w:rsid w:val="00B55F7D"/>
    <w:rsid w:val="00B560A0"/>
    <w:rsid w:val="00B560FA"/>
    <w:rsid w:val="00B56261"/>
    <w:rsid w:val="00B56327"/>
    <w:rsid w:val="00B566F5"/>
    <w:rsid w:val="00B56920"/>
    <w:rsid w:val="00B56A16"/>
    <w:rsid w:val="00B56AAF"/>
    <w:rsid w:val="00B56FEB"/>
    <w:rsid w:val="00B56FF6"/>
    <w:rsid w:val="00B571E0"/>
    <w:rsid w:val="00B575A6"/>
    <w:rsid w:val="00B578A6"/>
    <w:rsid w:val="00B57B5C"/>
    <w:rsid w:val="00B57BC5"/>
    <w:rsid w:val="00B57C52"/>
    <w:rsid w:val="00B57CAE"/>
    <w:rsid w:val="00B57CAF"/>
    <w:rsid w:val="00B57D23"/>
    <w:rsid w:val="00B6012E"/>
    <w:rsid w:val="00B601D3"/>
    <w:rsid w:val="00B606DE"/>
    <w:rsid w:val="00B60944"/>
    <w:rsid w:val="00B60F2C"/>
    <w:rsid w:val="00B611C6"/>
    <w:rsid w:val="00B61292"/>
    <w:rsid w:val="00B6131E"/>
    <w:rsid w:val="00B61372"/>
    <w:rsid w:val="00B618B7"/>
    <w:rsid w:val="00B61DD8"/>
    <w:rsid w:val="00B61EBF"/>
    <w:rsid w:val="00B621B4"/>
    <w:rsid w:val="00B62355"/>
    <w:rsid w:val="00B6253C"/>
    <w:rsid w:val="00B6277F"/>
    <w:rsid w:val="00B627CF"/>
    <w:rsid w:val="00B62D77"/>
    <w:rsid w:val="00B62DBC"/>
    <w:rsid w:val="00B62FA5"/>
    <w:rsid w:val="00B6300C"/>
    <w:rsid w:val="00B631B7"/>
    <w:rsid w:val="00B6331C"/>
    <w:rsid w:val="00B633FD"/>
    <w:rsid w:val="00B634CB"/>
    <w:rsid w:val="00B6358B"/>
    <w:rsid w:val="00B63989"/>
    <w:rsid w:val="00B6399A"/>
    <w:rsid w:val="00B63E63"/>
    <w:rsid w:val="00B64166"/>
    <w:rsid w:val="00B64354"/>
    <w:rsid w:val="00B6445F"/>
    <w:rsid w:val="00B6449E"/>
    <w:rsid w:val="00B646CF"/>
    <w:rsid w:val="00B646E5"/>
    <w:rsid w:val="00B64885"/>
    <w:rsid w:val="00B6489C"/>
    <w:rsid w:val="00B64B13"/>
    <w:rsid w:val="00B64BE7"/>
    <w:rsid w:val="00B64D89"/>
    <w:rsid w:val="00B64E0D"/>
    <w:rsid w:val="00B64F9D"/>
    <w:rsid w:val="00B651AE"/>
    <w:rsid w:val="00B65296"/>
    <w:rsid w:val="00B65297"/>
    <w:rsid w:val="00B65361"/>
    <w:rsid w:val="00B654DE"/>
    <w:rsid w:val="00B6591C"/>
    <w:rsid w:val="00B65922"/>
    <w:rsid w:val="00B659BF"/>
    <w:rsid w:val="00B65B56"/>
    <w:rsid w:val="00B65BC5"/>
    <w:rsid w:val="00B65C15"/>
    <w:rsid w:val="00B65D1B"/>
    <w:rsid w:val="00B65D51"/>
    <w:rsid w:val="00B6605C"/>
    <w:rsid w:val="00B66128"/>
    <w:rsid w:val="00B6612F"/>
    <w:rsid w:val="00B66427"/>
    <w:rsid w:val="00B66547"/>
    <w:rsid w:val="00B6683C"/>
    <w:rsid w:val="00B66909"/>
    <w:rsid w:val="00B66921"/>
    <w:rsid w:val="00B66969"/>
    <w:rsid w:val="00B669A5"/>
    <w:rsid w:val="00B66C13"/>
    <w:rsid w:val="00B66C95"/>
    <w:rsid w:val="00B66DFD"/>
    <w:rsid w:val="00B66F06"/>
    <w:rsid w:val="00B670AC"/>
    <w:rsid w:val="00B671DC"/>
    <w:rsid w:val="00B674B8"/>
    <w:rsid w:val="00B675F0"/>
    <w:rsid w:val="00B675FE"/>
    <w:rsid w:val="00B6782F"/>
    <w:rsid w:val="00B67B7A"/>
    <w:rsid w:val="00B67E41"/>
    <w:rsid w:val="00B7013B"/>
    <w:rsid w:val="00B7025C"/>
    <w:rsid w:val="00B70532"/>
    <w:rsid w:val="00B70614"/>
    <w:rsid w:val="00B707DE"/>
    <w:rsid w:val="00B70887"/>
    <w:rsid w:val="00B70ADD"/>
    <w:rsid w:val="00B70CAD"/>
    <w:rsid w:val="00B70D05"/>
    <w:rsid w:val="00B71327"/>
    <w:rsid w:val="00B7141F"/>
    <w:rsid w:val="00B7147B"/>
    <w:rsid w:val="00B71638"/>
    <w:rsid w:val="00B717EA"/>
    <w:rsid w:val="00B71884"/>
    <w:rsid w:val="00B719E4"/>
    <w:rsid w:val="00B71DA6"/>
    <w:rsid w:val="00B72138"/>
    <w:rsid w:val="00B72239"/>
    <w:rsid w:val="00B72288"/>
    <w:rsid w:val="00B722BB"/>
    <w:rsid w:val="00B722F1"/>
    <w:rsid w:val="00B72553"/>
    <w:rsid w:val="00B72667"/>
    <w:rsid w:val="00B72ACD"/>
    <w:rsid w:val="00B72C60"/>
    <w:rsid w:val="00B72C84"/>
    <w:rsid w:val="00B72D10"/>
    <w:rsid w:val="00B72EFB"/>
    <w:rsid w:val="00B72F53"/>
    <w:rsid w:val="00B732C9"/>
    <w:rsid w:val="00B7342C"/>
    <w:rsid w:val="00B737D5"/>
    <w:rsid w:val="00B73D5E"/>
    <w:rsid w:val="00B7403C"/>
    <w:rsid w:val="00B74086"/>
    <w:rsid w:val="00B74160"/>
    <w:rsid w:val="00B74184"/>
    <w:rsid w:val="00B7430F"/>
    <w:rsid w:val="00B74317"/>
    <w:rsid w:val="00B745C0"/>
    <w:rsid w:val="00B745DA"/>
    <w:rsid w:val="00B746A7"/>
    <w:rsid w:val="00B7479A"/>
    <w:rsid w:val="00B7482D"/>
    <w:rsid w:val="00B74A55"/>
    <w:rsid w:val="00B74CC2"/>
    <w:rsid w:val="00B74FBD"/>
    <w:rsid w:val="00B753CF"/>
    <w:rsid w:val="00B755FB"/>
    <w:rsid w:val="00B7568C"/>
    <w:rsid w:val="00B7572D"/>
    <w:rsid w:val="00B75A29"/>
    <w:rsid w:val="00B75A83"/>
    <w:rsid w:val="00B75DAD"/>
    <w:rsid w:val="00B760FA"/>
    <w:rsid w:val="00B76122"/>
    <w:rsid w:val="00B762AC"/>
    <w:rsid w:val="00B762DD"/>
    <w:rsid w:val="00B7646B"/>
    <w:rsid w:val="00B7690D"/>
    <w:rsid w:val="00B76D34"/>
    <w:rsid w:val="00B770B9"/>
    <w:rsid w:val="00B771CC"/>
    <w:rsid w:val="00B7720D"/>
    <w:rsid w:val="00B77222"/>
    <w:rsid w:val="00B772B2"/>
    <w:rsid w:val="00B7761A"/>
    <w:rsid w:val="00B7784F"/>
    <w:rsid w:val="00B77921"/>
    <w:rsid w:val="00B77DB5"/>
    <w:rsid w:val="00B8036C"/>
    <w:rsid w:val="00B8045E"/>
    <w:rsid w:val="00B804A7"/>
    <w:rsid w:val="00B805B6"/>
    <w:rsid w:val="00B80E38"/>
    <w:rsid w:val="00B80E3A"/>
    <w:rsid w:val="00B80F0E"/>
    <w:rsid w:val="00B80F25"/>
    <w:rsid w:val="00B8103A"/>
    <w:rsid w:val="00B8123B"/>
    <w:rsid w:val="00B8139C"/>
    <w:rsid w:val="00B813E6"/>
    <w:rsid w:val="00B814AD"/>
    <w:rsid w:val="00B81528"/>
    <w:rsid w:val="00B816C5"/>
    <w:rsid w:val="00B81710"/>
    <w:rsid w:val="00B8171A"/>
    <w:rsid w:val="00B817A6"/>
    <w:rsid w:val="00B817B6"/>
    <w:rsid w:val="00B81921"/>
    <w:rsid w:val="00B8199E"/>
    <w:rsid w:val="00B819CA"/>
    <w:rsid w:val="00B81A0B"/>
    <w:rsid w:val="00B81CAE"/>
    <w:rsid w:val="00B82192"/>
    <w:rsid w:val="00B821A6"/>
    <w:rsid w:val="00B82210"/>
    <w:rsid w:val="00B82314"/>
    <w:rsid w:val="00B8233D"/>
    <w:rsid w:val="00B8240C"/>
    <w:rsid w:val="00B8258D"/>
    <w:rsid w:val="00B82827"/>
    <w:rsid w:val="00B8298A"/>
    <w:rsid w:val="00B82A0D"/>
    <w:rsid w:val="00B82A13"/>
    <w:rsid w:val="00B82AF0"/>
    <w:rsid w:val="00B82B1E"/>
    <w:rsid w:val="00B82B2A"/>
    <w:rsid w:val="00B82C6E"/>
    <w:rsid w:val="00B82F99"/>
    <w:rsid w:val="00B83006"/>
    <w:rsid w:val="00B832B5"/>
    <w:rsid w:val="00B83539"/>
    <w:rsid w:val="00B83846"/>
    <w:rsid w:val="00B8384C"/>
    <w:rsid w:val="00B8388C"/>
    <w:rsid w:val="00B83C97"/>
    <w:rsid w:val="00B83F62"/>
    <w:rsid w:val="00B84198"/>
    <w:rsid w:val="00B842F2"/>
    <w:rsid w:val="00B84312"/>
    <w:rsid w:val="00B84362"/>
    <w:rsid w:val="00B8453A"/>
    <w:rsid w:val="00B846D6"/>
    <w:rsid w:val="00B84870"/>
    <w:rsid w:val="00B84A05"/>
    <w:rsid w:val="00B84A52"/>
    <w:rsid w:val="00B84B7B"/>
    <w:rsid w:val="00B84EF2"/>
    <w:rsid w:val="00B851A3"/>
    <w:rsid w:val="00B85505"/>
    <w:rsid w:val="00B855AE"/>
    <w:rsid w:val="00B856DE"/>
    <w:rsid w:val="00B856F0"/>
    <w:rsid w:val="00B857A8"/>
    <w:rsid w:val="00B85AFF"/>
    <w:rsid w:val="00B85E9B"/>
    <w:rsid w:val="00B85EBB"/>
    <w:rsid w:val="00B85F7B"/>
    <w:rsid w:val="00B86024"/>
    <w:rsid w:val="00B8619E"/>
    <w:rsid w:val="00B862E1"/>
    <w:rsid w:val="00B863FE"/>
    <w:rsid w:val="00B866AE"/>
    <w:rsid w:val="00B867B1"/>
    <w:rsid w:val="00B8697B"/>
    <w:rsid w:val="00B87195"/>
    <w:rsid w:val="00B87304"/>
    <w:rsid w:val="00B877D8"/>
    <w:rsid w:val="00B87804"/>
    <w:rsid w:val="00B8791D"/>
    <w:rsid w:val="00B87A37"/>
    <w:rsid w:val="00B87BA4"/>
    <w:rsid w:val="00B87BF5"/>
    <w:rsid w:val="00B87D6D"/>
    <w:rsid w:val="00B87F31"/>
    <w:rsid w:val="00B90220"/>
    <w:rsid w:val="00B905E6"/>
    <w:rsid w:val="00B9085B"/>
    <w:rsid w:val="00B9095D"/>
    <w:rsid w:val="00B90B57"/>
    <w:rsid w:val="00B90BDF"/>
    <w:rsid w:val="00B90D9F"/>
    <w:rsid w:val="00B90F0D"/>
    <w:rsid w:val="00B9120E"/>
    <w:rsid w:val="00B913A0"/>
    <w:rsid w:val="00B91440"/>
    <w:rsid w:val="00B91538"/>
    <w:rsid w:val="00B91631"/>
    <w:rsid w:val="00B91780"/>
    <w:rsid w:val="00B91800"/>
    <w:rsid w:val="00B918F9"/>
    <w:rsid w:val="00B9194F"/>
    <w:rsid w:val="00B91B39"/>
    <w:rsid w:val="00B91D5C"/>
    <w:rsid w:val="00B923E9"/>
    <w:rsid w:val="00B92496"/>
    <w:rsid w:val="00B9258A"/>
    <w:rsid w:val="00B9279E"/>
    <w:rsid w:val="00B92809"/>
    <w:rsid w:val="00B9283A"/>
    <w:rsid w:val="00B928CA"/>
    <w:rsid w:val="00B92955"/>
    <w:rsid w:val="00B929C1"/>
    <w:rsid w:val="00B92E3E"/>
    <w:rsid w:val="00B92F47"/>
    <w:rsid w:val="00B9311A"/>
    <w:rsid w:val="00B936BB"/>
    <w:rsid w:val="00B936DB"/>
    <w:rsid w:val="00B937E4"/>
    <w:rsid w:val="00B9382F"/>
    <w:rsid w:val="00B93AD8"/>
    <w:rsid w:val="00B93D11"/>
    <w:rsid w:val="00B93DED"/>
    <w:rsid w:val="00B93F2F"/>
    <w:rsid w:val="00B93FBA"/>
    <w:rsid w:val="00B94051"/>
    <w:rsid w:val="00B942CE"/>
    <w:rsid w:val="00B94315"/>
    <w:rsid w:val="00B943BE"/>
    <w:rsid w:val="00B944A3"/>
    <w:rsid w:val="00B944A9"/>
    <w:rsid w:val="00B94743"/>
    <w:rsid w:val="00B947CC"/>
    <w:rsid w:val="00B949EF"/>
    <w:rsid w:val="00B95074"/>
    <w:rsid w:val="00B9538B"/>
    <w:rsid w:val="00B953CF"/>
    <w:rsid w:val="00B957BA"/>
    <w:rsid w:val="00B95864"/>
    <w:rsid w:val="00B95ECA"/>
    <w:rsid w:val="00B95F65"/>
    <w:rsid w:val="00B96052"/>
    <w:rsid w:val="00B9605B"/>
    <w:rsid w:val="00B9645B"/>
    <w:rsid w:val="00B96698"/>
    <w:rsid w:val="00B96782"/>
    <w:rsid w:val="00B96859"/>
    <w:rsid w:val="00B96994"/>
    <w:rsid w:val="00B96AD4"/>
    <w:rsid w:val="00B96B80"/>
    <w:rsid w:val="00B96B8F"/>
    <w:rsid w:val="00B96C59"/>
    <w:rsid w:val="00B96CD2"/>
    <w:rsid w:val="00B96CD6"/>
    <w:rsid w:val="00B96E97"/>
    <w:rsid w:val="00B9701F"/>
    <w:rsid w:val="00B97043"/>
    <w:rsid w:val="00B97113"/>
    <w:rsid w:val="00B9720D"/>
    <w:rsid w:val="00B97353"/>
    <w:rsid w:val="00B97841"/>
    <w:rsid w:val="00B979B6"/>
    <w:rsid w:val="00B97B0D"/>
    <w:rsid w:val="00B97BC5"/>
    <w:rsid w:val="00BA00AA"/>
    <w:rsid w:val="00BA011F"/>
    <w:rsid w:val="00BA021E"/>
    <w:rsid w:val="00BA032F"/>
    <w:rsid w:val="00BA03C7"/>
    <w:rsid w:val="00BA0457"/>
    <w:rsid w:val="00BA048E"/>
    <w:rsid w:val="00BA04E9"/>
    <w:rsid w:val="00BA056D"/>
    <w:rsid w:val="00BA0974"/>
    <w:rsid w:val="00BA0990"/>
    <w:rsid w:val="00BA0C3E"/>
    <w:rsid w:val="00BA0D83"/>
    <w:rsid w:val="00BA0DCD"/>
    <w:rsid w:val="00BA1033"/>
    <w:rsid w:val="00BA119F"/>
    <w:rsid w:val="00BA14E8"/>
    <w:rsid w:val="00BA158C"/>
    <w:rsid w:val="00BA15B8"/>
    <w:rsid w:val="00BA175D"/>
    <w:rsid w:val="00BA187A"/>
    <w:rsid w:val="00BA18FB"/>
    <w:rsid w:val="00BA1B45"/>
    <w:rsid w:val="00BA1C57"/>
    <w:rsid w:val="00BA1C85"/>
    <w:rsid w:val="00BA21DA"/>
    <w:rsid w:val="00BA29B2"/>
    <w:rsid w:val="00BA2BCE"/>
    <w:rsid w:val="00BA2BFB"/>
    <w:rsid w:val="00BA2C85"/>
    <w:rsid w:val="00BA2DCF"/>
    <w:rsid w:val="00BA2E12"/>
    <w:rsid w:val="00BA2E86"/>
    <w:rsid w:val="00BA2F1F"/>
    <w:rsid w:val="00BA311A"/>
    <w:rsid w:val="00BA3561"/>
    <w:rsid w:val="00BA3EE4"/>
    <w:rsid w:val="00BA3F1C"/>
    <w:rsid w:val="00BA450F"/>
    <w:rsid w:val="00BA452A"/>
    <w:rsid w:val="00BA4BDF"/>
    <w:rsid w:val="00BA4C13"/>
    <w:rsid w:val="00BA4CCF"/>
    <w:rsid w:val="00BA4D01"/>
    <w:rsid w:val="00BA4DC6"/>
    <w:rsid w:val="00BA521C"/>
    <w:rsid w:val="00BA52D5"/>
    <w:rsid w:val="00BA5383"/>
    <w:rsid w:val="00BA5388"/>
    <w:rsid w:val="00BA5943"/>
    <w:rsid w:val="00BA5C47"/>
    <w:rsid w:val="00BA5FEF"/>
    <w:rsid w:val="00BA6222"/>
    <w:rsid w:val="00BA6356"/>
    <w:rsid w:val="00BA63FF"/>
    <w:rsid w:val="00BA65DE"/>
    <w:rsid w:val="00BA6703"/>
    <w:rsid w:val="00BA67CF"/>
    <w:rsid w:val="00BA68F4"/>
    <w:rsid w:val="00BA69C0"/>
    <w:rsid w:val="00BA6BDC"/>
    <w:rsid w:val="00BA6C4B"/>
    <w:rsid w:val="00BA6CBA"/>
    <w:rsid w:val="00BA6FF4"/>
    <w:rsid w:val="00BA741C"/>
    <w:rsid w:val="00BA7458"/>
    <w:rsid w:val="00BA7544"/>
    <w:rsid w:val="00BA771E"/>
    <w:rsid w:val="00BA7831"/>
    <w:rsid w:val="00BA7908"/>
    <w:rsid w:val="00BA7A03"/>
    <w:rsid w:val="00BA7C07"/>
    <w:rsid w:val="00BA7CE8"/>
    <w:rsid w:val="00BA7DE4"/>
    <w:rsid w:val="00BA7ED8"/>
    <w:rsid w:val="00BB019E"/>
    <w:rsid w:val="00BB03FC"/>
    <w:rsid w:val="00BB0458"/>
    <w:rsid w:val="00BB0557"/>
    <w:rsid w:val="00BB0692"/>
    <w:rsid w:val="00BB06F8"/>
    <w:rsid w:val="00BB0845"/>
    <w:rsid w:val="00BB0A79"/>
    <w:rsid w:val="00BB0B04"/>
    <w:rsid w:val="00BB0CDC"/>
    <w:rsid w:val="00BB0D22"/>
    <w:rsid w:val="00BB0D26"/>
    <w:rsid w:val="00BB1145"/>
    <w:rsid w:val="00BB11E8"/>
    <w:rsid w:val="00BB11F7"/>
    <w:rsid w:val="00BB1254"/>
    <w:rsid w:val="00BB1415"/>
    <w:rsid w:val="00BB1648"/>
    <w:rsid w:val="00BB17B9"/>
    <w:rsid w:val="00BB18B7"/>
    <w:rsid w:val="00BB1A51"/>
    <w:rsid w:val="00BB1B51"/>
    <w:rsid w:val="00BB1D32"/>
    <w:rsid w:val="00BB1DE2"/>
    <w:rsid w:val="00BB225B"/>
    <w:rsid w:val="00BB228E"/>
    <w:rsid w:val="00BB231D"/>
    <w:rsid w:val="00BB24CD"/>
    <w:rsid w:val="00BB25BA"/>
    <w:rsid w:val="00BB265B"/>
    <w:rsid w:val="00BB287A"/>
    <w:rsid w:val="00BB2ACC"/>
    <w:rsid w:val="00BB2B06"/>
    <w:rsid w:val="00BB2DD8"/>
    <w:rsid w:val="00BB315E"/>
    <w:rsid w:val="00BB34FB"/>
    <w:rsid w:val="00BB3583"/>
    <w:rsid w:val="00BB35D2"/>
    <w:rsid w:val="00BB3665"/>
    <w:rsid w:val="00BB381E"/>
    <w:rsid w:val="00BB394D"/>
    <w:rsid w:val="00BB3971"/>
    <w:rsid w:val="00BB3E1C"/>
    <w:rsid w:val="00BB3E21"/>
    <w:rsid w:val="00BB4310"/>
    <w:rsid w:val="00BB44A8"/>
    <w:rsid w:val="00BB4503"/>
    <w:rsid w:val="00BB457B"/>
    <w:rsid w:val="00BB47CB"/>
    <w:rsid w:val="00BB4852"/>
    <w:rsid w:val="00BB515A"/>
    <w:rsid w:val="00BB549F"/>
    <w:rsid w:val="00BB569F"/>
    <w:rsid w:val="00BB56BF"/>
    <w:rsid w:val="00BB5782"/>
    <w:rsid w:val="00BB579B"/>
    <w:rsid w:val="00BB594F"/>
    <w:rsid w:val="00BB595C"/>
    <w:rsid w:val="00BB5F0B"/>
    <w:rsid w:val="00BB5F3E"/>
    <w:rsid w:val="00BB5F73"/>
    <w:rsid w:val="00BB633A"/>
    <w:rsid w:val="00BB6577"/>
    <w:rsid w:val="00BB65F8"/>
    <w:rsid w:val="00BB6948"/>
    <w:rsid w:val="00BB6A05"/>
    <w:rsid w:val="00BB6A43"/>
    <w:rsid w:val="00BB6A7C"/>
    <w:rsid w:val="00BB6A9E"/>
    <w:rsid w:val="00BB70B0"/>
    <w:rsid w:val="00BB70FF"/>
    <w:rsid w:val="00BB7189"/>
    <w:rsid w:val="00BB724D"/>
    <w:rsid w:val="00BB7290"/>
    <w:rsid w:val="00BB753B"/>
    <w:rsid w:val="00BB7549"/>
    <w:rsid w:val="00BB76A6"/>
    <w:rsid w:val="00BB7988"/>
    <w:rsid w:val="00BB7BA4"/>
    <w:rsid w:val="00BB7BE1"/>
    <w:rsid w:val="00BB7DB4"/>
    <w:rsid w:val="00BB7F67"/>
    <w:rsid w:val="00BC00D6"/>
    <w:rsid w:val="00BC04D6"/>
    <w:rsid w:val="00BC050B"/>
    <w:rsid w:val="00BC060D"/>
    <w:rsid w:val="00BC0A99"/>
    <w:rsid w:val="00BC0C8C"/>
    <w:rsid w:val="00BC0D5D"/>
    <w:rsid w:val="00BC10A4"/>
    <w:rsid w:val="00BC1141"/>
    <w:rsid w:val="00BC1145"/>
    <w:rsid w:val="00BC11A2"/>
    <w:rsid w:val="00BC1205"/>
    <w:rsid w:val="00BC1272"/>
    <w:rsid w:val="00BC14C2"/>
    <w:rsid w:val="00BC17AA"/>
    <w:rsid w:val="00BC184F"/>
    <w:rsid w:val="00BC185A"/>
    <w:rsid w:val="00BC18F7"/>
    <w:rsid w:val="00BC1EFC"/>
    <w:rsid w:val="00BC2092"/>
    <w:rsid w:val="00BC20D5"/>
    <w:rsid w:val="00BC2253"/>
    <w:rsid w:val="00BC244D"/>
    <w:rsid w:val="00BC25C0"/>
    <w:rsid w:val="00BC2712"/>
    <w:rsid w:val="00BC2780"/>
    <w:rsid w:val="00BC2809"/>
    <w:rsid w:val="00BC2848"/>
    <w:rsid w:val="00BC2E98"/>
    <w:rsid w:val="00BC32EC"/>
    <w:rsid w:val="00BC36B9"/>
    <w:rsid w:val="00BC3712"/>
    <w:rsid w:val="00BC38A7"/>
    <w:rsid w:val="00BC3910"/>
    <w:rsid w:val="00BC3942"/>
    <w:rsid w:val="00BC3B1D"/>
    <w:rsid w:val="00BC3E1F"/>
    <w:rsid w:val="00BC408D"/>
    <w:rsid w:val="00BC40CA"/>
    <w:rsid w:val="00BC426F"/>
    <w:rsid w:val="00BC4284"/>
    <w:rsid w:val="00BC43C9"/>
    <w:rsid w:val="00BC4681"/>
    <w:rsid w:val="00BC46E6"/>
    <w:rsid w:val="00BC49B5"/>
    <w:rsid w:val="00BC49CA"/>
    <w:rsid w:val="00BC4D58"/>
    <w:rsid w:val="00BC4E54"/>
    <w:rsid w:val="00BC504F"/>
    <w:rsid w:val="00BC5072"/>
    <w:rsid w:val="00BC50E0"/>
    <w:rsid w:val="00BC50F6"/>
    <w:rsid w:val="00BC51CD"/>
    <w:rsid w:val="00BC52BA"/>
    <w:rsid w:val="00BC5331"/>
    <w:rsid w:val="00BC53C3"/>
    <w:rsid w:val="00BC576F"/>
    <w:rsid w:val="00BC57F1"/>
    <w:rsid w:val="00BC59D8"/>
    <w:rsid w:val="00BC59EE"/>
    <w:rsid w:val="00BC5A56"/>
    <w:rsid w:val="00BC5AF5"/>
    <w:rsid w:val="00BC5DC4"/>
    <w:rsid w:val="00BC5E2B"/>
    <w:rsid w:val="00BC6023"/>
    <w:rsid w:val="00BC60F2"/>
    <w:rsid w:val="00BC62EB"/>
    <w:rsid w:val="00BC67C2"/>
    <w:rsid w:val="00BC683B"/>
    <w:rsid w:val="00BC68E6"/>
    <w:rsid w:val="00BC693E"/>
    <w:rsid w:val="00BC69AB"/>
    <w:rsid w:val="00BC6B36"/>
    <w:rsid w:val="00BC6C96"/>
    <w:rsid w:val="00BC6D02"/>
    <w:rsid w:val="00BC6E88"/>
    <w:rsid w:val="00BC71C1"/>
    <w:rsid w:val="00BC7236"/>
    <w:rsid w:val="00BC7338"/>
    <w:rsid w:val="00BC7377"/>
    <w:rsid w:val="00BC7441"/>
    <w:rsid w:val="00BC7445"/>
    <w:rsid w:val="00BC769C"/>
    <w:rsid w:val="00BC76C0"/>
    <w:rsid w:val="00BC7711"/>
    <w:rsid w:val="00BC78A0"/>
    <w:rsid w:val="00BC799E"/>
    <w:rsid w:val="00BC7BB1"/>
    <w:rsid w:val="00BC7D96"/>
    <w:rsid w:val="00BC7F0B"/>
    <w:rsid w:val="00BC7FA4"/>
    <w:rsid w:val="00BD0267"/>
    <w:rsid w:val="00BD02DB"/>
    <w:rsid w:val="00BD03B1"/>
    <w:rsid w:val="00BD0634"/>
    <w:rsid w:val="00BD07B7"/>
    <w:rsid w:val="00BD09C8"/>
    <w:rsid w:val="00BD0BDE"/>
    <w:rsid w:val="00BD0C21"/>
    <w:rsid w:val="00BD0C6D"/>
    <w:rsid w:val="00BD0C71"/>
    <w:rsid w:val="00BD0E98"/>
    <w:rsid w:val="00BD0EBD"/>
    <w:rsid w:val="00BD1223"/>
    <w:rsid w:val="00BD1593"/>
    <w:rsid w:val="00BD1701"/>
    <w:rsid w:val="00BD1786"/>
    <w:rsid w:val="00BD17EE"/>
    <w:rsid w:val="00BD1854"/>
    <w:rsid w:val="00BD1923"/>
    <w:rsid w:val="00BD198B"/>
    <w:rsid w:val="00BD19EE"/>
    <w:rsid w:val="00BD1CFA"/>
    <w:rsid w:val="00BD1DD6"/>
    <w:rsid w:val="00BD1F63"/>
    <w:rsid w:val="00BD2076"/>
    <w:rsid w:val="00BD2223"/>
    <w:rsid w:val="00BD26B8"/>
    <w:rsid w:val="00BD26E7"/>
    <w:rsid w:val="00BD274E"/>
    <w:rsid w:val="00BD27BB"/>
    <w:rsid w:val="00BD2A4F"/>
    <w:rsid w:val="00BD2AC5"/>
    <w:rsid w:val="00BD2B19"/>
    <w:rsid w:val="00BD2B36"/>
    <w:rsid w:val="00BD2BA7"/>
    <w:rsid w:val="00BD30C3"/>
    <w:rsid w:val="00BD341F"/>
    <w:rsid w:val="00BD3627"/>
    <w:rsid w:val="00BD36A1"/>
    <w:rsid w:val="00BD3D8E"/>
    <w:rsid w:val="00BD3DC1"/>
    <w:rsid w:val="00BD404F"/>
    <w:rsid w:val="00BD43A9"/>
    <w:rsid w:val="00BD43EF"/>
    <w:rsid w:val="00BD4938"/>
    <w:rsid w:val="00BD4ADF"/>
    <w:rsid w:val="00BD4ECD"/>
    <w:rsid w:val="00BD4EE4"/>
    <w:rsid w:val="00BD50BD"/>
    <w:rsid w:val="00BD5427"/>
    <w:rsid w:val="00BD5499"/>
    <w:rsid w:val="00BD54B0"/>
    <w:rsid w:val="00BD55F8"/>
    <w:rsid w:val="00BD56E9"/>
    <w:rsid w:val="00BD5A3D"/>
    <w:rsid w:val="00BD5ADB"/>
    <w:rsid w:val="00BD5BF6"/>
    <w:rsid w:val="00BD5EA0"/>
    <w:rsid w:val="00BD6211"/>
    <w:rsid w:val="00BD6283"/>
    <w:rsid w:val="00BD65E0"/>
    <w:rsid w:val="00BD68FD"/>
    <w:rsid w:val="00BD6B24"/>
    <w:rsid w:val="00BD6B53"/>
    <w:rsid w:val="00BD6D06"/>
    <w:rsid w:val="00BD6DCA"/>
    <w:rsid w:val="00BD6EFF"/>
    <w:rsid w:val="00BD7131"/>
    <w:rsid w:val="00BD71BE"/>
    <w:rsid w:val="00BD7222"/>
    <w:rsid w:val="00BD732E"/>
    <w:rsid w:val="00BD7496"/>
    <w:rsid w:val="00BD75DE"/>
    <w:rsid w:val="00BD7620"/>
    <w:rsid w:val="00BD76E0"/>
    <w:rsid w:val="00BD7823"/>
    <w:rsid w:val="00BD7A9B"/>
    <w:rsid w:val="00BE01ED"/>
    <w:rsid w:val="00BE038D"/>
    <w:rsid w:val="00BE03AF"/>
    <w:rsid w:val="00BE0491"/>
    <w:rsid w:val="00BE056F"/>
    <w:rsid w:val="00BE05FC"/>
    <w:rsid w:val="00BE0775"/>
    <w:rsid w:val="00BE0870"/>
    <w:rsid w:val="00BE0C35"/>
    <w:rsid w:val="00BE0C60"/>
    <w:rsid w:val="00BE0DFE"/>
    <w:rsid w:val="00BE0E81"/>
    <w:rsid w:val="00BE1681"/>
    <w:rsid w:val="00BE17C1"/>
    <w:rsid w:val="00BE17FA"/>
    <w:rsid w:val="00BE1801"/>
    <w:rsid w:val="00BE186C"/>
    <w:rsid w:val="00BE18B9"/>
    <w:rsid w:val="00BE1C0E"/>
    <w:rsid w:val="00BE1E7A"/>
    <w:rsid w:val="00BE1F1A"/>
    <w:rsid w:val="00BE2408"/>
    <w:rsid w:val="00BE2469"/>
    <w:rsid w:val="00BE249F"/>
    <w:rsid w:val="00BE24FA"/>
    <w:rsid w:val="00BE2564"/>
    <w:rsid w:val="00BE265D"/>
    <w:rsid w:val="00BE2862"/>
    <w:rsid w:val="00BE29B6"/>
    <w:rsid w:val="00BE2DFF"/>
    <w:rsid w:val="00BE313C"/>
    <w:rsid w:val="00BE35A9"/>
    <w:rsid w:val="00BE3754"/>
    <w:rsid w:val="00BE37B7"/>
    <w:rsid w:val="00BE387F"/>
    <w:rsid w:val="00BE39A0"/>
    <w:rsid w:val="00BE3A0A"/>
    <w:rsid w:val="00BE3C1A"/>
    <w:rsid w:val="00BE3F42"/>
    <w:rsid w:val="00BE4241"/>
    <w:rsid w:val="00BE42F2"/>
    <w:rsid w:val="00BE443B"/>
    <w:rsid w:val="00BE444F"/>
    <w:rsid w:val="00BE5258"/>
    <w:rsid w:val="00BE52AB"/>
    <w:rsid w:val="00BE5505"/>
    <w:rsid w:val="00BE55E4"/>
    <w:rsid w:val="00BE5E18"/>
    <w:rsid w:val="00BE650F"/>
    <w:rsid w:val="00BE6525"/>
    <w:rsid w:val="00BE674D"/>
    <w:rsid w:val="00BE6BD0"/>
    <w:rsid w:val="00BE6CBC"/>
    <w:rsid w:val="00BE6D7E"/>
    <w:rsid w:val="00BE6D80"/>
    <w:rsid w:val="00BE6F1C"/>
    <w:rsid w:val="00BE724E"/>
    <w:rsid w:val="00BE7376"/>
    <w:rsid w:val="00BE73C5"/>
    <w:rsid w:val="00BE76DB"/>
    <w:rsid w:val="00BE77AA"/>
    <w:rsid w:val="00BE77DF"/>
    <w:rsid w:val="00BE7837"/>
    <w:rsid w:val="00BE7D48"/>
    <w:rsid w:val="00BE7DE0"/>
    <w:rsid w:val="00BE7F98"/>
    <w:rsid w:val="00BF0027"/>
    <w:rsid w:val="00BF0079"/>
    <w:rsid w:val="00BF0158"/>
    <w:rsid w:val="00BF0163"/>
    <w:rsid w:val="00BF0426"/>
    <w:rsid w:val="00BF06A4"/>
    <w:rsid w:val="00BF06BC"/>
    <w:rsid w:val="00BF0832"/>
    <w:rsid w:val="00BF0A7E"/>
    <w:rsid w:val="00BF0CD2"/>
    <w:rsid w:val="00BF0D30"/>
    <w:rsid w:val="00BF0E4F"/>
    <w:rsid w:val="00BF1008"/>
    <w:rsid w:val="00BF11E7"/>
    <w:rsid w:val="00BF12FD"/>
    <w:rsid w:val="00BF130D"/>
    <w:rsid w:val="00BF1374"/>
    <w:rsid w:val="00BF14B3"/>
    <w:rsid w:val="00BF16A2"/>
    <w:rsid w:val="00BF16B0"/>
    <w:rsid w:val="00BF183B"/>
    <w:rsid w:val="00BF1887"/>
    <w:rsid w:val="00BF1ADE"/>
    <w:rsid w:val="00BF1C01"/>
    <w:rsid w:val="00BF1C3B"/>
    <w:rsid w:val="00BF1ED7"/>
    <w:rsid w:val="00BF1F20"/>
    <w:rsid w:val="00BF249C"/>
    <w:rsid w:val="00BF250A"/>
    <w:rsid w:val="00BF2568"/>
    <w:rsid w:val="00BF25BA"/>
    <w:rsid w:val="00BF265A"/>
    <w:rsid w:val="00BF2675"/>
    <w:rsid w:val="00BF29E2"/>
    <w:rsid w:val="00BF29F8"/>
    <w:rsid w:val="00BF2A57"/>
    <w:rsid w:val="00BF2B3D"/>
    <w:rsid w:val="00BF2B6E"/>
    <w:rsid w:val="00BF2BD0"/>
    <w:rsid w:val="00BF2EB7"/>
    <w:rsid w:val="00BF3061"/>
    <w:rsid w:val="00BF3284"/>
    <w:rsid w:val="00BF33E7"/>
    <w:rsid w:val="00BF370B"/>
    <w:rsid w:val="00BF3A7F"/>
    <w:rsid w:val="00BF3BEA"/>
    <w:rsid w:val="00BF3D85"/>
    <w:rsid w:val="00BF3E5B"/>
    <w:rsid w:val="00BF403E"/>
    <w:rsid w:val="00BF4063"/>
    <w:rsid w:val="00BF461F"/>
    <w:rsid w:val="00BF464D"/>
    <w:rsid w:val="00BF475D"/>
    <w:rsid w:val="00BF4777"/>
    <w:rsid w:val="00BF487E"/>
    <w:rsid w:val="00BF495A"/>
    <w:rsid w:val="00BF4A54"/>
    <w:rsid w:val="00BF4B74"/>
    <w:rsid w:val="00BF4C62"/>
    <w:rsid w:val="00BF4D67"/>
    <w:rsid w:val="00BF4E0A"/>
    <w:rsid w:val="00BF4E37"/>
    <w:rsid w:val="00BF4F6E"/>
    <w:rsid w:val="00BF5097"/>
    <w:rsid w:val="00BF50B8"/>
    <w:rsid w:val="00BF513C"/>
    <w:rsid w:val="00BF5291"/>
    <w:rsid w:val="00BF545A"/>
    <w:rsid w:val="00BF5765"/>
    <w:rsid w:val="00BF58FC"/>
    <w:rsid w:val="00BF5A5B"/>
    <w:rsid w:val="00BF5B73"/>
    <w:rsid w:val="00BF5C85"/>
    <w:rsid w:val="00BF5E58"/>
    <w:rsid w:val="00BF5E9E"/>
    <w:rsid w:val="00BF5EC8"/>
    <w:rsid w:val="00BF60B1"/>
    <w:rsid w:val="00BF64B4"/>
    <w:rsid w:val="00BF658C"/>
    <w:rsid w:val="00BF66EE"/>
    <w:rsid w:val="00BF6778"/>
    <w:rsid w:val="00BF6AE6"/>
    <w:rsid w:val="00BF6E81"/>
    <w:rsid w:val="00BF7046"/>
    <w:rsid w:val="00BF70A1"/>
    <w:rsid w:val="00BF767F"/>
    <w:rsid w:val="00BF7899"/>
    <w:rsid w:val="00BF791F"/>
    <w:rsid w:val="00BF7965"/>
    <w:rsid w:val="00BF798F"/>
    <w:rsid w:val="00BF7E8B"/>
    <w:rsid w:val="00BF7F56"/>
    <w:rsid w:val="00C00298"/>
    <w:rsid w:val="00C003B7"/>
    <w:rsid w:val="00C00636"/>
    <w:rsid w:val="00C006C1"/>
    <w:rsid w:val="00C0077E"/>
    <w:rsid w:val="00C0084A"/>
    <w:rsid w:val="00C00BDF"/>
    <w:rsid w:val="00C00C9C"/>
    <w:rsid w:val="00C00DAD"/>
    <w:rsid w:val="00C011E3"/>
    <w:rsid w:val="00C01494"/>
    <w:rsid w:val="00C0155F"/>
    <w:rsid w:val="00C0159E"/>
    <w:rsid w:val="00C01680"/>
    <w:rsid w:val="00C017EE"/>
    <w:rsid w:val="00C01825"/>
    <w:rsid w:val="00C01962"/>
    <w:rsid w:val="00C01979"/>
    <w:rsid w:val="00C01CD6"/>
    <w:rsid w:val="00C01E4F"/>
    <w:rsid w:val="00C01FC7"/>
    <w:rsid w:val="00C020B3"/>
    <w:rsid w:val="00C021E1"/>
    <w:rsid w:val="00C02257"/>
    <w:rsid w:val="00C022D9"/>
    <w:rsid w:val="00C023A5"/>
    <w:rsid w:val="00C02756"/>
    <w:rsid w:val="00C02796"/>
    <w:rsid w:val="00C027F2"/>
    <w:rsid w:val="00C02CF7"/>
    <w:rsid w:val="00C02FCC"/>
    <w:rsid w:val="00C030C0"/>
    <w:rsid w:val="00C0310D"/>
    <w:rsid w:val="00C03223"/>
    <w:rsid w:val="00C03272"/>
    <w:rsid w:val="00C034F0"/>
    <w:rsid w:val="00C036C6"/>
    <w:rsid w:val="00C0389B"/>
    <w:rsid w:val="00C03DDF"/>
    <w:rsid w:val="00C0438D"/>
    <w:rsid w:val="00C045F8"/>
    <w:rsid w:val="00C0467F"/>
    <w:rsid w:val="00C04786"/>
    <w:rsid w:val="00C048C3"/>
    <w:rsid w:val="00C049EF"/>
    <w:rsid w:val="00C04B15"/>
    <w:rsid w:val="00C04B7B"/>
    <w:rsid w:val="00C04BB5"/>
    <w:rsid w:val="00C04D87"/>
    <w:rsid w:val="00C05220"/>
    <w:rsid w:val="00C05547"/>
    <w:rsid w:val="00C05ACF"/>
    <w:rsid w:val="00C05B04"/>
    <w:rsid w:val="00C05BDE"/>
    <w:rsid w:val="00C05EBA"/>
    <w:rsid w:val="00C05F8F"/>
    <w:rsid w:val="00C060A0"/>
    <w:rsid w:val="00C061BE"/>
    <w:rsid w:val="00C062B2"/>
    <w:rsid w:val="00C06310"/>
    <w:rsid w:val="00C06492"/>
    <w:rsid w:val="00C06598"/>
    <w:rsid w:val="00C065D0"/>
    <w:rsid w:val="00C069B7"/>
    <w:rsid w:val="00C06B84"/>
    <w:rsid w:val="00C06D00"/>
    <w:rsid w:val="00C06DC8"/>
    <w:rsid w:val="00C07034"/>
    <w:rsid w:val="00C072E3"/>
    <w:rsid w:val="00C07303"/>
    <w:rsid w:val="00C0769A"/>
    <w:rsid w:val="00C07A35"/>
    <w:rsid w:val="00C07C2E"/>
    <w:rsid w:val="00C07D4A"/>
    <w:rsid w:val="00C07ED2"/>
    <w:rsid w:val="00C104BA"/>
    <w:rsid w:val="00C10503"/>
    <w:rsid w:val="00C10660"/>
    <w:rsid w:val="00C106C3"/>
    <w:rsid w:val="00C10A7E"/>
    <w:rsid w:val="00C10A8F"/>
    <w:rsid w:val="00C10C88"/>
    <w:rsid w:val="00C10E61"/>
    <w:rsid w:val="00C11080"/>
    <w:rsid w:val="00C110AB"/>
    <w:rsid w:val="00C11161"/>
    <w:rsid w:val="00C11219"/>
    <w:rsid w:val="00C115FE"/>
    <w:rsid w:val="00C1178B"/>
    <w:rsid w:val="00C117DF"/>
    <w:rsid w:val="00C1182A"/>
    <w:rsid w:val="00C118A3"/>
    <w:rsid w:val="00C11ABC"/>
    <w:rsid w:val="00C11DC6"/>
    <w:rsid w:val="00C11F17"/>
    <w:rsid w:val="00C121E2"/>
    <w:rsid w:val="00C122BB"/>
    <w:rsid w:val="00C12513"/>
    <w:rsid w:val="00C1276B"/>
    <w:rsid w:val="00C128A0"/>
    <w:rsid w:val="00C12975"/>
    <w:rsid w:val="00C12A27"/>
    <w:rsid w:val="00C12B7C"/>
    <w:rsid w:val="00C12CD0"/>
    <w:rsid w:val="00C12D59"/>
    <w:rsid w:val="00C12DE5"/>
    <w:rsid w:val="00C12E4B"/>
    <w:rsid w:val="00C12E91"/>
    <w:rsid w:val="00C12E9D"/>
    <w:rsid w:val="00C12F56"/>
    <w:rsid w:val="00C130CE"/>
    <w:rsid w:val="00C135F2"/>
    <w:rsid w:val="00C13788"/>
    <w:rsid w:val="00C138C4"/>
    <w:rsid w:val="00C13CBC"/>
    <w:rsid w:val="00C1438E"/>
    <w:rsid w:val="00C143A4"/>
    <w:rsid w:val="00C1495E"/>
    <w:rsid w:val="00C14A1C"/>
    <w:rsid w:val="00C14A46"/>
    <w:rsid w:val="00C14AC9"/>
    <w:rsid w:val="00C14AE8"/>
    <w:rsid w:val="00C14D2B"/>
    <w:rsid w:val="00C1555C"/>
    <w:rsid w:val="00C1566C"/>
    <w:rsid w:val="00C15708"/>
    <w:rsid w:val="00C15D94"/>
    <w:rsid w:val="00C15DA3"/>
    <w:rsid w:val="00C15DC2"/>
    <w:rsid w:val="00C15DD2"/>
    <w:rsid w:val="00C16069"/>
    <w:rsid w:val="00C1607F"/>
    <w:rsid w:val="00C16214"/>
    <w:rsid w:val="00C1627D"/>
    <w:rsid w:val="00C1661B"/>
    <w:rsid w:val="00C16781"/>
    <w:rsid w:val="00C168ED"/>
    <w:rsid w:val="00C169A1"/>
    <w:rsid w:val="00C16AEA"/>
    <w:rsid w:val="00C16C6E"/>
    <w:rsid w:val="00C16CC4"/>
    <w:rsid w:val="00C16DC8"/>
    <w:rsid w:val="00C1732D"/>
    <w:rsid w:val="00C173C5"/>
    <w:rsid w:val="00C1749E"/>
    <w:rsid w:val="00C174A4"/>
    <w:rsid w:val="00C17581"/>
    <w:rsid w:val="00C176EB"/>
    <w:rsid w:val="00C176EC"/>
    <w:rsid w:val="00C17921"/>
    <w:rsid w:val="00C17973"/>
    <w:rsid w:val="00C179EE"/>
    <w:rsid w:val="00C17C08"/>
    <w:rsid w:val="00C17D12"/>
    <w:rsid w:val="00C17D8C"/>
    <w:rsid w:val="00C17E75"/>
    <w:rsid w:val="00C17E97"/>
    <w:rsid w:val="00C17EA9"/>
    <w:rsid w:val="00C20102"/>
    <w:rsid w:val="00C20312"/>
    <w:rsid w:val="00C20412"/>
    <w:rsid w:val="00C2072D"/>
    <w:rsid w:val="00C2073E"/>
    <w:rsid w:val="00C209C2"/>
    <w:rsid w:val="00C20A55"/>
    <w:rsid w:val="00C20B8A"/>
    <w:rsid w:val="00C20BE5"/>
    <w:rsid w:val="00C20D0B"/>
    <w:rsid w:val="00C20D95"/>
    <w:rsid w:val="00C20DB6"/>
    <w:rsid w:val="00C20DFD"/>
    <w:rsid w:val="00C20F8D"/>
    <w:rsid w:val="00C210A6"/>
    <w:rsid w:val="00C212B1"/>
    <w:rsid w:val="00C21758"/>
    <w:rsid w:val="00C21942"/>
    <w:rsid w:val="00C21990"/>
    <w:rsid w:val="00C21A9F"/>
    <w:rsid w:val="00C21C3E"/>
    <w:rsid w:val="00C220E9"/>
    <w:rsid w:val="00C22148"/>
    <w:rsid w:val="00C22215"/>
    <w:rsid w:val="00C22270"/>
    <w:rsid w:val="00C2233D"/>
    <w:rsid w:val="00C2234E"/>
    <w:rsid w:val="00C22467"/>
    <w:rsid w:val="00C2266F"/>
    <w:rsid w:val="00C226E7"/>
    <w:rsid w:val="00C22734"/>
    <w:rsid w:val="00C22782"/>
    <w:rsid w:val="00C22905"/>
    <w:rsid w:val="00C22908"/>
    <w:rsid w:val="00C22991"/>
    <w:rsid w:val="00C22BF0"/>
    <w:rsid w:val="00C22EE0"/>
    <w:rsid w:val="00C230E7"/>
    <w:rsid w:val="00C2316C"/>
    <w:rsid w:val="00C23221"/>
    <w:rsid w:val="00C23285"/>
    <w:rsid w:val="00C233EF"/>
    <w:rsid w:val="00C23739"/>
    <w:rsid w:val="00C23852"/>
    <w:rsid w:val="00C23AE6"/>
    <w:rsid w:val="00C23B36"/>
    <w:rsid w:val="00C23C98"/>
    <w:rsid w:val="00C23DF3"/>
    <w:rsid w:val="00C23E27"/>
    <w:rsid w:val="00C241A3"/>
    <w:rsid w:val="00C241D9"/>
    <w:rsid w:val="00C24230"/>
    <w:rsid w:val="00C243B8"/>
    <w:rsid w:val="00C244FF"/>
    <w:rsid w:val="00C245CD"/>
    <w:rsid w:val="00C2478B"/>
    <w:rsid w:val="00C24998"/>
    <w:rsid w:val="00C24A16"/>
    <w:rsid w:val="00C24ADE"/>
    <w:rsid w:val="00C24BD5"/>
    <w:rsid w:val="00C24C57"/>
    <w:rsid w:val="00C24F74"/>
    <w:rsid w:val="00C2526B"/>
    <w:rsid w:val="00C2548D"/>
    <w:rsid w:val="00C2555B"/>
    <w:rsid w:val="00C25568"/>
    <w:rsid w:val="00C25703"/>
    <w:rsid w:val="00C2572C"/>
    <w:rsid w:val="00C259CD"/>
    <w:rsid w:val="00C25ADE"/>
    <w:rsid w:val="00C25F18"/>
    <w:rsid w:val="00C2607A"/>
    <w:rsid w:val="00C261E8"/>
    <w:rsid w:val="00C263AD"/>
    <w:rsid w:val="00C26442"/>
    <w:rsid w:val="00C268FD"/>
    <w:rsid w:val="00C269A1"/>
    <w:rsid w:val="00C26BF3"/>
    <w:rsid w:val="00C26DA8"/>
    <w:rsid w:val="00C26E00"/>
    <w:rsid w:val="00C271F0"/>
    <w:rsid w:val="00C272CF"/>
    <w:rsid w:val="00C2734A"/>
    <w:rsid w:val="00C27398"/>
    <w:rsid w:val="00C273F0"/>
    <w:rsid w:val="00C27429"/>
    <w:rsid w:val="00C275C1"/>
    <w:rsid w:val="00C27683"/>
    <w:rsid w:val="00C2796E"/>
    <w:rsid w:val="00C27976"/>
    <w:rsid w:val="00C27B8B"/>
    <w:rsid w:val="00C27BA8"/>
    <w:rsid w:val="00C27D79"/>
    <w:rsid w:val="00C3004C"/>
    <w:rsid w:val="00C30075"/>
    <w:rsid w:val="00C304F7"/>
    <w:rsid w:val="00C30643"/>
    <w:rsid w:val="00C30983"/>
    <w:rsid w:val="00C30ACB"/>
    <w:rsid w:val="00C30CEB"/>
    <w:rsid w:val="00C30D6B"/>
    <w:rsid w:val="00C31740"/>
    <w:rsid w:val="00C31982"/>
    <w:rsid w:val="00C31B00"/>
    <w:rsid w:val="00C31B93"/>
    <w:rsid w:val="00C31BB7"/>
    <w:rsid w:val="00C31F0C"/>
    <w:rsid w:val="00C320BC"/>
    <w:rsid w:val="00C32116"/>
    <w:rsid w:val="00C3233A"/>
    <w:rsid w:val="00C3235D"/>
    <w:rsid w:val="00C323F3"/>
    <w:rsid w:val="00C3273F"/>
    <w:rsid w:val="00C32938"/>
    <w:rsid w:val="00C32B4D"/>
    <w:rsid w:val="00C32F17"/>
    <w:rsid w:val="00C330B4"/>
    <w:rsid w:val="00C33422"/>
    <w:rsid w:val="00C334C5"/>
    <w:rsid w:val="00C33864"/>
    <w:rsid w:val="00C33875"/>
    <w:rsid w:val="00C33C76"/>
    <w:rsid w:val="00C33F75"/>
    <w:rsid w:val="00C34004"/>
    <w:rsid w:val="00C3406C"/>
    <w:rsid w:val="00C34086"/>
    <w:rsid w:val="00C340D2"/>
    <w:rsid w:val="00C341A6"/>
    <w:rsid w:val="00C341F6"/>
    <w:rsid w:val="00C34330"/>
    <w:rsid w:val="00C344A4"/>
    <w:rsid w:val="00C3477F"/>
    <w:rsid w:val="00C348B3"/>
    <w:rsid w:val="00C34AAA"/>
    <w:rsid w:val="00C34B3B"/>
    <w:rsid w:val="00C34CC0"/>
    <w:rsid w:val="00C34DD0"/>
    <w:rsid w:val="00C34E22"/>
    <w:rsid w:val="00C350A0"/>
    <w:rsid w:val="00C35295"/>
    <w:rsid w:val="00C35597"/>
    <w:rsid w:val="00C35614"/>
    <w:rsid w:val="00C35673"/>
    <w:rsid w:val="00C35B8A"/>
    <w:rsid w:val="00C35EAA"/>
    <w:rsid w:val="00C36281"/>
    <w:rsid w:val="00C36644"/>
    <w:rsid w:val="00C3664D"/>
    <w:rsid w:val="00C3667D"/>
    <w:rsid w:val="00C36747"/>
    <w:rsid w:val="00C369F1"/>
    <w:rsid w:val="00C36D25"/>
    <w:rsid w:val="00C37064"/>
    <w:rsid w:val="00C3714E"/>
    <w:rsid w:val="00C37179"/>
    <w:rsid w:val="00C371C0"/>
    <w:rsid w:val="00C37570"/>
    <w:rsid w:val="00C37777"/>
    <w:rsid w:val="00C37861"/>
    <w:rsid w:val="00C3789C"/>
    <w:rsid w:val="00C37A2D"/>
    <w:rsid w:val="00C37ACC"/>
    <w:rsid w:val="00C37B73"/>
    <w:rsid w:val="00C37BA3"/>
    <w:rsid w:val="00C37E09"/>
    <w:rsid w:val="00C37E6B"/>
    <w:rsid w:val="00C37EE0"/>
    <w:rsid w:val="00C4005F"/>
    <w:rsid w:val="00C40319"/>
    <w:rsid w:val="00C4044C"/>
    <w:rsid w:val="00C404D0"/>
    <w:rsid w:val="00C40583"/>
    <w:rsid w:val="00C407EB"/>
    <w:rsid w:val="00C4096C"/>
    <w:rsid w:val="00C40BFC"/>
    <w:rsid w:val="00C40DA0"/>
    <w:rsid w:val="00C40E5B"/>
    <w:rsid w:val="00C40EFC"/>
    <w:rsid w:val="00C40F59"/>
    <w:rsid w:val="00C41173"/>
    <w:rsid w:val="00C41189"/>
    <w:rsid w:val="00C412E5"/>
    <w:rsid w:val="00C414D0"/>
    <w:rsid w:val="00C41CCD"/>
    <w:rsid w:val="00C41D22"/>
    <w:rsid w:val="00C41FB1"/>
    <w:rsid w:val="00C42118"/>
    <w:rsid w:val="00C42654"/>
    <w:rsid w:val="00C42664"/>
    <w:rsid w:val="00C427A2"/>
    <w:rsid w:val="00C429F1"/>
    <w:rsid w:val="00C42A05"/>
    <w:rsid w:val="00C42C97"/>
    <w:rsid w:val="00C42CE3"/>
    <w:rsid w:val="00C42D14"/>
    <w:rsid w:val="00C42E81"/>
    <w:rsid w:val="00C4339B"/>
    <w:rsid w:val="00C4361B"/>
    <w:rsid w:val="00C436DE"/>
    <w:rsid w:val="00C43763"/>
    <w:rsid w:val="00C4377D"/>
    <w:rsid w:val="00C43A92"/>
    <w:rsid w:val="00C43EDA"/>
    <w:rsid w:val="00C43FC3"/>
    <w:rsid w:val="00C4444E"/>
    <w:rsid w:val="00C444B6"/>
    <w:rsid w:val="00C444E8"/>
    <w:rsid w:val="00C44747"/>
    <w:rsid w:val="00C449F1"/>
    <w:rsid w:val="00C44AF1"/>
    <w:rsid w:val="00C44B1D"/>
    <w:rsid w:val="00C44BE4"/>
    <w:rsid w:val="00C45017"/>
    <w:rsid w:val="00C45052"/>
    <w:rsid w:val="00C4507B"/>
    <w:rsid w:val="00C45093"/>
    <w:rsid w:val="00C45100"/>
    <w:rsid w:val="00C451D0"/>
    <w:rsid w:val="00C45246"/>
    <w:rsid w:val="00C45250"/>
    <w:rsid w:val="00C4558C"/>
    <w:rsid w:val="00C457A4"/>
    <w:rsid w:val="00C45C99"/>
    <w:rsid w:val="00C460C9"/>
    <w:rsid w:val="00C46226"/>
    <w:rsid w:val="00C46495"/>
    <w:rsid w:val="00C46560"/>
    <w:rsid w:val="00C46751"/>
    <w:rsid w:val="00C4679E"/>
    <w:rsid w:val="00C46A5F"/>
    <w:rsid w:val="00C46B88"/>
    <w:rsid w:val="00C46C3D"/>
    <w:rsid w:val="00C47198"/>
    <w:rsid w:val="00C472DE"/>
    <w:rsid w:val="00C473AF"/>
    <w:rsid w:val="00C47425"/>
    <w:rsid w:val="00C4746C"/>
    <w:rsid w:val="00C4775A"/>
    <w:rsid w:val="00C47879"/>
    <w:rsid w:val="00C47943"/>
    <w:rsid w:val="00C47950"/>
    <w:rsid w:val="00C47992"/>
    <w:rsid w:val="00C479FE"/>
    <w:rsid w:val="00C47A36"/>
    <w:rsid w:val="00C47C04"/>
    <w:rsid w:val="00C47D54"/>
    <w:rsid w:val="00C500BC"/>
    <w:rsid w:val="00C50184"/>
    <w:rsid w:val="00C502CA"/>
    <w:rsid w:val="00C5032D"/>
    <w:rsid w:val="00C5068B"/>
    <w:rsid w:val="00C5072A"/>
    <w:rsid w:val="00C5092F"/>
    <w:rsid w:val="00C50BA4"/>
    <w:rsid w:val="00C50BF3"/>
    <w:rsid w:val="00C50BF6"/>
    <w:rsid w:val="00C50CCD"/>
    <w:rsid w:val="00C50D43"/>
    <w:rsid w:val="00C50DA2"/>
    <w:rsid w:val="00C51213"/>
    <w:rsid w:val="00C51298"/>
    <w:rsid w:val="00C513E2"/>
    <w:rsid w:val="00C513F4"/>
    <w:rsid w:val="00C5143F"/>
    <w:rsid w:val="00C51F06"/>
    <w:rsid w:val="00C51F41"/>
    <w:rsid w:val="00C5208C"/>
    <w:rsid w:val="00C520E2"/>
    <w:rsid w:val="00C525CF"/>
    <w:rsid w:val="00C525EB"/>
    <w:rsid w:val="00C52712"/>
    <w:rsid w:val="00C5283A"/>
    <w:rsid w:val="00C52A53"/>
    <w:rsid w:val="00C52B18"/>
    <w:rsid w:val="00C52B99"/>
    <w:rsid w:val="00C52D3D"/>
    <w:rsid w:val="00C52FE5"/>
    <w:rsid w:val="00C53132"/>
    <w:rsid w:val="00C5342C"/>
    <w:rsid w:val="00C5345D"/>
    <w:rsid w:val="00C53467"/>
    <w:rsid w:val="00C5359C"/>
    <w:rsid w:val="00C53605"/>
    <w:rsid w:val="00C53AAD"/>
    <w:rsid w:val="00C53BE3"/>
    <w:rsid w:val="00C53BF6"/>
    <w:rsid w:val="00C53DBB"/>
    <w:rsid w:val="00C5404F"/>
    <w:rsid w:val="00C540DF"/>
    <w:rsid w:val="00C54401"/>
    <w:rsid w:val="00C545A4"/>
    <w:rsid w:val="00C548C6"/>
    <w:rsid w:val="00C54D8C"/>
    <w:rsid w:val="00C55087"/>
    <w:rsid w:val="00C55337"/>
    <w:rsid w:val="00C5559B"/>
    <w:rsid w:val="00C558DD"/>
    <w:rsid w:val="00C55980"/>
    <w:rsid w:val="00C55994"/>
    <w:rsid w:val="00C55BBC"/>
    <w:rsid w:val="00C55BBE"/>
    <w:rsid w:val="00C55C07"/>
    <w:rsid w:val="00C55CB8"/>
    <w:rsid w:val="00C55D41"/>
    <w:rsid w:val="00C55ECC"/>
    <w:rsid w:val="00C55F37"/>
    <w:rsid w:val="00C55F92"/>
    <w:rsid w:val="00C561AB"/>
    <w:rsid w:val="00C56265"/>
    <w:rsid w:val="00C56420"/>
    <w:rsid w:val="00C56465"/>
    <w:rsid w:val="00C56587"/>
    <w:rsid w:val="00C56852"/>
    <w:rsid w:val="00C568DB"/>
    <w:rsid w:val="00C56903"/>
    <w:rsid w:val="00C56951"/>
    <w:rsid w:val="00C569F1"/>
    <w:rsid w:val="00C56B51"/>
    <w:rsid w:val="00C56B93"/>
    <w:rsid w:val="00C56BB0"/>
    <w:rsid w:val="00C56D35"/>
    <w:rsid w:val="00C56E9B"/>
    <w:rsid w:val="00C56FC1"/>
    <w:rsid w:val="00C5705D"/>
    <w:rsid w:val="00C5753A"/>
    <w:rsid w:val="00C575E1"/>
    <w:rsid w:val="00C5770B"/>
    <w:rsid w:val="00C5776B"/>
    <w:rsid w:val="00C57A4A"/>
    <w:rsid w:val="00C57F8E"/>
    <w:rsid w:val="00C600D8"/>
    <w:rsid w:val="00C60398"/>
    <w:rsid w:val="00C603C6"/>
    <w:rsid w:val="00C60509"/>
    <w:rsid w:val="00C60641"/>
    <w:rsid w:val="00C606FA"/>
    <w:rsid w:val="00C6073D"/>
    <w:rsid w:val="00C60914"/>
    <w:rsid w:val="00C60CAE"/>
    <w:rsid w:val="00C60F1F"/>
    <w:rsid w:val="00C6108E"/>
    <w:rsid w:val="00C614BA"/>
    <w:rsid w:val="00C61681"/>
    <w:rsid w:val="00C61A77"/>
    <w:rsid w:val="00C61EC9"/>
    <w:rsid w:val="00C61F1C"/>
    <w:rsid w:val="00C61F8E"/>
    <w:rsid w:val="00C6234B"/>
    <w:rsid w:val="00C62588"/>
    <w:rsid w:val="00C629B6"/>
    <w:rsid w:val="00C62A28"/>
    <w:rsid w:val="00C62D12"/>
    <w:rsid w:val="00C62D88"/>
    <w:rsid w:val="00C62E05"/>
    <w:rsid w:val="00C63039"/>
    <w:rsid w:val="00C630D2"/>
    <w:rsid w:val="00C63107"/>
    <w:rsid w:val="00C6346B"/>
    <w:rsid w:val="00C637A9"/>
    <w:rsid w:val="00C63947"/>
    <w:rsid w:val="00C63F45"/>
    <w:rsid w:val="00C63F51"/>
    <w:rsid w:val="00C640E7"/>
    <w:rsid w:val="00C641C3"/>
    <w:rsid w:val="00C646E2"/>
    <w:rsid w:val="00C648F9"/>
    <w:rsid w:val="00C64906"/>
    <w:rsid w:val="00C64DC5"/>
    <w:rsid w:val="00C64FE6"/>
    <w:rsid w:val="00C650A4"/>
    <w:rsid w:val="00C65112"/>
    <w:rsid w:val="00C65296"/>
    <w:rsid w:val="00C65553"/>
    <w:rsid w:val="00C65574"/>
    <w:rsid w:val="00C658C9"/>
    <w:rsid w:val="00C659E3"/>
    <w:rsid w:val="00C65CA7"/>
    <w:rsid w:val="00C65D12"/>
    <w:rsid w:val="00C65E4B"/>
    <w:rsid w:val="00C65EA6"/>
    <w:rsid w:val="00C660BF"/>
    <w:rsid w:val="00C66152"/>
    <w:rsid w:val="00C66347"/>
    <w:rsid w:val="00C66401"/>
    <w:rsid w:val="00C6663F"/>
    <w:rsid w:val="00C667B7"/>
    <w:rsid w:val="00C66905"/>
    <w:rsid w:val="00C669B1"/>
    <w:rsid w:val="00C66A6E"/>
    <w:rsid w:val="00C66AB8"/>
    <w:rsid w:val="00C66B04"/>
    <w:rsid w:val="00C66BFB"/>
    <w:rsid w:val="00C66DA8"/>
    <w:rsid w:val="00C6701D"/>
    <w:rsid w:val="00C67260"/>
    <w:rsid w:val="00C672FA"/>
    <w:rsid w:val="00C67928"/>
    <w:rsid w:val="00C7058D"/>
    <w:rsid w:val="00C707C2"/>
    <w:rsid w:val="00C7090E"/>
    <w:rsid w:val="00C70A7E"/>
    <w:rsid w:val="00C70B27"/>
    <w:rsid w:val="00C70D83"/>
    <w:rsid w:val="00C70E63"/>
    <w:rsid w:val="00C71189"/>
    <w:rsid w:val="00C71577"/>
    <w:rsid w:val="00C71968"/>
    <w:rsid w:val="00C71A19"/>
    <w:rsid w:val="00C71A27"/>
    <w:rsid w:val="00C71C81"/>
    <w:rsid w:val="00C71CB2"/>
    <w:rsid w:val="00C71D04"/>
    <w:rsid w:val="00C71D5B"/>
    <w:rsid w:val="00C72290"/>
    <w:rsid w:val="00C727F2"/>
    <w:rsid w:val="00C72D0E"/>
    <w:rsid w:val="00C73181"/>
    <w:rsid w:val="00C7334C"/>
    <w:rsid w:val="00C733F4"/>
    <w:rsid w:val="00C7342F"/>
    <w:rsid w:val="00C7365D"/>
    <w:rsid w:val="00C736CA"/>
    <w:rsid w:val="00C737ED"/>
    <w:rsid w:val="00C7380E"/>
    <w:rsid w:val="00C739FC"/>
    <w:rsid w:val="00C73BB3"/>
    <w:rsid w:val="00C73D6A"/>
    <w:rsid w:val="00C73DAD"/>
    <w:rsid w:val="00C73F63"/>
    <w:rsid w:val="00C74028"/>
    <w:rsid w:val="00C7415B"/>
    <w:rsid w:val="00C741D9"/>
    <w:rsid w:val="00C74246"/>
    <w:rsid w:val="00C7470A"/>
    <w:rsid w:val="00C74CC7"/>
    <w:rsid w:val="00C74EF3"/>
    <w:rsid w:val="00C74F44"/>
    <w:rsid w:val="00C75006"/>
    <w:rsid w:val="00C752EE"/>
    <w:rsid w:val="00C75325"/>
    <w:rsid w:val="00C75341"/>
    <w:rsid w:val="00C75348"/>
    <w:rsid w:val="00C753D1"/>
    <w:rsid w:val="00C75414"/>
    <w:rsid w:val="00C754BE"/>
    <w:rsid w:val="00C757EA"/>
    <w:rsid w:val="00C75904"/>
    <w:rsid w:val="00C75998"/>
    <w:rsid w:val="00C759AE"/>
    <w:rsid w:val="00C759E4"/>
    <w:rsid w:val="00C75C60"/>
    <w:rsid w:val="00C761A2"/>
    <w:rsid w:val="00C762E2"/>
    <w:rsid w:val="00C763D0"/>
    <w:rsid w:val="00C7655D"/>
    <w:rsid w:val="00C766F5"/>
    <w:rsid w:val="00C76930"/>
    <w:rsid w:val="00C76E7B"/>
    <w:rsid w:val="00C76F00"/>
    <w:rsid w:val="00C7724F"/>
    <w:rsid w:val="00C77510"/>
    <w:rsid w:val="00C77A48"/>
    <w:rsid w:val="00C77A74"/>
    <w:rsid w:val="00C77A83"/>
    <w:rsid w:val="00C77C5C"/>
    <w:rsid w:val="00C77E0D"/>
    <w:rsid w:val="00C77F21"/>
    <w:rsid w:val="00C77F85"/>
    <w:rsid w:val="00C800D5"/>
    <w:rsid w:val="00C8025F"/>
    <w:rsid w:val="00C802A0"/>
    <w:rsid w:val="00C80307"/>
    <w:rsid w:val="00C80467"/>
    <w:rsid w:val="00C80609"/>
    <w:rsid w:val="00C80AB5"/>
    <w:rsid w:val="00C80B29"/>
    <w:rsid w:val="00C80C8C"/>
    <w:rsid w:val="00C80E44"/>
    <w:rsid w:val="00C80E80"/>
    <w:rsid w:val="00C81172"/>
    <w:rsid w:val="00C811F5"/>
    <w:rsid w:val="00C8134D"/>
    <w:rsid w:val="00C817EF"/>
    <w:rsid w:val="00C819D2"/>
    <w:rsid w:val="00C81BCE"/>
    <w:rsid w:val="00C81ED2"/>
    <w:rsid w:val="00C81F04"/>
    <w:rsid w:val="00C820A5"/>
    <w:rsid w:val="00C82157"/>
    <w:rsid w:val="00C82515"/>
    <w:rsid w:val="00C8263D"/>
    <w:rsid w:val="00C827D2"/>
    <w:rsid w:val="00C828C1"/>
    <w:rsid w:val="00C82A9D"/>
    <w:rsid w:val="00C82BDB"/>
    <w:rsid w:val="00C82D3C"/>
    <w:rsid w:val="00C83774"/>
    <w:rsid w:val="00C83AAB"/>
    <w:rsid w:val="00C83B32"/>
    <w:rsid w:val="00C83B89"/>
    <w:rsid w:val="00C8408E"/>
    <w:rsid w:val="00C84820"/>
    <w:rsid w:val="00C84B2C"/>
    <w:rsid w:val="00C84B84"/>
    <w:rsid w:val="00C84CAD"/>
    <w:rsid w:val="00C84DD4"/>
    <w:rsid w:val="00C852B1"/>
    <w:rsid w:val="00C8534A"/>
    <w:rsid w:val="00C853BF"/>
    <w:rsid w:val="00C855B8"/>
    <w:rsid w:val="00C859E3"/>
    <w:rsid w:val="00C85B05"/>
    <w:rsid w:val="00C85B8D"/>
    <w:rsid w:val="00C85E26"/>
    <w:rsid w:val="00C85E33"/>
    <w:rsid w:val="00C85E71"/>
    <w:rsid w:val="00C86149"/>
    <w:rsid w:val="00C86446"/>
    <w:rsid w:val="00C865A4"/>
    <w:rsid w:val="00C865D4"/>
    <w:rsid w:val="00C86656"/>
    <w:rsid w:val="00C86F27"/>
    <w:rsid w:val="00C86F5E"/>
    <w:rsid w:val="00C8707D"/>
    <w:rsid w:val="00C871E6"/>
    <w:rsid w:val="00C8732E"/>
    <w:rsid w:val="00C873FE"/>
    <w:rsid w:val="00C87552"/>
    <w:rsid w:val="00C87786"/>
    <w:rsid w:val="00C87A3C"/>
    <w:rsid w:val="00C87A7B"/>
    <w:rsid w:val="00C87AD3"/>
    <w:rsid w:val="00C87CCC"/>
    <w:rsid w:val="00C87D1E"/>
    <w:rsid w:val="00C901C0"/>
    <w:rsid w:val="00C90668"/>
    <w:rsid w:val="00C90731"/>
    <w:rsid w:val="00C907D8"/>
    <w:rsid w:val="00C9081C"/>
    <w:rsid w:val="00C90867"/>
    <w:rsid w:val="00C909B2"/>
    <w:rsid w:val="00C90E75"/>
    <w:rsid w:val="00C91009"/>
    <w:rsid w:val="00C91214"/>
    <w:rsid w:val="00C91294"/>
    <w:rsid w:val="00C915DC"/>
    <w:rsid w:val="00C9166D"/>
    <w:rsid w:val="00C916ED"/>
    <w:rsid w:val="00C9179C"/>
    <w:rsid w:val="00C91D0D"/>
    <w:rsid w:val="00C91E4F"/>
    <w:rsid w:val="00C91ECE"/>
    <w:rsid w:val="00C91FDF"/>
    <w:rsid w:val="00C9200F"/>
    <w:rsid w:val="00C9259A"/>
    <w:rsid w:val="00C92951"/>
    <w:rsid w:val="00C92957"/>
    <w:rsid w:val="00C929C7"/>
    <w:rsid w:val="00C92FAE"/>
    <w:rsid w:val="00C92FBC"/>
    <w:rsid w:val="00C92FE6"/>
    <w:rsid w:val="00C93560"/>
    <w:rsid w:val="00C93683"/>
    <w:rsid w:val="00C93847"/>
    <w:rsid w:val="00C942BA"/>
    <w:rsid w:val="00C9437E"/>
    <w:rsid w:val="00C94967"/>
    <w:rsid w:val="00C94B64"/>
    <w:rsid w:val="00C94D0D"/>
    <w:rsid w:val="00C94E60"/>
    <w:rsid w:val="00C951C2"/>
    <w:rsid w:val="00C951ED"/>
    <w:rsid w:val="00C95348"/>
    <w:rsid w:val="00C95563"/>
    <w:rsid w:val="00C95695"/>
    <w:rsid w:val="00C95795"/>
    <w:rsid w:val="00C958B3"/>
    <w:rsid w:val="00C959FE"/>
    <w:rsid w:val="00C95ADD"/>
    <w:rsid w:val="00C95C7C"/>
    <w:rsid w:val="00C95EA3"/>
    <w:rsid w:val="00C95F5F"/>
    <w:rsid w:val="00C95F9D"/>
    <w:rsid w:val="00C961D5"/>
    <w:rsid w:val="00C961F5"/>
    <w:rsid w:val="00C96309"/>
    <w:rsid w:val="00C963F7"/>
    <w:rsid w:val="00C96693"/>
    <w:rsid w:val="00C967FA"/>
    <w:rsid w:val="00C96946"/>
    <w:rsid w:val="00C96A5C"/>
    <w:rsid w:val="00C96AD1"/>
    <w:rsid w:val="00C96BCA"/>
    <w:rsid w:val="00C96E1E"/>
    <w:rsid w:val="00C96F04"/>
    <w:rsid w:val="00C96F20"/>
    <w:rsid w:val="00C96F34"/>
    <w:rsid w:val="00C9707D"/>
    <w:rsid w:val="00C9719E"/>
    <w:rsid w:val="00C97388"/>
    <w:rsid w:val="00C975DD"/>
    <w:rsid w:val="00C97A3C"/>
    <w:rsid w:val="00C97B49"/>
    <w:rsid w:val="00CA02C4"/>
    <w:rsid w:val="00CA054B"/>
    <w:rsid w:val="00CA07CE"/>
    <w:rsid w:val="00CA0A4B"/>
    <w:rsid w:val="00CA0A4D"/>
    <w:rsid w:val="00CA0A98"/>
    <w:rsid w:val="00CA0C34"/>
    <w:rsid w:val="00CA0C3E"/>
    <w:rsid w:val="00CA0D4B"/>
    <w:rsid w:val="00CA0DF2"/>
    <w:rsid w:val="00CA0EC6"/>
    <w:rsid w:val="00CA11B2"/>
    <w:rsid w:val="00CA152F"/>
    <w:rsid w:val="00CA1557"/>
    <w:rsid w:val="00CA182E"/>
    <w:rsid w:val="00CA1BC4"/>
    <w:rsid w:val="00CA1F58"/>
    <w:rsid w:val="00CA1F6F"/>
    <w:rsid w:val="00CA2065"/>
    <w:rsid w:val="00CA20D8"/>
    <w:rsid w:val="00CA2103"/>
    <w:rsid w:val="00CA2231"/>
    <w:rsid w:val="00CA2255"/>
    <w:rsid w:val="00CA22AB"/>
    <w:rsid w:val="00CA245E"/>
    <w:rsid w:val="00CA2472"/>
    <w:rsid w:val="00CA28E8"/>
    <w:rsid w:val="00CA2939"/>
    <w:rsid w:val="00CA2E95"/>
    <w:rsid w:val="00CA2EEF"/>
    <w:rsid w:val="00CA2F0D"/>
    <w:rsid w:val="00CA3179"/>
    <w:rsid w:val="00CA322F"/>
    <w:rsid w:val="00CA32B7"/>
    <w:rsid w:val="00CA33E6"/>
    <w:rsid w:val="00CA3700"/>
    <w:rsid w:val="00CA3814"/>
    <w:rsid w:val="00CA387D"/>
    <w:rsid w:val="00CA39F9"/>
    <w:rsid w:val="00CA3AB4"/>
    <w:rsid w:val="00CA3D15"/>
    <w:rsid w:val="00CA4033"/>
    <w:rsid w:val="00CA4411"/>
    <w:rsid w:val="00CA4527"/>
    <w:rsid w:val="00CA4B13"/>
    <w:rsid w:val="00CA4DBF"/>
    <w:rsid w:val="00CA4F0C"/>
    <w:rsid w:val="00CA4F85"/>
    <w:rsid w:val="00CA4F86"/>
    <w:rsid w:val="00CA51C2"/>
    <w:rsid w:val="00CA54CC"/>
    <w:rsid w:val="00CA5583"/>
    <w:rsid w:val="00CA59BA"/>
    <w:rsid w:val="00CA60A9"/>
    <w:rsid w:val="00CA60F3"/>
    <w:rsid w:val="00CA62B1"/>
    <w:rsid w:val="00CA6459"/>
    <w:rsid w:val="00CA65AB"/>
    <w:rsid w:val="00CA68B7"/>
    <w:rsid w:val="00CA6C5A"/>
    <w:rsid w:val="00CA6D00"/>
    <w:rsid w:val="00CA712E"/>
    <w:rsid w:val="00CA719C"/>
    <w:rsid w:val="00CA7452"/>
    <w:rsid w:val="00CA746A"/>
    <w:rsid w:val="00CA782D"/>
    <w:rsid w:val="00CA79F1"/>
    <w:rsid w:val="00CA7A28"/>
    <w:rsid w:val="00CA7CDE"/>
    <w:rsid w:val="00CA7CE0"/>
    <w:rsid w:val="00CA7E1D"/>
    <w:rsid w:val="00CA7E46"/>
    <w:rsid w:val="00CA7E49"/>
    <w:rsid w:val="00CA7E7D"/>
    <w:rsid w:val="00CB0180"/>
    <w:rsid w:val="00CB0361"/>
    <w:rsid w:val="00CB0488"/>
    <w:rsid w:val="00CB0DD0"/>
    <w:rsid w:val="00CB0E68"/>
    <w:rsid w:val="00CB0EFC"/>
    <w:rsid w:val="00CB1380"/>
    <w:rsid w:val="00CB14A4"/>
    <w:rsid w:val="00CB1761"/>
    <w:rsid w:val="00CB186A"/>
    <w:rsid w:val="00CB1E88"/>
    <w:rsid w:val="00CB209B"/>
    <w:rsid w:val="00CB2188"/>
    <w:rsid w:val="00CB2D5A"/>
    <w:rsid w:val="00CB2E06"/>
    <w:rsid w:val="00CB2EBD"/>
    <w:rsid w:val="00CB301C"/>
    <w:rsid w:val="00CB31A7"/>
    <w:rsid w:val="00CB3273"/>
    <w:rsid w:val="00CB32D3"/>
    <w:rsid w:val="00CB34DB"/>
    <w:rsid w:val="00CB35AD"/>
    <w:rsid w:val="00CB3628"/>
    <w:rsid w:val="00CB3634"/>
    <w:rsid w:val="00CB3964"/>
    <w:rsid w:val="00CB3A69"/>
    <w:rsid w:val="00CB3BD6"/>
    <w:rsid w:val="00CB3C2E"/>
    <w:rsid w:val="00CB3C42"/>
    <w:rsid w:val="00CB3D62"/>
    <w:rsid w:val="00CB3D8C"/>
    <w:rsid w:val="00CB3EA4"/>
    <w:rsid w:val="00CB420F"/>
    <w:rsid w:val="00CB4212"/>
    <w:rsid w:val="00CB4324"/>
    <w:rsid w:val="00CB4717"/>
    <w:rsid w:val="00CB473F"/>
    <w:rsid w:val="00CB48EF"/>
    <w:rsid w:val="00CB4B74"/>
    <w:rsid w:val="00CB4C7E"/>
    <w:rsid w:val="00CB5103"/>
    <w:rsid w:val="00CB5167"/>
    <w:rsid w:val="00CB5240"/>
    <w:rsid w:val="00CB54BA"/>
    <w:rsid w:val="00CB5635"/>
    <w:rsid w:val="00CB5715"/>
    <w:rsid w:val="00CB58DE"/>
    <w:rsid w:val="00CB5968"/>
    <w:rsid w:val="00CB5B9C"/>
    <w:rsid w:val="00CB5DB2"/>
    <w:rsid w:val="00CB5DDE"/>
    <w:rsid w:val="00CB6368"/>
    <w:rsid w:val="00CB6493"/>
    <w:rsid w:val="00CB6506"/>
    <w:rsid w:val="00CB657C"/>
    <w:rsid w:val="00CB66D3"/>
    <w:rsid w:val="00CB67B9"/>
    <w:rsid w:val="00CB68E8"/>
    <w:rsid w:val="00CB6AD2"/>
    <w:rsid w:val="00CB6B26"/>
    <w:rsid w:val="00CB6C38"/>
    <w:rsid w:val="00CB6D5F"/>
    <w:rsid w:val="00CB6F40"/>
    <w:rsid w:val="00CB6FE8"/>
    <w:rsid w:val="00CB703B"/>
    <w:rsid w:val="00CB70E1"/>
    <w:rsid w:val="00CB7179"/>
    <w:rsid w:val="00CB718F"/>
    <w:rsid w:val="00CB71C4"/>
    <w:rsid w:val="00CB7503"/>
    <w:rsid w:val="00CB7600"/>
    <w:rsid w:val="00CB787A"/>
    <w:rsid w:val="00CB79E0"/>
    <w:rsid w:val="00CB7AB6"/>
    <w:rsid w:val="00CB7B26"/>
    <w:rsid w:val="00CB7B4D"/>
    <w:rsid w:val="00CB7BDC"/>
    <w:rsid w:val="00CC0175"/>
    <w:rsid w:val="00CC0948"/>
    <w:rsid w:val="00CC10F8"/>
    <w:rsid w:val="00CC11D9"/>
    <w:rsid w:val="00CC121A"/>
    <w:rsid w:val="00CC129F"/>
    <w:rsid w:val="00CC13EB"/>
    <w:rsid w:val="00CC1446"/>
    <w:rsid w:val="00CC17FF"/>
    <w:rsid w:val="00CC1832"/>
    <w:rsid w:val="00CC1847"/>
    <w:rsid w:val="00CC1AAC"/>
    <w:rsid w:val="00CC1C00"/>
    <w:rsid w:val="00CC1D6C"/>
    <w:rsid w:val="00CC1E3A"/>
    <w:rsid w:val="00CC20DE"/>
    <w:rsid w:val="00CC2172"/>
    <w:rsid w:val="00CC2206"/>
    <w:rsid w:val="00CC2249"/>
    <w:rsid w:val="00CC2265"/>
    <w:rsid w:val="00CC2497"/>
    <w:rsid w:val="00CC2D79"/>
    <w:rsid w:val="00CC2F17"/>
    <w:rsid w:val="00CC326F"/>
    <w:rsid w:val="00CC347F"/>
    <w:rsid w:val="00CC34CF"/>
    <w:rsid w:val="00CC360A"/>
    <w:rsid w:val="00CC361D"/>
    <w:rsid w:val="00CC36FE"/>
    <w:rsid w:val="00CC38BE"/>
    <w:rsid w:val="00CC3A44"/>
    <w:rsid w:val="00CC3A6B"/>
    <w:rsid w:val="00CC3D31"/>
    <w:rsid w:val="00CC3D36"/>
    <w:rsid w:val="00CC3FDD"/>
    <w:rsid w:val="00CC403F"/>
    <w:rsid w:val="00CC41C6"/>
    <w:rsid w:val="00CC41FB"/>
    <w:rsid w:val="00CC44DB"/>
    <w:rsid w:val="00CC45CC"/>
    <w:rsid w:val="00CC47D9"/>
    <w:rsid w:val="00CC4858"/>
    <w:rsid w:val="00CC4A10"/>
    <w:rsid w:val="00CC4B3E"/>
    <w:rsid w:val="00CC4BCF"/>
    <w:rsid w:val="00CC4C3D"/>
    <w:rsid w:val="00CC4DF7"/>
    <w:rsid w:val="00CC500D"/>
    <w:rsid w:val="00CC5202"/>
    <w:rsid w:val="00CC52F3"/>
    <w:rsid w:val="00CC53EA"/>
    <w:rsid w:val="00CC5453"/>
    <w:rsid w:val="00CC5D1B"/>
    <w:rsid w:val="00CC61E4"/>
    <w:rsid w:val="00CC6375"/>
    <w:rsid w:val="00CC662A"/>
    <w:rsid w:val="00CC694A"/>
    <w:rsid w:val="00CC6B98"/>
    <w:rsid w:val="00CC6CBD"/>
    <w:rsid w:val="00CC6D3B"/>
    <w:rsid w:val="00CC6FF6"/>
    <w:rsid w:val="00CC7027"/>
    <w:rsid w:val="00CC70FD"/>
    <w:rsid w:val="00CC717F"/>
    <w:rsid w:val="00CC722C"/>
    <w:rsid w:val="00CC7447"/>
    <w:rsid w:val="00CC75FA"/>
    <w:rsid w:val="00CC762F"/>
    <w:rsid w:val="00CC7651"/>
    <w:rsid w:val="00CC7808"/>
    <w:rsid w:val="00CC782D"/>
    <w:rsid w:val="00CC7B43"/>
    <w:rsid w:val="00CC7E9C"/>
    <w:rsid w:val="00CC7F14"/>
    <w:rsid w:val="00CD00B3"/>
    <w:rsid w:val="00CD01AD"/>
    <w:rsid w:val="00CD02B1"/>
    <w:rsid w:val="00CD02D0"/>
    <w:rsid w:val="00CD07C7"/>
    <w:rsid w:val="00CD0845"/>
    <w:rsid w:val="00CD09E2"/>
    <w:rsid w:val="00CD09FA"/>
    <w:rsid w:val="00CD10EE"/>
    <w:rsid w:val="00CD12C2"/>
    <w:rsid w:val="00CD1634"/>
    <w:rsid w:val="00CD1680"/>
    <w:rsid w:val="00CD1745"/>
    <w:rsid w:val="00CD197F"/>
    <w:rsid w:val="00CD199F"/>
    <w:rsid w:val="00CD19E9"/>
    <w:rsid w:val="00CD1C17"/>
    <w:rsid w:val="00CD1D15"/>
    <w:rsid w:val="00CD1E78"/>
    <w:rsid w:val="00CD1FCD"/>
    <w:rsid w:val="00CD2118"/>
    <w:rsid w:val="00CD2504"/>
    <w:rsid w:val="00CD2799"/>
    <w:rsid w:val="00CD27E6"/>
    <w:rsid w:val="00CD2BC9"/>
    <w:rsid w:val="00CD2CF4"/>
    <w:rsid w:val="00CD2EEE"/>
    <w:rsid w:val="00CD2F26"/>
    <w:rsid w:val="00CD2F3D"/>
    <w:rsid w:val="00CD3065"/>
    <w:rsid w:val="00CD30B6"/>
    <w:rsid w:val="00CD3118"/>
    <w:rsid w:val="00CD3178"/>
    <w:rsid w:val="00CD3538"/>
    <w:rsid w:val="00CD36D7"/>
    <w:rsid w:val="00CD392A"/>
    <w:rsid w:val="00CD3983"/>
    <w:rsid w:val="00CD39E9"/>
    <w:rsid w:val="00CD3A27"/>
    <w:rsid w:val="00CD3B1D"/>
    <w:rsid w:val="00CD3E24"/>
    <w:rsid w:val="00CD3F34"/>
    <w:rsid w:val="00CD4084"/>
    <w:rsid w:val="00CD4148"/>
    <w:rsid w:val="00CD429D"/>
    <w:rsid w:val="00CD42BE"/>
    <w:rsid w:val="00CD43CC"/>
    <w:rsid w:val="00CD446E"/>
    <w:rsid w:val="00CD4A7D"/>
    <w:rsid w:val="00CD4AA3"/>
    <w:rsid w:val="00CD4DF2"/>
    <w:rsid w:val="00CD4E20"/>
    <w:rsid w:val="00CD4FAB"/>
    <w:rsid w:val="00CD5066"/>
    <w:rsid w:val="00CD51CF"/>
    <w:rsid w:val="00CD53D5"/>
    <w:rsid w:val="00CD543D"/>
    <w:rsid w:val="00CD5463"/>
    <w:rsid w:val="00CD556B"/>
    <w:rsid w:val="00CD573B"/>
    <w:rsid w:val="00CD577E"/>
    <w:rsid w:val="00CD58B0"/>
    <w:rsid w:val="00CD5AEC"/>
    <w:rsid w:val="00CD5DFB"/>
    <w:rsid w:val="00CD5E00"/>
    <w:rsid w:val="00CD5F1D"/>
    <w:rsid w:val="00CD5F7D"/>
    <w:rsid w:val="00CD62FD"/>
    <w:rsid w:val="00CD633E"/>
    <w:rsid w:val="00CD6695"/>
    <w:rsid w:val="00CD67B7"/>
    <w:rsid w:val="00CD69B5"/>
    <w:rsid w:val="00CD6A9D"/>
    <w:rsid w:val="00CD6AF2"/>
    <w:rsid w:val="00CD6C06"/>
    <w:rsid w:val="00CD6D01"/>
    <w:rsid w:val="00CD6E81"/>
    <w:rsid w:val="00CD6F87"/>
    <w:rsid w:val="00CD7516"/>
    <w:rsid w:val="00CD7629"/>
    <w:rsid w:val="00CD7990"/>
    <w:rsid w:val="00CD7A22"/>
    <w:rsid w:val="00CD7A8D"/>
    <w:rsid w:val="00CD7AF6"/>
    <w:rsid w:val="00CD7BC5"/>
    <w:rsid w:val="00CD7D4E"/>
    <w:rsid w:val="00CD7D74"/>
    <w:rsid w:val="00CD7EF5"/>
    <w:rsid w:val="00CE00D0"/>
    <w:rsid w:val="00CE0142"/>
    <w:rsid w:val="00CE01F8"/>
    <w:rsid w:val="00CE037E"/>
    <w:rsid w:val="00CE050B"/>
    <w:rsid w:val="00CE05E0"/>
    <w:rsid w:val="00CE0639"/>
    <w:rsid w:val="00CE06E4"/>
    <w:rsid w:val="00CE06EF"/>
    <w:rsid w:val="00CE07C1"/>
    <w:rsid w:val="00CE0934"/>
    <w:rsid w:val="00CE09DE"/>
    <w:rsid w:val="00CE0A61"/>
    <w:rsid w:val="00CE0C65"/>
    <w:rsid w:val="00CE0D9D"/>
    <w:rsid w:val="00CE0F59"/>
    <w:rsid w:val="00CE0FC7"/>
    <w:rsid w:val="00CE15D3"/>
    <w:rsid w:val="00CE17F0"/>
    <w:rsid w:val="00CE1802"/>
    <w:rsid w:val="00CE1806"/>
    <w:rsid w:val="00CE1863"/>
    <w:rsid w:val="00CE18F2"/>
    <w:rsid w:val="00CE1904"/>
    <w:rsid w:val="00CE1A20"/>
    <w:rsid w:val="00CE1C2A"/>
    <w:rsid w:val="00CE1E0D"/>
    <w:rsid w:val="00CE20DC"/>
    <w:rsid w:val="00CE22FC"/>
    <w:rsid w:val="00CE22FD"/>
    <w:rsid w:val="00CE2683"/>
    <w:rsid w:val="00CE2727"/>
    <w:rsid w:val="00CE2CD6"/>
    <w:rsid w:val="00CE2E1E"/>
    <w:rsid w:val="00CE2E29"/>
    <w:rsid w:val="00CE2E93"/>
    <w:rsid w:val="00CE2E9A"/>
    <w:rsid w:val="00CE2F00"/>
    <w:rsid w:val="00CE2FD6"/>
    <w:rsid w:val="00CE3019"/>
    <w:rsid w:val="00CE337C"/>
    <w:rsid w:val="00CE33C0"/>
    <w:rsid w:val="00CE3ABC"/>
    <w:rsid w:val="00CE3B63"/>
    <w:rsid w:val="00CE3C10"/>
    <w:rsid w:val="00CE3D5C"/>
    <w:rsid w:val="00CE3EC2"/>
    <w:rsid w:val="00CE401F"/>
    <w:rsid w:val="00CE41BA"/>
    <w:rsid w:val="00CE426A"/>
    <w:rsid w:val="00CE4345"/>
    <w:rsid w:val="00CE4437"/>
    <w:rsid w:val="00CE4466"/>
    <w:rsid w:val="00CE46E7"/>
    <w:rsid w:val="00CE4730"/>
    <w:rsid w:val="00CE4A19"/>
    <w:rsid w:val="00CE4B06"/>
    <w:rsid w:val="00CE4B99"/>
    <w:rsid w:val="00CE4BE6"/>
    <w:rsid w:val="00CE5211"/>
    <w:rsid w:val="00CE55AA"/>
    <w:rsid w:val="00CE5724"/>
    <w:rsid w:val="00CE57A4"/>
    <w:rsid w:val="00CE58B3"/>
    <w:rsid w:val="00CE5903"/>
    <w:rsid w:val="00CE59CF"/>
    <w:rsid w:val="00CE5CC7"/>
    <w:rsid w:val="00CE62C7"/>
    <w:rsid w:val="00CE643F"/>
    <w:rsid w:val="00CE6CD8"/>
    <w:rsid w:val="00CE7026"/>
    <w:rsid w:val="00CE72A6"/>
    <w:rsid w:val="00CE73A6"/>
    <w:rsid w:val="00CE77DB"/>
    <w:rsid w:val="00CE7914"/>
    <w:rsid w:val="00CE79F4"/>
    <w:rsid w:val="00CE7A99"/>
    <w:rsid w:val="00CE7B0F"/>
    <w:rsid w:val="00CE7B4C"/>
    <w:rsid w:val="00CE7CD7"/>
    <w:rsid w:val="00CE7D07"/>
    <w:rsid w:val="00CE7E3D"/>
    <w:rsid w:val="00CE7FC6"/>
    <w:rsid w:val="00CF0129"/>
    <w:rsid w:val="00CF026D"/>
    <w:rsid w:val="00CF0357"/>
    <w:rsid w:val="00CF03BE"/>
    <w:rsid w:val="00CF0577"/>
    <w:rsid w:val="00CF05B7"/>
    <w:rsid w:val="00CF072C"/>
    <w:rsid w:val="00CF076C"/>
    <w:rsid w:val="00CF078B"/>
    <w:rsid w:val="00CF0951"/>
    <w:rsid w:val="00CF09D7"/>
    <w:rsid w:val="00CF0B02"/>
    <w:rsid w:val="00CF0B75"/>
    <w:rsid w:val="00CF0FF2"/>
    <w:rsid w:val="00CF107C"/>
    <w:rsid w:val="00CF151B"/>
    <w:rsid w:val="00CF1850"/>
    <w:rsid w:val="00CF1851"/>
    <w:rsid w:val="00CF1934"/>
    <w:rsid w:val="00CF193A"/>
    <w:rsid w:val="00CF2182"/>
    <w:rsid w:val="00CF21DA"/>
    <w:rsid w:val="00CF230B"/>
    <w:rsid w:val="00CF247A"/>
    <w:rsid w:val="00CF255E"/>
    <w:rsid w:val="00CF289D"/>
    <w:rsid w:val="00CF292E"/>
    <w:rsid w:val="00CF2AF8"/>
    <w:rsid w:val="00CF2B92"/>
    <w:rsid w:val="00CF2D5F"/>
    <w:rsid w:val="00CF3496"/>
    <w:rsid w:val="00CF3935"/>
    <w:rsid w:val="00CF3D0C"/>
    <w:rsid w:val="00CF3D99"/>
    <w:rsid w:val="00CF41D6"/>
    <w:rsid w:val="00CF41F4"/>
    <w:rsid w:val="00CF435E"/>
    <w:rsid w:val="00CF4667"/>
    <w:rsid w:val="00CF4A76"/>
    <w:rsid w:val="00CF4E4B"/>
    <w:rsid w:val="00CF4F17"/>
    <w:rsid w:val="00CF4FBC"/>
    <w:rsid w:val="00CF5058"/>
    <w:rsid w:val="00CF5602"/>
    <w:rsid w:val="00CF578D"/>
    <w:rsid w:val="00CF611C"/>
    <w:rsid w:val="00CF61FC"/>
    <w:rsid w:val="00CF658A"/>
    <w:rsid w:val="00CF6627"/>
    <w:rsid w:val="00CF689E"/>
    <w:rsid w:val="00CF6B2E"/>
    <w:rsid w:val="00CF6D5C"/>
    <w:rsid w:val="00CF6F4A"/>
    <w:rsid w:val="00CF6FF4"/>
    <w:rsid w:val="00CF720B"/>
    <w:rsid w:val="00CF73B8"/>
    <w:rsid w:val="00CF762A"/>
    <w:rsid w:val="00CF768E"/>
    <w:rsid w:val="00CF7699"/>
    <w:rsid w:val="00CF78B6"/>
    <w:rsid w:val="00CF7A67"/>
    <w:rsid w:val="00CF7A81"/>
    <w:rsid w:val="00CF7B92"/>
    <w:rsid w:val="00CF7DC0"/>
    <w:rsid w:val="00CF7E2A"/>
    <w:rsid w:val="00CF7F24"/>
    <w:rsid w:val="00CF7FAB"/>
    <w:rsid w:val="00D0013E"/>
    <w:rsid w:val="00D0014A"/>
    <w:rsid w:val="00D001D1"/>
    <w:rsid w:val="00D001D7"/>
    <w:rsid w:val="00D00212"/>
    <w:rsid w:val="00D002B1"/>
    <w:rsid w:val="00D0030B"/>
    <w:rsid w:val="00D003F4"/>
    <w:rsid w:val="00D00565"/>
    <w:rsid w:val="00D010CC"/>
    <w:rsid w:val="00D0157C"/>
    <w:rsid w:val="00D0159C"/>
    <w:rsid w:val="00D0164F"/>
    <w:rsid w:val="00D019E2"/>
    <w:rsid w:val="00D01B2E"/>
    <w:rsid w:val="00D01C19"/>
    <w:rsid w:val="00D01E99"/>
    <w:rsid w:val="00D01F72"/>
    <w:rsid w:val="00D025A5"/>
    <w:rsid w:val="00D0263D"/>
    <w:rsid w:val="00D02646"/>
    <w:rsid w:val="00D0266A"/>
    <w:rsid w:val="00D0276D"/>
    <w:rsid w:val="00D02785"/>
    <w:rsid w:val="00D02867"/>
    <w:rsid w:val="00D02C45"/>
    <w:rsid w:val="00D02F0D"/>
    <w:rsid w:val="00D0310C"/>
    <w:rsid w:val="00D03321"/>
    <w:rsid w:val="00D03428"/>
    <w:rsid w:val="00D03479"/>
    <w:rsid w:val="00D0350C"/>
    <w:rsid w:val="00D036FD"/>
    <w:rsid w:val="00D037D2"/>
    <w:rsid w:val="00D0383C"/>
    <w:rsid w:val="00D03863"/>
    <w:rsid w:val="00D03B06"/>
    <w:rsid w:val="00D03EFA"/>
    <w:rsid w:val="00D03F2E"/>
    <w:rsid w:val="00D0402B"/>
    <w:rsid w:val="00D040A4"/>
    <w:rsid w:val="00D04767"/>
    <w:rsid w:val="00D047F2"/>
    <w:rsid w:val="00D04947"/>
    <w:rsid w:val="00D04976"/>
    <w:rsid w:val="00D049FE"/>
    <w:rsid w:val="00D04BB9"/>
    <w:rsid w:val="00D04DA8"/>
    <w:rsid w:val="00D04DC2"/>
    <w:rsid w:val="00D04F35"/>
    <w:rsid w:val="00D04FC1"/>
    <w:rsid w:val="00D04FD6"/>
    <w:rsid w:val="00D051BD"/>
    <w:rsid w:val="00D05269"/>
    <w:rsid w:val="00D052A6"/>
    <w:rsid w:val="00D05334"/>
    <w:rsid w:val="00D05462"/>
    <w:rsid w:val="00D05508"/>
    <w:rsid w:val="00D0555E"/>
    <w:rsid w:val="00D05892"/>
    <w:rsid w:val="00D05A4F"/>
    <w:rsid w:val="00D05E3E"/>
    <w:rsid w:val="00D05F3C"/>
    <w:rsid w:val="00D065FB"/>
    <w:rsid w:val="00D06633"/>
    <w:rsid w:val="00D0693E"/>
    <w:rsid w:val="00D06BFF"/>
    <w:rsid w:val="00D06D6F"/>
    <w:rsid w:val="00D06DC0"/>
    <w:rsid w:val="00D06DC6"/>
    <w:rsid w:val="00D06E43"/>
    <w:rsid w:val="00D07093"/>
    <w:rsid w:val="00D070BE"/>
    <w:rsid w:val="00D078D9"/>
    <w:rsid w:val="00D07910"/>
    <w:rsid w:val="00D07942"/>
    <w:rsid w:val="00D07BD5"/>
    <w:rsid w:val="00D07DD9"/>
    <w:rsid w:val="00D07ED9"/>
    <w:rsid w:val="00D10062"/>
    <w:rsid w:val="00D101C6"/>
    <w:rsid w:val="00D10202"/>
    <w:rsid w:val="00D1021E"/>
    <w:rsid w:val="00D10C49"/>
    <w:rsid w:val="00D10EFF"/>
    <w:rsid w:val="00D1103C"/>
    <w:rsid w:val="00D110CD"/>
    <w:rsid w:val="00D1134C"/>
    <w:rsid w:val="00D113F6"/>
    <w:rsid w:val="00D1145C"/>
    <w:rsid w:val="00D1147A"/>
    <w:rsid w:val="00D118B8"/>
    <w:rsid w:val="00D119EF"/>
    <w:rsid w:val="00D11B2F"/>
    <w:rsid w:val="00D11BCE"/>
    <w:rsid w:val="00D11BF3"/>
    <w:rsid w:val="00D11D4B"/>
    <w:rsid w:val="00D12061"/>
    <w:rsid w:val="00D120B6"/>
    <w:rsid w:val="00D12161"/>
    <w:rsid w:val="00D12235"/>
    <w:rsid w:val="00D12372"/>
    <w:rsid w:val="00D124C8"/>
    <w:rsid w:val="00D12500"/>
    <w:rsid w:val="00D1251A"/>
    <w:rsid w:val="00D12558"/>
    <w:rsid w:val="00D125ED"/>
    <w:rsid w:val="00D12699"/>
    <w:rsid w:val="00D126DA"/>
    <w:rsid w:val="00D12706"/>
    <w:rsid w:val="00D127F1"/>
    <w:rsid w:val="00D1290D"/>
    <w:rsid w:val="00D12D1B"/>
    <w:rsid w:val="00D12DB0"/>
    <w:rsid w:val="00D12E8D"/>
    <w:rsid w:val="00D1300F"/>
    <w:rsid w:val="00D130E3"/>
    <w:rsid w:val="00D136B0"/>
    <w:rsid w:val="00D13742"/>
    <w:rsid w:val="00D137C7"/>
    <w:rsid w:val="00D13805"/>
    <w:rsid w:val="00D13B51"/>
    <w:rsid w:val="00D13D23"/>
    <w:rsid w:val="00D13D41"/>
    <w:rsid w:val="00D1422B"/>
    <w:rsid w:val="00D1428B"/>
    <w:rsid w:val="00D14335"/>
    <w:rsid w:val="00D145E0"/>
    <w:rsid w:val="00D146BF"/>
    <w:rsid w:val="00D14772"/>
    <w:rsid w:val="00D14DB6"/>
    <w:rsid w:val="00D14E04"/>
    <w:rsid w:val="00D14E70"/>
    <w:rsid w:val="00D14E8A"/>
    <w:rsid w:val="00D1500A"/>
    <w:rsid w:val="00D151C8"/>
    <w:rsid w:val="00D155C5"/>
    <w:rsid w:val="00D156AE"/>
    <w:rsid w:val="00D15711"/>
    <w:rsid w:val="00D157E8"/>
    <w:rsid w:val="00D1587D"/>
    <w:rsid w:val="00D158D9"/>
    <w:rsid w:val="00D158E5"/>
    <w:rsid w:val="00D1597A"/>
    <w:rsid w:val="00D159B5"/>
    <w:rsid w:val="00D15C32"/>
    <w:rsid w:val="00D15F35"/>
    <w:rsid w:val="00D15F3A"/>
    <w:rsid w:val="00D15F97"/>
    <w:rsid w:val="00D160DA"/>
    <w:rsid w:val="00D161B5"/>
    <w:rsid w:val="00D161E2"/>
    <w:rsid w:val="00D164AF"/>
    <w:rsid w:val="00D167C7"/>
    <w:rsid w:val="00D16CE7"/>
    <w:rsid w:val="00D16E46"/>
    <w:rsid w:val="00D16ED2"/>
    <w:rsid w:val="00D17078"/>
    <w:rsid w:val="00D1730B"/>
    <w:rsid w:val="00D1740F"/>
    <w:rsid w:val="00D17591"/>
    <w:rsid w:val="00D175BF"/>
    <w:rsid w:val="00D176CD"/>
    <w:rsid w:val="00D179C3"/>
    <w:rsid w:val="00D17B1F"/>
    <w:rsid w:val="00D20047"/>
    <w:rsid w:val="00D200C1"/>
    <w:rsid w:val="00D2035D"/>
    <w:rsid w:val="00D204FB"/>
    <w:rsid w:val="00D205BF"/>
    <w:rsid w:val="00D207CF"/>
    <w:rsid w:val="00D207F8"/>
    <w:rsid w:val="00D20981"/>
    <w:rsid w:val="00D20A80"/>
    <w:rsid w:val="00D20B8B"/>
    <w:rsid w:val="00D20C77"/>
    <w:rsid w:val="00D20D75"/>
    <w:rsid w:val="00D20F39"/>
    <w:rsid w:val="00D20F46"/>
    <w:rsid w:val="00D210A1"/>
    <w:rsid w:val="00D2137B"/>
    <w:rsid w:val="00D213F2"/>
    <w:rsid w:val="00D21542"/>
    <w:rsid w:val="00D216ED"/>
    <w:rsid w:val="00D21718"/>
    <w:rsid w:val="00D21AEC"/>
    <w:rsid w:val="00D21CE1"/>
    <w:rsid w:val="00D21D7F"/>
    <w:rsid w:val="00D21ED5"/>
    <w:rsid w:val="00D21F3B"/>
    <w:rsid w:val="00D22047"/>
    <w:rsid w:val="00D22404"/>
    <w:rsid w:val="00D22678"/>
    <w:rsid w:val="00D22695"/>
    <w:rsid w:val="00D226F4"/>
    <w:rsid w:val="00D228DF"/>
    <w:rsid w:val="00D229F9"/>
    <w:rsid w:val="00D22A64"/>
    <w:rsid w:val="00D22A9B"/>
    <w:rsid w:val="00D22C13"/>
    <w:rsid w:val="00D22CEB"/>
    <w:rsid w:val="00D22E13"/>
    <w:rsid w:val="00D22E70"/>
    <w:rsid w:val="00D22E7D"/>
    <w:rsid w:val="00D22E82"/>
    <w:rsid w:val="00D22EC1"/>
    <w:rsid w:val="00D22FC5"/>
    <w:rsid w:val="00D2341B"/>
    <w:rsid w:val="00D2376B"/>
    <w:rsid w:val="00D237E8"/>
    <w:rsid w:val="00D23C0D"/>
    <w:rsid w:val="00D23C80"/>
    <w:rsid w:val="00D2400D"/>
    <w:rsid w:val="00D241C6"/>
    <w:rsid w:val="00D241DE"/>
    <w:rsid w:val="00D24593"/>
    <w:rsid w:val="00D24596"/>
    <w:rsid w:val="00D24D32"/>
    <w:rsid w:val="00D24E30"/>
    <w:rsid w:val="00D24FBD"/>
    <w:rsid w:val="00D250E5"/>
    <w:rsid w:val="00D25159"/>
    <w:rsid w:val="00D25279"/>
    <w:rsid w:val="00D2590A"/>
    <w:rsid w:val="00D259C5"/>
    <w:rsid w:val="00D259D9"/>
    <w:rsid w:val="00D25C76"/>
    <w:rsid w:val="00D25E3B"/>
    <w:rsid w:val="00D26289"/>
    <w:rsid w:val="00D263CF"/>
    <w:rsid w:val="00D26608"/>
    <w:rsid w:val="00D26761"/>
    <w:rsid w:val="00D267FA"/>
    <w:rsid w:val="00D26883"/>
    <w:rsid w:val="00D268D6"/>
    <w:rsid w:val="00D26BAC"/>
    <w:rsid w:val="00D26D48"/>
    <w:rsid w:val="00D27049"/>
    <w:rsid w:val="00D275E1"/>
    <w:rsid w:val="00D2767B"/>
    <w:rsid w:val="00D27708"/>
    <w:rsid w:val="00D27784"/>
    <w:rsid w:val="00D277A0"/>
    <w:rsid w:val="00D278B5"/>
    <w:rsid w:val="00D27D9C"/>
    <w:rsid w:val="00D300A9"/>
    <w:rsid w:val="00D300C0"/>
    <w:rsid w:val="00D302DC"/>
    <w:rsid w:val="00D30577"/>
    <w:rsid w:val="00D30908"/>
    <w:rsid w:val="00D3090E"/>
    <w:rsid w:val="00D30A20"/>
    <w:rsid w:val="00D30C66"/>
    <w:rsid w:val="00D30CCD"/>
    <w:rsid w:val="00D30CF2"/>
    <w:rsid w:val="00D30D5A"/>
    <w:rsid w:val="00D3117A"/>
    <w:rsid w:val="00D3118C"/>
    <w:rsid w:val="00D31388"/>
    <w:rsid w:val="00D313D3"/>
    <w:rsid w:val="00D31425"/>
    <w:rsid w:val="00D316F5"/>
    <w:rsid w:val="00D3178B"/>
    <w:rsid w:val="00D317EE"/>
    <w:rsid w:val="00D31853"/>
    <w:rsid w:val="00D31A20"/>
    <w:rsid w:val="00D31B25"/>
    <w:rsid w:val="00D31BC3"/>
    <w:rsid w:val="00D31E26"/>
    <w:rsid w:val="00D31F3C"/>
    <w:rsid w:val="00D31FA1"/>
    <w:rsid w:val="00D32031"/>
    <w:rsid w:val="00D321D9"/>
    <w:rsid w:val="00D323A6"/>
    <w:rsid w:val="00D323CA"/>
    <w:rsid w:val="00D323E0"/>
    <w:rsid w:val="00D325B3"/>
    <w:rsid w:val="00D325C8"/>
    <w:rsid w:val="00D326EE"/>
    <w:rsid w:val="00D3273D"/>
    <w:rsid w:val="00D32A9A"/>
    <w:rsid w:val="00D32AC8"/>
    <w:rsid w:val="00D32AE0"/>
    <w:rsid w:val="00D32B33"/>
    <w:rsid w:val="00D32EDA"/>
    <w:rsid w:val="00D333A3"/>
    <w:rsid w:val="00D3362F"/>
    <w:rsid w:val="00D337B3"/>
    <w:rsid w:val="00D33905"/>
    <w:rsid w:val="00D3394B"/>
    <w:rsid w:val="00D33A18"/>
    <w:rsid w:val="00D33CF2"/>
    <w:rsid w:val="00D33F25"/>
    <w:rsid w:val="00D33F61"/>
    <w:rsid w:val="00D33FC3"/>
    <w:rsid w:val="00D340C9"/>
    <w:rsid w:val="00D34144"/>
    <w:rsid w:val="00D34414"/>
    <w:rsid w:val="00D34434"/>
    <w:rsid w:val="00D34495"/>
    <w:rsid w:val="00D346CD"/>
    <w:rsid w:val="00D349CE"/>
    <w:rsid w:val="00D34A94"/>
    <w:rsid w:val="00D34BD8"/>
    <w:rsid w:val="00D34E2D"/>
    <w:rsid w:val="00D34E4A"/>
    <w:rsid w:val="00D35079"/>
    <w:rsid w:val="00D350EF"/>
    <w:rsid w:val="00D35174"/>
    <w:rsid w:val="00D352BC"/>
    <w:rsid w:val="00D354ED"/>
    <w:rsid w:val="00D35500"/>
    <w:rsid w:val="00D35579"/>
    <w:rsid w:val="00D35593"/>
    <w:rsid w:val="00D355C5"/>
    <w:rsid w:val="00D357D3"/>
    <w:rsid w:val="00D35F6B"/>
    <w:rsid w:val="00D3612A"/>
    <w:rsid w:val="00D361F5"/>
    <w:rsid w:val="00D3642D"/>
    <w:rsid w:val="00D364B7"/>
    <w:rsid w:val="00D3659E"/>
    <w:rsid w:val="00D365AB"/>
    <w:rsid w:val="00D365F3"/>
    <w:rsid w:val="00D368B2"/>
    <w:rsid w:val="00D3696D"/>
    <w:rsid w:val="00D36DBC"/>
    <w:rsid w:val="00D36DFD"/>
    <w:rsid w:val="00D37176"/>
    <w:rsid w:val="00D37311"/>
    <w:rsid w:val="00D37355"/>
    <w:rsid w:val="00D378A1"/>
    <w:rsid w:val="00D37C20"/>
    <w:rsid w:val="00D401DD"/>
    <w:rsid w:val="00D40263"/>
    <w:rsid w:val="00D402B8"/>
    <w:rsid w:val="00D4031C"/>
    <w:rsid w:val="00D40328"/>
    <w:rsid w:val="00D4034A"/>
    <w:rsid w:val="00D4040F"/>
    <w:rsid w:val="00D405EB"/>
    <w:rsid w:val="00D406DB"/>
    <w:rsid w:val="00D4074F"/>
    <w:rsid w:val="00D40756"/>
    <w:rsid w:val="00D40AB7"/>
    <w:rsid w:val="00D40ACC"/>
    <w:rsid w:val="00D40AF4"/>
    <w:rsid w:val="00D40BB1"/>
    <w:rsid w:val="00D40BE3"/>
    <w:rsid w:val="00D40E4F"/>
    <w:rsid w:val="00D40E73"/>
    <w:rsid w:val="00D411B6"/>
    <w:rsid w:val="00D41264"/>
    <w:rsid w:val="00D4141E"/>
    <w:rsid w:val="00D4154C"/>
    <w:rsid w:val="00D4158D"/>
    <w:rsid w:val="00D41666"/>
    <w:rsid w:val="00D41771"/>
    <w:rsid w:val="00D41837"/>
    <w:rsid w:val="00D41877"/>
    <w:rsid w:val="00D4197D"/>
    <w:rsid w:val="00D41AA2"/>
    <w:rsid w:val="00D41ABB"/>
    <w:rsid w:val="00D41BE0"/>
    <w:rsid w:val="00D41DDC"/>
    <w:rsid w:val="00D41EC1"/>
    <w:rsid w:val="00D41FBA"/>
    <w:rsid w:val="00D421B7"/>
    <w:rsid w:val="00D4222E"/>
    <w:rsid w:val="00D42273"/>
    <w:rsid w:val="00D42725"/>
    <w:rsid w:val="00D428EB"/>
    <w:rsid w:val="00D42A12"/>
    <w:rsid w:val="00D42A5E"/>
    <w:rsid w:val="00D42B15"/>
    <w:rsid w:val="00D42E0B"/>
    <w:rsid w:val="00D42E61"/>
    <w:rsid w:val="00D430F5"/>
    <w:rsid w:val="00D4321E"/>
    <w:rsid w:val="00D432D1"/>
    <w:rsid w:val="00D432E4"/>
    <w:rsid w:val="00D435F4"/>
    <w:rsid w:val="00D43721"/>
    <w:rsid w:val="00D438B6"/>
    <w:rsid w:val="00D43B83"/>
    <w:rsid w:val="00D43C6B"/>
    <w:rsid w:val="00D43EAD"/>
    <w:rsid w:val="00D43EDA"/>
    <w:rsid w:val="00D4402B"/>
    <w:rsid w:val="00D4409E"/>
    <w:rsid w:val="00D442B2"/>
    <w:rsid w:val="00D445EF"/>
    <w:rsid w:val="00D44676"/>
    <w:rsid w:val="00D44746"/>
    <w:rsid w:val="00D449E2"/>
    <w:rsid w:val="00D44A80"/>
    <w:rsid w:val="00D44B9A"/>
    <w:rsid w:val="00D44E8A"/>
    <w:rsid w:val="00D44F28"/>
    <w:rsid w:val="00D452E4"/>
    <w:rsid w:val="00D45535"/>
    <w:rsid w:val="00D45792"/>
    <w:rsid w:val="00D457E9"/>
    <w:rsid w:val="00D4593F"/>
    <w:rsid w:val="00D45AF8"/>
    <w:rsid w:val="00D45B4A"/>
    <w:rsid w:val="00D45B54"/>
    <w:rsid w:val="00D45C6C"/>
    <w:rsid w:val="00D45CA7"/>
    <w:rsid w:val="00D45F0B"/>
    <w:rsid w:val="00D45F35"/>
    <w:rsid w:val="00D46105"/>
    <w:rsid w:val="00D46329"/>
    <w:rsid w:val="00D4641C"/>
    <w:rsid w:val="00D464AB"/>
    <w:rsid w:val="00D464DA"/>
    <w:rsid w:val="00D4658D"/>
    <w:rsid w:val="00D46599"/>
    <w:rsid w:val="00D4683F"/>
    <w:rsid w:val="00D46919"/>
    <w:rsid w:val="00D46BE7"/>
    <w:rsid w:val="00D46D1F"/>
    <w:rsid w:val="00D471D6"/>
    <w:rsid w:val="00D4739A"/>
    <w:rsid w:val="00D473AD"/>
    <w:rsid w:val="00D4747B"/>
    <w:rsid w:val="00D47503"/>
    <w:rsid w:val="00D4773C"/>
    <w:rsid w:val="00D47763"/>
    <w:rsid w:val="00D4785A"/>
    <w:rsid w:val="00D47A00"/>
    <w:rsid w:val="00D47B50"/>
    <w:rsid w:val="00D47C75"/>
    <w:rsid w:val="00D47DE7"/>
    <w:rsid w:val="00D5042E"/>
    <w:rsid w:val="00D504C7"/>
    <w:rsid w:val="00D50943"/>
    <w:rsid w:val="00D50AAA"/>
    <w:rsid w:val="00D50DF9"/>
    <w:rsid w:val="00D50EA5"/>
    <w:rsid w:val="00D51093"/>
    <w:rsid w:val="00D511CD"/>
    <w:rsid w:val="00D51658"/>
    <w:rsid w:val="00D51A9E"/>
    <w:rsid w:val="00D51CF1"/>
    <w:rsid w:val="00D51DC8"/>
    <w:rsid w:val="00D52025"/>
    <w:rsid w:val="00D52A54"/>
    <w:rsid w:val="00D52C32"/>
    <w:rsid w:val="00D52C9C"/>
    <w:rsid w:val="00D52D6B"/>
    <w:rsid w:val="00D52DA5"/>
    <w:rsid w:val="00D53462"/>
    <w:rsid w:val="00D534D4"/>
    <w:rsid w:val="00D535E7"/>
    <w:rsid w:val="00D538BE"/>
    <w:rsid w:val="00D53925"/>
    <w:rsid w:val="00D53A1D"/>
    <w:rsid w:val="00D53E47"/>
    <w:rsid w:val="00D53EC9"/>
    <w:rsid w:val="00D53F8B"/>
    <w:rsid w:val="00D54297"/>
    <w:rsid w:val="00D54320"/>
    <w:rsid w:val="00D543F2"/>
    <w:rsid w:val="00D54447"/>
    <w:rsid w:val="00D548EC"/>
    <w:rsid w:val="00D5495C"/>
    <w:rsid w:val="00D54B2C"/>
    <w:rsid w:val="00D54C5B"/>
    <w:rsid w:val="00D5505D"/>
    <w:rsid w:val="00D5528F"/>
    <w:rsid w:val="00D55292"/>
    <w:rsid w:val="00D552C1"/>
    <w:rsid w:val="00D554C0"/>
    <w:rsid w:val="00D555ED"/>
    <w:rsid w:val="00D55718"/>
    <w:rsid w:val="00D55A41"/>
    <w:rsid w:val="00D55A43"/>
    <w:rsid w:val="00D55ABB"/>
    <w:rsid w:val="00D55DC5"/>
    <w:rsid w:val="00D55EE0"/>
    <w:rsid w:val="00D55EF7"/>
    <w:rsid w:val="00D55F76"/>
    <w:rsid w:val="00D564A8"/>
    <w:rsid w:val="00D565E0"/>
    <w:rsid w:val="00D56757"/>
    <w:rsid w:val="00D56A1E"/>
    <w:rsid w:val="00D56B22"/>
    <w:rsid w:val="00D56D43"/>
    <w:rsid w:val="00D56DEB"/>
    <w:rsid w:val="00D57349"/>
    <w:rsid w:val="00D576A4"/>
    <w:rsid w:val="00D57736"/>
    <w:rsid w:val="00D5773F"/>
    <w:rsid w:val="00D5795C"/>
    <w:rsid w:val="00D57A19"/>
    <w:rsid w:val="00D57B62"/>
    <w:rsid w:val="00D57E3A"/>
    <w:rsid w:val="00D57F02"/>
    <w:rsid w:val="00D57FFC"/>
    <w:rsid w:val="00D602E3"/>
    <w:rsid w:val="00D6057F"/>
    <w:rsid w:val="00D6059D"/>
    <w:rsid w:val="00D605A0"/>
    <w:rsid w:val="00D608F7"/>
    <w:rsid w:val="00D60904"/>
    <w:rsid w:val="00D60968"/>
    <w:rsid w:val="00D609C3"/>
    <w:rsid w:val="00D60BBC"/>
    <w:rsid w:val="00D60C66"/>
    <w:rsid w:val="00D610E9"/>
    <w:rsid w:val="00D61319"/>
    <w:rsid w:val="00D614A2"/>
    <w:rsid w:val="00D615FC"/>
    <w:rsid w:val="00D61771"/>
    <w:rsid w:val="00D61825"/>
    <w:rsid w:val="00D618AA"/>
    <w:rsid w:val="00D6195A"/>
    <w:rsid w:val="00D61B10"/>
    <w:rsid w:val="00D61C22"/>
    <w:rsid w:val="00D61C9B"/>
    <w:rsid w:val="00D61D3E"/>
    <w:rsid w:val="00D62004"/>
    <w:rsid w:val="00D6233D"/>
    <w:rsid w:val="00D62392"/>
    <w:rsid w:val="00D6246B"/>
    <w:rsid w:val="00D62796"/>
    <w:rsid w:val="00D628AF"/>
    <w:rsid w:val="00D6295D"/>
    <w:rsid w:val="00D62A55"/>
    <w:rsid w:val="00D62BA2"/>
    <w:rsid w:val="00D62D2B"/>
    <w:rsid w:val="00D62F29"/>
    <w:rsid w:val="00D62F62"/>
    <w:rsid w:val="00D63136"/>
    <w:rsid w:val="00D63206"/>
    <w:rsid w:val="00D632BD"/>
    <w:rsid w:val="00D633A1"/>
    <w:rsid w:val="00D63655"/>
    <w:rsid w:val="00D637DE"/>
    <w:rsid w:val="00D638AF"/>
    <w:rsid w:val="00D63C2B"/>
    <w:rsid w:val="00D63C40"/>
    <w:rsid w:val="00D63C60"/>
    <w:rsid w:val="00D640B6"/>
    <w:rsid w:val="00D643C7"/>
    <w:rsid w:val="00D6446F"/>
    <w:rsid w:val="00D64781"/>
    <w:rsid w:val="00D64882"/>
    <w:rsid w:val="00D64A8F"/>
    <w:rsid w:val="00D64C84"/>
    <w:rsid w:val="00D64E20"/>
    <w:rsid w:val="00D64E44"/>
    <w:rsid w:val="00D64E6A"/>
    <w:rsid w:val="00D64F19"/>
    <w:rsid w:val="00D650FE"/>
    <w:rsid w:val="00D65194"/>
    <w:rsid w:val="00D651E5"/>
    <w:rsid w:val="00D65315"/>
    <w:rsid w:val="00D65483"/>
    <w:rsid w:val="00D654B9"/>
    <w:rsid w:val="00D65622"/>
    <w:rsid w:val="00D65858"/>
    <w:rsid w:val="00D65966"/>
    <w:rsid w:val="00D659E7"/>
    <w:rsid w:val="00D65A79"/>
    <w:rsid w:val="00D65F51"/>
    <w:rsid w:val="00D66139"/>
    <w:rsid w:val="00D66180"/>
    <w:rsid w:val="00D66357"/>
    <w:rsid w:val="00D66464"/>
    <w:rsid w:val="00D66A35"/>
    <w:rsid w:val="00D66AA3"/>
    <w:rsid w:val="00D66AF8"/>
    <w:rsid w:val="00D66C23"/>
    <w:rsid w:val="00D66C9D"/>
    <w:rsid w:val="00D66CB0"/>
    <w:rsid w:val="00D66D33"/>
    <w:rsid w:val="00D66E4F"/>
    <w:rsid w:val="00D66FE3"/>
    <w:rsid w:val="00D670AB"/>
    <w:rsid w:val="00D674D2"/>
    <w:rsid w:val="00D6756A"/>
    <w:rsid w:val="00D675EA"/>
    <w:rsid w:val="00D676BD"/>
    <w:rsid w:val="00D679A7"/>
    <w:rsid w:val="00D67A3B"/>
    <w:rsid w:val="00D67AE0"/>
    <w:rsid w:val="00D67AFD"/>
    <w:rsid w:val="00D70240"/>
    <w:rsid w:val="00D7028D"/>
    <w:rsid w:val="00D702A1"/>
    <w:rsid w:val="00D702F4"/>
    <w:rsid w:val="00D70306"/>
    <w:rsid w:val="00D703D0"/>
    <w:rsid w:val="00D703F2"/>
    <w:rsid w:val="00D7040E"/>
    <w:rsid w:val="00D70575"/>
    <w:rsid w:val="00D706A4"/>
    <w:rsid w:val="00D708D6"/>
    <w:rsid w:val="00D70910"/>
    <w:rsid w:val="00D709FB"/>
    <w:rsid w:val="00D70EA7"/>
    <w:rsid w:val="00D70EE9"/>
    <w:rsid w:val="00D710B6"/>
    <w:rsid w:val="00D710EB"/>
    <w:rsid w:val="00D7138B"/>
    <w:rsid w:val="00D71806"/>
    <w:rsid w:val="00D71830"/>
    <w:rsid w:val="00D71A63"/>
    <w:rsid w:val="00D71A86"/>
    <w:rsid w:val="00D71A8A"/>
    <w:rsid w:val="00D71B1C"/>
    <w:rsid w:val="00D71BE4"/>
    <w:rsid w:val="00D71C69"/>
    <w:rsid w:val="00D720EE"/>
    <w:rsid w:val="00D72187"/>
    <w:rsid w:val="00D721E6"/>
    <w:rsid w:val="00D72216"/>
    <w:rsid w:val="00D7223B"/>
    <w:rsid w:val="00D72400"/>
    <w:rsid w:val="00D72686"/>
    <w:rsid w:val="00D72729"/>
    <w:rsid w:val="00D7284E"/>
    <w:rsid w:val="00D728DE"/>
    <w:rsid w:val="00D729C4"/>
    <w:rsid w:val="00D73003"/>
    <w:rsid w:val="00D7321C"/>
    <w:rsid w:val="00D7343D"/>
    <w:rsid w:val="00D73491"/>
    <w:rsid w:val="00D734CB"/>
    <w:rsid w:val="00D73808"/>
    <w:rsid w:val="00D73B30"/>
    <w:rsid w:val="00D73C0B"/>
    <w:rsid w:val="00D73CDD"/>
    <w:rsid w:val="00D73DEA"/>
    <w:rsid w:val="00D73E4E"/>
    <w:rsid w:val="00D73ECD"/>
    <w:rsid w:val="00D74582"/>
    <w:rsid w:val="00D74763"/>
    <w:rsid w:val="00D74852"/>
    <w:rsid w:val="00D748C3"/>
    <w:rsid w:val="00D748CD"/>
    <w:rsid w:val="00D74979"/>
    <w:rsid w:val="00D74ADB"/>
    <w:rsid w:val="00D74C38"/>
    <w:rsid w:val="00D74DC6"/>
    <w:rsid w:val="00D74ECE"/>
    <w:rsid w:val="00D74F6B"/>
    <w:rsid w:val="00D7500B"/>
    <w:rsid w:val="00D7513B"/>
    <w:rsid w:val="00D7592F"/>
    <w:rsid w:val="00D75BD9"/>
    <w:rsid w:val="00D75CF8"/>
    <w:rsid w:val="00D75DBF"/>
    <w:rsid w:val="00D75E1E"/>
    <w:rsid w:val="00D76290"/>
    <w:rsid w:val="00D76355"/>
    <w:rsid w:val="00D76605"/>
    <w:rsid w:val="00D76658"/>
    <w:rsid w:val="00D766A6"/>
    <w:rsid w:val="00D76737"/>
    <w:rsid w:val="00D767FA"/>
    <w:rsid w:val="00D76957"/>
    <w:rsid w:val="00D76992"/>
    <w:rsid w:val="00D76AF9"/>
    <w:rsid w:val="00D76CB2"/>
    <w:rsid w:val="00D76F6A"/>
    <w:rsid w:val="00D77421"/>
    <w:rsid w:val="00D775DE"/>
    <w:rsid w:val="00D77671"/>
    <w:rsid w:val="00D77793"/>
    <w:rsid w:val="00D77885"/>
    <w:rsid w:val="00D778AB"/>
    <w:rsid w:val="00D778D7"/>
    <w:rsid w:val="00D779AA"/>
    <w:rsid w:val="00D801D3"/>
    <w:rsid w:val="00D804D2"/>
    <w:rsid w:val="00D804D9"/>
    <w:rsid w:val="00D80702"/>
    <w:rsid w:val="00D807B0"/>
    <w:rsid w:val="00D808E4"/>
    <w:rsid w:val="00D808FC"/>
    <w:rsid w:val="00D80BE0"/>
    <w:rsid w:val="00D80CE6"/>
    <w:rsid w:val="00D80CFE"/>
    <w:rsid w:val="00D81394"/>
    <w:rsid w:val="00D813AD"/>
    <w:rsid w:val="00D816ED"/>
    <w:rsid w:val="00D81837"/>
    <w:rsid w:val="00D818E4"/>
    <w:rsid w:val="00D81935"/>
    <w:rsid w:val="00D81978"/>
    <w:rsid w:val="00D819A0"/>
    <w:rsid w:val="00D81EA0"/>
    <w:rsid w:val="00D823F7"/>
    <w:rsid w:val="00D8240E"/>
    <w:rsid w:val="00D82457"/>
    <w:rsid w:val="00D824CB"/>
    <w:rsid w:val="00D826FF"/>
    <w:rsid w:val="00D828D9"/>
    <w:rsid w:val="00D82908"/>
    <w:rsid w:val="00D8291D"/>
    <w:rsid w:val="00D82996"/>
    <w:rsid w:val="00D829A7"/>
    <w:rsid w:val="00D82B53"/>
    <w:rsid w:val="00D82BCF"/>
    <w:rsid w:val="00D82D4E"/>
    <w:rsid w:val="00D82EE3"/>
    <w:rsid w:val="00D82F18"/>
    <w:rsid w:val="00D8313B"/>
    <w:rsid w:val="00D83148"/>
    <w:rsid w:val="00D831B7"/>
    <w:rsid w:val="00D832C8"/>
    <w:rsid w:val="00D8354A"/>
    <w:rsid w:val="00D83BE0"/>
    <w:rsid w:val="00D83C0E"/>
    <w:rsid w:val="00D83DB4"/>
    <w:rsid w:val="00D83EDF"/>
    <w:rsid w:val="00D842E5"/>
    <w:rsid w:val="00D842FE"/>
    <w:rsid w:val="00D8434A"/>
    <w:rsid w:val="00D8449C"/>
    <w:rsid w:val="00D844DD"/>
    <w:rsid w:val="00D846E8"/>
    <w:rsid w:val="00D84793"/>
    <w:rsid w:val="00D848B2"/>
    <w:rsid w:val="00D84A4B"/>
    <w:rsid w:val="00D84F0D"/>
    <w:rsid w:val="00D84FA6"/>
    <w:rsid w:val="00D84FC8"/>
    <w:rsid w:val="00D850A9"/>
    <w:rsid w:val="00D85165"/>
    <w:rsid w:val="00D85401"/>
    <w:rsid w:val="00D8561F"/>
    <w:rsid w:val="00D85A29"/>
    <w:rsid w:val="00D85B84"/>
    <w:rsid w:val="00D85D1B"/>
    <w:rsid w:val="00D85EC3"/>
    <w:rsid w:val="00D86065"/>
    <w:rsid w:val="00D86085"/>
    <w:rsid w:val="00D860FC"/>
    <w:rsid w:val="00D8616B"/>
    <w:rsid w:val="00D86260"/>
    <w:rsid w:val="00D862AC"/>
    <w:rsid w:val="00D867F4"/>
    <w:rsid w:val="00D86878"/>
    <w:rsid w:val="00D869EC"/>
    <w:rsid w:val="00D86D6E"/>
    <w:rsid w:val="00D86DC9"/>
    <w:rsid w:val="00D8704B"/>
    <w:rsid w:val="00D87070"/>
    <w:rsid w:val="00D870E5"/>
    <w:rsid w:val="00D8711C"/>
    <w:rsid w:val="00D871A5"/>
    <w:rsid w:val="00D875CF"/>
    <w:rsid w:val="00D876BF"/>
    <w:rsid w:val="00D876DA"/>
    <w:rsid w:val="00D877A1"/>
    <w:rsid w:val="00D877F0"/>
    <w:rsid w:val="00D87A03"/>
    <w:rsid w:val="00D87AB6"/>
    <w:rsid w:val="00D87AE8"/>
    <w:rsid w:val="00D87CE4"/>
    <w:rsid w:val="00D87D20"/>
    <w:rsid w:val="00D87E14"/>
    <w:rsid w:val="00D87EE6"/>
    <w:rsid w:val="00D87FC1"/>
    <w:rsid w:val="00D90246"/>
    <w:rsid w:val="00D9065A"/>
    <w:rsid w:val="00D9066B"/>
    <w:rsid w:val="00D907DF"/>
    <w:rsid w:val="00D90965"/>
    <w:rsid w:val="00D90980"/>
    <w:rsid w:val="00D90A4F"/>
    <w:rsid w:val="00D90C27"/>
    <w:rsid w:val="00D90D77"/>
    <w:rsid w:val="00D90F11"/>
    <w:rsid w:val="00D90F76"/>
    <w:rsid w:val="00D90FB6"/>
    <w:rsid w:val="00D91034"/>
    <w:rsid w:val="00D913C1"/>
    <w:rsid w:val="00D9157D"/>
    <w:rsid w:val="00D916DE"/>
    <w:rsid w:val="00D919A8"/>
    <w:rsid w:val="00D919ED"/>
    <w:rsid w:val="00D91AFB"/>
    <w:rsid w:val="00D91B2D"/>
    <w:rsid w:val="00D91B47"/>
    <w:rsid w:val="00D91C50"/>
    <w:rsid w:val="00D91C98"/>
    <w:rsid w:val="00D91CD5"/>
    <w:rsid w:val="00D91CFA"/>
    <w:rsid w:val="00D91EDD"/>
    <w:rsid w:val="00D92389"/>
    <w:rsid w:val="00D9277E"/>
    <w:rsid w:val="00D927F1"/>
    <w:rsid w:val="00D92949"/>
    <w:rsid w:val="00D92954"/>
    <w:rsid w:val="00D9299D"/>
    <w:rsid w:val="00D92A37"/>
    <w:rsid w:val="00D92C56"/>
    <w:rsid w:val="00D92CE2"/>
    <w:rsid w:val="00D92E0D"/>
    <w:rsid w:val="00D92EEC"/>
    <w:rsid w:val="00D92F63"/>
    <w:rsid w:val="00D93095"/>
    <w:rsid w:val="00D932DF"/>
    <w:rsid w:val="00D93498"/>
    <w:rsid w:val="00D93567"/>
    <w:rsid w:val="00D935EC"/>
    <w:rsid w:val="00D936BB"/>
    <w:rsid w:val="00D93739"/>
    <w:rsid w:val="00D93765"/>
    <w:rsid w:val="00D937AC"/>
    <w:rsid w:val="00D93826"/>
    <w:rsid w:val="00D93837"/>
    <w:rsid w:val="00D93962"/>
    <w:rsid w:val="00D93976"/>
    <w:rsid w:val="00D93CA5"/>
    <w:rsid w:val="00D93D42"/>
    <w:rsid w:val="00D93DAB"/>
    <w:rsid w:val="00D93DB7"/>
    <w:rsid w:val="00D93E44"/>
    <w:rsid w:val="00D942C8"/>
    <w:rsid w:val="00D942E2"/>
    <w:rsid w:val="00D942F7"/>
    <w:rsid w:val="00D94679"/>
    <w:rsid w:val="00D946A9"/>
    <w:rsid w:val="00D94BA2"/>
    <w:rsid w:val="00D94C2C"/>
    <w:rsid w:val="00D94D41"/>
    <w:rsid w:val="00D94E49"/>
    <w:rsid w:val="00D94EC6"/>
    <w:rsid w:val="00D95041"/>
    <w:rsid w:val="00D951B1"/>
    <w:rsid w:val="00D952E2"/>
    <w:rsid w:val="00D954C7"/>
    <w:rsid w:val="00D95546"/>
    <w:rsid w:val="00D955AF"/>
    <w:rsid w:val="00D95FC7"/>
    <w:rsid w:val="00D96262"/>
    <w:rsid w:val="00D96301"/>
    <w:rsid w:val="00D964AE"/>
    <w:rsid w:val="00D965B3"/>
    <w:rsid w:val="00D966D8"/>
    <w:rsid w:val="00D969CF"/>
    <w:rsid w:val="00D96AED"/>
    <w:rsid w:val="00D96E3B"/>
    <w:rsid w:val="00D96E4F"/>
    <w:rsid w:val="00D970AF"/>
    <w:rsid w:val="00D970E5"/>
    <w:rsid w:val="00D972B0"/>
    <w:rsid w:val="00D9732B"/>
    <w:rsid w:val="00D973EB"/>
    <w:rsid w:val="00D9749A"/>
    <w:rsid w:val="00D97896"/>
    <w:rsid w:val="00D97A58"/>
    <w:rsid w:val="00D97B75"/>
    <w:rsid w:val="00D97BE3"/>
    <w:rsid w:val="00D97F8E"/>
    <w:rsid w:val="00DA0161"/>
    <w:rsid w:val="00DA022B"/>
    <w:rsid w:val="00DA03A7"/>
    <w:rsid w:val="00DA0471"/>
    <w:rsid w:val="00DA0694"/>
    <w:rsid w:val="00DA0DFD"/>
    <w:rsid w:val="00DA0EA8"/>
    <w:rsid w:val="00DA105E"/>
    <w:rsid w:val="00DA10A1"/>
    <w:rsid w:val="00DA1287"/>
    <w:rsid w:val="00DA164B"/>
    <w:rsid w:val="00DA1795"/>
    <w:rsid w:val="00DA1853"/>
    <w:rsid w:val="00DA19BA"/>
    <w:rsid w:val="00DA1AD8"/>
    <w:rsid w:val="00DA1B9B"/>
    <w:rsid w:val="00DA1EC7"/>
    <w:rsid w:val="00DA1ED8"/>
    <w:rsid w:val="00DA1F0B"/>
    <w:rsid w:val="00DA2114"/>
    <w:rsid w:val="00DA225A"/>
    <w:rsid w:val="00DA23EF"/>
    <w:rsid w:val="00DA2504"/>
    <w:rsid w:val="00DA278F"/>
    <w:rsid w:val="00DA299D"/>
    <w:rsid w:val="00DA2B93"/>
    <w:rsid w:val="00DA2BEE"/>
    <w:rsid w:val="00DA2D37"/>
    <w:rsid w:val="00DA3155"/>
    <w:rsid w:val="00DA3233"/>
    <w:rsid w:val="00DA3471"/>
    <w:rsid w:val="00DA35F6"/>
    <w:rsid w:val="00DA3B6B"/>
    <w:rsid w:val="00DA3C95"/>
    <w:rsid w:val="00DA3C99"/>
    <w:rsid w:val="00DA3CB5"/>
    <w:rsid w:val="00DA3E0C"/>
    <w:rsid w:val="00DA3EEC"/>
    <w:rsid w:val="00DA458E"/>
    <w:rsid w:val="00DA46BE"/>
    <w:rsid w:val="00DA46F4"/>
    <w:rsid w:val="00DA4811"/>
    <w:rsid w:val="00DA4922"/>
    <w:rsid w:val="00DA4D67"/>
    <w:rsid w:val="00DA4E34"/>
    <w:rsid w:val="00DA4E7C"/>
    <w:rsid w:val="00DA4EEF"/>
    <w:rsid w:val="00DA4F3F"/>
    <w:rsid w:val="00DA4F65"/>
    <w:rsid w:val="00DA52E6"/>
    <w:rsid w:val="00DA5423"/>
    <w:rsid w:val="00DA5459"/>
    <w:rsid w:val="00DA54A6"/>
    <w:rsid w:val="00DA55B9"/>
    <w:rsid w:val="00DA577D"/>
    <w:rsid w:val="00DA582D"/>
    <w:rsid w:val="00DA591B"/>
    <w:rsid w:val="00DA593E"/>
    <w:rsid w:val="00DA5945"/>
    <w:rsid w:val="00DA59D6"/>
    <w:rsid w:val="00DA5A4D"/>
    <w:rsid w:val="00DA5A8A"/>
    <w:rsid w:val="00DA5A9E"/>
    <w:rsid w:val="00DA5AE0"/>
    <w:rsid w:val="00DA5C39"/>
    <w:rsid w:val="00DA5D42"/>
    <w:rsid w:val="00DA5D74"/>
    <w:rsid w:val="00DA6003"/>
    <w:rsid w:val="00DA6532"/>
    <w:rsid w:val="00DA670D"/>
    <w:rsid w:val="00DA6F3C"/>
    <w:rsid w:val="00DA6F70"/>
    <w:rsid w:val="00DA6F9A"/>
    <w:rsid w:val="00DA705D"/>
    <w:rsid w:val="00DA75BC"/>
    <w:rsid w:val="00DA75F8"/>
    <w:rsid w:val="00DA7840"/>
    <w:rsid w:val="00DA7876"/>
    <w:rsid w:val="00DA7895"/>
    <w:rsid w:val="00DA78B7"/>
    <w:rsid w:val="00DA78E5"/>
    <w:rsid w:val="00DA7B02"/>
    <w:rsid w:val="00DA7D49"/>
    <w:rsid w:val="00DA7D9B"/>
    <w:rsid w:val="00DB008B"/>
    <w:rsid w:val="00DB01DE"/>
    <w:rsid w:val="00DB04C1"/>
    <w:rsid w:val="00DB05E5"/>
    <w:rsid w:val="00DB0733"/>
    <w:rsid w:val="00DB07C0"/>
    <w:rsid w:val="00DB0A3B"/>
    <w:rsid w:val="00DB0B07"/>
    <w:rsid w:val="00DB0B57"/>
    <w:rsid w:val="00DB0BB0"/>
    <w:rsid w:val="00DB0C27"/>
    <w:rsid w:val="00DB0F65"/>
    <w:rsid w:val="00DB117E"/>
    <w:rsid w:val="00DB1237"/>
    <w:rsid w:val="00DB177A"/>
    <w:rsid w:val="00DB1926"/>
    <w:rsid w:val="00DB1B0D"/>
    <w:rsid w:val="00DB1BA0"/>
    <w:rsid w:val="00DB1CE3"/>
    <w:rsid w:val="00DB2203"/>
    <w:rsid w:val="00DB23B7"/>
    <w:rsid w:val="00DB24FC"/>
    <w:rsid w:val="00DB2846"/>
    <w:rsid w:val="00DB2A61"/>
    <w:rsid w:val="00DB2A9F"/>
    <w:rsid w:val="00DB2B95"/>
    <w:rsid w:val="00DB2BB4"/>
    <w:rsid w:val="00DB2CBF"/>
    <w:rsid w:val="00DB2CE8"/>
    <w:rsid w:val="00DB2D42"/>
    <w:rsid w:val="00DB2F16"/>
    <w:rsid w:val="00DB2F19"/>
    <w:rsid w:val="00DB32FA"/>
    <w:rsid w:val="00DB3456"/>
    <w:rsid w:val="00DB3457"/>
    <w:rsid w:val="00DB361A"/>
    <w:rsid w:val="00DB3675"/>
    <w:rsid w:val="00DB36FB"/>
    <w:rsid w:val="00DB3AAE"/>
    <w:rsid w:val="00DB4263"/>
    <w:rsid w:val="00DB45BE"/>
    <w:rsid w:val="00DB466A"/>
    <w:rsid w:val="00DB46E4"/>
    <w:rsid w:val="00DB4819"/>
    <w:rsid w:val="00DB4ACD"/>
    <w:rsid w:val="00DB4DC6"/>
    <w:rsid w:val="00DB4E8A"/>
    <w:rsid w:val="00DB4EC6"/>
    <w:rsid w:val="00DB4EF6"/>
    <w:rsid w:val="00DB51FE"/>
    <w:rsid w:val="00DB5419"/>
    <w:rsid w:val="00DB547C"/>
    <w:rsid w:val="00DB5704"/>
    <w:rsid w:val="00DB5D73"/>
    <w:rsid w:val="00DB6007"/>
    <w:rsid w:val="00DB6153"/>
    <w:rsid w:val="00DB61AB"/>
    <w:rsid w:val="00DB6242"/>
    <w:rsid w:val="00DB6ABF"/>
    <w:rsid w:val="00DB6C6D"/>
    <w:rsid w:val="00DB6C94"/>
    <w:rsid w:val="00DB6DE4"/>
    <w:rsid w:val="00DB6E0B"/>
    <w:rsid w:val="00DB7037"/>
    <w:rsid w:val="00DB73EC"/>
    <w:rsid w:val="00DB7464"/>
    <w:rsid w:val="00DB74FC"/>
    <w:rsid w:val="00DB7505"/>
    <w:rsid w:val="00DB752D"/>
    <w:rsid w:val="00DB7755"/>
    <w:rsid w:val="00DB79DB"/>
    <w:rsid w:val="00DB7A37"/>
    <w:rsid w:val="00DB7CFB"/>
    <w:rsid w:val="00DB7D55"/>
    <w:rsid w:val="00DC0030"/>
    <w:rsid w:val="00DC004E"/>
    <w:rsid w:val="00DC00F2"/>
    <w:rsid w:val="00DC02BC"/>
    <w:rsid w:val="00DC0348"/>
    <w:rsid w:val="00DC039B"/>
    <w:rsid w:val="00DC06D5"/>
    <w:rsid w:val="00DC06E7"/>
    <w:rsid w:val="00DC096B"/>
    <w:rsid w:val="00DC0970"/>
    <w:rsid w:val="00DC0B0A"/>
    <w:rsid w:val="00DC0BF1"/>
    <w:rsid w:val="00DC0CB3"/>
    <w:rsid w:val="00DC0F6D"/>
    <w:rsid w:val="00DC1051"/>
    <w:rsid w:val="00DC11CE"/>
    <w:rsid w:val="00DC12C5"/>
    <w:rsid w:val="00DC155E"/>
    <w:rsid w:val="00DC16EA"/>
    <w:rsid w:val="00DC181A"/>
    <w:rsid w:val="00DC18DB"/>
    <w:rsid w:val="00DC193B"/>
    <w:rsid w:val="00DC19CA"/>
    <w:rsid w:val="00DC1E91"/>
    <w:rsid w:val="00DC2185"/>
    <w:rsid w:val="00DC21B2"/>
    <w:rsid w:val="00DC2276"/>
    <w:rsid w:val="00DC235E"/>
    <w:rsid w:val="00DC242A"/>
    <w:rsid w:val="00DC2E26"/>
    <w:rsid w:val="00DC31FD"/>
    <w:rsid w:val="00DC32C5"/>
    <w:rsid w:val="00DC349E"/>
    <w:rsid w:val="00DC366F"/>
    <w:rsid w:val="00DC3762"/>
    <w:rsid w:val="00DC3767"/>
    <w:rsid w:val="00DC3886"/>
    <w:rsid w:val="00DC38C6"/>
    <w:rsid w:val="00DC3A61"/>
    <w:rsid w:val="00DC3BDC"/>
    <w:rsid w:val="00DC4124"/>
    <w:rsid w:val="00DC413F"/>
    <w:rsid w:val="00DC42F1"/>
    <w:rsid w:val="00DC448C"/>
    <w:rsid w:val="00DC44EE"/>
    <w:rsid w:val="00DC4592"/>
    <w:rsid w:val="00DC459E"/>
    <w:rsid w:val="00DC4634"/>
    <w:rsid w:val="00DC4866"/>
    <w:rsid w:val="00DC4960"/>
    <w:rsid w:val="00DC49E4"/>
    <w:rsid w:val="00DC4A50"/>
    <w:rsid w:val="00DC4C40"/>
    <w:rsid w:val="00DC4C9E"/>
    <w:rsid w:val="00DC4F2E"/>
    <w:rsid w:val="00DC5317"/>
    <w:rsid w:val="00DC5415"/>
    <w:rsid w:val="00DC544B"/>
    <w:rsid w:val="00DC5456"/>
    <w:rsid w:val="00DC5675"/>
    <w:rsid w:val="00DC5743"/>
    <w:rsid w:val="00DC5795"/>
    <w:rsid w:val="00DC57D3"/>
    <w:rsid w:val="00DC59AD"/>
    <w:rsid w:val="00DC5A07"/>
    <w:rsid w:val="00DC5B03"/>
    <w:rsid w:val="00DC5E64"/>
    <w:rsid w:val="00DC5ED8"/>
    <w:rsid w:val="00DC62E6"/>
    <w:rsid w:val="00DC63BE"/>
    <w:rsid w:val="00DC6509"/>
    <w:rsid w:val="00DC65D4"/>
    <w:rsid w:val="00DC6758"/>
    <w:rsid w:val="00DC680F"/>
    <w:rsid w:val="00DC6D32"/>
    <w:rsid w:val="00DC6FF8"/>
    <w:rsid w:val="00DC707D"/>
    <w:rsid w:val="00DC7205"/>
    <w:rsid w:val="00DC7309"/>
    <w:rsid w:val="00DC73ED"/>
    <w:rsid w:val="00DC78B4"/>
    <w:rsid w:val="00DC7A45"/>
    <w:rsid w:val="00DC7B35"/>
    <w:rsid w:val="00DC7BFA"/>
    <w:rsid w:val="00DC7DBD"/>
    <w:rsid w:val="00DC7E32"/>
    <w:rsid w:val="00DC7ECE"/>
    <w:rsid w:val="00DC7F56"/>
    <w:rsid w:val="00DD03AE"/>
    <w:rsid w:val="00DD0630"/>
    <w:rsid w:val="00DD069C"/>
    <w:rsid w:val="00DD0C8D"/>
    <w:rsid w:val="00DD0D90"/>
    <w:rsid w:val="00DD0F60"/>
    <w:rsid w:val="00DD11D8"/>
    <w:rsid w:val="00DD1254"/>
    <w:rsid w:val="00DD1293"/>
    <w:rsid w:val="00DD1476"/>
    <w:rsid w:val="00DD1593"/>
    <w:rsid w:val="00DD16C4"/>
    <w:rsid w:val="00DD1781"/>
    <w:rsid w:val="00DD17F4"/>
    <w:rsid w:val="00DD192A"/>
    <w:rsid w:val="00DD1E6A"/>
    <w:rsid w:val="00DD1F19"/>
    <w:rsid w:val="00DD1FA3"/>
    <w:rsid w:val="00DD20F7"/>
    <w:rsid w:val="00DD21AE"/>
    <w:rsid w:val="00DD2387"/>
    <w:rsid w:val="00DD2459"/>
    <w:rsid w:val="00DD25C0"/>
    <w:rsid w:val="00DD26F6"/>
    <w:rsid w:val="00DD287A"/>
    <w:rsid w:val="00DD28DC"/>
    <w:rsid w:val="00DD29A8"/>
    <w:rsid w:val="00DD2BDB"/>
    <w:rsid w:val="00DD2CC7"/>
    <w:rsid w:val="00DD2DBB"/>
    <w:rsid w:val="00DD2FA6"/>
    <w:rsid w:val="00DD300B"/>
    <w:rsid w:val="00DD3186"/>
    <w:rsid w:val="00DD3354"/>
    <w:rsid w:val="00DD3397"/>
    <w:rsid w:val="00DD3443"/>
    <w:rsid w:val="00DD3525"/>
    <w:rsid w:val="00DD3563"/>
    <w:rsid w:val="00DD3642"/>
    <w:rsid w:val="00DD3671"/>
    <w:rsid w:val="00DD368C"/>
    <w:rsid w:val="00DD3A39"/>
    <w:rsid w:val="00DD3FBD"/>
    <w:rsid w:val="00DD3FEE"/>
    <w:rsid w:val="00DD4088"/>
    <w:rsid w:val="00DD40C5"/>
    <w:rsid w:val="00DD43B9"/>
    <w:rsid w:val="00DD43D0"/>
    <w:rsid w:val="00DD47E5"/>
    <w:rsid w:val="00DD49C9"/>
    <w:rsid w:val="00DD4C6A"/>
    <w:rsid w:val="00DD4DB6"/>
    <w:rsid w:val="00DD4F99"/>
    <w:rsid w:val="00DD4FCD"/>
    <w:rsid w:val="00DD52D4"/>
    <w:rsid w:val="00DD54A5"/>
    <w:rsid w:val="00DD54EB"/>
    <w:rsid w:val="00DD589E"/>
    <w:rsid w:val="00DD5D0D"/>
    <w:rsid w:val="00DD5F02"/>
    <w:rsid w:val="00DD5F73"/>
    <w:rsid w:val="00DD60B9"/>
    <w:rsid w:val="00DD6159"/>
    <w:rsid w:val="00DD6226"/>
    <w:rsid w:val="00DD668B"/>
    <w:rsid w:val="00DD68D0"/>
    <w:rsid w:val="00DD692F"/>
    <w:rsid w:val="00DD6B14"/>
    <w:rsid w:val="00DD6B1F"/>
    <w:rsid w:val="00DD6B6E"/>
    <w:rsid w:val="00DD6BC5"/>
    <w:rsid w:val="00DD6D6D"/>
    <w:rsid w:val="00DD7160"/>
    <w:rsid w:val="00DD722D"/>
    <w:rsid w:val="00DD740B"/>
    <w:rsid w:val="00DD763F"/>
    <w:rsid w:val="00DD7679"/>
    <w:rsid w:val="00DD77A3"/>
    <w:rsid w:val="00DD7F23"/>
    <w:rsid w:val="00DD7F7C"/>
    <w:rsid w:val="00DD7FF9"/>
    <w:rsid w:val="00DE0028"/>
    <w:rsid w:val="00DE0185"/>
    <w:rsid w:val="00DE04AF"/>
    <w:rsid w:val="00DE0608"/>
    <w:rsid w:val="00DE070A"/>
    <w:rsid w:val="00DE0781"/>
    <w:rsid w:val="00DE08A0"/>
    <w:rsid w:val="00DE08A6"/>
    <w:rsid w:val="00DE08BF"/>
    <w:rsid w:val="00DE0E94"/>
    <w:rsid w:val="00DE100A"/>
    <w:rsid w:val="00DE11D0"/>
    <w:rsid w:val="00DE1304"/>
    <w:rsid w:val="00DE146D"/>
    <w:rsid w:val="00DE188A"/>
    <w:rsid w:val="00DE1B5F"/>
    <w:rsid w:val="00DE1B6A"/>
    <w:rsid w:val="00DE1C86"/>
    <w:rsid w:val="00DE1D65"/>
    <w:rsid w:val="00DE21F5"/>
    <w:rsid w:val="00DE2232"/>
    <w:rsid w:val="00DE2255"/>
    <w:rsid w:val="00DE23D2"/>
    <w:rsid w:val="00DE2495"/>
    <w:rsid w:val="00DE2681"/>
    <w:rsid w:val="00DE2895"/>
    <w:rsid w:val="00DE2C15"/>
    <w:rsid w:val="00DE2CEF"/>
    <w:rsid w:val="00DE2D63"/>
    <w:rsid w:val="00DE2D68"/>
    <w:rsid w:val="00DE2DE1"/>
    <w:rsid w:val="00DE2E89"/>
    <w:rsid w:val="00DE2F0C"/>
    <w:rsid w:val="00DE2FA3"/>
    <w:rsid w:val="00DE315E"/>
    <w:rsid w:val="00DE316B"/>
    <w:rsid w:val="00DE365A"/>
    <w:rsid w:val="00DE39A5"/>
    <w:rsid w:val="00DE3B7C"/>
    <w:rsid w:val="00DE3D45"/>
    <w:rsid w:val="00DE3FFE"/>
    <w:rsid w:val="00DE402D"/>
    <w:rsid w:val="00DE40AF"/>
    <w:rsid w:val="00DE414B"/>
    <w:rsid w:val="00DE43FF"/>
    <w:rsid w:val="00DE484C"/>
    <w:rsid w:val="00DE4AE6"/>
    <w:rsid w:val="00DE4B01"/>
    <w:rsid w:val="00DE4C57"/>
    <w:rsid w:val="00DE4FAD"/>
    <w:rsid w:val="00DE503B"/>
    <w:rsid w:val="00DE506A"/>
    <w:rsid w:val="00DE5124"/>
    <w:rsid w:val="00DE521F"/>
    <w:rsid w:val="00DE523B"/>
    <w:rsid w:val="00DE5300"/>
    <w:rsid w:val="00DE543B"/>
    <w:rsid w:val="00DE55C8"/>
    <w:rsid w:val="00DE56D0"/>
    <w:rsid w:val="00DE5728"/>
    <w:rsid w:val="00DE5811"/>
    <w:rsid w:val="00DE5A24"/>
    <w:rsid w:val="00DE5B4D"/>
    <w:rsid w:val="00DE5BE2"/>
    <w:rsid w:val="00DE5EF8"/>
    <w:rsid w:val="00DE61E8"/>
    <w:rsid w:val="00DE6256"/>
    <w:rsid w:val="00DE6335"/>
    <w:rsid w:val="00DE646B"/>
    <w:rsid w:val="00DE6501"/>
    <w:rsid w:val="00DE6A76"/>
    <w:rsid w:val="00DE6ABE"/>
    <w:rsid w:val="00DE6CC7"/>
    <w:rsid w:val="00DE6D27"/>
    <w:rsid w:val="00DE6F66"/>
    <w:rsid w:val="00DE6F99"/>
    <w:rsid w:val="00DE717B"/>
    <w:rsid w:val="00DE7543"/>
    <w:rsid w:val="00DE7586"/>
    <w:rsid w:val="00DE765B"/>
    <w:rsid w:val="00DE7661"/>
    <w:rsid w:val="00DE7724"/>
    <w:rsid w:val="00DE7766"/>
    <w:rsid w:val="00DE798C"/>
    <w:rsid w:val="00DE79D5"/>
    <w:rsid w:val="00DE7C8F"/>
    <w:rsid w:val="00DE7EDE"/>
    <w:rsid w:val="00DF0165"/>
    <w:rsid w:val="00DF01EA"/>
    <w:rsid w:val="00DF021F"/>
    <w:rsid w:val="00DF0375"/>
    <w:rsid w:val="00DF03BC"/>
    <w:rsid w:val="00DF0709"/>
    <w:rsid w:val="00DF080F"/>
    <w:rsid w:val="00DF086E"/>
    <w:rsid w:val="00DF0B4E"/>
    <w:rsid w:val="00DF0B52"/>
    <w:rsid w:val="00DF0DAE"/>
    <w:rsid w:val="00DF0E6E"/>
    <w:rsid w:val="00DF0E75"/>
    <w:rsid w:val="00DF0F7A"/>
    <w:rsid w:val="00DF12AC"/>
    <w:rsid w:val="00DF136E"/>
    <w:rsid w:val="00DF1485"/>
    <w:rsid w:val="00DF14F0"/>
    <w:rsid w:val="00DF15D9"/>
    <w:rsid w:val="00DF177D"/>
    <w:rsid w:val="00DF1C74"/>
    <w:rsid w:val="00DF1D12"/>
    <w:rsid w:val="00DF2156"/>
    <w:rsid w:val="00DF23EC"/>
    <w:rsid w:val="00DF254B"/>
    <w:rsid w:val="00DF2569"/>
    <w:rsid w:val="00DF260A"/>
    <w:rsid w:val="00DF2A4D"/>
    <w:rsid w:val="00DF2AAC"/>
    <w:rsid w:val="00DF2D16"/>
    <w:rsid w:val="00DF2F71"/>
    <w:rsid w:val="00DF3322"/>
    <w:rsid w:val="00DF36A0"/>
    <w:rsid w:val="00DF3918"/>
    <w:rsid w:val="00DF3B19"/>
    <w:rsid w:val="00DF3DA8"/>
    <w:rsid w:val="00DF40C4"/>
    <w:rsid w:val="00DF41B1"/>
    <w:rsid w:val="00DF438F"/>
    <w:rsid w:val="00DF43AF"/>
    <w:rsid w:val="00DF43B5"/>
    <w:rsid w:val="00DF43D3"/>
    <w:rsid w:val="00DF44A1"/>
    <w:rsid w:val="00DF4592"/>
    <w:rsid w:val="00DF45CF"/>
    <w:rsid w:val="00DF4674"/>
    <w:rsid w:val="00DF479B"/>
    <w:rsid w:val="00DF4D47"/>
    <w:rsid w:val="00DF4E7D"/>
    <w:rsid w:val="00DF552F"/>
    <w:rsid w:val="00DF56E0"/>
    <w:rsid w:val="00DF5AA3"/>
    <w:rsid w:val="00DF5AE3"/>
    <w:rsid w:val="00DF5B20"/>
    <w:rsid w:val="00DF5B7B"/>
    <w:rsid w:val="00DF5B98"/>
    <w:rsid w:val="00DF5F8A"/>
    <w:rsid w:val="00DF5FAF"/>
    <w:rsid w:val="00DF63BA"/>
    <w:rsid w:val="00DF64D1"/>
    <w:rsid w:val="00DF65D8"/>
    <w:rsid w:val="00DF663D"/>
    <w:rsid w:val="00DF68D4"/>
    <w:rsid w:val="00DF690F"/>
    <w:rsid w:val="00DF69E9"/>
    <w:rsid w:val="00DF6AA9"/>
    <w:rsid w:val="00DF6BA3"/>
    <w:rsid w:val="00DF6FBE"/>
    <w:rsid w:val="00DF766C"/>
    <w:rsid w:val="00DF76FE"/>
    <w:rsid w:val="00DF77EA"/>
    <w:rsid w:val="00DF78F5"/>
    <w:rsid w:val="00DF7C39"/>
    <w:rsid w:val="00E000EE"/>
    <w:rsid w:val="00E00151"/>
    <w:rsid w:val="00E001E6"/>
    <w:rsid w:val="00E004EC"/>
    <w:rsid w:val="00E0062C"/>
    <w:rsid w:val="00E00B67"/>
    <w:rsid w:val="00E00C3D"/>
    <w:rsid w:val="00E00D06"/>
    <w:rsid w:val="00E00D25"/>
    <w:rsid w:val="00E00DED"/>
    <w:rsid w:val="00E00F7F"/>
    <w:rsid w:val="00E01182"/>
    <w:rsid w:val="00E012D6"/>
    <w:rsid w:val="00E0133B"/>
    <w:rsid w:val="00E0143C"/>
    <w:rsid w:val="00E01465"/>
    <w:rsid w:val="00E0167F"/>
    <w:rsid w:val="00E018DD"/>
    <w:rsid w:val="00E0191F"/>
    <w:rsid w:val="00E01BC3"/>
    <w:rsid w:val="00E01BEB"/>
    <w:rsid w:val="00E01F5E"/>
    <w:rsid w:val="00E01FB1"/>
    <w:rsid w:val="00E02014"/>
    <w:rsid w:val="00E02106"/>
    <w:rsid w:val="00E0212F"/>
    <w:rsid w:val="00E02258"/>
    <w:rsid w:val="00E023D8"/>
    <w:rsid w:val="00E02428"/>
    <w:rsid w:val="00E025D3"/>
    <w:rsid w:val="00E025D8"/>
    <w:rsid w:val="00E0267A"/>
    <w:rsid w:val="00E02812"/>
    <w:rsid w:val="00E0296B"/>
    <w:rsid w:val="00E02AA6"/>
    <w:rsid w:val="00E02B0D"/>
    <w:rsid w:val="00E02CE4"/>
    <w:rsid w:val="00E02CED"/>
    <w:rsid w:val="00E02D6A"/>
    <w:rsid w:val="00E02D7F"/>
    <w:rsid w:val="00E02F26"/>
    <w:rsid w:val="00E02FA5"/>
    <w:rsid w:val="00E03077"/>
    <w:rsid w:val="00E0314C"/>
    <w:rsid w:val="00E03352"/>
    <w:rsid w:val="00E034B8"/>
    <w:rsid w:val="00E03C34"/>
    <w:rsid w:val="00E04173"/>
    <w:rsid w:val="00E04225"/>
    <w:rsid w:val="00E04288"/>
    <w:rsid w:val="00E04379"/>
    <w:rsid w:val="00E043F0"/>
    <w:rsid w:val="00E04501"/>
    <w:rsid w:val="00E04502"/>
    <w:rsid w:val="00E04623"/>
    <w:rsid w:val="00E0465F"/>
    <w:rsid w:val="00E046CB"/>
    <w:rsid w:val="00E0495E"/>
    <w:rsid w:val="00E04B58"/>
    <w:rsid w:val="00E04F2C"/>
    <w:rsid w:val="00E05112"/>
    <w:rsid w:val="00E055E7"/>
    <w:rsid w:val="00E059A5"/>
    <w:rsid w:val="00E059B7"/>
    <w:rsid w:val="00E059C1"/>
    <w:rsid w:val="00E05A05"/>
    <w:rsid w:val="00E05A1D"/>
    <w:rsid w:val="00E05A43"/>
    <w:rsid w:val="00E05AF5"/>
    <w:rsid w:val="00E05BC2"/>
    <w:rsid w:val="00E05DCF"/>
    <w:rsid w:val="00E05E7C"/>
    <w:rsid w:val="00E05E9E"/>
    <w:rsid w:val="00E05FD4"/>
    <w:rsid w:val="00E06046"/>
    <w:rsid w:val="00E06063"/>
    <w:rsid w:val="00E0645C"/>
    <w:rsid w:val="00E0654B"/>
    <w:rsid w:val="00E06592"/>
    <w:rsid w:val="00E06601"/>
    <w:rsid w:val="00E068E8"/>
    <w:rsid w:val="00E06948"/>
    <w:rsid w:val="00E06A0C"/>
    <w:rsid w:val="00E06BD5"/>
    <w:rsid w:val="00E06D14"/>
    <w:rsid w:val="00E06DA4"/>
    <w:rsid w:val="00E06DE6"/>
    <w:rsid w:val="00E06ED7"/>
    <w:rsid w:val="00E06FE8"/>
    <w:rsid w:val="00E07084"/>
    <w:rsid w:val="00E0733E"/>
    <w:rsid w:val="00E073B4"/>
    <w:rsid w:val="00E073F8"/>
    <w:rsid w:val="00E07554"/>
    <w:rsid w:val="00E076CE"/>
    <w:rsid w:val="00E0770D"/>
    <w:rsid w:val="00E07981"/>
    <w:rsid w:val="00E07AD5"/>
    <w:rsid w:val="00E07BBC"/>
    <w:rsid w:val="00E07D5E"/>
    <w:rsid w:val="00E07DC3"/>
    <w:rsid w:val="00E10053"/>
    <w:rsid w:val="00E10054"/>
    <w:rsid w:val="00E10219"/>
    <w:rsid w:val="00E10272"/>
    <w:rsid w:val="00E103A0"/>
    <w:rsid w:val="00E104F6"/>
    <w:rsid w:val="00E10649"/>
    <w:rsid w:val="00E1070A"/>
    <w:rsid w:val="00E108F0"/>
    <w:rsid w:val="00E10A9D"/>
    <w:rsid w:val="00E10D32"/>
    <w:rsid w:val="00E10E00"/>
    <w:rsid w:val="00E10E63"/>
    <w:rsid w:val="00E10E88"/>
    <w:rsid w:val="00E10F00"/>
    <w:rsid w:val="00E11096"/>
    <w:rsid w:val="00E1109A"/>
    <w:rsid w:val="00E112F9"/>
    <w:rsid w:val="00E11503"/>
    <w:rsid w:val="00E115BC"/>
    <w:rsid w:val="00E115D8"/>
    <w:rsid w:val="00E1175C"/>
    <w:rsid w:val="00E11793"/>
    <w:rsid w:val="00E11997"/>
    <w:rsid w:val="00E11B34"/>
    <w:rsid w:val="00E11C1F"/>
    <w:rsid w:val="00E11E21"/>
    <w:rsid w:val="00E11E2F"/>
    <w:rsid w:val="00E11E74"/>
    <w:rsid w:val="00E11F52"/>
    <w:rsid w:val="00E120C5"/>
    <w:rsid w:val="00E1211F"/>
    <w:rsid w:val="00E121B6"/>
    <w:rsid w:val="00E121E2"/>
    <w:rsid w:val="00E12200"/>
    <w:rsid w:val="00E12288"/>
    <w:rsid w:val="00E12338"/>
    <w:rsid w:val="00E12348"/>
    <w:rsid w:val="00E12565"/>
    <w:rsid w:val="00E125E3"/>
    <w:rsid w:val="00E12638"/>
    <w:rsid w:val="00E12692"/>
    <w:rsid w:val="00E127D3"/>
    <w:rsid w:val="00E1282F"/>
    <w:rsid w:val="00E12852"/>
    <w:rsid w:val="00E129E4"/>
    <w:rsid w:val="00E12FEB"/>
    <w:rsid w:val="00E13040"/>
    <w:rsid w:val="00E1309D"/>
    <w:rsid w:val="00E130D8"/>
    <w:rsid w:val="00E13123"/>
    <w:rsid w:val="00E13128"/>
    <w:rsid w:val="00E13138"/>
    <w:rsid w:val="00E13270"/>
    <w:rsid w:val="00E13293"/>
    <w:rsid w:val="00E134B1"/>
    <w:rsid w:val="00E13583"/>
    <w:rsid w:val="00E1393D"/>
    <w:rsid w:val="00E13B36"/>
    <w:rsid w:val="00E13B45"/>
    <w:rsid w:val="00E13CDE"/>
    <w:rsid w:val="00E13D22"/>
    <w:rsid w:val="00E13E12"/>
    <w:rsid w:val="00E13E8B"/>
    <w:rsid w:val="00E1403D"/>
    <w:rsid w:val="00E1408E"/>
    <w:rsid w:val="00E14284"/>
    <w:rsid w:val="00E1428B"/>
    <w:rsid w:val="00E14488"/>
    <w:rsid w:val="00E14507"/>
    <w:rsid w:val="00E146B1"/>
    <w:rsid w:val="00E14805"/>
    <w:rsid w:val="00E14846"/>
    <w:rsid w:val="00E14A0E"/>
    <w:rsid w:val="00E14C82"/>
    <w:rsid w:val="00E14E0A"/>
    <w:rsid w:val="00E14EED"/>
    <w:rsid w:val="00E15354"/>
    <w:rsid w:val="00E15418"/>
    <w:rsid w:val="00E154DA"/>
    <w:rsid w:val="00E1556F"/>
    <w:rsid w:val="00E15689"/>
    <w:rsid w:val="00E15800"/>
    <w:rsid w:val="00E158CD"/>
    <w:rsid w:val="00E15AED"/>
    <w:rsid w:val="00E15D1B"/>
    <w:rsid w:val="00E15F83"/>
    <w:rsid w:val="00E160A5"/>
    <w:rsid w:val="00E160D3"/>
    <w:rsid w:val="00E160D7"/>
    <w:rsid w:val="00E16138"/>
    <w:rsid w:val="00E1621B"/>
    <w:rsid w:val="00E16643"/>
    <w:rsid w:val="00E1682E"/>
    <w:rsid w:val="00E16926"/>
    <w:rsid w:val="00E16B7C"/>
    <w:rsid w:val="00E16CCE"/>
    <w:rsid w:val="00E16DD3"/>
    <w:rsid w:val="00E17517"/>
    <w:rsid w:val="00E17573"/>
    <w:rsid w:val="00E17B2C"/>
    <w:rsid w:val="00E17B79"/>
    <w:rsid w:val="00E17BBB"/>
    <w:rsid w:val="00E20092"/>
    <w:rsid w:val="00E200D2"/>
    <w:rsid w:val="00E200E2"/>
    <w:rsid w:val="00E20260"/>
    <w:rsid w:val="00E203E6"/>
    <w:rsid w:val="00E205F2"/>
    <w:rsid w:val="00E206D7"/>
    <w:rsid w:val="00E20728"/>
    <w:rsid w:val="00E209EA"/>
    <w:rsid w:val="00E20B30"/>
    <w:rsid w:val="00E20E71"/>
    <w:rsid w:val="00E21152"/>
    <w:rsid w:val="00E2123A"/>
    <w:rsid w:val="00E21398"/>
    <w:rsid w:val="00E213EA"/>
    <w:rsid w:val="00E2141E"/>
    <w:rsid w:val="00E21957"/>
    <w:rsid w:val="00E219D1"/>
    <w:rsid w:val="00E21F1E"/>
    <w:rsid w:val="00E21F75"/>
    <w:rsid w:val="00E22010"/>
    <w:rsid w:val="00E22293"/>
    <w:rsid w:val="00E22379"/>
    <w:rsid w:val="00E22485"/>
    <w:rsid w:val="00E22638"/>
    <w:rsid w:val="00E22689"/>
    <w:rsid w:val="00E22776"/>
    <w:rsid w:val="00E22930"/>
    <w:rsid w:val="00E22B46"/>
    <w:rsid w:val="00E22B5E"/>
    <w:rsid w:val="00E22DA8"/>
    <w:rsid w:val="00E22DD8"/>
    <w:rsid w:val="00E22F30"/>
    <w:rsid w:val="00E22F51"/>
    <w:rsid w:val="00E2302C"/>
    <w:rsid w:val="00E231E6"/>
    <w:rsid w:val="00E232C7"/>
    <w:rsid w:val="00E23500"/>
    <w:rsid w:val="00E2370B"/>
    <w:rsid w:val="00E238C6"/>
    <w:rsid w:val="00E23911"/>
    <w:rsid w:val="00E23AD0"/>
    <w:rsid w:val="00E23B61"/>
    <w:rsid w:val="00E23D17"/>
    <w:rsid w:val="00E23D59"/>
    <w:rsid w:val="00E23DCC"/>
    <w:rsid w:val="00E2444D"/>
    <w:rsid w:val="00E24740"/>
    <w:rsid w:val="00E2493F"/>
    <w:rsid w:val="00E24C0C"/>
    <w:rsid w:val="00E24C7A"/>
    <w:rsid w:val="00E24CAD"/>
    <w:rsid w:val="00E24CCB"/>
    <w:rsid w:val="00E24DD6"/>
    <w:rsid w:val="00E24E0B"/>
    <w:rsid w:val="00E24F6F"/>
    <w:rsid w:val="00E25006"/>
    <w:rsid w:val="00E2504C"/>
    <w:rsid w:val="00E250BF"/>
    <w:rsid w:val="00E2519A"/>
    <w:rsid w:val="00E252DE"/>
    <w:rsid w:val="00E25748"/>
    <w:rsid w:val="00E257FA"/>
    <w:rsid w:val="00E25932"/>
    <w:rsid w:val="00E259BF"/>
    <w:rsid w:val="00E25AC6"/>
    <w:rsid w:val="00E25BE9"/>
    <w:rsid w:val="00E25CC0"/>
    <w:rsid w:val="00E25DE2"/>
    <w:rsid w:val="00E25E51"/>
    <w:rsid w:val="00E25FF2"/>
    <w:rsid w:val="00E2614F"/>
    <w:rsid w:val="00E26355"/>
    <w:rsid w:val="00E2648C"/>
    <w:rsid w:val="00E2653E"/>
    <w:rsid w:val="00E267C3"/>
    <w:rsid w:val="00E267DA"/>
    <w:rsid w:val="00E2686B"/>
    <w:rsid w:val="00E2694D"/>
    <w:rsid w:val="00E269F1"/>
    <w:rsid w:val="00E26AFE"/>
    <w:rsid w:val="00E26B5F"/>
    <w:rsid w:val="00E26CFD"/>
    <w:rsid w:val="00E26DD2"/>
    <w:rsid w:val="00E26DD7"/>
    <w:rsid w:val="00E27068"/>
    <w:rsid w:val="00E272DD"/>
    <w:rsid w:val="00E272F5"/>
    <w:rsid w:val="00E27391"/>
    <w:rsid w:val="00E27530"/>
    <w:rsid w:val="00E27867"/>
    <w:rsid w:val="00E27993"/>
    <w:rsid w:val="00E27A82"/>
    <w:rsid w:val="00E30294"/>
    <w:rsid w:val="00E30319"/>
    <w:rsid w:val="00E30446"/>
    <w:rsid w:val="00E3050F"/>
    <w:rsid w:val="00E3057B"/>
    <w:rsid w:val="00E30705"/>
    <w:rsid w:val="00E3070E"/>
    <w:rsid w:val="00E307F0"/>
    <w:rsid w:val="00E30874"/>
    <w:rsid w:val="00E3088B"/>
    <w:rsid w:val="00E308A1"/>
    <w:rsid w:val="00E3090D"/>
    <w:rsid w:val="00E30956"/>
    <w:rsid w:val="00E3097A"/>
    <w:rsid w:val="00E30A3D"/>
    <w:rsid w:val="00E30B1D"/>
    <w:rsid w:val="00E30BB2"/>
    <w:rsid w:val="00E30D4C"/>
    <w:rsid w:val="00E30E52"/>
    <w:rsid w:val="00E3111C"/>
    <w:rsid w:val="00E311BF"/>
    <w:rsid w:val="00E31239"/>
    <w:rsid w:val="00E31362"/>
    <w:rsid w:val="00E313B4"/>
    <w:rsid w:val="00E31577"/>
    <w:rsid w:val="00E31AA6"/>
    <w:rsid w:val="00E31BC6"/>
    <w:rsid w:val="00E31BDC"/>
    <w:rsid w:val="00E31D64"/>
    <w:rsid w:val="00E31D9E"/>
    <w:rsid w:val="00E31EAE"/>
    <w:rsid w:val="00E31EE6"/>
    <w:rsid w:val="00E31F26"/>
    <w:rsid w:val="00E31F72"/>
    <w:rsid w:val="00E3201C"/>
    <w:rsid w:val="00E321BB"/>
    <w:rsid w:val="00E32322"/>
    <w:rsid w:val="00E32701"/>
    <w:rsid w:val="00E32BB7"/>
    <w:rsid w:val="00E32D84"/>
    <w:rsid w:val="00E32D87"/>
    <w:rsid w:val="00E330A5"/>
    <w:rsid w:val="00E330A6"/>
    <w:rsid w:val="00E332B4"/>
    <w:rsid w:val="00E335EF"/>
    <w:rsid w:val="00E336DB"/>
    <w:rsid w:val="00E33819"/>
    <w:rsid w:val="00E33861"/>
    <w:rsid w:val="00E33997"/>
    <w:rsid w:val="00E33AC9"/>
    <w:rsid w:val="00E33B63"/>
    <w:rsid w:val="00E33C2B"/>
    <w:rsid w:val="00E33CD2"/>
    <w:rsid w:val="00E33D72"/>
    <w:rsid w:val="00E33DDB"/>
    <w:rsid w:val="00E33EEF"/>
    <w:rsid w:val="00E344F9"/>
    <w:rsid w:val="00E3460D"/>
    <w:rsid w:val="00E34723"/>
    <w:rsid w:val="00E347B6"/>
    <w:rsid w:val="00E349FC"/>
    <w:rsid w:val="00E34AC0"/>
    <w:rsid w:val="00E34D55"/>
    <w:rsid w:val="00E34EB2"/>
    <w:rsid w:val="00E34F87"/>
    <w:rsid w:val="00E35035"/>
    <w:rsid w:val="00E352ED"/>
    <w:rsid w:val="00E3533A"/>
    <w:rsid w:val="00E35820"/>
    <w:rsid w:val="00E3585F"/>
    <w:rsid w:val="00E35A82"/>
    <w:rsid w:val="00E35D11"/>
    <w:rsid w:val="00E362A2"/>
    <w:rsid w:val="00E362F7"/>
    <w:rsid w:val="00E363B0"/>
    <w:rsid w:val="00E364B6"/>
    <w:rsid w:val="00E3664B"/>
    <w:rsid w:val="00E36C72"/>
    <w:rsid w:val="00E36DB6"/>
    <w:rsid w:val="00E36EE3"/>
    <w:rsid w:val="00E3725C"/>
    <w:rsid w:val="00E3745F"/>
    <w:rsid w:val="00E374E5"/>
    <w:rsid w:val="00E37650"/>
    <w:rsid w:val="00E377E7"/>
    <w:rsid w:val="00E378B2"/>
    <w:rsid w:val="00E37A3B"/>
    <w:rsid w:val="00E37B24"/>
    <w:rsid w:val="00E40061"/>
    <w:rsid w:val="00E401B8"/>
    <w:rsid w:val="00E4021C"/>
    <w:rsid w:val="00E402A1"/>
    <w:rsid w:val="00E40403"/>
    <w:rsid w:val="00E40698"/>
    <w:rsid w:val="00E407B3"/>
    <w:rsid w:val="00E40A6F"/>
    <w:rsid w:val="00E40A84"/>
    <w:rsid w:val="00E40B2E"/>
    <w:rsid w:val="00E40E94"/>
    <w:rsid w:val="00E40EA2"/>
    <w:rsid w:val="00E40F5D"/>
    <w:rsid w:val="00E412FF"/>
    <w:rsid w:val="00E41322"/>
    <w:rsid w:val="00E417AA"/>
    <w:rsid w:val="00E417D9"/>
    <w:rsid w:val="00E41812"/>
    <w:rsid w:val="00E41A02"/>
    <w:rsid w:val="00E41B3D"/>
    <w:rsid w:val="00E41C56"/>
    <w:rsid w:val="00E41EBB"/>
    <w:rsid w:val="00E41FFA"/>
    <w:rsid w:val="00E4207F"/>
    <w:rsid w:val="00E42261"/>
    <w:rsid w:val="00E4248B"/>
    <w:rsid w:val="00E4272F"/>
    <w:rsid w:val="00E42A15"/>
    <w:rsid w:val="00E42E12"/>
    <w:rsid w:val="00E42FF9"/>
    <w:rsid w:val="00E43175"/>
    <w:rsid w:val="00E433BC"/>
    <w:rsid w:val="00E433D9"/>
    <w:rsid w:val="00E435DE"/>
    <w:rsid w:val="00E43687"/>
    <w:rsid w:val="00E43C35"/>
    <w:rsid w:val="00E43D76"/>
    <w:rsid w:val="00E4403A"/>
    <w:rsid w:val="00E4404D"/>
    <w:rsid w:val="00E44265"/>
    <w:rsid w:val="00E442BB"/>
    <w:rsid w:val="00E44AAE"/>
    <w:rsid w:val="00E450D3"/>
    <w:rsid w:val="00E45293"/>
    <w:rsid w:val="00E45350"/>
    <w:rsid w:val="00E45404"/>
    <w:rsid w:val="00E45A20"/>
    <w:rsid w:val="00E45B82"/>
    <w:rsid w:val="00E45BA2"/>
    <w:rsid w:val="00E45BEC"/>
    <w:rsid w:val="00E45EA7"/>
    <w:rsid w:val="00E45F42"/>
    <w:rsid w:val="00E45F6C"/>
    <w:rsid w:val="00E45FAF"/>
    <w:rsid w:val="00E46032"/>
    <w:rsid w:val="00E46181"/>
    <w:rsid w:val="00E4630F"/>
    <w:rsid w:val="00E46438"/>
    <w:rsid w:val="00E46B13"/>
    <w:rsid w:val="00E46B79"/>
    <w:rsid w:val="00E46BB8"/>
    <w:rsid w:val="00E46D1D"/>
    <w:rsid w:val="00E46D56"/>
    <w:rsid w:val="00E470CC"/>
    <w:rsid w:val="00E472E3"/>
    <w:rsid w:val="00E47A16"/>
    <w:rsid w:val="00E47BA7"/>
    <w:rsid w:val="00E47C34"/>
    <w:rsid w:val="00E47C79"/>
    <w:rsid w:val="00E47C85"/>
    <w:rsid w:val="00E47C8C"/>
    <w:rsid w:val="00E47CAB"/>
    <w:rsid w:val="00E501BB"/>
    <w:rsid w:val="00E502F7"/>
    <w:rsid w:val="00E504B6"/>
    <w:rsid w:val="00E5099A"/>
    <w:rsid w:val="00E50CE0"/>
    <w:rsid w:val="00E50F96"/>
    <w:rsid w:val="00E5113D"/>
    <w:rsid w:val="00E5144C"/>
    <w:rsid w:val="00E515FE"/>
    <w:rsid w:val="00E51717"/>
    <w:rsid w:val="00E5176D"/>
    <w:rsid w:val="00E5185D"/>
    <w:rsid w:val="00E51A3A"/>
    <w:rsid w:val="00E51A8F"/>
    <w:rsid w:val="00E51B30"/>
    <w:rsid w:val="00E51C86"/>
    <w:rsid w:val="00E51EA3"/>
    <w:rsid w:val="00E51F16"/>
    <w:rsid w:val="00E5200E"/>
    <w:rsid w:val="00E5217A"/>
    <w:rsid w:val="00E5218D"/>
    <w:rsid w:val="00E52361"/>
    <w:rsid w:val="00E52644"/>
    <w:rsid w:val="00E52784"/>
    <w:rsid w:val="00E5286E"/>
    <w:rsid w:val="00E52B24"/>
    <w:rsid w:val="00E52DFE"/>
    <w:rsid w:val="00E5306B"/>
    <w:rsid w:val="00E531CF"/>
    <w:rsid w:val="00E53460"/>
    <w:rsid w:val="00E534DE"/>
    <w:rsid w:val="00E53539"/>
    <w:rsid w:val="00E53548"/>
    <w:rsid w:val="00E535BA"/>
    <w:rsid w:val="00E5377D"/>
    <w:rsid w:val="00E537AC"/>
    <w:rsid w:val="00E537B7"/>
    <w:rsid w:val="00E53882"/>
    <w:rsid w:val="00E53906"/>
    <w:rsid w:val="00E53DB0"/>
    <w:rsid w:val="00E53DE5"/>
    <w:rsid w:val="00E540FA"/>
    <w:rsid w:val="00E541D7"/>
    <w:rsid w:val="00E54394"/>
    <w:rsid w:val="00E54A4C"/>
    <w:rsid w:val="00E54A4F"/>
    <w:rsid w:val="00E54AFA"/>
    <w:rsid w:val="00E54B9E"/>
    <w:rsid w:val="00E54BD3"/>
    <w:rsid w:val="00E54CFA"/>
    <w:rsid w:val="00E54D60"/>
    <w:rsid w:val="00E54E6B"/>
    <w:rsid w:val="00E54EBC"/>
    <w:rsid w:val="00E54F60"/>
    <w:rsid w:val="00E5515C"/>
    <w:rsid w:val="00E55233"/>
    <w:rsid w:val="00E55290"/>
    <w:rsid w:val="00E55363"/>
    <w:rsid w:val="00E554C7"/>
    <w:rsid w:val="00E55602"/>
    <w:rsid w:val="00E556E4"/>
    <w:rsid w:val="00E557FA"/>
    <w:rsid w:val="00E55CD9"/>
    <w:rsid w:val="00E560DE"/>
    <w:rsid w:val="00E56135"/>
    <w:rsid w:val="00E5616F"/>
    <w:rsid w:val="00E56582"/>
    <w:rsid w:val="00E567E3"/>
    <w:rsid w:val="00E5693B"/>
    <w:rsid w:val="00E56A31"/>
    <w:rsid w:val="00E56CF9"/>
    <w:rsid w:val="00E56D45"/>
    <w:rsid w:val="00E56F8A"/>
    <w:rsid w:val="00E57200"/>
    <w:rsid w:val="00E572F2"/>
    <w:rsid w:val="00E5732D"/>
    <w:rsid w:val="00E574C0"/>
    <w:rsid w:val="00E575D9"/>
    <w:rsid w:val="00E57612"/>
    <w:rsid w:val="00E576B8"/>
    <w:rsid w:val="00E577B9"/>
    <w:rsid w:val="00E57A88"/>
    <w:rsid w:val="00E57ADF"/>
    <w:rsid w:val="00E57F2F"/>
    <w:rsid w:val="00E6005C"/>
    <w:rsid w:val="00E600E7"/>
    <w:rsid w:val="00E60740"/>
    <w:rsid w:val="00E60742"/>
    <w:rsid w:val="00E607AF"/>
    <w:rsid w:val="00E609FB"/>
    <w:rsid w:val="00E60C84"/>
    <w:rsid w:val="00E610F5"/>
    <w:rsid w:val="00E6113A"/>
    <w:rsid w:val="00E61428"/>
    <w:rsid w:val="00E616EF"/>
    <w:rsid w:val="00E6175D"/>
    <w:rsid w:val="00E6184D"/>
    <w:rsid w:val="00E618F5"/>
    <w:rsid w:val="00E61923"/>
    <w:rsid w:val="00E61B94"/>
    <w:rsid w:val="00E61BCC"/>
    <w:rsid w:val="00E61C07"/>
    <w:rsid w:val="00E61DB4"/>
    <w:rsid w:val="00E61DEC"/>
    <w:rsid w:val="00E61E1F"/>
    <w:rsid w:val="00E61E75"/>
    <w:rsid w:val="00E61FE4"/>
    <w:rsid w:val="00E62067"/>
    <w:rsid w:val="00E62147"/>
    <w:rsid w:val="00E621DE"/>
    <w:rsid w:val="00E624EE"/>
    <w:rsid w:val="00E629B0"/>
    <w:rsid w:val="00E62AF2"/>
    <w:rsid w:val="00E62D65"/>
    <w:rsid w:val="00E62D83"/>
    <w:rsid w:val="00E63151"/>
    <w:rsid w:val="00E63449"/>
    <w:rsid w:val="00E634B0"/>
    <w:rsid w:val="00E635E1"/>
    <w:rsid w:val="00E63774"/>
    <w:rsid w:val="00E63801"/>
    <w:rsid w:val="00E63983"/>
    <w:rsid w:val="00E63B0E"/>
    <w:rsid w:val="00E63B41"/>
    <w:rsid w:val="00E63D6D"/>
    <w:rsid w:val="00E63E04"/>
    <w:rsid w:val="00E63F1E"/>
    <w:rsid w:val="00E64216"/>
    <w:rsid w:val="00E6449E"/>
    <w:rsid w:val="00E646C8"/>
    <w:rsid w:val="00E646E4"/>
    <w:rsid w:val="00E64A82"/>
    <w:rsid w:val="00E64F16"/>
    <w:rsid w:val="00E65059"/>
    <w:rsid w:val="00E653D0"/>
    <w:rsid w:val="00E6546F"/>
    <w:rsid w:val="00E65678"/>
    <w:rsid w:val="00E657CD"/>
    <w:rsid w:val="00E65B0F"/>
    <w:rsid w:val="00E65C1F"/>
    <w:rsid w:val="00E6613C"/>
    <w:rsid w:val="00E66223"/>
    <w:rsid w:val="00E6629A"/>
    <w:rsid w:val="00E665CE"/>
    <w:rsid w:val="00E6666B"/>
    <w:rsid w:val="00E666B4"/>
    <w:rsid w:val="00E66B8B"/>
    <w:rsid w:val="00E66C22"/>
    <w:rsid w:val="00E66FC8"/>
    <w:rsid w:val="00E671A6"/>
    <w:rsid w:val="00E6725D"/>
    <w:rsid w:val="00E672BF"/>
    <w:rsid w:val="00E67367"/>
    <w:rsid w:val="00E67371"/>
    <w:rsid w:val="00E675F7"/>
    <w:rsid w:val="00E6764C"/>
    <w:rsid w:val="00E67A8A"/>
    <w:rsid w:val="00E67DD6"/>
    <w:rsid w:val="00E67DFD"/>
    <w:rsid w:val="00E67F2E"/>
    <w:rsid w:val="00E70177"/>
    <w:rsid w:val="00E7064D"/>
    <w:rsid w:val="00E70710"/>
    <w:rsid w:val="00E707D8"/>
    <w:rsid w:val="00E70BF2"/>
    <w:rsid w:val="00E70C09"/>
    <w:rsid w:val="00E70C9A"/>
    <w:rsid w:val="00E70D7D"/>
    <w:rsid w:val="00E710FF"/>
    <w:rsid w:val="00E712B2"/>
    <w:rsid w:val="00E7132A"/>
    <w:rsid w:val="00E7133C"/>
    <w:rsid w:val="00E71500"/>
    <w:rsid w:val="00E71610"/>
    <w:rsid w:val="00E716F5"/>
    <w:rsid w:val="00E71A58"/>
    <w:rsid w:val="00E71AEC"/>
    <w:rsid w:val="00E71B18"/>
    <w:rsid w:val="00E71C6D"/>
    <w:rsid w:val="00E72159"/>
    <w:rsid w:val="00E72240"/>
    <w:rsid w:val="00E7279B"/>
    <w:rsid w:val="00E7281D"/>
    <w:rsid w:val="00E72885"/>
    <w:rsid w:val="00E72886"/>
    <w:rsid w:val="00E728FF"/>
    <w:rsid w:val="00E72C30"/>
    <w:rsid w:val="00E72D49"/>
    <w:rsid w:val="00E72F7D"/>
    <w:rsid w:val="00E73042"/>
    <w:rsid w:val="00E73786"/>
    <w:rsid w:val="00E7388F"/>
    <w:rsid w:val="00E738DE"/>
    <w:rsid w:val="00E738F8"/>
    <w:rsid w:val="00E7397B"/>
    <w:rsid w:val="00E73B7F"/>
    <w:rsid w:val="00E73CDE"/>
    <w:rsid w:val="00E73D8B"/>
    <w:rsid w:val="00E73EE4"/>
    <w:rsid w:val="00E74101"/>
    <w:rsid w:val="00E74152"/>
    <w:rsid w:val="00E74680"/>
    <w:rsid w:val="00E74912"/>
    <w:rsid w:val="00E749CD"/>
    <w:rsid w:val="00E74A58"/>
    <w:rsid w:val="00E74AA5"/>
    <w:rsid w:val="00E74AD9"/>
    <w:rsid w:val="00E74C40"/>
    <w:rsid w:val="00E74C86"/>
    <w:rsid w:val="00E74D5C"/>
    <w:rsid w:val="00E74EBC"/>
    <w:rsid w:val="00E75142"/>
    <w:rsid w:val="00E75267"/>
    <w:rsid w:val="00E75321"/>
    <w:rsid w:val="00E7534F"/>
    <w:rsid w:val="00E755E6"/>
    <w:rsid w:val="00E7566D"/>
    <w:rsid w:val="00E757F9"/>
    <w:rsid w:val="00E75997"/>
    <w:rsid w:val="00E75A52"/>
    <w:rsid w:val="00E75AF8"/>
    <w:rsid w:val="00E75D0F"/>
    <w:rsid w:val="00E75F13"/>
    <w:rsid w:val="00E75FAB"/>
    <w:rsid w:val="00E7600A"/>
    <w:rsid w:val="00E76469"/>
    <w:rsid w:val="00E764B3"/>
    <w:rsid w:val="00E765F1"/>
    <w:rsid w:val="00E76694"/>
    <w:rsid w:val="00E76711"/>
    <w:rsid w:val="00E7678D"/>
    <w:rsid w:val="00E7683C"/>
    <w:rsid w:val="00E7687B"/>
    <w:rsid w:val="00E76978"/>
    <w:rsid w:val="00E769E7"/>
    <w:rsid w:val="00E76AF7"/>
    <w:rsid w:val="00E76B1A"/>
    <w:rsid w:val="00E76E8A"/>
    <w:rsid w:val="00E77011"/>
    <w:rsid w:val="00E77015"/>
    <w:rsid w:val="00E7704F"/>
    <w:rsid w:val="00E7749E"/>
    <w:rsid w:val="00E774B4"/>
    <w:rsid w:val="00E7761B"/>
    <w:rsid w:val="00E77669"/>
    <w:rsid w:val="00E776C9"/>
    <w:rsid w:val="00E77B14"/>
    <w:rsid w:val="00E77B16"/>
    <w:rsid w:val="00E77BF4"/>
    <w:rsid w:val="00E77CB0"/>
    <w:rsid w:val="00E80091"/>
    <w:rsid w:val="00E800FD"/>
    <w:rsid w:val="00E80182"/>
    <w:rsid w:val="00E80A3E"/>
    <w:rsid w:val="00E80B20"/>
    <w:rsid w:val="00E80FFC"/>
    <w:rsid w:val="00E81014"/>
    <w:rsid w:val="00E8114C"/>
    <w:rsid w:val="00E8117C"/>
    <w:rsid w:val="00E81252"/>
    <w:rsid w:val="00E812B0"/>
    <w:rsid w:val="00E8133A"/>
    <w:rsid w:val="00E816D1"/>
    <w:rsid w:val="00E8199A"/>
    <w:rsid w:val="00E81B78"/>
    <w:rsid w:val="00E81CBA"/>
    <w:rsid w:val="00E81E30"/>
    <w:rsid w:val="00E8201C"/>
    <w:rsid w:val="00E82143"/>
    <w:rsid w:val="00E82B3F"/>
    <w:rsid w:val="00E82E63"/>
    <w:rsid w:val="00E8307B"/>
    <w:rsid w:val="00E830D7"/>
    <w:rsid w:val="00E83457"/>
    <w:rsid w:val="00E834F3"/>
    <w:rsid w:val="00E8367A"/>
    <w:rsid w:val="00E83819"/>
    <w:rsid w:val="00E8392E"/>
    <w:rsid w:val="00E83A49"/>
    <w:rsid w:val="00E83A6B"/>
    <w:rsid w:val="00E83A84"/>
    <w:rsid w:val="00E83BCE"/>
    <w:rsid w:val="00E83C16"/>
    <w:rsid w:val="00E83E45"/>
    <w:rsid w:val="00E83F46"/>
    <w:rsid w:val="00E84194"/>
    <w:rsid w:val="00E84198"/>
    <w:rsid w:val="00E8422D"/>
    <w:rsid w:val="00E84241"/>
    <w:rsid w:val="00E84410"/>
    <w:rsid w:val="00E8447E"/>
    <w:rsid w:val="00E846A9"/>
    <w:rsid w:val="00E84712"/>
    <w:rsid w:val="00E8492A"/>
    <w:rsid w:val="00E8493F"/>
    <w:rsid w:val="00E84B8F"/>
    <w:rsid w:val="00E84BD5"/>
    <w:rsid w:val="00E84C83"/>
    <w:rsid w:val="00E84D4C"/>
    <w:rsid w:val="00E84D67"/>
    <w:rsid w:val="00E84F48"/>
    <w:rsid w:val="00E8532E"/>
    <w:rsid w:val="00E85333"/>
    <w:rsid w:val="00E854AC"/>
    <w:rsid w:val="00E85573"/>
    <w:rsid w:val="00E855F2"/>
    <w:rsid w:val="00E8589E"/>
    <w:rsid w:val="00E85D38"/>
    <w:rsid w:val="00E85E8B"/>
    <w:rsid w:val="00E8618C"/>
    <w:rsid w:val="00E8652F"/>
    <w:rsid w:val="00E86700"/>
    <w:rsid w:val="00E867A8"/>
    <w:rsid w:val="00E86815"/>
    <w:rsid w:val="00E869A6"/>
    <w:rsid w:val="00E86A57"/>
    <w:rsid w:val="00E86B14"/>
    <w:rsid w:val="00E86BE1"/>
    <w:rsid w:val="00E86D01"/>
    <w:rsid w:val="00E86D6A"/>
    <w:rsid w:val="00E86F87"/>
    <w:rsid w:val="00E87098"/>
    <w:rsid w:val="00E8709B"/>
    <w:rsid w:val="00E870D8"/>
    <w:rsid w:val="00E87172"/>
    <w:rsid w:val="00E8722B"/>
    <w:rsid w:val="00E87488"/>
    <w:rsid w:val="00E87538"/>
    <w:rsid w:val="00E875CB"/>
    <w:rsid w:val="00E877FA"/>
    <w:rsid w:val="00E87ACA"/>
    <w:rsid w:val="00E87B21"/>
    <w:rsid w:val="00E87B3C"/>
    <w:rsid w:val="00E87CE9"/>
    <w:rsid w:val="00E87D8A"/>
    <w:rsid w:val="00E87FC0"/>
    <w:rsid w:val="00E90008"/>
    <w:rsid w:val="00E90106"/>
    <w:rsid w:val="00E904A5"/>
    <w:rsid w:val="00E90603"/>
    <w:rsid w:val="00E90737"/>
    <w:rsid w:val="00E9093A"/>
    <w:rsid w:val="00E90A64"/>
    <w:rsid w:val="00E90C53"/>
    <w:rsid w:val="00E90D6C"/>
    <w:rsid w:val="00E915C8"/>
    <w:rsid w:val="00E91660"/>
    <w:rsid w:val="00E916E2"/>
    <w:rsid w:val="00E91751"/>
    <w:rsid w:val="00E919B5"/>
    <w:rsid w:val="00E91CD6"/>
    <w:rsid w:val="00E91F52"/>
    <w:rsid w:val="00E920CD"/>
    <w:rsid w:val="00E923EC"/>
    <w:rsid w:val="00E9253C"/>
    <w:rsid w:val="00E92617"/>
    <w:rsid w:val="00E926D2"/>
    <w:rsid w:val="00E927B9"/>
    <w:rsid w:val="00E9282C"/>
    <w:rsid w:val="00E9299A"/>
    <w:rsid w:val="00E92C47"/>
    <w:rsid w:val="00E92D1B"/>
    <w:rsid w:val="00E930F0"/>
    <w:rsid w:val="00E932CB"/>
    <w:rsid w:val="00E935CD"/>
    <w:rsid w:val="00E9381A"/>
    <w:rsid w:val="00E93D93"/>
    <w:rsid w:val="00E93E27"/>
    <w:rsid w:val="00E93E40"/>
    <w:rsid w:val="00E93E4E"/>
    <w:rsid w:val="00E93EA5"/>
    <w:rsid w:val="00E93F9D"/>
    <w:rsid w:val="00E94097"/>
    <w:rsid w:val="00E94293"/>
    <w:rsid w:val="00E942D4"/>
    <w:rsid w:val="00E9446D"/>
    <w:rsid w:val="00E94831"/>
    <w:rsid w:val="00E94AA4"/>
    <w:rsid w:val="00E94C2A"/>
    <w:rsid w:val="00E94D5F"/>
    <w:rsid w:val="00E94E30"/>
    <w:rsid w:val="00E94EC7"/>
    <w:rsid w:val="00E94F68"/>
    <w:rsid w:val="00E95293"/>
    <w:rsid w:val="00E954A4"/>
    <w:rsid w:val="00E95621"/>
    <w:rsid w:val="00E9577C"/>
    <w:rsid w:val="00E95871"/>
    <w:rsid w:val="00E95945"/>
    <w:rsid w:val="00E9598E"/>
    <w:rsid w:val="00E95A69"/>
    <w:rsid w:val="00E95B1E"/>
    <w:rsid w:val="00E95B54"/>
    <w:rsid w:val="00E95C7C"/>
    <w:rsid w:val="00E95DEA"/>
    <w:rsid w:val="00E95EB1"/>
    <w:rsid w:val="00E96082"/>
    <w:rsid w:val="00E96208"/>
    <w:rsid w:val="00E9620F"/>
    <w:rsid w:val="00E9623D"/>
    <w:rsid w:val="00E962EA"/>
    <w:rsid w:val="00E967F9"/>
    <w:rsid w:val="00E9689E"/>
    <w:rsid w:val="00E96996"/>
    <w:rsid w:val="00E96B6C"/>
    <w:rsid w:val="00E96BD6"/>
    <w:rsid w:val="00E96D34"/>
    <w:rsid w:val="00E96D97"/>
    <w:rsid w:val="00E96F74"/>
    <w:rsid w:val="00E972C3"/>
    <w:rsid w:val="00E9759E"/>
    <w:rsid w:val="00E9774A"/>
    <w:rsid w:val="00E977EE"/>
    <w:rsid w:val="00E978C6"/>
    <w:rsid w:val="00E97BEC"/>
    <w:rsid w:val="00E97C00"/>
    <w:rsid w:val="00E97CD3"/>
    <w:rsid w:val="00E97CFC"/>
    <w:rsid w:val="00E97FE2"/>
    <w:rsid w:val="00EA0032"/>
    <w:rsid w:val="00EA0377"/>
    <w:rsid w:val="00EA05E6"/>
    <w:rsid w:val="00EA0B04"/>
    <w:rsid w:val="00EA0C8A"/>
    <w:rsid w:val="00EA0CEA"/>
    <w:rsid w:val="00EA1090"/>
    <w:rsid w:val="00EA1098"/>
    <w:rsid w:val="00EA1170"/>
    <w:rsid w:val="00EA1193"/>
    <w:rsid w:val="00EA11AE"/>
    <w:rsid w:val="00EA123D"/>
    <w:rsid w:val="00EA12D5"/>
    <w:rsid w:val="00EA12FF"/>
    <w:rsid w:val="00EA13D2"/>
    <w:rsid w:val="00EA14B1"/>
    <w:rsid w:val="00EA1AFD"/>
    <w:rsid w:val="00EA1DC2"/>
    <w:rsid w:val="00EA1F1C"/>
    <w:rsid w:val="00EA1F6E"/>
    <w:rsid w:val="00EA2056"/>
    <w:rsid w:val="00EA20E2"/>
    <w:rsid w:val="00EA20FF"/>
    <w:rsid w:val="00EA22E8"/>
    <w:rsid w:val="00EA2308"/>
    <w:rsid w:val="00EA24A3"/>
    <w:rsid w:val="00EA2864"/>
    <w:rsid w:val="00EA2944"/>
    <w:rsid w:val="00EA2A4B"/>
    <w:rsid w:val="00EA2A6B"/>
    <w:rsid w:val="00EA3273"/>
    <w:rsid w:val="00EA32B8"/>
    <w:rsid w:val="00EA36CA"/>
    <w:rsid w:val="00EA378D"/>
    <w:rsid w:val="00EA383E"/>
    <w:rsid w:val="00EA3873"/>
    <w:rsid w:val="00EA3981"/>
    <w:rsid w:val="00EA3A24"/>
    <w:rsid w:val="00EA3EA7"/>
    <w:rsid w:val="00EA3EFA"/>
    <w:rsid w:val="00EA40CF"/>
    <w:rsid w:val="00EA4161"/>
    <w:rsid w:val="00EA4282"/>
    <w:rsid w:val="00EA47CD"/>
    <w:rsid w:val="00EA4894"/>
    <w:rsid w:val="00EA4AF7"/>
    <w:rsid w:val="00EA4C1E"/>
    <w:rsid w:val="00EA4F57"/>
    <w:rsid w:val="00EA50BB"/>
    <w:rsid w:val="00EA5244"/>
    <w:rsid w:val="00EA5275"/>
    <w:rsid w:val="00EA563B"/>
    <w:rsid w:val="00EA5E77"/>
    <w:rsid w:val="00EA5F59"/>
    <w:rsid w:val="00EA5FAA"/>
    <w:rsid w:val="00EA62AD"/>
    <w:rsid w:val="00EA62AF"/>
    <w:rsid w:val="00EA66E8"/>
    <w:rsid w:val="00EA671A"/>
    <w:rsid w:val="00EA69BC"/>
    <w:rsid w:val="00EA69EE"/>
    <w:rsid w:val="00EA6A50"/>
    <w:rsid w:val="00EA6DCA"/>
    <w:rsid w:val="00EA6E60"/>
    <w:rsid w:val="00EA7081"/>
    <w:rsid w:val="00EA71CD"/>
    <w:rsid w:val="00EA7332"/>
    <w:rsid w:val="00EA7598"/>
    <w:rsid w:val="00EA768F"/>
    <w:rsid w:val="00EA76E5"/>
    <w:rsid w:val="00EA7765"/>
    <w:rsid w:val="00EA7A1B"/>
    <w:rsid w:val="00EA7B4F"/>
    <w:rsid w:val="00EA7B7D"/>
    <w:rsid w:val="00EA7C3F"/>
    <w:rsid w:val="00EA7C5C"/>
    <w:rsid w:val="00EA7EC1"/>
    <w:rsid w:val="00EA7F9F"/>
    <w:rsid w:val="00EB02A0"/>
    <w:rsid w:val="00EB0370"/>
    <w:rsid w:val="00EB049C"/>
    <w:rsid w:val="00EB087B"/>
    <w:rsid w:val="00EB0A9B"/>
    <w:rsid w:val="00EB0CD2"/>
    <w:rsid w:val="00EB0D7C"/>
    <w:rsid w:val="00EB0D82"/>
    <w:rsid w:val="00EB0E30"/>
    <w:rsid w:val="00EB0E39"/>
    <w:rsid w:val="00EB103A"/>
    <w:rsid w:val="00EB11EB"/>
    <w:rsid w:val="00EB1437"/>
    <w:rsid w:val="00EB1879"/>
    <w:rsid w:val="00EB190F"/>
    <w:rsid w:val="00EB1B44"/>
    <w:rsid w:val="00EB1F7B"/>
    <w:rsid w:val="00EB223E"/>
    <w:rsid w:val="00EB2339"/>
    <w:rsid w:val="00EB24CB"/>
    <w:rsid w:val="00EB254F"/>
    <w:rsid w:val="00EB2D50"/>
    <w:rsid w:val="00EB2DA2"/>
    <w:rsid w:val="00EB3377"/>
    <w:rsid w:val="00EB37D5"/>
    <w:rsid w:val="00EB38FC"/>
    <w:rsid w:val="00EB3A8D"/>
    <w:rsid w:val="00EB41C4"/>
    <w:rsid w:val="00EB4250"/>
    <w:rsid w:val="00EB45F3"/>
    <w:rsid w:val="00EB46BB"/>
    <w:rsid w:val="00EB47E2"/>
    <w:rsid w:val="00EB499B"/>
    <w:rsid w:val="00EB4A2F"/>
    <w:rsid w:val="00EB4C71"/>
    <w:rsid w:val="00EB4CA8"/>
    <w:rsid w:val="00EB4CB4"/>
    <w:rsid w:val="00EB4CE4"/>
    <w:rsid w:val="00EB503B"/>
    <w:rsid w:val="00EB5207"/>
    <w:rsid w:val="00EB5649"/>
    <w:rsid w:val="00EB58B9"/>
    <w:rsid w:val="00EB59CF"/>
    <w:rsid w:val="00EB5A91"/>
    <w:rsid w:val="00EB5F35"/>
    <w:rsid w:val="00EB5F7B"/>
    <w:rsid w:val="00EB5F93"/>
    <w:rsid w:val="00EB5FC3"/>
    <w:rsid w:val="00EB60C9"/>
    <w:rsid w:val="00EB612B"/>
    <w:rsid w:val="00EB62F9"/>
    <w:rsid w:val="00EB6580"/>
    <w:rsid w:val="00EB671F"/>
    <w:rsid w:val="00EB67B5"/>
    <w:rsid w:val="00EB68A2"/>
    <w:rsid w:val="00EB6DD2"/>
    <w:rsid w:val="00EB6E27"/>
    <w:rsid w:val="00EB71A8"/>
    <w:rsid w:val="00EB72AB"/>
    <w:rsid w:val="00EB7428"/>
    <w:rsid w:val="00EB7553"/>
    <w:rsid w:val="00EB7672"/>
    <w:rsid w:val="00EB76F8"/>
    <w:rsid w:val="00EB7993"/>
    <w:rsid w:val="00EB7994"/>
    <w:rsid w:val="00EB799F"/>
    <w:rsid w:val="00EB7A9A"/>
    <w:rsid w:val="00EB7F45"/>
    <w:rsid w:val="00EC008C"/>
    <w:rsid w:val="00EC00A2"/>
    <w:rsid w:val="00EC02DE"/>
    <w:rsid w:val="00EC057C"/>
    <w:rsid w:val="00EC069E"/>
    <w:rsid w:val="00EC0756"/>
    <w:rsid w:val="00EC09B5"/>
    <w:rsid w:val="00EC0A4B"/>
    <w:rsid w:val="00EC0B0A"/>
    <w:rsid w:val="00EC0B1B"/>
    <w:rsid w:val="00EC0B98"/>
    <w:rsid w:val="00EC0BFE"/>
    <w:rsid w:val="00EC0E42"/>
    <w:rsid w:val="00EC0E7B"/>
    <w:rsid w:val="00EC1306"/>
    <w:rsid w:val="00EC1321"/>
    <w:rsid w:val="00EC152D"/>
    <w:rsid w:val="00EC1697"/>
    <w:rsid w:val="00EC17AA"/>
    <w:rsid w:val="00EC19D4"/>
    <w:rsid w:val="00EC1A38"/>
    <w:rsid w:val="00EC1BCE"/>
    <w:rsid w:val="00EC1D48"/>
    <w:rsid w:val="00EC1D6C"/>
    <w:rsid w:val="00EC1EAD"/>
    <w:rsid w:val="00EC1F75"/>
    <w:rsid w:val="00EC2049"/>
    <w:rsid w:val="00EC20EC"/>
    <w:rsid w:val="00EC218B"/>
    <w:rsid w:val="00EC2883"/>
    <w:rsid w:val="00EC299F"/>
    <w:rsid w:val="00EC2B5C"/>
    <w:rsid w:val="00EC2B9A"/>
    <w:rsid w:val="00EC2BC0"/>
    <w:rsid w:val="00EC2BCC"/>
    <w:rsid w:val="00EC2C1F"/>
    <w:rsid w:val="00EC2DC1"/>
    <w:rsid w:val="00EC2F2C"/>
    <w:rsid w:val="00EC314F"/>
    <w:rsid w:val="00EC32A0"/>
    <w:rsid w:val="00EC3441"/>
    <w:rsid w:val="00EC34C2"/>
    <w:rsid w:val="00EC34D2"/>
    <w:rsid w:val="00EC352B"/>
    <w:rsid w:val="00EC3655"/>
    <w:rsid w:val="00EC39DE"/>
    <w:rsid w:val="00EC3CF2"/>
    <w:rsid w:val="00EC3D01"/>
    <w:rsid w:val="00EC3E72"/>
    <w:rsid w:val="00EC44CA"/>
    <w:rsid w:val="00EC4BAA"/>
    <w:rsid w:val="00EC4C7D"/>
    <w:rsid w:val="00EC4D6F"/>
    <w:rsid w:val="00EC510A"/>
    <w:rsid w:val="00EC517F"/>
    <w:rsid w:val="00EC51B1"/>
    <w:rsid w:val="00EC51D9"/>
    <w:rsid w:val="00EC527C"/>
    <w:rsid w:val="00EC52AC"/>
    <w:rsid w:val="00EC54A0"/>
    <w:rsid w:val="00EC560C"/>
    <w:rsid w:val="00EC5888"/>
    <w:rsid w:val="00EC592C"/>
    <w:rsid w:val="00EC5AC3"/>
    <w:rsid w:val="00EC5B90"/>
    <w:rsid w:val="00EC5C01"/>
    <w:rsid w:val="00EC5C7A"/>
    <w:rsid w:val="00EC5DB8"/>
    <w:rsid w:val="00EC5E42"/>
    <w:rsid w:val="00EC60A7"/>
    <w:rsid w:val="00EC61F6"/>
    <w:rsid w:val="00EC6282"/>
    <w:rsid w:val="00EC647E"/>
    <w:rsid w:val="00EC65B9"/>
    <w:rsid w:val="00EC6620"/>
    <w:rsid w:val="00EC6842"/>
    <w:rsid w:val="00EC6A46"/>
    <w:rsid w:val="00EC6AF6"/>
    <w:rsid w:val="00EC71B3"/>
    <w:rsid w:val="00EC7415"/>
    <w:rsid w:val="00EC7766"/>
    <w:rsid w:val="00EC7986"/>
    <w:rsid w:val="00EC7A0C"/>
    <w:rsid w:val="00EC7B21"/>
    <w:rsid w:val="00EC7B51"/>
    <w:rsid w:val="00EC7D0A"/>
    <w:rsid w:val="00EC7E0B"/>
    <w:rsid w:val="00ED00B6"/>
    <w:rsid w:val="00ED0157"/>
    <w:rsid w:val="00ED01BB"/>
    <w:rsid w:val="00ED01F1"/>
    <w:rsid w:val="00ED02BC"/>
    <w:rsid w:val="00ED033D"/>
    <w:rsid w:val="00ED03E1"/>
    <w:rsid w:val="00ED04D3"/>
    <w:rsid w:val="00ED0522"/>
    <w:rsid w:val="00ED05D6"/>
    <w:rsid w:val="00ED0648"/>
    <w:rsid w:val="00ED09E7"/>
    <w:rsid w:val="00ED0B0E"/>
    <w:rsid w:val="00ED0B24"/>
    <w:rsid w:val="00ED0BC3"/>
    <w:rsid w:val="00ED0C63"/>
    <w:rsid w:val="00ED0C8C"/>
    <w:rsid w:val="00ED0CAA"/>
    <w:rsid w:val="00ED0CFC"/>
    <w:rsid w:val="00ED0DC5"/>
    <w:rsid w:val="00ED0F5B"/>
    <w:rsid w:val="00ED1005"/>
    <w:rsid w:val="00ED10FD"/>
    <w:rsid w:val="00ED1122"/>
    <w:rsid w:val="00ED12D4"/>
    <w:rsid w:val="00ED1348"/>
    <w:rsid w:val="00ED1380"/>
    <w:rsid w:val="00ED1439"/>
    <w:rsid w:val="00ED15B0"/>
    <w:rsid w:val="00ED1A59"/>
    <w:rsid w:val="00ED1AAA"/>
    <w:rsid w:val="00ED1C6D"/>
    <w:rsid w:val="00ED1F37"/>
    <w:rsid w:val="00ED20F4"/>
    <w:rsid w:val="00ED2308"/>
    <w:rsid w:val="00ED257A"/>
    <w:rsid w:val="00ED2599"/>
    <w:rsid w:val="00ED25D8"/>
    <w:rsid w:val="00ED25E6"/>
    <w:rsid w:val="00ED28D7"/>
    <w:rsid w:val="00ED2985"/>
    <w:rsid w:val="00ED3022"/>
    <w:rsid w:val="00ED30C1"/>
    <w:rsid w:val="00ED3259"/>
    <w:rsid w:val="00ED32A4"/>
    <w:rsid w:val="00ED352B"/>
    <w:rsid w:val="00ED35FC"/>
    <w:rsid w:val="00ED379D"/>
    <w:rsid w:val="00ED3898"/>
    <w:rsid w:val="00ED3A52"/>
    <w:rsid w:val="00ED3F8F"/>
    <w:rsid w:val="00ED3FAC"/>
    <w:rsid w:val="00ED43E8"/>
    <w:rsid w:val="00ED472F"/>
    <w:rsid w:val="00ED486C"/>
    <w:rsid w:val="00ED4A17"/>
    <w:rsid w:val="00ED4EEB"/>
    <w:rsid w:val="00ED524D"/>
    <w:rsid w:val="00ED5356"/>
    <w:rsid w:val="00ED54FA"/>
    <w:rsid w:val="00ED55F3"/>
    <w:rsid w:val="00ED56A1"/>
    <w:rsid w:val="00ED589C"/>
    <w:rsid w:val="00ED6244"/>
    <w:rsid w:val="00ED6435"/>
    <w:rsid w:val="00ED6486"/>
    <w:rsid w:val="00ED661A"/>
    <w:rsid w:val="00ED66A4"/>
    <w:rsid w:val="00ED6E4D"/>
    <w:rsid w:val="00ED6FA2"/>
    <w:rsid w:val="00ED70BD"/>
    <w:rsid w:val="00ED70C0"/>
    <w:rsid w:val="00ED74AE"/>
    <w:rsid w:val="00ED7738"/>
    <w:rsid w:val="00ED7909"/>
    <w:rsid w:val="00ED792C"/>
    <w:rsid w:val="00ED796D"/>
    <w:rsid w:val="00ED7AA1"/>
    <w:rsid w:val="00ED7CAA"/>
    <w:rsid w:val="00ED7D63"/>
    <w:rsid w:val="00ED7DB0"/>
    <w:rsid w:val="00EE0007"/>
    <w:rsid w:val="00EE01C8"/>
    <w:rsid w:val="00EE01FF"/>
    <w:rsid w:val="00EE021E"/>
    <w:rsid w:val="00EE028B"/>
    <w:rsid w:val="00EE029C"/>
    <w:rsid w:val="00EE0461"/>
    <w:rsid w:val="00EE052B"/>
    <w:rsid w:val="00EE068D"/>
    <w:rsid w:val="00EE0AAA"/>
    <w:rsid w:val="00EE0B28"/>
    <w:rsid w:val="00EE0B3A"/>
    <w:rsid w:val="00EE0B5A"/>
    <w:rsid w:val="00EE0C33"/>
    <w:rsid w:val="00EE0CF5"/>
    <w:rsid w:val="00EE1042"/>
    <w:rsid w:val="00EE1162"/>
    <w:rsid w:val="00EE1213"/>
    <w:rsid w:val="00EE1297"/>
    <w:rsid w:val="00EE1622"/>
    <w:rsid w:val="00EE1763"/>
    <w:rsid w:val="00EE17DA"/>
    <w:rsid w:val="00EE1923"/>
    <w:rsid w:val="00EE1BBE"/>
    <w:rsid w:val="00EE1C09"/>
    <w:rsid w:val="00EE1CF4"/>
    <w:rsid w:val="00EE203F"/>
    <w:rsid w:val="00EE20ED"/>
    <w:rsid w:val="00EE2187"/>
    <w:rsid w:val="00EE2539"/>
    <w:rsid w:val="00EE254A"/>
    <w:rsid w:val="00EE2641"/>
    <w:rsid w:val="00EE2B6E"/>
    <w:rsid w:val="00EE2D0E"/>
    <w:rsid w:val="00EE2F60"/>
    <w:rsid w:val="00EE2F6A"/>
    <w:rsid w:val="00EE3330"/>
    <w:rsid w:val="00EE33A1"/>
    <w:rsid w:val="00EE351D"/>
    <w:rsid w:val="00EE3818"/>
    <w:rsid w:val="00EE39DE"/>
    <w:rsid w:val="00EE3BE3"/>
    <w:rsid w:val="00EE3CFE"/>
    <w:rsid w:val="00EE3D2E"/>
    <w:rsid w:val="00EE417D"/>
    <w:rsid w:val="00EE4443"/>
    <w:rsid w:val="00EE4767"/>
    <w:rsid w:val="00EE481A"/>
    <w:rsid w:val="00EE481E"/>
    <w:rsid w:val="00EE4A85"/>
    <w:rsid w:val="00EE4BA8"/>
    <w:rsid w:val="00EE4CD0"/>
    <w:rsid w:val="00EE4D5F"/>
    <w:rsid w:val="00EE4D9C"/>
    <w:rsid w:val="00EE5061"/>
    <w:rsid w:val="00EE537D"/>
    <w:rsid w:val="00EE557D"/>
    <w:rsid w:val="00EE56C4"/>
    <w:rsid w:val="00EE56D0"/>
    <w:rsid w:val="00EE5C2C"/>
    <w:rsid w:val="00EE5ECD"/>
    <w:rsid w:val="00EE642B"/>
    <w:rsid w:val="00EE6618"/>
    <w:rsid w:val="00EE663C"/>
    <w:rsid w:val="00EE6774"/>
    <w:rsid w:val="00EE6864"/>
    <w:rsid w:val="00EE69C7"/>
    <w:rsid w:val="00EE6C59"/>
    <w:rsid w:val="00EE708F"/>
    <w:rsid w:val="00EE70A6"/>
    <w:rsid w:val="00EE71AB"/>
    <w:rsid w:val="00EE733D"/>
    <w:rsid w:val="00EE73DC"/>
    <w:rsid w:val="00EE7435"/>
    <w:rsid w:val="00EE77D0"/>
    <w:rsid w:val="00EE799A"/>
    <w:rsid w:val="00EE79A3"/>
    <w:rsid w:val="00EE79C7"/>
    <w:rsid w:val="00EE7A20"/>
    <w:rsid w:val="00EE7BD4"/>
    <w:rsid w:val="00EE7C1A"/>
    <w:rsid w:val="00EE7CD3"/>
    <w:rsid w:val="00EE7D29"/>
    <w:rsid w:val="00EE7ED9"/>
    <w:rsid w:val="00EF00BF"/>
    <w:rsid w:val="00EF01D2"/>
    <w:rsid w:val="00EF0334"/>
    <w:rsid w:val="00EF034B"/>
    <w:rsid w:val="00EF047C"/>
    <w:rsid w:val="00EF0511"/>
    <w:rsid w:val="00EF05E3"/>
    <w:rsid w:val="00EF0708"/>
    <w:rsid w:val="00EF0CBB"/>
    <w:rsid w:val="00EF0EDB"/>
    <w:rsid w:val="00EF1197"/>
    <w:rsid w:val="00EF11E4"/>
    <w:rsid w:val="00EF13BF"/>
    <w:rsid w:val="00EF149C"/>
    <w:rsid w:val="00EF1560"/>
    <w:rsid w:val="00EF160D"/>
    <w:rsid w:val="00EF161E"/>
    <w:rsid w:val="00EF1CF4"/>
    <w:rsid w:val="00EF2270"/>
    <w:rsid w:val="00EF22B1"/>
    <w:rsid w:val="00EF23BE"/>
    <w:rsid w:val="00EF240A"/>
    <w:rsid w:val="00EF2469"/>
    <w:rsid w:val="00EF2488"/>
    <w:rsid w:val="00EF248C"/>
    <w:rsid w:val="00EF25EE"/>
    <w:rsid w:val="00EF261A"/>
    <w:rsid w:val="00EF2744"/>
    <w:rsid w:val="00EF2862"/>
    <w:rsid w:val="00EF2B43"/>
    <w:rsid w:val="00EF2C31"/>
    <w:rsid w:val="00EF2D45"/>
    <w:rsid w:val="00EF2EEE"/>
    <w:rsid w:val="00EF2FB7"/>
    <w:rsid w:val="00EF354E"/>
    <w:rsid w:val="00EF35D4"/>
    <w:rsid w:val="00EF3639"/>
    <w:rsid w:val="00EF373F"/>
    <w:rsid w:val="00EF3744"/>
    <w:rsid w:val="00EF37E2"/>
    <w:rsid w:val="00EF37F8"/>
    <w:rsid w:val="00EF39A8"/>
    <w:rsid w:val="00EF3A45"/>
    <w:rsid w:val="00EF3AF4"/>
    <w:rsid w:val="00EF3B5E"/>
    <w:rsid w:val="00EF3CDC"/>
    <w:rsid w:val="00EF3DE2"/>
    <w:rsid w:val="00EF3F75"/>
    <w:rsid w:val="00EF411C"/>
    <w:rsid w:val="00EF4155"/>
    <w:rsid w:val="00EF438B"/>
    <w:rsid w:val="00EF4560"/>
    <w:rsid w:val="00EF45A2"/>
    <w:rsid w:val="00EF482A"/>
    <w:rsid w:val="00EF48C5"/>
    <w:rsid w:val="00EF4B1A"/>
    <w:rsid w:val="00EF4C39"/>
    <w:rsid w:val="00EF4D53"/>
    <w:rsid w:val="00EF50B4"/>
    <w:rsid w:val="00EF5277"/>
    <w:rsid w:val="00EF5535"/>
    <w:rsid w:val="00EF5593"/>
    <w:rsid w:val="00EF58D6"/>
    <w:rsid w:val="00EF5AA0"/>
    <w:rsid w:val="00EF5C8A"/>
    <w:rsid w:val="00EF5F7C"/>
    <w:rsid w:val="00EF5F95"/>
    <w:rsid w:val="00EF610B"/>
    <w:rsid w:val="00EF62D1"/>
    <w:rsid w:val="00EF6464"/>
    <w:rsid w:val="00EF64BE"/>
    <w:rsid w:val="00EF65C2"/>
    <w:rsid w:val="00EF679A"/>
    <w:rsid w:val="00EF67C0"/>
    <w:rsid w:val="00EF67DC"/>
    <w:rsid w:val="00EF6837"/>
    <w:rsid w:val="00EF69B4"/>
    <w:rsid w:val="00EF6D32"/>
    <w:rsid w:val="00EF7072"/>
    <w:rsid w:val="00EF7194"/>
    <w:rsid w:val="00EF7208"/>
    <w:rsid w:val="00EF72DE"/>
    <w:rsid w:val="00EF7385"/>
    <w:rsid w:val="00EF740C"/>
    <w:rsid w:val="00EF77F2"/>
    <w:rsid w:val="00EF78D4"/>
    <w:rsid w:val="00EF7A38"/>
    <w:rsid w:val="00EF7D64"/>
    <w:rsid w:val="00EF7FD1"/>
    <w:rsid w:val="00F00354"/>
    <w:rsid w:val="00F00463"/>
    <w:rsid w:val="00F00520"/>
    <w:rsid w:val="00F006FF"/>
    <w:rsid w:val="00F007B7"/>
    <w:rsid w:val="00F00942"/>
    <w:rsid w:val="00F00AE2"/>
    <w:rsid w:val="00F00AE9"/>
    <w:rsid w:val="00F00CDE"/>
    <w:rsid w:val="00F00D8E"/>
    <w:rsid w:val="00F00F05"/>
    <w:rsid w:val="00F010E6"/>
    <w:rsid w:val="00F0150C"/>
    <w:rsid w:val="00F01634"/>
    <w:rsid w:val="00F016E6"/>
    <w:rsid w:val="00F01708"/>
    <w:rsid w:val="00F01E19"/>
    <w:rsid w:val="00F01EF7"/>
    <w:rsid w:val="00F01FAE"/>
    <w:rsid w:val="00F01FF9"/>
    <w:rsid w:val="00F02047"/>
    <w:rsid w:val="00F02471"/>
    <w:rsid w:val="00F024A4"/>
    <w:rsid w:val="00F02788"/>
    <w:rsid w:val="00F0352C"/>
    <w:rsid w:val="00F03A0A"/>
    <w:rsid w:val="00F03B8C"/>
    <w:rsid w:val="00F03D07"/>
    <w:rsid w:val="00F03EA5"/>
    <w:rsid w:val="00F03F06"/>
    <w:rsid w:val="00F03F6B"/>
    <w:rsid w:val="00F04265"/>
    <w:rsid w:val="00F04344"/>
    <w:rsid w:val="00F04597"/>
    <w:rsid w:val="00F046CA"/>
    <w:rsid w:val="00F047E7"/>
    <w:rsid w:val="00F04921"/>
    <w:rsid w:val="00F04AE0"/>
    <w:rsid w:val="00F04CFF"/>
    <w:rsid w:val="00F04EA6"/>
    <w:rsid w:val="00F04F2F"/>
    <w:rsid w:val="00F050DA"/>
    <w:rsid w:val="00F051D0"/>
    <w:rsid w:val="00F0527C"/>
    <w:rsid w:val="00F054DE"/>
    <w:rsid w:val="00F05706"/>
    <w:rsid w:val="00F057B9"/>
    <w:rsid w:val="00F05A80"/>
    <w:rsid w:val="00F05B08"/>
    <w:rsid w:val="00F05D30"/>
    <w:rsid w:val="00F061E1"/>
    <w:rsid w:val="00F0623F"/>
    <w:rsid w:val="00F0656C"/>
    <w:rsid w:val="00F068BC"/>
    <w:rsid w:val="00F06C6C"/>
    <w:rsid w:val="00F06CEF"/>
    <w:rsid w:val="00F06D16"/>
    <w:rsid w:val="00F06FCE"/>
    <w:rsid w:val="00F071D1"/>
    <w:rsid w:val="00F07481"/>
    <w:rsid w:val="00F07679"/>
    <w:rsid w:val="00F078BB"/>
    <w:rsid w:val="00F079DD"/>
    <w:rsid w:val="00F07A78"/>
    <w:rsid w:val="00F07CF6"/>
    <w:rsid w:val="00F07E79"/>
    <w:rsid w:val="00F07FF9"/>
    <w:rsid w:val="00F100AC"/>
    <w:rsid w:val="00F10263"/>
    <w:rsid w:val="00F102F6"/>
    <w:rsid w:val="00F10712"/>
    <w:rsid w:val="00F107FD"/>
    <w:rsid w:val="00F10B44"/>
    <w:rsid w:val="00F10C3A"/>
    <w:rsid w:val="00F10C69"/>
    <w:rsid w:val="00F10D0B"/>
    <w:rsid w:val="00F111D0"/>
    <w:rsid w:val="00F1129A"/>
    <w:rsid w:val="00F112E3"/>
    <w:rsid w:val="00F11354"/>
    <w:rsid w:val="00F11697"/>
    <w:rsid w:val="00F11807"/>
    <w:rsid w:val="00F1180B"/>
    <w:rsid w:val="00F11C67"/>
    <w:rsid w:val="00F1203B"/>
    <w:rsid w:val="00F120E4"/>
    <w:rsid w:val="00F12187"/>
    <w:rsid w:val="00F122AD"/>
    <w:rsid w:val="00F12300"/>
    <w:rsid w:val="00F1241A"/>
    <w:rsid w:val="00F12699"/>
    <w:rsid w:val="00F12A39"/>
    <w:rsid w:val="00F12ABB"/>
    <w:rsid w:val="00F12CDE"/>
    <w:rsid w:val="00F12EE1"/>
    <w:rsid w:val="00F12F5A"/>
    <w:rsid w:val="00F12F5B"/>
    <w:rsid w:val="00F13086"/>
    <w:rsid w:val="00F13091"/>
    <w:rsid w:val="00F1323A"/>
    <w:rsid w:val="00F13250"/>
    <w:rsid w:val="00F133D3"/>
    <w:rsid w:val="00F134F0"/>
    <w:rsid w:val="00F13593"/>
    <w:rsid w:val="00F1370B"/>
    <w:rsid w:val="00F1372D"/>
    <w:rsid w:val="00F138A8"/>
    <w:rsid w:val="00F13980"/>
    <w:rsid w:val="00F13A37"/>
    <w:rsid w:val="00F13A8B"/>
    <w:rsid w:val="00F13B6C"/>
    <w:rsid w:val="00F13C54"/>
    <w:rsid w:val="00F13C64"/>
    <w:rsid w:val="00F13F0C"/>
    <w:rsid w:val="00F14087"/>
    <w:rsid w:val="00F142AA"/>
    <w:rsid w:val="00F142F9"/>
    <w:rsid w:val="00F147A4"/>
    <w:rsid w:val="00F147AC"/>
    <w:rsid w:val="00F148CA"/>
    <w:rsid w:val="00F14B94"/>
    <w:rsid w:val="00F14F13"/>
    <w:rsid w:val="00F14F71"/>
    <w:rsid w:val="00F150AB"/>
    <w:rsid w:val="00F1523A"/>
    <w:rsid w:val="00F15349"/>
    <w:rsid w:val="00F153A7"/>
    <w:rsid w:val="00F153F8"/>
    <w:rsid w:val="00F15659"/>
    <w:rsid w:val="00F15719"/>
    <w:rsid w:val="00F15A1A"/>
    <w:rsid w:val="00F15AE4"/>
    <w:rsid w:val="00F15E66"/>
    <w:rsid w:val="00F16463"/>
    <w:rsid w:val="00F16545"/>
    <w:rsid w:val="00F16753"/>
    <w:rsid w:val="00F16774"/>
    <w:rsid w:val="00F168E2"/>
    <w:rsid w:val="00F16A58"/>
    <w:rsid w:val="00F16BA5"/>
    <w:rsid w:val="00F16FFD"/>
    <w:rsid w:val="00F17642"/>
    <w:rsid w:val="00F17A33"/>
    <w:rsid w:val="00F17AD9"/>
    <w:rsid w:val="00F17E17"/>
    <w:rsid w:val="00F17FBA"/>
    <w:rsid w:val="00F17FFC"/>
    <w:rsid w:val="00F20720"/>
    <w:rsid w:val="00F20920"/>
    <w:rsid w:val="00F2092A"/>
    <w:rsid w:val="00F20C20"/>
    <w:rsid w:val="00F20C43"/>
    <w:rsid w:val="00F20D0E"/>
    <w:rsid w:val="00F21343"/>
    <w:rsid w:val="00F2143B"/>
    <w:rsid w:val="00F2154B"/>
    <w:rsid w:val="00F2157D"/>
    <w:rsid w:val="00F21859"/>
    <w:rsid w:val="00F218FC"/>
    <w:rsid w:val="00F21E01"/>
    <w:rsid w:val="00F21E95"/>
    <w:rsid w:val="00F22023"/>
    <w:rsid w:val="00F2207D"/>
    <w:rsid w:val="00F220B7"/>
    <w:rsid w:val="00F221AD"/>
    <w:rsid w:val="00F2230F"/>
    <w:rsid w:val="00F224F7"/>
    <w:rsid w:val="00F228AF"/>
    <w:rsid w:val="00F229F2"/>
    <w:rsid w:val="00F22CF3"/>
    <w:rsid w:val="00F22D78"/>
    <w:rsid w:val="00F22E20"/>
    <w:rsid w:val="00F22E2F"/>
    <w:rsid w:val="00F22F63"/>
    <w:rsid w:val="00F23013"/>
    <w:rsid w:val="00F231C8"/>
    <w:rsid w:val="00F2339F"/>
    <w:rsid w:val="00F235ED"/>
    <w:rsid w:val="00F23797"/>
    <w:rsid w:val="00F23860"/>
    <w:rsid w:val="00F23A5C"/>
    <w:rsid w:val="00F23C96"/>
    <w:rsid w:val="00F23CB3"/>
    <w:rsid w:val="00F23D9A"/>
    <w:rsid w:val="00F23E7E"/>
    <w:rsid w:val="00F24484"/>
    <w:rsid w:val="00F24719"/>
    <w:rsid w:val="00F24783"/>
    <w:rsid w:val="00F24804"/>
    <w:rsid w:val="00F24988"/>
    <w:rsid w:val="00F249AB"/>
    <w:rsid w:val="00F24A98"/>
    <w:rsid w:val="00F24B2C"/>
    <w:rsid w:val="00F24CB0"/>
    <w:rsid w:val="00F2505A"/>
    <w:rsid w:val="00F250E4"/>
    <w:rsid w:val="00F250FC"/>
    <w:rsid w:val="00F2515E"/>
    <w:rsid w:val="00F251A0"/>
    <w:rsid w:val="00F25247"/>
    <w:rsid w:val="00F253A5"/>
    <w:rsid w:val="00F2545D"/>
    <w:rsid w:val="00F256BA"/>
    <w:rsid w:val="00F25746"/>
    <w:rsid w:val="00F2580D"/>
    <w:rsid w:val="00F2585B"/>
    <w:rsid w:val="00F25860"/>
    <w:rsid w:val="00F25A9E"/>
    <w:rsid w:val="00F25B01"/>
    <w:rsid w:val="00F25BF1"/>
    <w:rsid w:val="00F25C90"/>
    <w:rsid w:val="00F25EAC"/>
    <w:rsid w:val="00F2601F"/>
    <w:rsid w:val="00F267B5"/>
    <w:rsid w:val="00F26C23"/>
    <w:rsid w:val="00F26DB6"/>
    <w:rsid w:val="00F270C3"/>
    <w:rsid w:val="00F270FA"/>
    <w:rsid w:val="00F2717E"/>
    <w:rsid w:val="00F2756E"/>
    <w:rsid w:val="00F2768C"/>
    <w:rsid w:val="00F27A8F"/>
    <w:rsid w:val="00F27BC8"/>
    <w:rsid w:val="00F27C41"/>
    <w:rsid w:val="00F27CF6"/>
    <w:rsid w:val="00F27FEF"/>
    <w:rsid w:val="00F30454"/>
    <w:rsid w:val="00F30474"/>
    <w:rsid w:val="00F309DF"/>
    <w:rsid w:val="00F30ACB"/>
    <w:rsid w:val="00F30B06"/>
    <w:rsid w:val="00F30DAD"/>
    <w:rsid w:val="00F30F8C"/>
    <w:rsid w:val="00F30FB0"/>
    <w:rsid w:val="00F3127F"/>
    <w:rsid w:val="00F31682"/>
    <w:rsid w:val="00F3182E"/>
    <w:rsid w:val="00F3197F"/>
    <w:rsid w:val="00F31AEC"/>
    <w:rsid w:val="00F31C63"/>
    <w:rsid w:val="00F32169"/>
    <w:rsid w:val="00F321D9"/>
    <w:rsid w:val="00F322CC"/>
    <w:rsid w:val="00F32A11"/>
    <w:rsid w:val="00F32A2C"/>
    <w:rsid w:val="00F32AC1"/>
    <w:rsid w:val="00F32C6A"/>
    <w:rsid w:val="00F32E49"/>
    <w:rsid w:val="00F334D0"/>
    <w:rsid w:val="00F33566"/>
    <w:rsid w:val="00F336F0"/>
    <w:rsid w:val="00F338B2"/>
    <w:rsid w:val="00F33BE2"/>
    <w:rsid w:val="00F33C29"/>
    <w:rsid w:val="00F33D83"/>
    <w:rsid w:val="00F341AB"/>
    <w:rsid w:val="00F347C4"/>
    <w:rsid w:val="00F34852"/>
    <w:rsid w:val="00F34C0B"/>
    <w:rsid w:val="00F34D5B"/>
    <w:rsid w:val="00F34F1B"/>
    <w:rsid w:val="00F34FA9"/>
    <w:rsid w:val="00F350AC"/>
    <w:rsid w:val="00F3525D"/>
    <w:rsid w:val="00F35262"/>
    <w:rsid w:val="00F35302"/>
    <w:rsid w:val="00F355B1"/>
    <w:rsid w:val="00F359AA"/>
    <w:rsid w:val="00F35A12"/>
    <w:rsid w:val="00F35A1A"/>
    <w:rsid w:val="00F35A63"/>
    <w:rsid w:val="00F35B3C"/>
    <w:rsid w:val="00F35CE8"/>
    <w:rsid w:val="00F35CF8"/>
    <w:rsid w:val="00F35EC8"/>
    <w:rsid w:val="00F35F40"/>
    <w:rsid w:val="00F36097"/>
    <w:rsid w:val="00F3625E"/>
    <w:rsid w:val="00F363D4"/>
    <w:rsid w:val="00F365B7"/>
    <w:rsid w:val="00F365F4"/>
    <w:rsid w:val="00F36605"/>
    <w:rsid w:val="00F36659"/>
    <w:rsid w:val="00F36885"/>
    <w:rsid w:val="00F369D5"/>
    <w:rsid w:val="00F36A2B"/>
    <w:rsid w:val="00F36A73"/>
    <w:rsid w:val="00F36B87"/>
    <w:rsid w:val="00F36C6C"/>
    <w:rsid w:val="00F36D56"/>
    <w:rsid w:val="00F36D85"/>
    <w:rsid w:val="00F3708C"/>
    <w:rsid w:val="00F3720B"/>
    <w:rsid w:val="00F37342"/>
    <w:rsid w:val="00F3734D"/>
    <w:rsid w:val="00F37397"/>
    <w:rsid w:val="00F3741B"/>
    <w:rsid w:val="00F3766E"/>
    <w:rsid w:val="00F37820"/>
    <w:rsid w:val="00F3792E"/>
    <w:rsid w:val="00F37937"/>
    <w:rsid w:val="00F37A7C"/>
    <w:rsid w:val="00F37B0A"/>
    <w:rsid w:val="00F37D54"/>
    <w:rsid w:val="00F37DA8"/>
    <w:rsid w:val="00F37F14"/>
    <w:rsid w:val="00F400E5"/>
    <w:rsid w:val="00F402F3"/>
    <w:rsid w:val="00F40381"/>
    <w:rsid w:val="00F4057F"/>
    <w:rsid w:val="00F407B0"/>
    <w:rsid w:val="00F40B69"/>
    <w:rsid w:val="00F40D2F"/>
    <w:rsid w:val="00F40F8F"/>
    <w:rsid w:val="00F41158"/>
    <w:rsid w:val="00F4117C"/>
    <w:rsid w:val="00F412CE"/>
    <w:rsid w:val="00F41602"/>
    <w:rsid w:val="00F4167E"/>
    <w:rsid w:val="00F41964"/>
    <w:rsid w:val="00F41AA7"/>
    <w:rsid w:val="00F41FFB"/>
    <w:rsid w:val="00F4217B"/>
    <w:rsid w:val="00F421F5"/>
    <w:rsid w:val="00F42380"/>
    <w:rsid w:val="00F424F4"/>
    <w:rsid w:val="00F4257A"/>
    <w:rsid w:val="00F429A4"/>
    <w:rsid w:val="00F42A4F"/>
    <w:rsid w:val="00F42B27"/>
    <w:rsid w:val="00F42BBB"/>
    <w:rsid w:val="00F42DB3"/>
    <w:rsid w:val="00F43109"/>
    <w:rsid w:val="00F4328A"/>
    <w:rsid w:val="00F432B5"/>
    <w:rsid w:val="00F433B4"/>
    <w:rsid w:val="00F43736"/>
    <w:rsid w:val="00F438D7"/>
    <w:rsid w:val="00F43910"/>
    <w:rsid w:val="00F43BA3"/>
    <w:rsid w:val="00F43CE1"/>
    <w:rsid w:val="00F43D16"/>
    <w:rsid w:val="00F43FB0"/>
    <w:rsid w:val="00F440C2"/>
    <w:rsid w:val="00F440D1"/>
    <w:rsid w:val="00F441FB"/>
    <w:rsid w:val="00F4424E"/>
    <w:rsid w:val="00F4431A"/>
    <w:rsid w:val="00F44482"/>
    <w:rsid w:val="00F444BA"/>
    <w:rsid w:val="00F4468A"/>
    <w:rsid w:val="00F448E0"/>
    <w:rsid w:val="00F4497F"/>
    <w:rsid w:val="00F44983"/>
    <w:rsid w:val="00F44F5E"/>
    <w:rsid w:val="00F44FAC"/>
    <w:rsid w:val="00F450F9"/>
    <w:rsid w:val="00F452BD"/>
    <w:rsid w:val="00F453D5"/>
    <w:rsid w:val="00F45427"/>
    <w:rsid w:val="00F45880"/>
    <w:rsid w:val="00F45C9A"/>
    <w:rsid w:val="00F45D1A"/>
    <w:rsid w:val="00F460D8"/>
    <w:rsid w:val="00F46227"/>
    <w:rsid w:val="00F464D9"/>
    <w:rsid w:val="00F46586"/>
    <w:rsid w:val="00F46A5A"/>
    <w:rsid w:val="00F46B25"/>
    <w:rsid w:val="00F46BE2"/>
    <w:rsid w:val="00F47112"/>
    <w:rsid w:val="00F47134"/>
    <w:rsid w:val="00F4751D"/>
    <w:rsid w:val="00F47876"/>
    <w:rsid w:val="00F47C33"/>
    <w:rsid w:val="00F47DC7"/>
    <w:rsid w:val="00F500E0"/>
    <w:rsid w:val="00F50269"/>
    <w:rsid w:val="00F503AE"/>
    <w:rsid w:val="00F5051C"/>
    <w:rsid w:val="00F5055B"/>
    <w:rsid w:val="00F50949"/>
    <w:rsid w:val="00F50ABB"/>
    <w:rsid w:val="00F50EA8"/>
    <w:rsid w:val="00F50FCA"/>
    <w:rsid w:val="00F514EA"/>
    <w:rsid w:val="00F51565"/>
    <w:rsid w:val="00F518F2"/>
    <w:rsid w:val="00F5193A"/>
    <w:rsid w:val="00F5193F"/>
    <w:rsid w:val="00F51A38"/>
    <w:rsid w:val="00F51A39"/>
    <w:rsid w:val="00F51E7A"/>
    <w:rsid w:val="00F51F89"/>
    <w:rsid w:val="00F51FD3"/>
    <w:rsid w:val="00F52056"/>
    <w:rsid w:val="00F524DE"/>
    <w:rsid w:val="00F5279F"/>
    <w:rsid w:val="00F5286A"/>
    <w:rsid w:val="00F52E8E"/>
    <w:rsid w:val="00F5314C"/>
    <w:rsid w:val="00F531F7"/>
    <w:rsid w:val="00F53264"/>
    <w:rsid w:val="00F532D8"/>
    <w:rsid w:val="00F53427"/>
    <w:rsid w:val="00F53590"/>
    <w:rsid w:val="00F53774"/>
    <w:rsid w:val="00F538E0"/>
    <w:rsid w:val="00F53C74"/>
    <w:rsid w:val="00F53E38"/>
    <w:rsid w:val="00F54028"/>
    <w:rsid w:val="00F540E7"/>
    <w:rsid w:val="00F540F8"/>
    <w:rsid w:val="00F540F9"/>
    <w:rsid w:val="00F5425A"/>
    <w:rsid w:val="00F5456B"/>
    <w:rsid w:val="00F546E7"/>
    <w:rsid w:val="00F54844"/>
    <w:rsid w:val="00F548BE"/>
    <w:rsid w:val="00F54921"/>
    <w:rsid w:val="00F54A14"/>
    <w:rsid w:val="00F54D4D"/>
    <w:rsid w:val="00F54DDD"/>
    <w:rsid w:val="00F550F2"/>
    <w:rsid w:val="00F55129"/>
    <w:rsid w:val="00F5539C"/>
    <w:rsid w:val="00F5540E"/>
    <w:rsid w:val="00F55583"/>
    <w:rsid w:val="00F556B9"/>
    <w:rsid w:val="00F55CA2"/>
    <w:rsid w:val="00F55E97"/>
    <w:rsid w:val="00F561B8"/>
    <w:rsid w:val="00F561E5"/>
    <w:rsid w:val="00F564A9"/>
    <w:rsid w:val="00F566C6"/>
    <w:rsid w:val="00F5687A"/>
    <w:rsid w:val="00F56EB3"/>
    <w:rsid w:val="00F57054"/>
    <w:rsid w:val="00F5707F"/>
    <w:rsid w:val="00F571BF"/>
    <w:rsid w:val="00F57346"/>
    <w:rsid w:val="00F575C7"/>
    <w:rsid w:val="00F5787B"/>
    <w:rsid w:val="00F579A7"/>
    <w:rsid w:val="00F57A39"/>
    <w:rsid w:val="00F57B29"/>
    <w:rsid w:val="00F57B51"/>
    <w:rsid w:val="00F57C9B"/>
    <w:rsid w:val="00F57D1B"/>
    <w:rsid w:val="00F57D22"/>
    <w:rsid w:val="00F57F6D"/>
    <w:rsid w:val="00F602BB"/>
    <w:rsid w:val="00F60792"/>
    <w:rsid w:val="00F60914"/>
    <w:rsid w:val="00F6092E"/>
    <w:rsid w:val="00F60ACF"/>
    <w:rsid w:val="00F60B20"/>
    <w:rsid w:val="00F60C6D"/>
    <w:rsid w:val="00F612F4"/>
    <w:rsid w:val="00F61807"/>
    <w:rsid w:val="00F61825"/>
    <w:rsid w:val="00F61896"/>
    <w:rsid w:val="00F61970"/>
    <w:rsid w:val="00F61C21"/>
    <w:rsid w:val="00F61CD6"/>
    <w:rsid w:val="00F61D8F"/>
    <w:rsid w:val="00F61DAC"/>
    <w:rsid w:val="00F61F27"/>
    <w:rsid w:val="00F61F2B"/>
    <w:rsid w:val="00F6206D"/>
    <w:rsid w:val="00F62115"/>
    <w:rsid w:val="00F623F8"/>
    <w:rsid w:val="00F6242D"/>
    <w:rsid w:val="00F62593"/>
    <w:rsid w:val="00F625C3"/>
    <w:rsid w:val="00F62A17"/>
    <w:rsid w:val="00F62AB1"/>
    <w:rsid w:val="00F62B31"/>
    <w:rsid w:val="00F62D52"/>
    <w:rsid w:val="00F62D59"/>
    <w:rsid w:val="00F62DEF"/>
    <w:rsid w:val="00F62EBF"/>
    <w:rsid w:val="00F633B4"/>
    <w:rsid w:val="00F6385B"/>
    <w:rsid w:val="00F63A1F"/>
    <w:rsid w:val="00F63B79"/>
    <w:rsid w:val="00F63C4A"/>
    <w:rsid w:val="00F63CDE"/>
    <w:rsid w:val="00F64085"/>
    <w:rsid w:val="00F6451C"/>
    <w:rsid w:val="00F645A0"/>
    <w:rsid w:val="00F64621"/>
    <w:rsid w:val="00F64BDA"/>
    <w:rsid w:val="00F64BE5"/>
    <w:rsid w:val="00F64EC7"/>
    <w:rsid w:val="00F6521A"/>
    <w:rsid w:val="00F65230"/>
    <w:rsid w:val="00F65248"/>
    <w:rsid w:val="00F65299"/>
    <w:rsid w:val="00F652AF"/>
    <w:rsid w:val="00F6534D"/>
    <w:rsid w:val="00F65679"/>
    <w:rsid w:val="00F6579E"/>
    <w:rsid w:val="00F65850"/>
    <w:rsid w:val="00F65979"/>
    <w:rsid w:val="00F65C85"/>
    <w:rsid w:val="00F65F63"/>
    <w:rsid w:val="00F660ED"/>
    <w:rsid w:val="00F660FA"/>
    <w:rsid w:val="00F66287"/>
    <w:rsid w:val="00F66482"/>
    <w:rsid w:val="00F6658B"/>
    <w:rsid w:val="00F66A49"/>
    <w:rsid w:val="00F66AD0"/>
    <w:rsid w:val="00F66DB4"/>
    <w:rsid w:val="00F66E4B"/>
    <w:rsid w:val="00F6709E"/>
    <w:rsid w:val="00F671C1"/>
    <w:rsid w:val="00F6734C"/>
    <w:rsid w:val="00F6755F"/>
    <w:rsid w:val="00F67815"/>
    <w:rsid w:val="00F6785C"/>
    <w:rsid w:val="00F679AF"/>
    <w:rsid w:val="00F67A20"/>
    <w:rsid w:val="00F67B89"/>
    <w:rsid w:val="00F67F33"/>
    <w:rsid w:val="00F67FB3"/>
    <w:rsid w:val="00F701A6"/>
    <w:rsid w:val="00F701DD"/>
    <w:rsid w:val="00F70BED"/>
    <w:rsid w:val="00F70C97"/>
    <w:rsid w:val="00F70D13"/>
    <w:rsid w:val="00F70E8A"/>
    <w:rsid w:val="00F710C5"/>
    <w:rsid w:val="00F7118B"/>
    <w:rsid w:val="00F711F8"/>
    <w:rsid w:val="00F7135F"/>
    <w:rsid w:val="00F7149B"/>
    <w:rsid w:val="00F7179B"/>
    <w:rsid w:val="00F71A54"/>
    <w:rsid w:val="00F71BFB"/>
    <w:rsid w:val="00F71C94"/>
    <w:rsid w:val="00F71EF7"/>
    <w:rsid w:val="00F721EE"/>
    <w:rsid w:val="00F7227D"/>
    <w:rsid w:val="00F722EA"/>
    <w:rsid w:val="00F72722"/>
    <w:rsid w:val="00F727B4"/>
    <w:rsid w:val="00F727B5"/>
    <w:rsid w:val="00F7292D"/>
    <w:rsid w:val="00F72A79"/>
    <w:rsid w:val="00F7318C"/>
    <w:rsid w:val="00F731F4"/>
    <w:rsid w:val="00F73200"/>
    <w:rsid w:val="00F73438"/>
    <w:rsid w:val="00F73474"/>
    <w:rsid w:val="00F73722"/>
    <w:rsid w:val="00F73756"/>
    <w:rsid w:val="00F73929"/>
    <w:rsid w:val="00F73F1C"/>
    <w:rsid w:val="00F73F75"/>
    <w:rsid w:val="00F743FF"/>
    <w:rsid w:val="00F744AB"/>
    <w:rsid w:val="00F744F0"/>
    <w:rsid w:val="00F7479A"/>
    <w:rsid w:val="00F74B2C"/>
    <w:rsid w:val="00F74BF2"/>
    <w:rsid w:val="00F74BF9"/>
    <w:rsid w:val="00F74E18"/>
    <w:rsid w:val="00F74F9D"/>
    <w:rsid w:val="00F75341"/>
    <w:rsid w:val="00F753BF"/>
    <w:rsid w:val="00F755A3"/>
    <w:rsid w:val="00F755E5"/>
    <w:rsid w:val="00F75684"/>
    <w:rsid w:val="00F757D4"/>
    <w:rsid w:val="00F75BF6"/>
    <w:rsid w:val="00F75C5D"/>
    <w:rsid w:val="00F75D54"/>
    <w:rsid w:val="00F76001"/>
    <w:rsid w:val="00F762CF"/>
    <w:rsid w:val="00F76303"/>
    <w:rsid w:val="00F764F0"/>
    <w:rsid w:val="00F76A3F"/>
    <w:rsid w:val="00F76C17"/>
    <w:rsid w:val="00F76D4D"/>
    <w:rsid w:val="00F76F5E"/>
    <w:rsid w:val="00F77286"/>
    <w:rsid w:val="00F772D8"/>
    <w:rsid w:val="00F774BE"/>
    <w:rsid w:val="00F776F7"/>
    <w:rsid w:val="00F77880"/>
    <w:rsid w:val="00F778A7"/>
    <w:rsid w:val="00F77C5E"/>
    <w:rsid w:val="00F8006C"/>
    <w:rsid w:val="00F80101"/>
    <w:rsid w:val="00F805A6"/>
    <w:rsid w:val="00F805B9"/>
    <w:rsid w:val="00F805FD"/>
    <w:rsid w:val="00F80FF9"/>
    <w:rsid w:val="00F81034"/>
    <w:rsid w:val="00F810B7"/>
    <w:rsid w:val="00F81274"/>
    <w:rsid w:val="00F81312"/>
    <w:rsid w:val="00F814A3"/>
    <w:rsid w:val="00F81522"/>
    <w:rsid w:val="00F81711"/>
    <w:rsid w:val="00F817D0"/>
    <w:rsid w:val="00F81B9D"/>
    <w:rsid w:val="00F81EF9"/>
    <w:rsid w:val="00F81F28"/>
    <w:rsid w:val="00F81FAA"/>
    <w:rsid w:val="00F8224D"/>
    <w:rsid w:val="00F82271"/>
    <w:rsid w:val="00F82709"/>
    <w:rsid w:val="00F82788"/>
    <w:rsid w:val="00F82919"/>
    <w:rsid w:val="00F82EB7"/>
    <w:rsid w:val="00F82EE8"/>
    <w:rsid w:val="00F83372"/>
    <w:rsid w:val="00F83384"/>
    <w:rsid w:val="00F835F9"/>
    <w:rsid w:val="00F8363D"/>
    <w:rsid w:val="00F83792"/>
    <w:rsid w:val="00F837C5"/>
    <w:rsid w:val="00F83924"/>
    <w:rsid w:val="00F83A9D"/>
    <w:rsid w:val="00F83DD7"/>
    <w:rsid w:val="00F84048"/>
    <w:rsid w:val="00F84110"/>
    <w:rsid w:val="00F84116"/>
    <w:rsid w:val="00F84241"/>
    <w:rsid w:val="00F84242"/>
    <w:rsid w:val="00F8442D"/>
    <w:rsid w:val="00F84498"/>
    <w:rsid w:val="00F844CA"/>
    <w:rsid w:val="00F845D5"/>
    <w:rsid w:val="00F846CD"/>
    <w:rsid w:val="00F84A59"/>
    <w:rsid w:val="00F84AAA"/>
    <w:rsid w:val="00F84B18"/>
    <w:rsid w:val="00F84C47"/>
    <w:rsid w:val="00F84E8D"/>
    <w:rsid w:val="00F8520F"/>
    <w:rsid w:val="00F85B8E"/>
    <w:rsid w:val="00F85C82"/>
    <w:rsid w:val="00F8604F"/>
    <w:rsid w:val="00F86175"/>
    <w:rsid w:val="00F86234"/>
    <w:rsid w:val="00F86365"/>
    <w:rsid w:val="00F86561"/>
    <w:rsid w:val="00F86B72"/>
    <w:rsid w:val="00F86BB2"/>
    <w:rsid w:val="00F86C99"/>
    <w:rsid w:val="00F86DBF"/>
    <w:rsid w:val="00F86EE1"/>
    <w:rsid w:val="00F87134"/>
    <w:rsid w:val="00F8722B"/>
    <w:rsid w:val="00F872CB"/>
    <w:rsid w:val="00F8747F"/>
    <w:rsid w:val="00F8749B"/>
    <w:rsid w:val="00F87640"/>
    <w:rsid w:val="00F87846"/>
    <w:rsid w:val="00F87B87"/>
    <w:rsid w:val="00F87C2F"/>
    <w:rsid w:val="00F87CB2"/>
    <w:rsid w:val="00F87CDD"/>
    <w:rsid w:val="00F87D32"/>
    <w:rsid w:val="00F90348"/>
    <w:rsid w:val="00F90442"/>
    <w:rsid w:val="00F90799"/>
    <w:rsid w:val="00F907F1"/>
    <w:rsid w:val="00F90837"/>
    <w:rsid w:val="00F909B8"/>
    <w:rsid w:val="00F909EC"/>
    <w:rsid w:val="00F90BA4"/>
    <w:rsid w:val="00F90BCC"/>
    <w:rsid w:val="00F90C89"/>
    <w:rsid w:val="00F914C7"/>
    <w:rsid w:val="00F915D1"/>
    <w:rsid w:val="00F91B24"/>
    <w:rsid w:val="00F91C08"/>
    <w:rsid w:val="00F91E1F"/>
    <w:rsid w:val="00F920F0"/>
    <w:rsid w:val="00F9221A"/>
    <w:rsid w:val="00F923C6"/>
    <w:rsid w:val="00F923EB"/>
    <w:rsid w:val="00F9250A"/>
    <w:rsid w:val="00F9269D"/>
    <w:rsid w:val="00F92A72"/>
    <w:rsid w:val="00F92B17"/>
    <w:rsid w:val="00F92F74"/>
    <w:rsid w:val="00F93207"/>
    <w:rsid w:val="00F932F3"/>
    <w:rsid w:val="00F93460"/>
    <w:rsid w:val="00F935E3"/>
    <w:rsid w:val="00F9384F"/>
    <w:rsid w:val="00F93B98"/>
    <w:rsid w:val="00F93C52"/>
    <w:rsid w:val="00F93F82"/>
    <w:rsid w:val="00F93F86"/>
    <w:rsid w:val="00F94052"/>
    <w:rsid w:val="00F940A6"/>
    <w:rsid w:val="00F9427A"/>
    <w:rsid w:val="00F943FD"/>
    <w:rsid w:val="00F94564"/>
    <w:rsid w:val="00F9474F"/>
    <w:rsid w:val="00F94898"/>
    <w:rsid w:val="00F9490A"/>
    <w:rsid w:val="00F94A73"/>
    <w:rsid w:val="00F94C78"/>
    <w:rsid w:val="00F94F03"/>
    <w:rsid w:val="00F94FEF"/>
    <w:rsid w:val="00F953D1"/>
    <w:rsid w:val="00F95875"/>
    <w:rsid w:val="00F95927"/>
    <w:rsid w:val="00F95BF5"/>
    <w:rsid w:val="00F95D68"/>
    <w:rsid w:val="00F960BA"/>
    <w:rsid w:val="00F96542"/>
    <w:rsid w:val="00F965A7"/>
    <w:rsid w:val="00F9671E"/>
    <w:rsid w:val="00F9672F"/>
    <w:rsid w:val="00F9685D"/>
    <w:rsid w:val="00F96A1E"/>
    <w:rsid w:val="00F96A9D"/>
    <w:rsid w:val="00F96AC0"/>
    <w:rsid w:val="00F96DDC"/>
    <w:rsid w:val="00F97411"/>
    <w:rsid w:val="00F97C22"/>
    <w:rsid w:val="00F97C75"/>
    <w:rsid w:val="00F97E01"/>
    <w:rsid w:val="00FA020C"/>
    <w:rsid w:val="00FA030D"/>
    <w:rsid w:val="00FA03AE"/>
    <w:rsid w:val="00FA0595"/>
    <w:rsid w:val="00FA0899"/>
    <w:rsid w:val="00FA0AAD"/>
    <w:rsid w:val="00FA0CAC"/>
    <w:rsid w:val="00FA0E9D"/>
    <w:rsid w:val="00FA0E9F"/>
    <w:rsid w:val="00FA1373"/>
    <w:rsid w:val="00FA1801"/>
    <w:rsid w:val="00FA1847"/>
    <w:rsid w:val="00FA19FE"/>
    <w:rsid w:val="00FA1A00"/>
    <w:rsid w:val="00FA1C57"/>
    <w:rsid w:val="00FA1D1F"/>
    <w:rsid w:val="00FA2141"/>
    <w:rsid w:val="00FA21C8"/>
    <w:rsid w:val="00FA2602"/>
    <w:rsid w:val="00FA272A"/>
    <w:rsid w:val="00FA274D"/>
    <w:rsid w:val="00FA2760"/>
    <w:rsid w:val="00FA2AB7"/>
    <w:rsid w:val="00FA2B5E"/>
    <w:rsid w:val="00FA2BAB"/>
    <w:rsid w:val="00FA2BFE"/>
    <w:rsid w:val="00FA2C70"/>
    <w:rsid w:val="00FA2E20"/>
    <w:rsid w:val="00FA3047"/>
    <w:rsid w:val="00FA3132"/>
    <w:rsid w:val="00FA3473"/>
    <w:rsid w:val="00FA381A"/>
    <w:rsid w:val="00FA3857"/>
    <w:rsid w:val="00FA387A"/>
    <w:rsid w:val="00FA38F3"/>
    <w:rsid w:val="00FA3960"/>
    <w:rsid w:val="00FA3A6D"/>
    <w:rsid w:val="00FA3AB7"/>
    <w:rsid w:val="00FA3AD5"/>
    <w:rsid w:val="00FA3B8F"/>
    <w:rsid w:val="00FA3BE2"/>
    <w:rsid w:val="00FA3E3E"/>
    <w:rsid w:val="00FA3EF3"/>
    <w:rsid w:val="00FA40C4"/>
    <w:rsid w:val="00FA40FF"/>
    <w:rsid w:val="00FA436A"/>
    <w:rsid w:val="00FA4386"/>
    <w:rsid w:val="00FA4766"/>
    <w:rsid w:val="00FA47BD"/>
    <w:rsid w:val="00FA481C"/>
    <w:rsid w:val="00FA492B"/>
    <w:rsid w:val="00FA4AD3"/>
    <w:rsid w:val="00FA4AFC"/>
    <w:rsid w:val="00FA4D9D"/>
    <w:rsid w:val="00FA4FE1"/>
    <w:rsid w:val="00FA53EF"/>
    <w:rsid w:val="00FA55D1"/>
    <w:rsid w:val="00FA55F5"/>
    <w:rsid w:val="00FA581E"/>
    <w:rsid w:val="00FA5958"/>
    <w:rsid w:val="00FA5ADE"/>
    <w:rsid w:val="00FA5BA0"/>
    <w:rsid w:val="00FA5C3A"/>
    <w:rsid w:val="00FA5C5C"/>
    <w:rsid w:val="00FA5E7F"/>
    <w:rsid w:val="00FA60F4"/>
    <w:rsid w:val="00FA640D"/>
    <w:rsid w:val="00FA64BF"/>
    <w:rsid w:val="00FA6538"/>
    <w:rsid w:val="00FA65A3"/>
    <w:rsid w:val="00FA65CB"/>
    <w:rsid w:val="00FA660D"/>
    <w:rsid w:val="00FA68A4"/>
    <w:rsid w:val="00FA6973"/>
    <w:rsid w:val="00FA6E18"/>
    <w:rsid w:val="00FA6EC4"/>
    <w:rsid w:val="00FA6EDA"/>
    <w:rsid w:val="00FA712D"/>
    <w:rsid w:val="00FA7215"/>
    <w:rsid w:val="00FA72C2"/>
    <w:rsid w:val="00FA730D"/>
    <w:rsid w:val="00FA7675"/>
    <w:rsid w:val="00FA77C1"/>
    <w:rsid w:val="00FA7817"/>
    <w:rsid w:val="00FA7A7C"/>
    <w:rsid w:val="00FA7A81"/>
    <w:rsid w:val="00FA7B65"/>
    <w:rsid w:val="00FA7B8A"/>
    <w:rsid w:val="00FA7EDF"/>
    <w:rsid w:val="00FA7FC9"/>
    <w:rsid w:val="00FB019D"/>
    <w:rsid w:val="00FB0239"/>
    <w:rsid w:val="00FB04FE"/>
    <w:rsid w:val="00FB0630"/>
    <w:rsid w:val="00FB07C4"/>
    <w:rsid w:val="00FB07E5"/>
    <w:rsid w:val="00FB0963"/>
    <w:rsid w:val="00FB0CAC"/>
    <w:rsid w:val="00FB0E31"/>
    <w:rsid w:val="00FB0EE2"/>
    <w:rsid w:val="00FB119D"/>
    <w:rsid w:val="00FB12A5"/>
    <w:rsid w:val="00FB12DB"/>
    <w:rsid w:val="00FB148F"/>
    <w:rsid w:val="00FB15E0"/>
    <w:rsid w:val="00FB183D"/>
    <w:rsid w:val="00FB1928"/>
    <w:rsid w:val="00FB1960"/>
    <w:rsid w:val="00FB1A6A"/>
    <w:rsid w:val="00FB1E50"/>
    <w:rsid w:val="00FB1E9A"/>
    <w:rsid w:val="00FB2036"/>
    <w:rsid w:val="00FB2337"/>
    <w:rsid w:val="00FB248C"/>
    <w:rsid w:val="00FB2516"/>
    <w:rsid w:val="00FB2695"/>
    <w:rsid w:val="00FB281B"/>
    <w:rsid w:val="00FB284D"/>
    <w:rsid w:val="00FB2857"/>
    <w:rsid w:val="00FB2990"/>
    <w:rsid w:val="00FB2AB1"/>
    <w:rsid w:val="00FB2AB5"/>
    <w:rsid w:val="00FB2B75"/>
    <w:rsid w:val="00FB2B8E"/>
    <w:rsid w:val="00FB2C8A"/>
    <w:rsid w:val="00FB2F65"/>
    <w:rsid w:val="00FB3151"/>
    <w:rsid w:val="00FB3297"/>
    <w:rsid w:val="00FB33D7"/>
    <w:rsid w:val="00FB3490"/>
    <w:rsid w:val="00FB34C7"/>
    <w:rsid w:val="00FB3559"/>
    <w:rsid w:val="00FB3B0A"/>
    <w:rsid w:val="00FB407D"/>
    <w:rsid w:val="00FB412E"/>
    <w:rsid w:val="00FB4240"/>
    <w:rsid w:val="00FB444D"/>
    <w:rsid w:val="00FB4568"/>
    <w:rsid w:val="00FB47BA"/>
    <w:rsid w:val="00FB4985"/>
    <w:rsid w:val="00FB49E9"/>
    <w:rsid w:val="00FB4D40"/>
    <w:rsid w:val="00FB5036"/>
    <w:rsid w:val="00FB5040"/>
    <w:rsid w:val="00FB5067"/>
    <w:rsid w:val="00FB506C"/>
    <w:rsid w:val="00FB52B4"/>
    <w:rsid w:val="00FB5333"/>
    <w:rsid w:val="00FB53F8"/>
    <w:rsid w:val="00FB58FE"/>
    <w:rsid w:val="00FB5ABA"/>
    <w:rsid w:val="00FB5B9E"/>
    <w:rsid w:val="00FB5D53"/>
    <w:rsid w:val="00FB5E2D"/>
    <w:rsid w:val="00FB5E5C"/>
    <w:rsid w:val="00FB5E98"/>
    <w:rsid w:val="00FB5EBF"/>
    <w:rsid w:val="00FB5F66"/>
    <w:rsid w:val="00FB6160"/>
    <w:rsid w:val="00FB625F"/>
    <w:rsid w:val="00FB6678"/>
    <w:rsid w:val="00FB685C"/>
    <w:rsid w:val="00FB6EF3"/>
    <w:rsid w:val="00FB743F"/>
    <w:rsid w:val="00FB75D6"/>
    <w:rsid w:val="00FB7643"/>
    <w:rsid w:val="00FB76CA"/>
    <w:rsid w:val="00FB77F0"/>
    <w:rsid w:val="00FB7886"/>
    <w:rsid w:val="00FB7A08"/>
    <w:rsid w:val="00FB7FBE"/>
    <w:rsid w:val="00FB7FFA"/>
    <w:rsid w:val="00FC0048"/>
    <w:rsid w:val="00FC0594"/>
    <w:rsid w:val="00FC09B0"/>
    <w:rsid w:val="00FC0CEB"/>
    <w:rsid w:val="00FC1074"/>
    <w:rsid w:val="00FC1152"/>
    <w:rsid w:val="00FC11D9"/>
    <w:rsid w:val="00FC138A"/>
    <w:rsid w:val="00FC1469"/>
    <w:rsid w:val="00FC1505"/>
    <w:rsid w:val="00FC1643"/>
    <w:rsid w:val="00FC197B"/>
    <w:rsid w:val="00FC19C4"/>
    <w:rsid w:val="00FC1A2E"/>
    <w:rsid w:val="00FC1B89"/>
    <w:rsid w:val="00FC1D0E"/>
    <w:rsid w:val="00FC1EE9"/>
    <w:rsid w:val="00FC2048"/>
    <w:rsid w:val="00FC2166"/>
    <w:rsid w:val="00FC23FC"/>
    <w:rsid w:val="00FC2504"/>
    <w:rsid w:val="00FC251B"/>
    <w:rsid w:val="00FC2AD7"/>
    <w:rsid w:val="00FC2CEC"/>
    <w:rsid w:val="00FC2EB7"/>
    <w:rsid w:val="00FC2FE5"/>
    <w:rsid w:val="00FC3388"/>
    <w:rsid w:val="00FC343D"/>
    <w:rsid w:val="00FC36E4"/>
    <w:rsid w:val="00FC37C1"/>
    <w:rsid w:val="00FC37EF"/>
    <w:rsid w:val="00FC3B3C"/>
    <w:rsid w:val="00FC3D26"/>
    <w:rsid w:val="00FC3D5F"/>
    <w:rsid w:val="00FC3DC3"/>
    <w:rsid w:val="00FC3E4F"/>
    <w:rsid w:val="00FC3EB6"/>
    <w:rsid w:val="00FC3FBE"/>
    <w:rsid w:val="00FC4073"/>
    <w:rsid w:val="00FC4168"/>
    <w:rsid w:val="00FC417B"/>
    <w:rsid w:val="00FC424A"/>
    <w:rsid w:val="00FC4677"/>
    <w:rsid w:val="00FC46C6"/>
    <w:rsid w:val="00FC4A4A"/>
    <w:rsid w:val="00FC4C27"/>
    <w:rsid w:val="00FC4DAF"/>
    <w:rsid w:val="00FC4E14"/>
    <w:rsid w:val="00FC506B"/>
    <w:rsid w:val="00FC52A2"/>
    <w:rsid w:val="00FC548A"/>
    <w:rsid w:val="00FC5600"/>
    <w:rsid w:val="00FC5607"/>
    <w:rsid w:val="00FC59FE"/>
    <w:rsid w:val="00FC5A3C"/>
    <w:rsid w:val="00FC5C1F"/>
    <w:rsid w:val="00FC5C9B"/>
    <w:rsid w:val="00FC5FA1"/>
    <w:rsid w:val="00FC610B"/>
    <w:rsid w:val="00FC654F"/>
    <w:rsid w:val="00FC69E8"/>
    <w:rsid w:val="00FC6DCB"/>
    <w:rsid w:val="00FC6DE4"/>
    <w:rsid w:val="00FC76EC"/>
    <w:rsid w:val="00FC781D"/>
    <w:rsid w:val="00FC785D"/>
    <w:rsid w:val="00FC7A44"/>
    <w:rsid w:val="00FC7A52"/>
    <w:rsid w:val="00FC7AB0"/>
    <w:rsid w:val="00FC7BC3"/>
    <w:rsid w:val="00FC7C92"/>
    <w:rsid w:val="00FC7FF0"/>
    <w:rsid w:val="00FC7FF6"/>
    <w:rsid w:val="00FD039E"/>
    <w:rsid w:val="00FD042D"/>
    <w:rsid w:val="00FD0438"/>
    <w:rsid w:val="00FD06A2"/>
    <w:rsid w:val="00FD0825"/>
    <w:rsid w:val="00FD0921"/>
    <w:rsid w:val="00FD0AA0"/>
    <w:rsid w:val="00FD0D46"/>
    <w:rsid w:val="00FD0DD9"/>
    <w:rsid w:val="00FD0E2D"/>
    <w:rsid w:val="00FD1157"/>
    <w:rsid w:val="00FD11A4"/>
    <w:rsid w:val="00FD13A1"/>
    <w:rsid w:val="00FD13DD"/>
    <w:rsid w:val="00FD1425"/>
    <w:rsid w:val="00FD1646"/>
    <w:rsid w:val="00FD172D"/>
    <w:rsid w:val="00FD17C6"/>
    <w:rsid w:val="00FD1D1C"/>
    <w:rsid w:val="00FD1D63"/>
    <w:rsid w:val="00FD1EAB"/>
    <w:rsid w:val="00FD1F72"/>
    <w:rsid w:val="00FD1FA2"/>
    <w:rsid w:val="00FD1FC5"/>
    <w:rsid w:val="00FD200E"/>
    <w:rsid w:val="00FD203A"/>
    <w:rsid w:val="00FD24C5"/>
    <w:rsid w:val="00FD260F"/>
    <w:rsid w:val="00FD28A7"/>
    <w:rsid w:val="00FD2916"/>
    <w:rsid w:val="00FD299C"/>
    <w:rsid w:val="00FD2B76"/>
    <w:rsid w:val="00FD2F7C"/>
    <w:rsid w:val="00FD2F7F"/>
    <w:rsid w:val="00FD31EA"/>
    <w:rsid w:val="00FD356A"/>
    <w:rsid w:val="00FD38A8"/>
    <w:rsid w:val="00FD38AE"/>
    <w:rsid w:val="00FD397C"/>
    <w:rsid w:val="00FD3B47"/>
    <w:rsid w:val="00FD3C71"/>
    <w:rsid w:val="00FD3CDF"/>
    <w:rsid w:val="00FD3D40"/>
    <w:rsid w:val="00FD3DDB"/>
    <w:rsid w:val="00FD3E41"/>
    <w:rsid w:val="00FD3F6E"/>
    <w:rsid w:val="00FD3FE8"/>
    <w:rsid w:val="00FD415B"/>
    <w:rsid w:val="00FD440C"/>
    <w:rsid w:val="00FD47BC"/>
    <w:rsid w:val="00FD4A1C"/>
    <w:rsid w:val="00FD4C82"/>
    <w:rsid w:val="00FD4F39"/>
    <w:rsid w:val="00FD509D"/>
    <w:rsid w:val="00FD50BD"/>
    <w:rsid w:val="00FD5111"/>
    <w:rsid w:val="00FD51A9"/>
    <w:rsid w:val="00FD5357"/>
    <w:rsid w:val="00FD53D5"/>
    <w:rsid w:val="00FD58AC"/>
    <w:rsid w:val="00FD594E"/>
    <w:rsid w:val="00FD5D0B"/>
    <w:rsid w:val="00FD5F02"/>
    <w:rsid w:val="00FD60CD"/>
    <w:rsid w:val="00FD6124"/>
    <w:rsid w:val="00FD61CC"/>
    <w:rsid w:val="00FD633D"/>
    <w:rsid w:val="00FD6426"/>
    <w:rsid w:val="00FD65EB"/>
    <w:rsid w:val="00FD6ACB"/>
    <w:rsid w:val="00FD6BAF"/>
    <w:rsid w:val="00FD6C18"/>
    <w:rsid w:val="00FD6D82"/>
    <w:rsid w:val="00FD6DCE"/>
    <w:rsid w:val="00FD6F72"/>
    <w:rsid w:val="00FD7115"/>
    <w:rsid w:val="00FD712E"/>
    <w:rsid w:val="00FD71C5"/>
    <w:rsid w:val="00FD7247"/>
    <w:rsid w:val="00FD73B5"/>
    <w:rsid w:val="00FD7565"/>
    <w:rsid w:val="00FD7683"/>
    <w:rsid w:val="00FD77AA"/>
    <w:rsid w:val="00FD7D4D"/>
    <w:rsid w:val="00FD7DEF"/>
    <w:rsid w:val="00FD7EAB"/>
    <w:rsid w:val="00FD7EEC"/>
    <w:rsid w:val="00FE00F4"/>
    <w:rsid w:val="00FE0254"/>
    <w:rsid w:val="00FE02EE"/>
    <w:rsid w:val="00FE0771"/>
    <w:rsid w:val="00FE0B5D"/>
    <w:rsid w:val="00FE0C0D"/>
    <w:rsid w:val="00FE0D34"/>
    <w:rsid w:val="00FE0EB3"/>
    <w:rsid w:val="00FE103B"/>
    <w:rsid w:val="00FE112E"/>
    <w:rsid w:val="00FE13DF"/>
    <w:rsid w:val="00FE162A"/>
    <w:rsid w:val="00FE16EA"/>
    <w:rsid w:val="00FE17AB"/>
    <w:rsid w:val="00FE1C99"/>
    <w:rsid w:val="00FE1CD9"/>
    <w:rsid w:val="00FE1E24"/>
    <w:rsid w:val="00FE1FF2"/>
    <w:rsid w:val="00FE22B4"/>
    <w:rsid w:val="00FE2310"/>
    <w:rsid w:val="00FE23DE"/>
    <w:rsid w:val="00FE269F"/>
    <w:rsid w:val="00FE285B"/>
    <w:rsid w:val="00FE2955"/>
    <w:rsid w:val="00FE29BF"/>
    <w:rsid w:val="00FE2D06"/>
    <w:rsid w:val="00FE2DC4"/>
    <w:rsid w:val="00FE2DD2"/>
    <w:rsid w:val="00FE2FDE"/>
    <w:rsid w:val="00FE30B4"/>
    <w:rsid w:val="00FE3740"/>
    <w:rsid w:val="00FE38AC"/>
    <w:rsid w:val="00FE3988"/>
    <w:rsid w:val="00FE3AC2"/>
    <w:rsid w:val="00FE3D95"/>
    <w:rsid w:val="00FE3E79"/>
    <w:rsid w:val="00FE4016"/>
    <w:rsid w:val="00FE404B"/>
    <w:rsid w:val="00FE4170"/>
    <w:rsid w:val="00FE421B"/>
    <w:rsid w:val="00FE4375"/>
    <w:rsid w:val="00FE491A"/>
    <w:rsid w:val="00FE4B24"/>
    <w:rsid w:val="00FE4C4D"/>
    <w:rsid w:val="00FE4D39"/>
    <w:rsid w:val="00FE515B"/>
    <w:rsid w:val="00FE5212"/>
    <w:rsid w:val="00FE541C"/>
    <w:rsid w:val="00FE5792"/>
    <w:rsid w:val="00FE57AA"/>
    <w:rsid w:val="00FE5916"/>
    <w:rsid w:val="00FE5C7E"/>
    <w:rsid w:val="00FE5EFE"/>
    <w:rsid w:val="00FE6260"/>
    <w:rsid w:val="00FE6330"/>
    <w:rsid w:val="00FE68D9"/>
    <w:rsid w:val="00FE6F66"/>
    <w:rsid w:val="00FE712C"/>
    <w:rsid w:val="00FE7180"/>
    <w:rsid w:val="00FE73FB"/>
    <w:rsid w:val="00FE7487"/>
    <w:rsid w:val="00FE7533"/>
    <w:rsid w:val="00FE7560"/>
    <w:rsid w:val="00FE77AA"/>
    <w:rsid w:val="00FE77E1"/>
    <w:rsid w:val="00FE786D"/>
    <w:rsid w:val="00FE7946"/>
    <w:rsid w:val="00FE7A53"/>
    <w:rsid w:val="00FE7B3C"/>
    <w:rsid w:val="00FE7C36"/>
    <w:rsid w:val="00FF0042"/>
    <w:rsid w:val="00FF0080"/>
    <w:rsid w:val="00FF0292"/>
    <w:rsid w:val="00FF0499"/>
    <w:rsid w:val="00FF05B8"/>
    <w:rsid w:val="00FF05E8"/>
    <w:rsid w:val="00FF0695"/>
    <w:rsid w:val="00FF089B"/>
    <w:rsid w:val="00FF09F1"/>
    <w:rsid w:val="00FF0B25"/>
    <w:rsid w:val="00FF10C2"/>
    <w:rsid w:val="00FF155A"/>
    <w:rsid w:val="00FF15FF"/>
    <w:rsid w:val="00FF1735"/>
    <w:rsid w:val="00FF175B"/>
    <w:rsid w:val="00FF17D4"/>
    <w:rsid w:val="00FF19B4"/>
    <w:rsid w:val="00FF1B34"/>
    <w:rsid w:val="00FF1FC4"/>
    <w:rsid w:val="00FF2155"/>
    <w:rsid w:val="00FF21DE"/>
    <w:rsid w:val="00FF2428"/>
    <w:rsid w:val="00FF250B"/>
    <w:rsid w:val="00FF28FC"/>
    <w:rsid w:val="00FF295E"/>
    <w:rsid w:val="00FF296C"/>
    <w:rsid w:val="00FF2981"/>
    <w:rsid w:val="00FF2B03"/>
    <w:rsid w:val="00FF2B3B"/>
    <w:rsid w:val="00FF2BCF"/>
    <w:rsid w:val="00FF2CD9"/>
    <w:rsid w:val="00FF2D03"/>
    <w:rsid w:val="00FF2E32"/>
    <w:rsid w:val="00FF3212"/>
    <w:rsid w:val="00FF3392"/>
    <w:rsid w:val="00FF33B0"/>
    <w:rsid w:val="00FF371A"/>
    <w:rsid w:val="00FF3738"/>
    <w:rsid w:val="00FF37B8"/>
    <w:rsid w:val="00FF38AE"/>
    <w:rsid w:val="00FF394F"/>
    <w:rsid w:val="00FF3A66"/>
    <w:rsid w:val="00FF3BD4"/>
    <w:rsid w:val="00FF3BFF"/>
    <w:rsid w:val="00FF3FD8"/>
    <w:rsid w:val="00FF3FF6"/>
    <w:rsid w:val="00FF410D"/>
    <w:rsid w:val="00FF43E2"/>
    <w:rsid w:val="00FF43F6"/>
    <w:rsid w:val="00FF442A"/>
    <w:rsid w:val="00FF447B"/>
    <w:rsid w:val="00FF4536"/>
    <w:rsid w:val="00FF4617"/>
    <w:rsid w:val="00FF484B"/>
    <w:rsid w:val="00FF486F"/>
    <w:rsid w:val="00FF4957"/>
    <w:rsid w:val="00FF4AD8"/>
    <w:rsid w:val="00FF4D62"/>
    <w:rsid w:val="00FF4F39"/>
    <w:rsid w:val="00FF507F"/>
    <w:rsid w:val="00FF516B"/>
    <w:rsid w:val="00FF580D"/>
    <w:rsid w:val="00FF5924"/>
    <w:rsid w:val="00FF5944"/>
    <w:rsid w:val="00FF5A43"/>
    <w:rsid w:val="00FF5E53"/>
    <w:rsid w:val="00FF61B8"/>
    <w:rsid w:val="00FF64C6"/>
    <w:rsid w:val="00FF6821"/>
    <w:rsid w:val="00FF6925"/>
    <w:rsid w:val="00FF699A"/>
    <w:rsid w:val="00FF6BDA"/>
    <w:rsid w:val="00FF6C3F"/>
    <w:rsid w:val="00FF70DC"/>
    <w:rsid w:val="00FF7193"/>
    <w:rsid w:val="00FF73B8"/>
    <w:rsid w:val="00FF747C"/>
    <w:rsid w:val="00FF7493"/>
    <w:rsid w:val="00FF752F"/>
    <w:rsid w:val="00FF7642"/>
    <w:rsid w:val="00FF78CE"/>
    <w:rsid w:val="00FF7B64"/>
    <w:rsid w:val="00FF7FFE"/>
    <w:rsid w:val="0207AEC5"/>
    <w:rsid w:val="022EF05A"/>
    <w:rsid w:val="036A6492"/>
    <w:rsid w:val="0446CE4E"/>
    <w:rsid w:val="04565E2A"/>
    <w:rsid w:val="0513B8D0"/>
    <w:rsid w:val="052B5457"/>
    <w:rsid w:val="05B08542"/>
    <w:rsid w:val="06086E5C"/>
    <w:rsid w:val="073B24AE"/>
    <w:rsid w:val="07AAF087"/>
    <w:rsid w:val="07EE7BBF"/>
    <w:rsid w:val="0914C2AE"/>
    <w:rsid w:val="09324FBC"/>
    <w:rsid w:val="09A4E3C8"/>
    <w:rsid w:val="0A02D2FE"/>
    <w:rsid w:val="0A6C9688"/>
    <w:rsid w:val="0C004AAD"/>
    <w:rsid w:val="0C951190"/>
    <w:rsid w:val="0CC6916A"/>
    <w:rsid w:val="0D6E67F9"/>
    <w:rsid w:val="0D72EAB6"/>
    <w:rsid w:val="0E824A76"/>
    <w:rsid w:val="0EEAA7F8"/>
    <w:rsid w:val="100A4A52"/>
    <w:rsid w:val="10605A03"/>
    <w:rsid w:val="108D5159"/>
    <w:rsid w:val="10B5DFCF"/>
    <w:rsid w:val="112D7C13"/>
    <w:rsid w:val="11569AD9"/>
    <w:rsid w:val="129D2141"/>
    <w:rsid w:val="12C960AE"/>
    <w:rsid w:val="13EDD89E"/>
    <w:rsid w:val="142059C6"/>
    <w:rsid w:val="155779AA"/>
    <w:rsid w:val="159FB70E"/>
    <w:rsid w:val="162B3756"/>
    <w:rsid w:val="16B0D87D"/>
    <w:rsid w:val="17421C37"/>
    <w:rsid w:val="17D9D96D"/>
    <w:rsid w:val="18EA176A"/>
    <w:rsid w:val="19C0D2A0"/>
    <w:rsid w:val="1ABAA531"/>
    <w:rsid w:val="1BCE8EE4"/>
    <w:rsid w:val="1D23C77B"/>
    <w:rsid w:val="1DC3217F"/>
    <w:rsid w:val="1F95CEE1"/>
    <w:rsid w:val="1FA430CC"/>
    <w:rsid w:val="2205EBA2"/>
    <w:rsid w:val="2227B42D"/>
    <w:rsid w:val="2242CDA6"/>
    <w:rsid w:val="22A5BF10"/>
    <w:rsid w:val="230DF6A3"/>
    <w:rsid w:val="23B32291"/>
    <w:rsid w:val="23E19E1E"/>
    <w:rsid w:val="246AC635"/>
    <w:rsid w:val="24EC7387"/>
    <w:rsid w:val="26141DAF"/>
    <w:rsid w:val="2614F386"/>
    <w:rsid w:val="269BBB7E"/>
    <w:rsid w:val="26E678A9"/>
    <w:rsid w:val="27BA147B"/>
    <w:rsid w:val="28AAC82A"/>
    <w:rsid w:val="28E38AF8"/>
    <w:rsid w:val="2A6672D7"/>
    <w:rsid w:val="2B075F17"/>
    <w:rsid w:val="2CF080DF"/>
    <w:rsid w:val="2CFA6676"/>
    <w:rsid w:val="2D1E9471"/>
    <w:rsid w:val="2E122493"/>
    <w:rsid w:val="2E936F24"/>
    <w:rsid w:val="2F0885B1"/>
    <w:rsid w:val="301FA270"/>
    <w:rsid w:val="30E2BB01"/>
    <w:rsid w:val="31A63A34"/>
    <w:rsid w:val="31A79369"/>
    <w:rsid w:val="330BAF26"/>
    <w:rsid w:val="3331D7D6"/>
    <w:rsid w:val="3341BF1D"/>
    <w:rsid w:val="346C7B6B"/>
    <w:rsid w:val="38738695"/>
    <w:rsid w:val="38BBF3F9"/>
    <w:rsid w:val="38C70925"/>
    <w:rsid w:val="39D9C688"/>
    <w:rsid w:val="3A092447"/>
    <w:rsid w:val="3A31FFDE"/>
    <w:rsid w:val="3A8B7FB6"/>
    <w:rsid w:val="3AB00B2D"/>
    <w:rsid w:val="3AC63490"/>
    <w:rsid w:val="3AD6F0CD"/>
    <w:rsid w:val="3B81A99D"/>
    <w:rsid w:val="3BA51F8F"/>
    <w:rsid w:val="3BCDAC6B"/>
    <w:rsid w:val="3C973812"/>
    <w:rsid w:val="3DA09E01"/>
    <w:rsid w:val="3DEF5BB0"/>
    <w:rsid w:val="3E3E16BB"/>
    <w:rsid w:val="3E8EBCB8"/>
    <w:rsid w:val="3EACE58B"/>
    <w:rsid w:val="3EBA67D5"/>
    <w:rsid w:val="3EFE2377"/>
    <w:rsid w:val="3F5185CE"/>
    <w:rsid w:val="3F9C846B"/>
    <w:rsid w:val="4053594C"/>
    <w:rsid w:val="40B7B53A"/>
    <w:rsid w:val="41161490"/>
    <w:rsid w:val="417BF06B"/>
    <w:rsid w:val="41EBEB29"/>
    <w:rsid w:val="4208A711"/>
    <w:rsid w:val="420E60B0"/>
    <w:rsid w:val="42BBB2F8"/>
    <w:rsid w:val="432C7CD9"/>
    <w:rsid w:val="43554FDD"/>
    <w:rsid w:val="4359FCBB"/>
    <w:rsid w:val="43A2AE56"/>
    <w:rsid w:val="43D29732"/>
    <w:rsid w:val="449BB21A"/>
    <w:rsid w:val="44A286B2"/>
    <w:rsid w:val="44A460D1"/>
    <w:rsid w:val="4582AB85"/>
    <w:rsid w:val="45AA12D7"/>
    <w:rsid w:val="462474A8"/>
    <w:rsid w:val="4774AC11"/>
    <w:rsid w:val="47D1A742"/>
    <w:rsid w:val="4AB0421C"/>
    <w:rsid w:val="4AB86E86"/>
    <w:rsid w:val="4AF34EF8"/>
    <w:rsid w:val="4B237C75"/>
    <w:rsid w:val="4B4CF535"/>
    <w:rsid w:val="4C6D6139"/>
    <w:rsid w:val="4CA12F5A"/>
    <w:rsid w:val="4CC8EA11"/>
    <w:rsid w:val="4CD76D90"/>
    <w:rsid w:val="4DF358F7"/>
    <w:rsid w:val="4E9CDAA5"/>
    <w:rsid w:val="4EAE3589"/>
    <w:rsid w:val="502961EF"/>
    <w:rsid w:val="506A91A2"/>
    <w:rsid w:val="508E0EC2"/>
    <w:rsid w:val="5096BA19"/>
    <w:rsid w:val="52254CA5"/>
    <w:rsid w:val="52FD30D0"/>
    <w:rsid w:val="539132DA"/>
    <w:rsid w:val="53D4C774"/>
    <w:rsid w:val="551BF0B2"/>
    <w:rsid w:val="558907A3"/>
    <w:rsid w:val="565C7B18"/>
    <w:rsid w:val="566B99AB"/>
    <w:rsid w:val="57D30ECB"/>
    <w:rsid w:val="580E437B"/>
    <w:rsid w:val="586FF57B"/>
    <w:rsid w:val="590068FE"/>
    <w:rsid w:val="59197F60"/>
    <w:rsid w:val="5A5E7DB3"/>
    <w:rsid w:val="5B280C04"/>
    <w:rsid w:val="5BE6FAF6"/>
    <w:rsid w:val="5CD4E2E9"/>
    <w:rsid w:val="5D0D4528"/>
    <w:rsid w:val="5D7D0DA4"/>
    <w:rsid w:val="5DDD2AF1"/>
    <w:rsid w:val="5E2ED308"/>
    <w:rsid w:val="5E86A24B"/>
    <w:rsid w:val="5E9A91FA"/>
    <w:rsid w:val="5FE5B640"/>
    <w:rsid w:val="604A49EA"/>
    <w:rsid w:val="604CE088"/>
    <w:rsid w:val="6132B804"/>
    <w:rsid w:val="622A65B2"/>
    <w:rsid w:val="62D3A971"/>
    <w:rsid w:val="631D56AB"/>
    <w:rsid w:val="631E2998"/>
    <w:rsid w:val="63A9D452"/>
    <w:rsid w:val="648A239B"/>
    <w:rsid w:val="64A3B7B6"/>
    <w:rsid w:val="6805516A"/>
    <w:rsid w:val="68181DEA"/>
    <w:rsid w:val="688613ED"/>
    <w:rsid w:val="68E2EE3B"/>
    <w:rsid w:val="69A80836"/>
    <w:rsid w:val="6A04EE49"/>
    <w:rsid w:val="6C0C45AF"/>
    <w:rsid w:val="6C47516E"/>
    <w:rsid w:val="6C4A1B0A"/>
    <w:rsid w:val="6D4CFBFC"/>
    <w:rsid w:val="6DE7B081"/>
    <w:rsid w:val="6DEEF9BA"/>
    <w:rsid w:val="6E638E90"/>
    <w:rsid w:val="6E6899D1"/>
    <w:rsid w:val="6FE0A7F5"/>
    <w:rsid w:val="6FF47180"/>
    <w:rsid w:val="70361AC5"/>
    <w:rsid w:val="70B090C3"/>
    <w:rsid w:val="7107F519"/>
    <w:rsid w:val="728A4135"/>
    <w:rsid w:val="729181D1"/>
    <w:rsid w:val="72BD6C56"/>
    <w:rsid w:val="74580766"/>
    <w:rsid w:val="7666BBCB"/>
    <w:rsid w:val="76BB0163"/>
    <w:rsid w:val="76C34522"/>
    <w:rsid w:val="781DC024"/>
    <w:rsid w:val="78677CC9"/>
    <w:rsid w:val="79AA8FB5"/>
    <w:rsid w:val="79E9A380"/>
    <w:rsid w:val="7A54449C"/>
    <w:rsid w:val="7A907DFD"/>
    <w:rsid w:val="7B9A6554"/>
    <w:rsid w:val="7BDA131F"/>
    <w:rsid w:val="7BE15498"/>
    <w:rsid w:val="7C3E9EA6"/>
    <w:rsid w:val="7C916F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EB9FC"/>
  <w15:docId w15:val="{F922C128-BE42-4B74-9E86-5B07FA382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pPr>
  </w:style>
  <w:style w:type="paragraph" w:styleId="ListBullet2">
    <w:name w:val="List Bullet 2"/>
    <w:basedOn w:val="Normal"/>
    <w:uiPriority w:val="99"/>
    <w:rsid w:val="000E2291"/>
    <w:pPr>
      <w:numPr>
        <w:numId w:val="4"/>
      </w:numPr>
      <w:tabs>
        <w:tab w:val="left" w:pos="567"/>
      </w:tabs>
    </w:pPr>
  </w:style>
  <w:style w:type="paragraph" w:styleId="ListBullet3">
    <w:name w:val="List Bullet 3"/>
    <w:basedOn w:val="Normal"/>
    <w:uiPriority w:val="99"/>
    <w:rsid w:val="000E2291"/>
    <w:pPr>
      <w:numPr>
        <w:numId w:val="1"/>
      </w:numPr>
      <w:tabs>
        <w:tab w:val="clear" w:pos="360"/>
        <w:tab w:val="clear" w:pos="907"/>
        <w:tab w:val="left" w:pos="851"/>
      </w:tabs>
    </w:pPr>
  </w:style>
  <w:style w:type="paragraph" w:styleId="ListBullet4">
    <w:name w:val="List Bullet 4"/>
    <w:basedOn w:val="Normal"/>
    <w:uiPriority w:val="99"/>
    <w:rsid w:val="000E2291"/>
    <w:pPr>
      <w:numPr>
        <w:numId w:val="2"/>
      </w:numPr>
      <w:tabs>
        <w:tab w:val="left" w:pos="1134"/>
      </w:tabs>
    </w:pPr>
  </w:style>
  <w:style w:type="paragraph" w:styleId="ListNumber">
    <w:name w:val="List Number"/>
    <w:basedOn w:val="Normal"/>
    <w:uiPriority w:val="99"/>
    <w:rsid w:val="000E2291"/>
    <w:pPr>
      <w:numPr>
        <w:numId w:val="5"/>
      </w:numPr>
      <w:tabs>
        <w:tab w:val="clear" w:pos="360"/>
        <w:tab w:val="left" w:pos="284"/>
      </w:tabs>
    </w:pPr>
  </w:style>
  <w:style w:type="paragraph" w:styleId="ListNumber2">
    <w:name w:val="List Number 2"/>
    <w:basedOn w:val="Normal"/>
    <w:uiPriority w:val="99"/>
    <w:rsid w:val="000E2291"/>
    <w:pPr>
      <w:numPr>
        <w:numId w:val="6"/>
      </w:numPr>
      <w:tabs>
        <w:tab w:val="left" w:pos="567"/>
      </w:tabs>
    </w:pPr>
  </w:style>
  <w:style w:type="paragraph" w:styleId="ListNumber3">
    <w:name w:val="List Number 3"/>
    <w:basedOn w:val="Normal"/>
    <w:uiPriority w:val="99"/>
    <w:rsid w:val="000E2291"/>
    <w:pPr>
      <w:numPr>
        <w:numId w:val="7"/>
      </w:numPr>
      <w:tabs>
        <w:tab w:val="clear" w:pos="926"/>
        <w:tab w:val="left" w:pos="851"/>
      </w:tabs>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0"/>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 w:type="character" w:customStyle="1" w:styleId="ListParagraphChar">
    <w:name w:val="List Paragraph Char"/>
    <w:link w:val="ListParagraph"/>
    <w:uiPriority w:val="34"/>
    <w:locked/>
    <w:rsid w:val="00B3253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7446712">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0018580">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88584892">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26791806">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77525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06639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726284">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7531664">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3177249">
      <w:bodyDiv w:val="1"/>
      <w:marLeft w:val="0"/>
      <w:marRight w:val="0"/>
      <w:marTop w:val="0"/>
      <w:marBottom w:val="0"/>
      <w:divBdr>
        <w:top w:val="none" w:sz="0" w:space="0" w:color="auto"/>
        <w:left w:val="none" w:sz="0" w:space="0" w:color="auto"/>
        <w:bottom w:val="none" w:sz="0" w:space="0" w:color="auto"/>
        <w:right w:val="none" w:sz="0" w:space="0" w:color="auto"/>
      </w:divBdr>
    </w:div>
    <w:div w:id="1206210835">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5877413">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5555695">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05589947">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854087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5093935">
      <w:bodyDiv w:val="1"/>
      <w:marLeft w:val="0"/>
      <w:marRight w:val="0"/>
      <w:marTop w:val="0"/>
      <w:marBottom w:val="0"/>
      <w:divBdr>
        <w:top w:val="none" w:sz="0" w:space="0" w:color="auto"/>
        <w:left w:val="none" w:sz="0" w:space="0" w:color="auto"/>
        <w:bottom w:val="none" w:sz="0" w:space="0" w:color="auto"/>
        <w:right w:val="none" w:sz="0" w:space="0" w:color="auto"/>
      </w:divBdr>
      <w:divsChild>
        <w:div w:id="1940942338">
          <w:marLeft w:val="0"/>
          <w:marRight w:val="0"/>
          <w:marTop w:val="0"/>
          <w:marBottom w:val="0"/>
          <w:divBdr>
            <w:top w:val="none" w:sz="0" w:space="0" w:color="auto"/>
            <w:left w:val="none" w:sz="0" w:space="0" w:color="auto"/>
            <w:bottom w:val="none" w:sz="0" w:space="0" w:color="auto"/>
            <w:right w:val="none" w:sz="0" w:space="0" w:color="auto"/>
          </w:divBdr>
        </w:div>
      </w:divsChild>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3876704">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36133390">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4309112">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48115117">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3010110">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397986">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161753">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2668081">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89411">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2A07E-FD8A-4F52-81AF-20641720E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3.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7CBBC0-DADD-4556-9C37-A0505E76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24</Pages>
  <Words>6110</Words>
  <Characters>34833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40862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account1_11 ฐิติพร สมใจ</cp:lastModifiedBy>
  <cp:revision>2</cp:revision>
  <cp:lastPrinted>2021-05-17T23:25:00Z</cp:lastPrinted>
  <dcterms:created xsi:type="dcterms:W3CDTF">2022-05-17T12:57:00Z</dcterms:created>
  <dcterms:modified xsi:type="dcterms:W3CDTF">2022-05-17T12:57:00Z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