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CF1D" w14:textId="77777777" w:rsidR="009B3FCE" w:rsidRPr="00DC3DF1" w:rsidRDefault="009B3FCE" w:rsidP="0016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bookmarkStart w:id="1" w:name="_GoBack"/>
      <w:bookmarkEnd w:id="1"/>
    </w:p>
    <w:p w14:paraId="57DA5CD5" w14:textId="77777777" w:rsidR="009B3FCE" w:rsidRDefault="009B3FCE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F28344A" w14:textId="77777777" w:rsidR="006C046C" w:rsidRPr="00DC3DF1" w:rsidRDefault="006C046C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B5FA31B" w14:textId="77777777" w:rsidR="00AE4638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F01481C" w14:textId="77777777" w:rsidR="00AE4638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F38130C" w14:textId="77777777" w:rsidR="00AE4638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0897230" w14:textId="77777777" w:rsidR="00B93DDB" w:rsidRDefault="00B93DDB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27130BD" w14:textId="77777777" w:rsidR="00954E31" w:rsidRDefault="00954E31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B87E87" w14:textId="35BC435E" w:rsidR="00830EBB" w:rsidRDefault="00830EBB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845898">
        <w:rPr>
          <w:rFonts w:asciiTheme="majorBidi" w:hAnsiTheme="majorBidi" w:cstheme="majorBidi" w:hint="cs"/>
          <w:b/>
          <w:bCs/>
          <w:sz w:val="52"/>
          <w:szCs w:val="52"/>
          <w:cs/>
        </w:rPr>
        <w:t>โรแยล พลัส</w:t>
      </w:r>
      <w:r w:rsidRPr="00BE44D5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</w:t>
      </w:r>
      <w:r w:rsidR="00954E3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="00954E31" w:rsidRPr="00954E31">
        <w:rPr>
          <w:rFonts w:ascii="Angsana New" w:hAnsi="Angsana New"/>
          <w:b/>
          <w:bCs/>
          <w:sz w:val="52"/>
          <w:szCs w:val="52"/>
          <w:cs/>
          <w:lang w:val="th-TH"/>
        </w:rPr>
        <w:t>(มหาชน)</w:t>
      </w:r>
    </w:p>
    <w:p w14:paraId="6EB77861" w14:textId="0F9217EE" w:rsidR="00954E31" w:rsidRPr="00954E31" w:rsidRDefault="00954E31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954E31">
        <w:rPr>
          <w:rFonts w:ascii="Angsana New" w:hAnsi="Angsana New"/>
          <w:b/>
          <w:bCs/>
          <w:sz w:val="48"/>
          <w:szCs w:val="48"/>
          <w:cs/>
          <w:lang w:val="th-TH"/>
        </w:rPr>
        <w:t>(เดิมชื่อ บริษัท โรแยล พลัส จำกัด)</w:t>
      </w:r>
    </w:p>
    <w:p w14:paraId="42C87F6F" w14:textId="77777777" w:rsidR="000B7F99" w:rsidRPr="000B7F99" w:rsidRDefault="000B7F99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bookmarkEnd w:id="0"/>
    <w:p w14:paraId="20CDA9F5" w14:textId="381237D3" w:rsidR="005D5A0B" w:rsidRPr="003D5B92" w:rsidRDefault="005D5A0B" w:rsidP="005D5A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D5B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56F7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3D5B92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3D5B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F818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54E31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0CFDCD4F" w14:textId="77777777" w:rsidR="00463AFA" w:rsidRPr="003D5B92" w:rsidRDefault="00463AFA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sz w:val="32"/>
          <w:szCs w:val="32"/>
        </w:rPr>
      </w:pPr>
      <w:r w:rsidRPr="003D5B92">
        <w:rPr>
          <w:rFonts w:ascii="Angsana New" w:hAnsi="Angsana New" w:hint="cs"/>
          <w:sz w:val="32"/>
          <w:szCs w:val="32"/>
          <w:cs/>
        </w:rPr>
        <w:t>และ</w:t>
      </w:r>
    </w:p>
    <w:p w14:paraId="7FBA171A" w14:textId="77777777" w:rsidR="00463AFA" w:rsidRPr="003D5B92" w:rsidRDefault="00463AFA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sz w:val="32"/>
          <w:szCs w:val="32"/>
        </w:rPr>
      </w:pPr>
      <w:r w:rsidRPr="003D5B92">
        <w:rPr>
          <w:rFonts w:ascii="Angsana New" w:hAnsi="Angsana New" w:hint="cs"/>
          <w:sz w:val="32"/>
          <w:szCs w:val="32"/>
          <w:cs/>
        </w:rPr>
        <w:t>รายงานของผู้สอบบัญชีรับอนุญาต</w:t>
      </w:r>
    </w:p>
    <w:p w14:paraId="2115449F" w14:textId="77777777" w:rsidR="00463AFA" w:rsidRDefault="00463AFA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7E44C89B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2FD0D301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793B9F1B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3D587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4E338CA9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2AA80989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0B8293F4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2B72C08C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6C518A95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0F3E5A29" w14:textId="77777777" w:rsidR="006E7472" w:rsidRDefault="006E7472" w:rsidP="00463AFA">
      <w:pPr>
        <w:pStyle w:val="BodyText"/>
        <w:spacing w:after="0" w:line="240" w:lineRule="auto"/>
        <w:ind w:right="-14"/>
        <w:jc w:val="center"/>
        <w:rPr>
          <w:rFonts w:ascii="Angsana New" w:hAnsi="Angsana New"/>
          <w:b/>
          <w:bCs/>
          <w:sz w:val="32"/>
          <w:szCs w:val="32"/>
        </w:rPr>
      </w:pPr>
    </w:p>
    <w:p w14:paraId="24AFC31A" w14:textId="52993AA4" w:rsidR="009F3F93" w:rsidRDefault="009F3F93" w:rsidP="00246029">
      <w:pPr>
        <w:pStyle w:val="BodyText"/>
        <w:spacing w:after="0" w:line="240" w:lineRule="auto"/>
        <w:ind w:right="-14"/>
        <w:rPr>
          <w:rFonts w:ascii="Angsana New" w:hAnsi="Angsana New"/>
          <w:b/>
          <w:bCs/>
          <w:sz w:val="32"/>
          <w:szCs w:val="32"/>
          <w:cs/>
        </w:rPr>
        <w:sectPr w:rsidR="009F3F93" w:rsidSect="002077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276561F5" w14:textId="77777777" w:rsidR="00207714" w:rsidRPr="00914B88" w:rsidRDefault="00207714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  <w:r w:rsidRPr="00914B88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776BA9B9" w14:textId="77777777" w:rsidR="00207714" w:rsidRPr="00FD1252" w:rsidRDefault="00207714" w:rsidP="00207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7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85B2779" w14:textId="7732FD03" w:rsidR="00207714" w:rsidRDefault="00207714" w:rsidP="002077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7"/>
        <w:rPr>
          <w:rFonts w:asciiTheme="majorBidi" w:hAnsiTheme="majorBidi" w:cs="Angsana New"/>
          <w:sz w:val="30"/>
          <w:szCs w:val="30"/>
        </w:rPr>
      </w:pPr>
      <w:r w:rsidRPr="00914B88">
        <w:rPr>
          <w:rFonts w:asciiTheme="majorBidi" w:hAnsiTheme="majorBidi" w:cstheme="majorBidi"/>
          <w:sz w:val="30"/>
          <w:szCs w:val="30"/>
          <w:cs/>
        </w:rPr>
        <w:t>เสนอ ผู้ถือหุ้น</w:t>
      </w:r>
      <w:r w:rsidR="00133E69" w:rsidRPr="00133E69">
        <w:rPr>
          <w:rFonts w:asciiTheme="majorBidi" w:hAnsiTheme="majorBidi" w:cs="Angsana New"/>
          <w:sz w:val="30"/>
          <w:szCs w:val="30"/>
          <w:cs/>
        </w:rPr>
        <w:t xml:space="preserve">บริษัท </w:t>
      </w:r>
      <w:r w:rsidR="00845898">
        <w:rPr>
          <w:rFonts w:asciiTheme="majorBidi" w:hAnsiTheme="majorBidi" w:cs="Angsana New" w:hint="cs"/>
          <w:sz w:val="30"/>
          <w:szCs w:val="30"/>
          <w:cs/>
        </w:rPr>
        <w:t>โรแยล พลัส</w:t>
      </w:r>
      <w:r w:rsidR="00133E69" w:rsidRPr="00133E69">
        <w:rPr>
          <w:rFonts w:asciiTheme="majorBidi" w:hAnsiTheme="majorBidi" w:cs="Angsana New"/>
          <w:sz w:val="30"/>
          <w:szCs w:val="30"/>
          <w:cs/>
        </w:rPr>
        <w:t xml:space="preserve"> จำกัด</w:t>
      </w:r>
      <w:r w:rsidR="00133E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54E31" w:rsidRPr="00954E31">
        <w:rPr>
          <w:rFonts w:ascii="Angsana New" w:hAnsi="Angsana New" w:cs="Angsana New" w:hint="cs"/>
          <w:sz w:val="30"/>
          <w:szCs w:val="30"/>
          <w:cs/>
          <w:lang w:val="th-TH"/>
        </w:rPr>
        <w:t>(มหาชน)</w:t>
      </w:r>
    </w:p>
    <w:p w14:paraId="43C988ED" w14:textId="0FCED81B" w:rsidR="00954E31" w:rsidRPr="00954E31" w:rsidRDefault="00683264" w:rsidP="0068326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      </w:t>
      </w:r>
      <w:r w:rsidR="00954E31" w:rsidRPr="00954E31">
        <w:rPr>
          <w:rFonts w:ascii="Angsana New" w:hAnsi="Angsana New" w:cs="Angsana New" w:hint="cs"/>
          <w:sz w:val="30"/>
          <w:szCs w:val="30"/>
          <w:cs/>
          <w:lang w:val="th-TH"/>
        </w:rPr>
        <w:t>(เดิมชื่อ บริษัท โรแยล พลัส จำกัด)</w:t>
      </w:r>
    </w:p>
    <w:p w14:paraId="5C06442B" w14:textId="77777777" w:rsidR="00207714" w:rsidRPr="00FD1252" w:rsidRDefault="00207714" w:rsidP="00207714">
      <w:pPr>
        <w:pStyle w:val="a"/>
        <w:tabs>
          <w:tab w:val="clear" w:pos="1080"/>
          <w:tab w:val="left" w:pos="540"/>
        </w:tabs>
        <w:spacing w:line="240" w:lineRule="atLeast"/>
        <w:ind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771FF28" w14:textId="77777777" w:rsidR="00207714" w:rsidRPr="00957B13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57B1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B56A40E" w14:textId="77777777" w:rsidR="00207714" w:rsidRPr="00FD1252" w:rsidRDefault="00207714" w:rsidP="00207714">
      <w:pPr>
        <w:ind w:right="27"/>
        <w:rPr>
          <w:rFonts w:asciiTheme="majorBidi" w:hAnsiTheme="majorBidi" w:cstheme="majorBidi"/>
          <w:sz w:val="24"/>
          <w:szCs w:val="24"/>
        </w:rPr>
      </w:pPr>
    </w:p>
    <w:p w14:paraId="75E0971B" w14:textId="3E0D9AFC" w:rsidR="00207714" w:rsidRPr="00957B13" w:rsidRDefault="00207714" w:rsidP="00207714">
      <w:pPr>
        <w:ind w:right="27"/>
        <w:jc w:val="thaiDistribute"/>
        <w:rPr>
          <w:rFonts w:ascii="Angsana New" w:hAnsi="Angsana New"/>
          <w:sz w:val="30"/>
          <w:szCs w:val="30"/>
        </w:rPr>
      </w:pPr>
      <w:r w:rsidRPr="00957B13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133E69" w:rsidRPr="00957B13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B543C5" w:rsidRPr="00957B13">
        <w:rPr>
          <w:rFonts w:ascii="Angsana New" w:hAnsi="Angsana New" w:hint="cs"/>
          <w:sz w:val="30"/>
          <w:szCs w:val="30"/>
          <w:cs/>
        </w:rPr>
        <w:t>โรแยล พลัส</w:t>
      </w:r>
      <w:r w:rsidR="00B543C5" w:rsidRPr="00957B13">
        <w:rPr>
          <w:rFonts w:asciiTheme="majorBidi" w:hAnsiTheme="majorBidi"/>
          <w:sz w:val="30"/>
          <w:szCs w:val="30"/>
          <w:cs/>
        </w:rPr>
        <w:t xml:space="preserve"> </w:t>
      </w:r>
      <w:r w:rsidR="00133E69" w:rsidRPr="00957B13">
        <w:rPr>
          <w:rFonts w:asciiTheme="majorBidi" w:hAnsiTheme="majorBidi"/>
          <w:sz w:val="30"/>
          <w:szCs w:val="30"/>
          <w:cs/>
        </w:rPr>
        <w:t>จำกัด</w:t>
      </w:r>
      <w:r w:rsidR="00954E31">
        <w:rPr>
          <w:rFonts w:asciiTheme="majorBidi" w:hAnsiTheme="majorBidi"/>
          <w:sz w:val="30"/>
          <w:szCs w:val="30"/>
          <w:cs/>
        </w:rPr>
        <w:t xml:space="preserve"> </w:t>
      </w:r>
      <w:r w:rsidR="00954E31" w:rsidRPr="00954E31">
        <w:rPr>
          <w:rFonts w:ascii="Angsana New" w:hAnsi="Angsana New"/>
          <w:sz w:val="30"/>
          <w:szCs w:val="30"/>
          <w:cs/>
          <w:lang w:val="th-TH"/>
        </w:rPr>
        <w:t>(มหาชน)</w:t>
      </w:r>
      <w:r w:rsidRPr="00957B13">
        <w:rPr>
          <w:rFonts w:ascii="Angsana New" w:hAnsi="Angsana New"/>
          <w:sz w:val="30"/>
          <w:szCs w:val="30"/>
          <w:cs/>
        </w:rPr>
        <w:t xml:space="preserve"> (“บริษัท”) ซึ่งประกอบด้วยงบแสดงฐานะการเงิน ณ วันที่ </w:t>
      </w:r>
      <w:r w:rsidRPr="00957B13">
        <w:rPr>
          <w:rFonts w:ascii="Angsana New" w:hAnsi="Angsana New"/>
          <w:sz w:val="30"/>
          <w:szCs w:val="30"/>
        </w:rPr>
        <w:t xml:space="preserve">31 </w:t>
      </w:r>
      <w:r w:rsidRPr="00957B13">
        <w:rPr>
          <w:rFonts w:ascii="Angsana New" w:hAnsi="Angsana New"/>
          <w:sz w:val="30"/>
          <w:szCs w:val="30"/>
          <w:cs/>
        </w:rPr>
        <w:t>ธันวาคม</w:t>
      </w:r>
      <w:r w:rsidR="00A60E3B" w:rsidRPr="00957B13">
        <w:rPr>
          <w:rFonts w:ascii="Angsana New" w:hAnsi="Angsana New"/>
          <w:sz w:val="30"/>
          <w:szCs w:val="30"/>
        </w:rPr>
        <w:t xml:space="preserve"> 256</w:t>
      </w:r>
      <w:r w:rsidR="00954E31">
        <w:rPr>
          <w:rFonts w:ascii="Angsana New" w:hAnsi="Angsana New"/>
          <w:sz w:val="30"/>
          <w:szCs w:val="30"/>
        </w:rPr>
        <w:t>4</w:t>
      </w:r>
      <w:r w:rsidRPr="00957B13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 สำหรับปีสิ้นสุดวันเดียวกัน </w:t>
      </w:r>
      <w:r w:rsidRPr="00957B13">
        <w:rPr>
          <w:rFonts w:ascii="Angsana New" w:hAnsi="Angsana New" w:hint="cs"/>
          <w:sz w:val="30"/>
          <w:szCs w:val="30"/>
          <w:cs/>
        </w:rPr>
        <w:t>รวมถึง</w:t>
      </w:r>
      <w:r w:rsidRPr="00957B13">
        <w:rPr>
          <w:rFonts w:ascii="Angsana New" w:hAnsi="Angsana New"/>
          <w:sz w:val="30"/>
          <w:szCs w:val="30"/>
          <w:cs/>
        </w:rPr>
        <w:t>หมายเหตุ</w:t>
      </w:r>
      <w:r w:rsidRPr="00957B13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957B13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Pr="00957B13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="004F34AC" w:rsidRPr="00957B13">
        <w:rPr>
          <w:rFonts w:ascii="Angsana New" w:hAnsi="Angsana New"/>
          <w:sz w:val="30"/>
          <w:szCs w:val="30"/>
          <w:cs/>
        </w:rPr>
        <w:t xml:space="preserve"> </w:t>
      </w:r>
      <w:r w:rsidRPr="00957B13">
        <w:rPr>
          <w:rFonts w:ascii="Angsana New" w:hAnsi="Angsana New" w:hint="cs"/>
          <w:sz w:val="30"/>
          <w:szCs w:val="30"/>
          <w:cs/>
        </w:rPr>
        <w:t>ๆ</w:t>
      </w:r>
    </w:p>
    <w:p w14:paraId="4411E7E9" w14:textId="77777777" w:rsidR="00207714" w:rsidRPr="00FD1252" w:rsidRDefault="00207714" w:rsidP="00FB5A44">
      <w:pPr>
        <w:ind w:right="27"/>
        <w:rPr>
          <w:rFonts w:asciiTheme="majorBidi" w:hAnsiTheme="majorBidi" w:cstheme="majorBidi"/>
          <w:sz w:val="24"/>
          <w:szCs w:val="24"/>
          <w:cs/>
        </w:rPr>
      </w:pPr>
    </w:p>
    <w:p w14:paraId="7DFAAE48" w14:textId="127A28E4" w:rsidR="00207714" w:rsidRPr="00957B13" w:rsidRDefault="00207714" w:rsidP="00207714">
      <w:pPr>
        <w:ind w:right="27"/>
        <w:jc w:val="thaiDistribute"/>
        <w:rPr>
          <w:rFonts w:ascii="Angsana New" w:hAnsi="Angsana New"/>
          <w:sz w:val="30"/>
          <w:szCs w:val="30"/>
          <w:rtl/>
          <w:cs/>
        </w:rPr>
      </w:pPr>
      <w:r w:rsidRPr="00957B13">
        <w:rPr>
          <w:rFonts w:ascii="Angsana New" w:hAnsi="Angsana New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 วันที่</w:t>
      </w:r>
      <w:r w:rsidRPr="00957B13">
        <w:rPr>
          <w:rFonts w:ascii="Angsana New" w:hAnsi="Angsana New"/>
          <w:sz w:val="30"/>
          <w:szCs w:val="30"/>
        </w:rPr>
        <w:t xml:space="preserve"> 31 </w:t>
      </w:r>
      <w:r w:rsidRPr="00957B1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60E3B" w:rsidRPr="00957B13">
        <w:rPr>
          <w:rFonts w:ascii="Angsana New" w:hAnsi="Angsana New"/>
          <w:sz w:val="30"/>
          <w:szCs w:val="30"/>
        </w:rPr>
        <w:t>256</w:t>
      </w:r>
      <w:r w:rsidR="00954E31">
        <w:rPr>
          <w:rFonts w:ascii="Angsana New" w:hAnsi="Angsana New"/>
          <w:sz w:val="30"/>
          <w:szCs w:val="30"/>
        </w:rPr>
        <w:t>4</w:t>
      </w:r>
      <w:r w:rsidRPr="00957B13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4FCFBCA" w14:textId="77777777" w:rsidR="00207714" w:rsidRPr="00FD1252" w:rsidRDefault="00207714" w:rsidP="00207714">
      <w:pPr>
        <w:ind w:right="27"/>
        <w:rPr>
          <w:rFonts w:asciiTheme="majorBidi" w:hAnsiTheme="majorBidi" w:cstheme="majorBidi"/>
          <w:sz w:val="24"/>
          <w:szCs w:val="24"/>
          <w:cs/>
        </w:rPr>
      </w:pPr>
    </w:p>
    <w:p w14:paraId="48544322" w14:textId="77777777" w:rsidR="00207714" w:rsidRPr="00957B13" w:rsidRDefault="00207714" w:rsidP="00207714">
      <w:pPr>
        <w:tabs>
          <w:tab w:val="clear" w:pos="227"/>
          <w:tab w:val="left" w:pos="180"/>
        </w:tabs>
        <w:spacing w:line="259" w:lineRule="auto"/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57B1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3A04584" w14:textId="77777777" w:rsidR="00207714" w:rsidRPr="00FD1252" w:rsidRDefault="00207714" w:rsidP="00207714">
      <w:pPr>
        <w:ind w:right="27"/>
        <w:rPr>
          <w:rFonts w:asciiTheme="majorBidi" w:hAnsiTheme="majorBidi" w:cstheme="majorBidi"/>
          <w:sz w:val="24"/>
          <w:szCs w:val="24"/>
        </w:rPr>
      </w:pPr>
    </w:p>
    <w:p w14:paraId="1697D4D0" w14:textId="69854012" w:rsidR="00207714" w:rsidRPr="00957B13" w:rsidRDefault="00207714" w:rsidP="00957A88">
      <w:pPr>
        <w:ind w:right="2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957B13">
        <w:rPr>
          <w:rFonts w:ascii="Angsana New" w:eastAsia="Calibri" w:hAnsi="Angsana New"/>
          <w:spacing w:val="-2"/>
          <w:sz w:val="30"/>
          <w:szCs w:val="30"/>
          <w:cs/>
        </w:rPr>
        <w:t>ข้าพเจ้า</w:t>
      </w:r>
      <w:r w:rsidR="00B1588C" w:rsidRPr="00957B13">
        <w:rPr>
          <w:rFonts w:ascii="Angsana New" w:eastAsia="Calibri" w:hAnsi="Angsana New"/>
          <w:spacing w:val="-2"/>
          <w:sz w:val="30"/>
          <w:szCs w:val="30"/>
          <w:cs/>
        </w:rPr>
        <w:t xml:space="preserve">ได้ปฏิบัติงานตรวจสอบตามมาตรฐานการสอบบัญชี ความรับผิดชอบของข้าพเจ้าได้กล่าวไว้ในวรรค  </w:t>
      </w:r>
      <w:r w:rsidR="004F34AC" w:rsidRPr="00957B13">
        <w:rPr>
          <w:rFonts w:ascii="Angsana New" w:eastAsia="Calibri" w:hAnsi="Angsana New"/>
          <w:spacing w:val="-2"/>
          <w:sz w:val="30"/>
          <w:szCs w:val="30"/>
        </w:rPr>
        <w:br/>
      </w:r>
      <w:r w:rsidR="00B1588C" w:rsidRPr="00957B13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B1588C" w:rsidRPr="00957B13">
        <w:rPr>
          <w:rFonts w:ascii="Angsana New" w:eastAsia="Calibri" w:hAnsi="Angsana New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="004F34AC" w:rsidRPr="00957B13">
        <w:rPr>
          <w:rFonts w:ascii="Angsana New" w:eastAsia="Calibri" w:hAnsi="Angsana New"/>
          <w:spacing w:val="-2"/>
          <w:sz w:val="30"/>
          <w:szCs w:val="30"/>
        </w:rPr>
        <w:br/>
      </w:r>
      <w:r w:rsidR="00B1588C" w:rsidRPr="00957B13">
        <w:rPr>
          <w:rFonts w:ascii="Angsana New" w:eastAsia="Calibri" w:hAnsi="Angsana New"/>
          <w:spacing w:val="-2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</w:t>
      </w:r>
      <w:r w:rsidR="00FB5A44" w:rsidRPr="00957B13">
        <w:rPr>
          <w:rFonts w:ascii="Angsana New" w:eastAsia="Calibri" w:hAnsi="Angsana New"/>
          <w:spacing w:val="-2"/>
          <w:sz w:val="30"/>
          <w:szCs w:val="30"/>
          <w:cs/>
        </w:rPr>
        <w:t>มความรับผิดชอบด้านจรรยาบรรณอื่น</w:t>
      </w:r>
      <w:r w:rsidR="004F34AC" w:rsidRPr="00957B13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B1588C" w:rsidRPr="00957B13">
        <w:rPr>
          <w:rFonts w:ascii="Angsana New" w:eastAsia="Calibri" w:hAnsi="Angsana New"/>
          <w:spacing w:val="-2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</w:t>
      </w:r>
      <w:r w:rsidRPr="00957B13">
        <w:rPr>
          <w:rFonts w:ascii="Angsana New" w:eastAsia="Calibri" w:hAnsi="Angsana New"/>
          <w:spacing w:val="-2"/>
          <w:sz w:val="30"/>
          <w:szCs w:val="30"/>
          <w:cs/>
        </w:rPr>
        <w:t>ข้าพเจ้า</w:t>
      </w:r>
    </w:p>
    <w:p w14:paraId="59CBECB4" w14:textId="5878CED2" w:rsidR="00207714" w:rsidRPr="00FD1252" w:rsidRDefault="00207714" w:rsidP="00207714">
      <w:pPr>
        <w:rPr>
          <w:sz w:val="14"/>
          <w:szCs w:val="14"/>
          <w:highlight w:val="yellow"/>
        </w:rPr>
      </w:pPr>
    </w:p>
    <w:p w14:paraId="6DC06B6E" w14:textId="77777777" w:rsidR="007E4F71" w:rsidRPr="00D31193" w:rsidRDefault="007E4F71" w:rsidP="007E4F7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09E650E7" w14:textId="77777777" w:rsidR="007E4F71" w:rsidRPr="00FD1252" w:rsidRDefault="007E4F71" w:rsidP="00CB435D">
      <w:pPr>
        <w:rPr>
          <w:sz w:val="14"/>
          <w:szCs w:val="14"/>
          <w:highlight w:val="yellow"/>
        </w:rPr>
      </w:pPr>
    </w:p>
    <w:p w14:paraId="63BA5DCC" w14:textId="59049F0B" w:rsidR="007E4F71" w:rsidRPr="00D31193" w:rsidRDefault="007E4F71" w:rsidP="00CB435D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FAD3791" w14:textId="77777777" w:rsidR="007E4F71" w:rsidRPr="00FD1252" w:rsidRDefault="007E4F71" w:rsidP="00CB435D">
      <w:pPr>
        <w:rPr>
          <w:sz w:val="14"/>
          <w:szCs w:val="14"/>
          <w:highlight w:val="yellow"/>
        </w:rPr>
      </w:pPr>
    </w:p>
    <w:p w14:paraId="3339BB6D" w14:textId="0870D956" w:rsidR="007E4F71" w:rsidRPr="00D31193" w:rsidRDefault="007E4F71" w:rsidP="00CB435D">
      <w:pPr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DA342BB" w14:textId="3106E3F2" w:rsidR="00C32839" w:rsidRPr="00FD1252" w:rsidRDefault="00C32839" w:rsidP="00207714">
      <w:pPr>
        <w:rPr>
          <w:sz w:val="14"/>
          <w:szCs w:val="14"/>
          <w:highlight w:val="yellow"/>
        </w:rPr>
      </w:pPr>
    </w:p>
    <w:p w14:paraId="33DC097D" w14:textId="77777777" w:rsidR="00FD1252" w:rsidRPr="00D31193" w:rsidRDefault="00FD1252" w:rsidP="00FD125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02275C4" w14:textId="77777777" w:rsidR="00207714" w:rsidRPr="000001DE" w:rsidRDefault="00207714" w:rsidP="00207714">
      <w:pPr>
        <w:jc w:val="thaiDistribute"/>
        <w:rPr>
          <w:highlight w:val="yellow"/>
          <w:cs/>
        </w:rPr>
        <w:sectPr w:rsidR="00207714" w:rsidRPr="000001DE" w:rsidSect="00207714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40451DD6" w14:textId="77777777" w:rsidR="00FD1252" w:rsidRPr="00D31193" w:rsidRDefault="00FD1252" w:rsidP="00FD1252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1A3F929" w14:textId="77777777" w:rsidR="00FD1252" w:rsidRDefault="00FD1252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53AA32" w14:textId="7849C8A9" w:rsidR="00207714" w:rsidRPr="00957B13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57B1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EE4438" w:rsidRPr="007616B3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957B1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</w:p>
    <w:p w14:paraId="04B51BA8" w14:textId="77777777" w:rsidR="00207714" w:rsidRPr="00957B13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2F2A731" w14:textId="77777777" w:rsidR="00207714" w:rsidRPr="00957B13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57B13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4CE41" w14:textId="77777777" w:rsidR="00207714" w:rsidRPr="00957B13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2D696A15" w14:textId="4C17102B" w:rsidR="0020771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57B1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BD42248" w14:textId="0433E3C6" w:rsidR="00EE4438" w:rsidRDefault="00EE4438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71D1BC" w14:textId="36B46794" w:rsidR="00EE4438" w:rsidRPr="00EE4438" w:rsidRDefault="00EE4438" w:rsidP="00EE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12"/>
          <w:sz w:val="30"/>
          <w:szCs w:val="30"/>
        </w:rPr>
      </w:pPr>
      <w:r w:rsidRPr="00EE4438">
        <w:rPr>
          <w:rFonts w:asciiTheme="majorBidi" w:eastAsia="Calibri" w:hAnsiTheme="majorBidi" w:cstheme="majorBidi"/>
          <w:spacing w:val="12"/>
          <w:sz w:val="30"/>
          <w:szCs w:val="30"/>
          <w:cs/>
        </w:rPr>
        <w:t>ผู้มีหน้าที่ในการกำกับดูแลมีหน้าที่ในการ</w:t>
      </w:r>
      <w:r w:rsidR="00683264">
        <w:rPr>
          <w:rFonts w:asciiTheme="majorBidi" w:eastAsia="Calibri" w:hAnsiTheme="majorBidi" w:cstheme="majorBidi" w:hint="cs"/>
          <w:spacing w:val="12"/>
          <w:sz w:val="30"/>
          <w:szCs w:val="30"/>
          <w:cs/>
        </w:rPr>
        <w:t>กำกับ</w:t>
      </w:r>
      <w:r w:rsidRPr="00EE4438">
        <w:rPr>
          <w:rFonts w:asciiTheme="majorBidi" w:eastAsia="Calibri" w:hAnsiTheme="majorBidi" w:cstheme="majorBidi"/>
          <w:spacing w:val="12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401772A2" w14:textId="77777777" w:rsidR="00207714" w:rsidRPr="00957B13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5E9583DF" w14:textId="77777777" w:rsidR="00207714" w:rsidRPr="00957B13" w:rsidRDefault="00207714" w:rsidP="00207714">
      <w:pPr>
        <w:spacing w:line="259" w:lineRule="auto"/>
        <w:ind w:right="27"/>
        <w:rPr>
          <w:rFonts w:asciiTheme="majorBidi" w:hAnsiTheme="majorBidi" w:cstheme="majorBidi"/>
          <w:i/>
          <w:iCs/>
          <w:sz w:val="30"/>
          <w:szCs w:val="30"/>
        </w:rPr>
      </w:pPr>
      <w:r w:rsidRPr="00957B1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8F0E5BE" w14:textId="77777777" w:rsidR="00207714" w:rsidRPr="00957B13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CAA7ACC" w14:textId="77777777" w:rsidR="00207714" w:rsidRPr="00957B13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957B1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335B69A" w14:textId="77777777" w:rsidR="00207714" w:rsidRPr="00957B13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  <w:r w:rsidRPr="00957B13">
        <w:rPr>
          <w:sz w:val="30"/>
          <w:szCs w:val="30"/>
          <w:rtl/>
          <w:cs/>
        </w:rPr>
        <w:t xml:space="preserve"> </w:t>
      </w:r>
    </w:p>
    <w:p w14:paraId="6EAB319F" w14:textId="77777777" w:rsidR="00207714" w:rsidRPr="00957B13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57B1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EC85F6" w14:textId="77777777" w:rsidR="00FB5A44" w:rsidRPr="00957B13" w:rsidRDefault="00FB5A4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B2158D" w14:textId="77777777" w:rsidR="00207714" w:rsidRPr="00957B13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57B1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F194CB" w14:textId="77777777" w:rsidR="00207714" w:rsidRPr="00957B13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="Angsana New" w:hAnsi="Angsana New"/>
          <w:sz w:val="30"/>
          <w:szCs w:val="30"/>
        </w:rPr>
      </w:pPr>
      <w:r w:rsidRPr="00957B13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57B13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12176440" w14:textId="77777777" w:rsidR="00207714" w:rsidRPr="00957B13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="Angsana New" w:hAnsi="Angsana New"/>
          <w:sz w:val="30"/>
          <w:szCs w:val="30"/>
        </w:rPr>
      </w:pPr>
      <w:r w:rsidRPr="00957B1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57B1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66DA3F9" w14:textId="147CD89B" w:rsidR="00207714" w:rsidRPr="00957B13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="Angsana New" w:hAnsi="Angsana New"/>
          <w:sz w:val="30"/>
          <w:szCs w:val="30"/>
        </w:rPr>
      </w:pPr>
      <w:r w:rsidRPr="00957B13">
        <w:rPr>
          <w:rFonts w:ascii="Angsana New" w:hAnsi="Angsana New"/>
          <w:sz w:val="30"/>
          <w:szCs w:val="30"/>
          <w:cs/>
        </w:rPr>
        <w:t>สรุป</w:t>
      </w:r>
      <w:r w:rsidR="00E800FA" w:rsidRPr="00957B13">
        <w:rPr>
          <w:rFonts w:ascii="Angsana New" w:hAnsi="Angsan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800FA" w:rsidRPr="00957B13">
        <w:rPr>
          <w:rFonts w:ascii="Angsana New" w:hAnsi="Angsana New" w:hint="cs"/>
          <w:sz w:val="30"/>
          <w:szCs w:val="30"/>
          <w:cs/>
        </w:rPr>
        <w:t>บริษัท</w:t>
      </w:r>
      <w:r w:rsidR="00E800FA" w:rsidRPr="00957B13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E800FA" w:rsidRPr="00957B13">
        <w:rPr>
          <w:rFonts w:ascii="Angsana New" w:hAnsi="Angsana New" w:hint="cs"/>
          <w:sz w:val="30"/>
          <w:szCs w:val="30"/>
          <w:cs/>
        </w:rPr>
        <w:t xml:space="preserve"> </w:t>
      </w:r>
      <w:r w:rsidR="00E800FA" w:rsidRPr="00957B1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E800FA" w:rsidRPr="00957B1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E800FA" w:rsidRPr="00957B13">
        <w:rPr>
          <w:rFonts w:ascii="Angsana New" w:hAnsi="Angsana New"/>
          <w:sz w:val="30"/>
          <w:szCs w:val="30"/>
          <w:cs/>
        </w:rPr>
        <w:t>ถึงการเปิดเผย</w:t>
      </w:r>
      <w:r w:rsidR="00E800FA" w:rsidRPr="00957B13">
        <w:rPr>
          <w:rFonts w:ascii="Angsana New" w:hAnsi="Angsana New" w:hint="cs"/>
          <w:sz w:val="30"/>
          <w:szCs w:val="30"/>
          <w:cs/>
        </w:rPr>
        <w:t>ข้อมูล</w:t>
      </w:r>
      <w:r w:rsidR="00E800FA" w:rsidRPr="00957B13">
        <w:rPr>
          <w:rFonts w:ascii="Angsana New" w:hAnsi="Angsana New"/>
          <w:sz w:val="30"/>
          <w:szCs w:val="30"/>
          <w:cs/>
        </w:rPr>
        <w:t>ในงบการเงินที่เกี่ยวข้อง หรือถ้าการเปิดเผย</w:t>
      </w:r>
      <w:r w:rsidR="00E800FA" w:rsidRPr="00957B13">
        <w:rPr>
          <w:rFonts w:ascii="Angsana New" w:hAnsi="Angsana New" w:hint="cs"/>
          <w:sz w:val="30"/>
          <w:szCs w:val="30"/>
          <w:cs/>
        </w:rPr>
        <w:t>ข้อมูล</w:t>
      </w:r>
      <w:r w:rsidR="00E800FA" w:rsidRPr="00957B1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800FA" w:rsidRPr="00957B13">
        <w:rPr>
          <w:rFonts w:ascii="Angsana New" w:hAnsi="Angsana New" w:hint="cs"/>
          <w:sz w:val="30"/>
          <w:szCs w:val="30"/>
          <w:cs/>
        </w:rPr>
        <w:t>บริษัท</w:t>
      </w:r>
      <w:r w:rsidR="00E800FA" w:rsidRPr="00957B13">
        <w:rPr>
          <w:rFonts w:ascii="Angsana New" w:hAnsi="Angsana New"/>
          <w:sz w:val="30"/>
          <w:szCs w:val="30"/>
          <w:cs/>
        </w:rPr>
        <w:t>ต้องหยุดการดำเนินงานต่อ</w:t>
      </w:r>
      <w:r w:rsidRPr="00957B13">
        <w:rPr>
          <w:rFonts w:ascii="Angsana New" w:hAnsi="Angsana New"/>
          <w:sz w:val="30"/>
          <w:szCs w:val="30"/>
          <w:cs/>
        </w:rPr>
        <w:t xml:space="preserve">เนื่อง </w:t>
      </w:r>
    </w:p>
    <w:p w14:paraId="57384E30" w14:textId="5C0EB741" w:rsidR="00207714" w:rsidRPr="00957B13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="Angsana New" w:hAnsi="Angsana New"/>
          <w:sz w:val="30"/>
          <w:szCs w:val="30"/>
        </w:rPr>
      </w:pPr>
      <w:r w:rsidRPr="00957B13">
        <w:rPr>
          <w:rFonts w:ascii="Angsana New" w:hAnsi="Angsana New"/>
          <w:sz w:val="30"/>
          <w:szCs w:val="30"/>
          <w:cs/>
        </w:rPr>
        <w:t>ประเมิน</w:t>
      </w:r>
      <w:r w:rsidR="00E800FA" w:rsidRPr="00957B13">
        <w:rPr>
          <w:rFonts w:ascii="Angsana New" w:hAnsi="Angsana New"/>
          <w:sz w:val="30"/>
          <w:szCs w:val="30"/>
          <w:cs/>
        </w:rPr>
        <w:t>การนำเสนอโครงสร้างและเนื้อหาของงบการเงินโดยรวม รวมถึงการเปิดเผย</w:t>
      </w:r>
      <w:r w:rsidR="00E800FA" w:rsidRPr="00957B13">
        <w:rPr>
          <w:rFonts w:ascii="Angsana New" w:hAnsi="Angsana New" w:hint="cs"/>
          <w:sz w:val="30"/>
          <w:szCs w:val="30"/>
          <w:cs/>
        </w:rPr>
        <w:t>ข้อมูล</w:t>
      </w:r>
      <w:r w:rsidR="00E800FA" w:rsidRPr="00957B13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800FA" w:rsidRPr="00957B13">
        <w:rPr>
          <w:rFonts w:ascii="Angsana New" w:hAnsi="Angsana New" w:hint="cs"/>
          <w:sz w:val="30"/>
          <w:szCs w:val="30"/>
          <w:cs/>
        </w:rPr>
        <w:t>หรือไม่</w:t>
      </w:r>
    </w:p>
    <w:p w14:paraId="261C7343" w14:textId="77777777" w:rsidR="00207714" w:rsidRPr="00957B13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1C45A71B" w14:textId="41F66950" w:rsidR="00C70B6D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="Angsana New" w:hAnsi="Angsana New"/>
          <w:sz w:val="30"/>
          <w:szCs w:val="30"/>
        </w:rPr>
      </w:pPr>
      <w:r w:rsidRPr="00C70B6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683264">
        <w:rPr>
          <w:rFonts w:ascii="Angsana New" w:hAnsi="Angsana New" w:hint="cs"/>
          <w:sz w:val="30"/>
          <w:szCs w:val="30"/>
          <w:cs/>
        </w:rPr>
        <w:t xml:space="preserve"> </w:t>
      </w:r>
      <w:r w:rsidRPr="00C70B6D">
        <w:rPr>
          <w:rFonts w:ascii="Angsana New" w:hAnsi="Angsana New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/>
          <w:sz w:val="30"/>
          <w:szCs w:val="30"/>
          <w:cs/>
        </w:rPr>
        <w:t>งข้าพเจ้า</w:t>
      </w:r>
    </w:p>
    <w:p w14:paraId="59CACAA6" w14:textId="77777777" w:rsidR="00207714" w:rsidRPr="000001DE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B2E7993" w14:textId="77777777" w:rsidR="00C70B6D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="Angsana New" w:hAnsi="Angsana New"/>
          <w:sz w:val="30"/>
          <w:szCs w:val="30"/>
        </w:rPr>
      </w:pPr>
      <w:r w:rsidRPr="00C70B6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/>
          <w:sz w:val="30"/>
          <w:szCs w:val="30"/>
          <w:cs/>
        </w:rPr>
        <w:t>อิสระ</w:t>
      </w:r>
    </w:p>
    <w:p w14:paraId="2D15256B" w14:textId="17459148" w:rsidR="00636ECE" w:rsidRDefault="00636ECE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2E32FBA" w14:textId="40AAD1BB" w:rsidR="00C70B6D" w:rsidRDefault="00C70B6D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43CC0A2" w14:textId="77777777" w:rsidR="00C70B6D" w:rsidRPr="000001DE" w:rsidRDefault="00C70B6D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232E149" w14:textId="77777777" w:rsidR="00207714" w:rsidRPr="000001DE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4F95D3F" w14:textId="5601FB1C" w:rsidR="00207714" w:rsidRPr="00B53F0F" w:rsidRDefault="00207714" w:rsidP="00207714">
      <w:pPr>
        <w:ind w:right="27"/>
        <w:rPr>
          <w:rFonts w:ascii="Angsana New" w:hAnsi="Angsana New"/>
          <w:sz w:val="30"/>
          <w:szCs w:val="30"/>
          <w:cs/>
        </w:rPr>
      </w:pPr>
      <w:r w:rsidRPr="00B53F0F">
        <w:rPr>
          <w:rFonts w:ascii="Angsana New" w:hAnsi="Angsana New"/>
          <w:sz w:val="30"/>
          <w:szCs w:val="30"/>
          <w:cs/>
          <w:lang w:val="th-TH"/>
        </w:rPr>
        <w:t>(</w:t>
      </w:r>
      <w:r w:rsidR="00B53F0F" w:rsidRPr="00B53F0F">
        <w:rPr>
          <w:rFonts w:ascii="Angsana New" w:hAnsi="Angsana New"/>
          <w:sz w:val="30"/>
          <w:szCs w:val="30"/>
          <w:cs/>
        </w:rPr>
        <w:t>ณัฐพงศ์ ตันติจัตตานนท์</w:t>
      </w:r>
      <w:r w:rsidRPr="00B53F0F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1D7B2EC8" w14:textId="77777777" w:rsidR="00207714" w:rsidRPr="00B53F0F" w:rsidRDefault="00207714" w:rsidP="00207714">
      <w:pPr>
        <w:tabs>
          <w:tab w:val="center" w:pos="6480"/>
        </w:tabs>
        <w:ind w:right="27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B53F0F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19BE60A3" w14:textId="268C6438" w:rsidR="00207714" w:rsidRPr="00B53F0F" w:rsidRDefault="0093499D" w:rsidP="00207714">
      <w:pPr>
        <w:tabs>
          <w:tab w:val="center" w:pos="6480"/>
        </w:tabs>
        <w:ind w:right="27"/>
        <w:jc w:val="both"/>
        <w:rPr>
          <w:rFonts w:ascii="Angsana New" w:hAnsi="Angsana New"/>
          <w:sz w:val="30"/>
          <w:szCs w:val="30"/>
        </w:rPr>
      </w:pPr>
      <w:r w:rsidRPr="00B53F0F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B53F0F" w:rsidRPr="00B53F0F">
        <w:rPr>
          <w:rFonts w:ascii="Angsana New" w:hAnsi="Angsana New"/>
          <w:sz w:val="30"/>
          <w:szCs w:val="30"/>
        </w:rPr>
        <w:t>8829</w:t>
      </w:r>
    </w:p>
    <w:p w14:paraId="378E069C" w14:textId="6F295857" w:rsidR="00207714" w:rsidRPr="00B53F0F" w:rsidRDefault="00207714" w:rsidP="00207714">
      <w:pPr>
        <w:ind w:right="27"/>
        <w:rPr>
          <w:rFonts w:ascii="Angsana New" w:eastAsia="Calibri" w:hAnsi="Angsana New"/>
          <w:sz w:val="30"/>
          <w:szCs w:val="30"/>
        </w:rPr>
      </w:pPr>
      <w:r w:rsidRPr="00B53F0F">
        <w:br/>
      </w:r>
      <w:r w:rsidRPr="00B53F0F">
        <w:rPr>
          <w:rFonts w:ascii="Angsana New" w:eastAsia="Calibri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="00365E6E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5EA06DC1" w14:textId="77777777" w:rsidR="00207714" w:rsidRPr="00B53F0F" w:rsidRDefault="00207714" w:rsidP="00207714">
      <w:pPr>
        <w:ind w:right="27"/>
        <w:rPr>
          <w:rFonts w:ascii="Angsana New" w:eastAsia="Calibri" w:hAnsi="Angsana New"/>
          <w:sz w:val="30"/>
          <w:szCs w:val="30"/>
        </w:rPr>
      </w:pPr>
      <w:r w:rsidRPr="00B53F0F">
        <w:rPr>
          <w:rFonts w:ascii="Angsana New" w:eastAsia="Calibri" w:hAnsi="Angsana New"/>
          <w:sz w:val="30"/>
          <w:szCs w:val="30"/>
          <w:cs/>
        </w:rPr>
        <w:t>กรุงเทพมหานคร</w:t>
      </w:r>
    </w:p>
    <w:p w14:paraId="0A154403" w14:textId="5F36EF05" w:rsidR="00207714" w:rsidRPr="00957A88" w:rsidRDefault="00731D14" w:rsidP="00957A88">
      <w:pPr>
        <w:ind w:right="27"/>
        <w:rPr>
          <w:rFonts w:ascii="Angsana New" w:eastAsia="Calibri" w:hAnsi="Angsana New"/>
          <w:sz w:val="30"/>
          <w:szCs w:val="30"/>
        </w:rPr>
      </w:pPr>
      <w:r w:rsidRPr="00731D14">
        <w:rPr>
          <w:rFonts w:ascii="Angsana New" w:eastAsia="Calibri" w:hAnsi="Angsana New"/>
          <w:sz w:val="30"/>
          <w:szCs w:val="30"/>
        </w:rPr>
        <w:t xml:space="preserve">28 </w:t>
      </w:r>
      <w:r w:rsidRPr="00731D14">
        <w:rPr>
          <w:rFonts w:ascii="Angsana New" w:eastAsia="Calibri" w:hAnsi="Angsana New" w:hint="cs"/>
          <w:sz w:val="30"/>
          <w:szCs w:val="30"/>
          <w:cs/>
        </w:rPr>
        <w:t>กุมภาพันธ์</w:t>
      </w:r>
      <w:r w:rsidR="00365E6E" w:rsidRPr="00731D1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60E3B" w:rsidRPr="00731D14">
        <w:rPr>
          <w:rFonts w:ascii="Angsana New" w:eastAsia="Calibri" w:hAnsi="Angsana New"/>
          <w:sz w:val="30"/>
          <w:szCs w:val="30"/>
        </w:rPr>
        <w:t>256</w:t>
      </w:r>
      <w:r w:rsidR="00954E31" w:rsidRPr="00731D14">
        <w:rPr>
          <w:rFonts w:ascii="Angsana New" w:eastAsia="Calibri" w:hAnsi="Angsana New"/>
          <w:sz w:val="30"/>
          <w:szCs w:val="30"/>
        </w:rPr>
        <w:t>5</w:t>
      </w:r>
    </w:p>
    <w:sectPr w:rsidR="00207714" w:rsidRPr="00957A88" w:rsidSect="00246029"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12FE9" w14:textId="77777777" w:rsidR="00320A11" w:rsidRDefault="00320A11">
      <w:r>
        <w:separator/>
      </w:r>
    </w:p>
  </w:endnote>
  <w:endnote w:type="continuationSeparator" w:id="0">
    <w:p w14:paraId="2EBF1B11" w14:textId="77777777" w:rsidR="00320A11" w:rsidRDefault="0032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18EB7" w14:textId="77777777" w:rsidR="009F1E03" w:rsidRDefault="009F1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4F296" w14:textId="77777777" w:rsidR="007E4F71" w:rsidRPr="008B3AB0" w:rsidRDefault="007E4F71" w:rsidP="00694409">
    <w:pPr>
      <w:pStyle w:val="Footer"/>
      <w:jc w:val="center"/>
      <w:rPr>
        <w:rFonts w:ascii="Angsana New" w:hAnsi="Angsana New" w:cs="Times New Roman"/>
        <w:sz w:val="30"/>
        <w:szCs w:val="30"/>
      </w:rPr>
    </w:pPr>
    <w:r w:rsidRPr="003C572F">
      <w:rPr>
        <w:rStyle w:val="PageNumber"/>
        <w:rFonts w:ascii="Angsana New" w:hAnsi="Angsana New"/>
        <w:sz w:val="30"/>
        <w:szCs w:val="30"/>
      </w:rPr>
      <w:fldChar w:fldCharType="begin"/>
    </w:r>
    <w:r w:rsidRPr="003C57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57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3C572F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80F5C" w14:textId="77777777" w:rsidR="009F1E03" w:rsidRDefault="009F1E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8E5F8" w14:textId="2A7B3768" w:rsidR="007E4F71" w:rsidRPr="00207714" w:rsidRDefault="007E4F71" w:rsidP="0020771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0D0B2AAF" w:rsidR="007E4F71" w:rsidRPr="00207714" w:rsidRDefault="007E4F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26A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59F17" w14:textId="77777777" w:rsidR="00320A11" w:rsidRDefault="00320A11">
      <w:r>
        <w:separator/>
      </w:r>
    </w:p>
  </w:footnote>
  <w:footnote w:type="continuationSeparator" w:id="0">
    <w:p w14:paraId="0C1DB352" w14:textId="77777777" w:rsidR="00320A11" w:rsidRDefault="00320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6461E" w14:textId="77777777" w:rsidR="009F1E03" w:rsidRDefault="009F1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C3908" w14:textId="77777777" w:rsidR="007E4F71" w:rsidRPr="00323B9C" w:rsidRDefault="007E4F71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08AF8" w14:textId="77777777" w:rsidR="009F1E03" w:rsidRDefault="009F1E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F4141" w14:textId="5191DF2C" w:rsidR="009F1E03" w:rsidRPr="00323B9C" w:rsidRDefault="009F1E03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5"/>
  </w:num>
  <w:num w:numId="14">
    <w:abstractNumId w:val="15"/>
  </w:num>
  <w:num w:numId="15">
    <w:abstractNumId w:val="21"/>
  </w:num>
  <w:num w:numId="16">
    <w:abstractNumId w:val="24"/>
  </w:num>
  <w:num w:numId="17">
    <w:abstractNumId w:val="10"/>
  </w:num>
  <w:num w:numId="18">
    <w:abstractNumId w:val="16"/>
  </w:num>
  <w:num w:numId="19">
    <w:abstractNumId w:val="12"/>
  </w:num>
  <w:num w:numId="20">
    <w:abstractNumId w:val="22"/>
  </w:num>
  <w:num w:numId="21">
    <w:abstractNumId w:val="14"/>
  </w:num>
  <w:num w:numId="22">
    <w:abstractNumId w:val="17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 w:numId="26">
    <w:abstractNumId w:val="23"/>
  </w:num>
  <w:num w:numId="27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1C27"/>
    <w:rsid w:val="00012655"/>
    <w:rsid w:val="0001323B"/>
    <w:rsid w:val="00013261"/>
    <w:rsid w:val="00013E6F"/>
    <w:rsid w:val="00013FE9"/>
    <w:rsid w:val="000141EA"/>
    <w:rsid w:val="00015051"/>
    <w:rsid w:val="0001508B"/>
    <w:rsid w:val="00015AA7"/>
    <w:rsid w:val="00015B88"/>
    <w:rsid w:val="00015C8D"/>
    <w:rsid w:val="00016030"/>
    <w:rsid w:val="00016435"/>
    <w:rsid w:val="000175AC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41DE"/>
    <w:rsid w:val="000245D8"/>
    <w:rsid w:val="000248CE"/>
    <w:rsid w:val="00024D90"/>
    <w:rsid w:val="00024F62"/>
    <w:rsid w:val="000275B0"/>
    <w:rsid w:val="0002772D"/>
    <w:rsid w:val="00027DAF"/>
    <w:rsid w:val="0003062D"/>
    <w:rsid w:val="00030CFB"/>
    <w:rsid w:val="00030E02"/>
    <w:rsid w:val="0003229C"/>
    <w:rsid w:val="000327D2"/>
    <w:rsid w:val="0003353B"/>
    <w:rsid w:val="00033B2B"/>
    <w:rsid w:val="00033E66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8FB"/>
    <w:rsid w:val="00053D8A"/>
    <w:rsid w:val="00053EAC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AA9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243"/>
    <w:rsid w:val="00073763"/>
    <w:rsid w:val="00074A44"/>
    <w:rsid w:val="00074A5E"/>
    <w:rsid w:val="00074B2F"/>
    <w:rsid w:val="0007664B"/>
    <w:rsid w:val="0007698C"/>
    <w:rsid w:val="00076F31"/>
    <w:rsid w:val="00077113"/>
    <w:rsid w:val="00077AFB"/>
    <w:rsid w:val="00077F3D"/>
    <w:rsid w:val="0008038A"/>
    <w:rsid w:val="00080574"/>
    <w:rsid w:val="0008061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A"/>
    <w:rsid w:val="0008756E"/>
    <w:rsid w:val="000877F7"/>
    <w:rsid w:val="00087894"/>
    <w:rsid w:val="00090AC7"/>
    <w:rsid w:val="00090AC9"/>
    <w:rsid w:val="00092238"/>
    <w:rsid w:val="00092684"/>
    <w:rsid w:val="000929C6"/>
    <w:rsid w:val="00092BB0"/>
    <w:rsid w:val="0009327F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3673"/>
    <w:rsid w:val="000B3F1A"/>
    <w:rsid w:val="000B3F86"/>
    <w:rsid w:val="000B411F"/>
    <w:rsid w:val="000B4266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5E5"/>
    <w:rsid w:val="000C0FBB"/>
    <w:rsid w:val="000C1F48"/>
    <w:rsid w:val="000C21FC"/>
    <w:rsid w:val="000C2CD6"/>
    <w:rsid w:val="000C4EF6"/>
    <w:rsid w:val="000C585D"/>
    <w:rsid w:val="000C5F09"/>
    <w:rsid w:val="000C66AF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F0524"/>
    <w:rsid w:val="000F1303"/>
    <w:rsid w:val="000F1CBB"/>
    <w:rsid w:val="000F1D98"/>
    <w:rsid w:val="000F250E"/>
    <w:rsid w:val="000F37AE"/>
    <w:rsid w:val="000F3F49"/>
    <w:rsid w:val="000F47A2"/>
    <w:rsid w:val="000F4FF2"/>
    <w:rsid w:val="000F545C"/>
    <w:rsid w:val="000F581B"/>
    <w:rsid w:val="000F6424"/>
    <w:rsid w:val="000F651D"/>
    <w:rsid w:val="000F6B38"/>
    <w:rsid w:val="000F7460"/>
    <w:rsid w:val="000F7554"/>
    <w:rsid w:val="000F7B2E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77"/>
    <w:rsid w:val="00103EC8"/>
    <w:rsid w:val="00103F83"/>
    <w:rsid w:val="00104545"/>
    <w:rsid w:val="001049D2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3528"/>
    <w:rsid w:val="001135ED"/>
    <w:rsid w:val="00114087"/>
    <w:rsid w:val="0011437D"/>
    <w:rsid w:val="00114BE3"/>
    <w:rsid w:val="001153D8"/>
    <w:rsid w:val="001156D5"/>
    <w:rsid w:val="0011583B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820"/>
    <w:rsid w:val="001232D9"/>
    <w:rsid w:val="001233DC"/>
    <w:rsid w:val="0012364C"/>
    <w:rsid w:val="00123AF3"/>
    <w:rsid w:val="00124C5B"/>
    <w:rsid w:val="001263AF"/>
    <w:rsid w:val="00126CB7"/>
    <w:rsid w:val="00126D67"/>
    <w:rsid w:val="00126F66"/>
    <w:rsid w:val="0012774D"/>
    <w:rsid w:val="00127D07"/>
    <w:rsid w:val="00127E5C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7D1A"/>
    <w:rsid w:val="00150546"/>
    <w:rsid w:val="0015158D"/>
    <w:rsid w:val="00151810"/>
    <w:rsid w:val="00151975"/>
    <w:rsid w:val="00152DC5"/>
    <w:rsid w:val="001530BA"/>
    <w:rsid w:val="00153AE2"/>
    <w:rsid w:val="00154400"/>
    <w:rsid w:val="00155399"/>
    <w:rsid w:val="00155C26"/>
    <w:rsid w:val="001565BA"/>
    <w:rsid w:val="0015673C"/>
    <w:rsid w:val="0015727D"/>
    <w:rsid w:val="00157511"/>
    <w:rsid w:val="001579EE"/>
    <w:rsid w:val="00160821"/>
    <w:rsid w:val="00163DA3"/>
    <w:rsid w:val="0016477A"/>
    <w:rsid w:val="00164BD9"/>
    <w:rsid w:val="00164EA1"/>
    <w:rsid w:val="00165FA3"/>
    <w:rsid w:val="001668BF"/>
    <w:rsid w:val="00166A0E"/>
    <w:rsid w:val="001670C0"/>
    <w:rsid w:val="00167FDD"/>
    <w:rsid w:val="00170491"/>
    <w:rsid w:val="00171B5D"/>
    <w:rsid w:val="00171C4A"/>
    <w:rsid w:val="00171C57"/>
    <w:rsid w:val="0017236A"/>
    <w:rsid w:val="001727B1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46F9"/>
    <w:rsid w:val="00194872"/>
    <w:rsid w:val="00194D50"/>
    <w:rsid w:val="001953A7"/>
    <w:rsid w:val="00195451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2105"/>
    <w:rsid w:val="001A2D9C"/>
    <w:rsid w:val="001A32A2"/>
    <w:rsid w:val="001A49CE"/>
    <w:rsid w:val="001A5822"/>
    <w:rsid w:val="001A5D56"/>
    <w:rsid w:val="001A5E72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A8"/>
    <w:rsid w:val="001C0EF4"/>
    <w:rsid w:val="001C13AE"/>
    <w:rsid w:val="001C15C9"/>
    <w:rsid w:val="001C169E"/>
    <w:rsid w:val="001C1AD4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589"/>
    <w:rsid w:val="001D7F95"/>
    <w:rsid w:val="001E085D"/>
    <w:rsid w:val="001E0A1F"/>
    <w:rsid w:val="001E136D"/>
    <w:rsid w:val="001E1552"/>
    <w:rsid w:val="001E1B6A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AEB"/>
    <w:rsid w:val="001E7FD3"/>
    <w:rsid w:val="001F0AEF"/>
    <w:rsid w:val="001F177D"/>
    <w:rsid w:val="001F19F2"/>
    <w:rsid w:val="001F2C49"/>
    <w:rsid w:val="001F3073"/>
    <w:rsid w:val="001F366D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311"/>
    <w:rsid w:val="0020035C"/>
    <w:rsid w:val="00200679"/>
    <w:rsid w:val="0020075D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729"/>
    <w:rsid w:val="00205B80"/>
    <w:rsid w:val="00205CE9"/>
    <w:rsid w:val="00205DBD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82"/>
    <w:rsid w:val="002136CC"/>
    <w:rsid w:val="00214C7D"/>
    <w:rsid w:val="002153FD"/>
    <w:rsid w:val="00215778"/>
    <w:rsid w:val="00215CDD"/>
    <w:rsid w:val="00215DAB"/>
    <w:rsid w:val="00216487"/>
    <w:rsid w:val="0021691A"/>
    <w:rsid w:val="002169A6"/>
    <w:rsid w:val="002169C4"/>
    <w:rsid w:val="00216B02"/>
    <w:rsid w:val="00216BCE"/>
    <w:rsid w:val="002170E3"/>
    <w:rsid w:val="0021767E"/>
    <w:rsid w:val="00217B7A"/>
    <w:rsid w:val="002200A7"/>
    <w:rsid w:val="00220FC1"/>
    <w:rsid w:val="00222350"/>
    <w:rsid w:val="00223D93"/>
    <w:rsid w:val="00223F8A"/>
    <w:rsid w:val="00224079"/>
    <w:rsid w:val="002251EB"/>
    <w:rsid w:val="00225901"/>
    <w:rsid w:val="00226499"/>
    <w:rsid w:val="00227242"/>
    <w:rsid w:val="00227B76"/>
    <w:rsid w:val="00230E5E"/>
    <w:rsid w:val="00231A37"/>
    <w:rsid w:val="00232BB2"/>
    <w:rsid w:val="00232BED"/>
    <w:rsid w:val="00233214"/>
    <w:rsid w:val="002333C3"/>
    <w:rsid w:val="00233606"/>
    <w:rsid w:val="00234CA5"/>
    <w:rsid w:val="00234D71"/>
    <w:rsid w:val="00235B17"/>
    <w:rsid w:val="00236DCC"/>
    <w:rsid w:val="002371FE"/>
    <w:rsid w:val="0024016A"/>
    <w:rsid w:val="00240DF7"/>
    <w:rsid w:val="0024128C"/>
    <w:rsid w:val="00241359"/>
    <w:rsid w:val="0024137D"/>
    <w:rsid w:val="00241CEB"/>
    <w:rsid w:val="00242D23"/>
    <w:rsid w:val="0024300A"/>
    <w:rsid w:val="00243418"/>
    <w:rsid w:val="00243AD1"/>
    <w:rsid w:val="00243C60"/>
    <w:rsid w:val="00244E35"/>
    <w:rsid w:val="00246029"/>
    <w:rsid w:val="002468C1"/>
    <w:rsid w:val="00246EDE"/>
    <w:rsid w:val="0024776F"/>
    <w:rsid w:val="00247F30"/>
    <w:rsid w:val="0025065B"/>
    <w:rsid w:val="00250895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C6A"/>
    <w:rsid w:val="00255B56"/>
    <w:rsid w:val="00257345"/>
    <w:rsid w:val="002575A1"/>
    <w:rsid w:val="00257606"/>
    <w:rsid w:val="00257685"/>
    <w:rsid w:val="0025769A"/>
    <w:rsid w:val="00260A0A"/>
    <w:rsid w:val="00260C5F"/>
    <w:rsid w:val="00261A42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B11"/>
    <w:rsid w:val="00285C37"/>
    <w:rsid w:val="00285E52"/>
    <w:rsid w:val="00286669"/>
    <w:rsid w:val="00286A9F"/>
    <w:rsid w:val="00286D95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288"/>
    <w:rsid w:val="002964CD"/>
    <w:rsid w:val="00296AB8"/>
    <w:rsid w:val="0029747F"/>
    <w:rsid w:val="00297590"/>
    <w:rsid w:val="002A07D8"/>
    <w:rsid w:val="002A0A77"/>
    <w:rsid w:val="002A0CB7"/>
    <w:rsid w:val="002A1051"/>
    <w:rsid w:val="002A2E45"/>
    <w:rsid w:val="002A3182"/>
    <w:rsid w:val="002A364F"/>
    <w:rsid w:val="002A3C50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B0114"/>
    <w:rsid w:val="002B0281"/>
    <w:rsid w:val="002B0844"/>
    <w:rsid w:val="002B13B4"/>
    <w:rsid w:val="002B13EF"/>
    <w:rsid w:val="002B194F"/>
    <w:rsid w:val="002B27A5"/>
    <w:rsid w:val="002B31E6"/>
    <w:rsid w:val="002B3339"/>
    <w:rsid w:val="002B39B1"/>
    <w:rsid w:val="002B41CF"/>
    <w:rsid w:val="002B422E"/>
    <w:rsid w:val="002B4E5B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504E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B76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D1F"/>
    <w:rsid w:val="00301E9B"/>
    <w:rsid w:val="0030211C"/>
    <w:rsid w:val="00302A39"/>
    <w:rsid w:val="00302F3C"/>
    <w:rsid w:val="00303E58"/>
    <w:rsid w:val="003051B2"/>
    <w:rsid w:val="003058C6"/>
    <w:rsid w:val="003064D5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20A11"/>
    <w:rsid w:val="0032173B"/>
    <w:rsid w:val="00322946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FDC"/>
    <w:rsid w:val="00332773"/>
    <w:rsid w:val="00332A21"/>
    <w:rsid w:val="003331C4"/>
    <w:rsid w:val="00333559"/>
    <w:rsid w:val="00333F66"/>
    <w:rsid w:val="00334593"/>
    <w:rsid w:val="003348C1"/>
    <w:rsid w:val="00334912"/>
    <w:rsid w:val="00334E97"/>
    <w:rsid w:val="00334F96"/>
    <w:rsid w:val="003354E2"/>
    <w:rsid w:val="00335A4E"/>
    <w:rsid w:val="00335D90"/>
    <w:rsid w:val="00336203"/>
    <w:rsid w:val="003362A6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5564"/>
    <w:rsid w:val="00345ECE"/>
    <w:rsid w:val="0034660F"/>
    <w:rsid w:val="003468EC"/>
    <w:rsid w:val="00347085"/>
    <w:rsid w:val="00347B2E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A3C"/>
    <w:rsid w:val="00356510"/>
    <w:rsid w:val="003565C6"/>
    <w:rsid w:val="00356814"/>
    <w:rsid w:val="00357016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4236"/>
    <w:rsid w:val="003644E0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F88"/>
    <w:rsid w:val="003716CA"/>
    <w:rsid w:val="00371921"/>
    <w:rsid w:val="00371EB9"/>
    <w:rsid w:val="0037220D"/>
    <w:rsid w:val="00372389"/>
    <w:rsid w:val="00372AE2"/>
    <w:rsid w:val="00372EBA"/>
    <w:rsid w:val="00373D92"/>
    <w:rsid w:val="00374327"/>
    <w:rsid w:val="00374AA3"/>
    <w:rsid w:val="003752C3"/>
    <w:rsid w:val="0037544B"/>
    <w:rsid w:val="00377F54"/>
    <w:rsid w:val="0038017F"/>
    <w:rsid w:val="0038023C"/>
    <w:rsid w:val="0038074C"/>
    <w:rsid w:val="00380858"/>
    <w:rsid w:val="00380DCC"/>
    <w:rsid w:val="00380E74"/>
    <w:rsid w:val="003815DA"/>
    <w:rsid w:val="00381638"/>
    <w:rsid w:val="00382C7E"/>
    <w:rsid w:val="00384706"/>
    <w:rsid w:val="00384C99"/>
    <w:rsid w:val="003853A5"/>
    <w:rsid w:val="00385464"/>
    <w:rsid w:val="00385FE5"/>
    <w:rsid w:val="00386484"/>
    <w:rsid w:val="00386549"/>
    <w:rsid w:val="003868F0"/>
    <w:rsid w:val="00386FC4"/>
    <w:rsid w:val="00387613"/>
    <w:rsid w:val="0038783B"/>
    <w:rsid w:val="00390860"/>
    <w:rsid w:val="00390C48"/>
    <w:rsid w:val="0039113A"/>
    <w:rsid w:val="00391417"/>
    <w:rsid w:val="00392480"/>
    <w:rsid w:val="00392750"/>
    <w:rsid w:val="003935BE"/>
    <w:rsid w:val="00393AE8"/>
    <w:rsid w:val="003949A0"/>
    <w:rsid w:val="0039532F"/>
    <w:rsid w:val="003954A1"/>
    <w:rsid w:val="00396965"/>
    <w:rsid w:val="00397EBF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596D"/>
    <w:rsid w:val="003C619D"/>
    <w:rsid w:val="003C62A2"/>
    <w:rsid w:val="003C6548"/>
    <w:rsid w:val="003C676F"/>
    <w:rsid w:val="003C6BE6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3CD6"/>
    <w:rsid w:val="003D46AC"/>
    <w:rsid w:val="003D4773"/>
    <w:rsid w:val="003D4EC9"/>
    <w:rsid w:val="003D5B92"/>
    <w:rsid w:val="003D5E2B"/>
    <w:rsid w:val="003D609B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D3C"/>
    <w:rsid w:val="003E34AF"/>
    <w:rsid w:val="003E35FA"/>
    <w:rsid w:val="003E4019"/>
    <w:rsid w:val="003E45C6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31F8"/>
    <w:rsid w:val="00404D0B"/>
    <w:rsid w:val="00405943"/>
    <w:rsid w:val="00405B64"/>
    <w:rsid w:val="00405F6F"/>
    <w:rsid w:val="00406974"/>
    <w:rsid w:val="00406CD1"/>
    <w:rsid w:val="0040710F"/>
    <w:rsid w:val="00410054"/>
    <w:rsid w:val="004110C2"/>
    <w:rsid w:val="00411BCB"/>
    <w:rsid w:val="00412C7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EC0"/>
    <w:rsid w:val="004210BF"/>
    <w:rsid w:val="004210F7"/>
    <w:rsid w:val="00421105"/>
    <w:rsid w:val="00421539"/>
    <w:rsid w:val="00421A6C"/>
    <w:rsid w:val="00421AA4"/>
    <w:rsid w:val="00421F6C"/>
    <w:rsid w:val="004223FB"/>
    <w:rsid w:val="004224D8"/>
    <w:rsid w:val="004237CD"/>
    <w:rsid w:val="00424F9F"/>
    <w:rsid w:val="00425091"/>
    <w:rsid w:val="004255FB"/>
    <w:rsid w:val="00425793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701"/>
    <w:rsid w:val="00441546"/>
    <w:rsid w:val="00441688"/>
    <w:rsid w:val="00442104"/>
    <w:rsid w:val="0044392A"/>
    <w:rsid w:val="0044395D"/>
    <w:rsid w:val="004439C3"/>
    <w:rsid w:val="004450CE"/>
    <w:rsid w:val="0044599D"/>
    <w:rsid w:val="004459F1"/>
    <w:rsid w:val="00445E8E"/>
    <w:rsid w:val="0044613B"/>
    <w:rsid w:val="004469DD"/>
    <w:rsid w:val="00446AFC"/>
    <w:rsid w:val="00450822"/>
    <w:rsid w:val="0045092C"/>
    <w:rsid w:val="00451F6E"/>
    <w:rsid w:val="00452D12"/>
    <w:rsid w:val="0045304C"/>
    <w:rsid w:val="00454670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C19"/>
    <w:rsid w:val="004611C8"/>
    <w:rsid w:val="00462283"/>
    <w:rsid w:val="004626C0"/>
    <w:rsid w:val="00463509"/>
    <w:rsid w:val="00463AFA"/>
    <w:rsid w:val="00463CFB"/>
    <w:rsid w:val="00463D90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DCA"/>
    <w:rsid w:val="00493ABC"/>
    <w:rsid w:val="00494D64"/>
    <w:rsid w:val="00495271"/>
    <w:rsid w:val="004953AA"/>
    <w:rsid w:val="004956DD"/>
    <w:rsid w:val="00495E54"/>
    <w:rsid w:val="00496446"/>
    <w:rsid w:val="004966BA"/>
    <w:rsid w:val="00496D85"/>
    <w:rsid w:val="00496FA7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91B"/>
    <w:rsid w:val="004B70A1"/>
    <w:rsid w:val="004B7A0B"/>
    <w:rsid w:val="004B7D23"/>
    <w:rsid w:val="004C2EE1"/>
    <w:rsid w:val="004C311C"/>
    <w:rsid w:val="004C36D7"/>
    <w:rsid w:val="004C38C6"/>
    <w:rsid w:val="004C4035"/>
    <w:rsid w:val="004C4405"/>
    <w:rsid w:val="004C4B1F"/>
    <w:rsid w:val="004C4D72"/>
    <w:rsid w:val="004C542C"/>
    <w:rsid w:val="004C5A56"/>
    <w:rsid w:val="004C5D0E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72FD"/>
    <w:rsid w:val="004D77F5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5054"/>
    <w:rsid w:val="004E6B92"/>
    <w:rsid w:val="004F0112"/>
    <w:rsid w:val="004F07D8"/>
    <w:rsid w:val="004F0D95"/>
    <w:rsid w:val="004F0F87"/>
    <w:rsid w:val="004F13D0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B3C"/>
    <w:rsid w:val="004F637C"/>
    <w:rsid w:val="004F641C"/>
    <w:rsid w:val="004F688A"/>
    <w:rsid w:val="004F796D"/>
    <w:rsid w:val="004F7DE5"/>
    <w:rsid w:val="00500A3A"/>
    <w:rsid w:val="0050125F"/>
    <w:rsid w:val="0050154B"/>
    <w:rsid w:val="00501D66"/>
    <w:rsid w:val="00502409"/>
    <w:rsid w:val="005024D3"/>
    <w:rsid w:val="00502C20"/>
    <w:rsid w:val="005036D1"/>
    <w:rsid w:val="00503A71"/>
    <w:rsid w:val="0050402C"/>
    <w:rsid w:val="0050557D"/>
    <w:rsid w:val="00505B30"/>
    <w:rsid w:val="00505BA8"/>
    <w:rsid w:val="00506777"/>
    <w:rsid w:val="00507108"/>
    <w:rsid w:val="0051049D"/>
    <w:rsid w:val="00510B12"/>
    <w:rsid w:val="005114EF"/>
    <w:rsid w:val="005114FB"/>
    <w:rsid w:val="0051193D"/>
    <w:rsid w:val="0051205F"/>
    <w:rsid w:val="005123E5"/>
    <w:rsid w:val="0051274C"/>
    <w:rsid w:val="00513B83"/>
    <w:rsid w:val="00513C20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F97"/>
    <w:rsid w:val="0052310C"/>
    <w:rsid w:val="00523208"/>
    <w:rsid w:val="005241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6CD"/>
    <w:rsid w:val="005500F7"/>
    <w:rsid w:val="00550D9F"/>
    <w:rsid w:val="005519A4"/>
    <w:rsid w:val="00551E0A"/>
    <w:rsid w:val="0055383D"/>
    <w:rsid w:val="00553948"/>
    <w:rsid w:val="00553E8A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F2"/>
    <w:rsid w:val="00567B68"/>
    <w:rsid w:val="00567EA9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808FB"/>
    <w:rsid w:val="00580B39"/>
    <w:rsid w:val="00582058"/>
    <w:rsid w:val="00582370"/>
    <w:rsid w:val="005825D8"/>
    <w:rsid w:val="00582BB4"/>
    <w:rsid w:val="00582E64"/>
    <w:rsid w:val="00583ED3"/>
    <w:rsid w:val="00583FDE"/>
    <w:rsid w:val="005840DF"/>
    <w:rsid w:val="005841BE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90355"/>
    <w:rsid w:val="005911FD"/>
    <w:rsid w:val="00591A01"/>
    <w:rsid w:val="00591D5B"/>
    <w:rsid w:val="005927F6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1422"/>
    <w:rsid w:val="005A1E4A"/>
    <w:rsid w:val="005A2190"/>
    <w:rsid w:val="005A2350"/>
    <w:rsid w:val="005A2AF1"/>
    <w:rsid w:val="005A30BF"/>
    <w:rsid w:val="005A3DA7"/>
    <w:rsid w:val="005A3E01"/>
    <w:rsid w:val="005A434D"/>
    <w:rsid w:val="005A4573"/>
    <w:rsid w:val="005A4997"/>
    <w:rsid w:val="005A61DD"/>
    <w:rsid w:val="005A62C9"/>
    <w:rsid w:val="005A7BCF"/>
    <w:rsid w:val="005B03EF"/>
    <w:rsid w:val="005B069E"/>
    <w:rsid w:val="005B0D40"/>
    <w:rsid w:val="005B12B1"/>
    <w:rsid w:val="005B1431"/>
    <w:rsid w:val="005B4311"/>
    <w:rsid w:val="005B43E0"/>
    <w:rsid w:val="005B4897"/>
    <w:rsid w:val="005B49B0"/>
    <w:rsid w:val="005B5B59"/>
    <w:rsid w:val="005B66A6"/>
    <w:rsid w:val="005B6F54"/>
    <w:rsid w:val="005C0900"/>
    <w:rsid w:val="005C0ACE"/>
    <w:rsid w:val="005C0B56"/>
    <w:rsid w:val="005C13CE"/>
    <w:rsid w:val="005C1D35"/>
    <w:rsid w:val="005C1D49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2DB"/>
    <w:rsid w:val="005D1235"/>
    <w:rsid w:val="005D14F3"/>
    <w:rsid w:val="005D2181"/>
    <w:rsid w:val="005D283D"/>
    <w:rsid w:val="005D2DF1"/>
    <w:rsid w:val="005D2E4C"/>
    <w:rsid w:val="005D3AB5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920"/>
    <w:rsid w:val="005D69E7"/>
    <w:rsid w:val="005D6B96"/>
    <w:rsid w:val="005D6D28"/>
    <w:rsid w:val="005E0586"/>
    <w:rsid w:val="005E127E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CBC"/>
    <w:rsid w:val="005E4095"/>
    <w:rsid w:val="005E40A1"/>
    <w:rsid w:val="005E4899"/>
    <w:rsid w:val="005E529F"/>
    <w:rsid w:val="005E5327"/>
    <w:rsid w:val="005E65BC"/>
    <w:rsid w:val="005E6B4F"/>
    <w:rsid w:val="005E725B"/>
    <w:rsid w:val="005E75DB"/>
    <w:rsid w:val="005F0366"/>
    <w:rsid w:val="005F0601"/>
    <w:rsid w:val="005F08C5"/>
    <w:rsid w:val="005F0934"/>
    <w:rsid w:val="005F10B1"/>
    <w:rsid w:val="005F11F3"/>
    <w:rsid w:val="005F17AA"/>
    <w:rsid w:val="005F1F4D"/>
    <w:rsid w:val="005F20C7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F75"/>
    <w:rsid w:val="005F71F7"/>
    <w:rsid w:val="00600195"/>
    <w:rsid w:val="0060108F"/>
    <w:rsid w:val="006012C0"/>
    <w:rsid w:val="006018D3"/>
    <w:rsid w:val="00601D4C"/>
    <w:rsid w:val="00601DE7"/>
    <w:rsid w:val="00602243"/>
    <w:rsid w:val="0060249B"/>
    <w:rsid w:val="00602F6B"/>
    <w:rsid w:val="0060328F"/>
    <w:rsid w:val="00603C61"/>
    <w:rsid w:val="00605ADC"/>
    <w:rsid w:val="006064F3"/>
    <w:rsid w:val="0060670E"/>
    <w:rsid w:val="00607275"/>
    <w:rsid w:val="00607C0E"/>
    <w:rsid w:val="0061025A"/>
    <w:rsid w:val="006106A3"/>
    <w:rsid w:val="00610C30"/>
    <w:rsid w:val="00610DFC"/>
    <w:rsid w:val="00611E78"/>
    <w:rsid w:val="00612D98"/>
    <w:rsid w:val="00613A08"/>
    <w:rsid w:val="00613DA8"/>
    <w:rsid w:val="0061465A"/>
    <w:rsid w:val="00614808"/>
    <w:rsid w:val="00614B65"/>
    <w:rsid w:val="00614C7F"/>
    <w:rsid w:val="00615395"/>
    <w:rsid w:val="00615412"/>
    <w:rsid w:val="006164BF"/>
    <w:rsid w:val="00616B22"/>
    <w:rsid w:val="00617A8A"/>
    <w:rsid w:val="00617E0D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F0"/>
    <w:rsid w:val="00623D6C"/>
    <w:rsid w:val="006244B2"/>
    <w:rsid w:val="00624546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6E8F"/>
    <w:rsid w:val="00636ECE"/>
    <w:rsid w:val="00636EEA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52C9"/>
    <w:rsid w:val="006555AF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5E12"/>
    <w:rsid w:val="006661E4"/>
    <w:rsid w:val="006662E5"/>
    <w:rsid w:val="00666385"/>
    <w:rsid w:val="006663B8"/>
    <w:rsid w:val="00667377"/>
    <w:rsid w:val="00667649"/>
    <w:rsid w:val="0067019E"/>
    <w:rsid w:val="006709BF"/>
    <w:rsid w:val="006711C3"/>
    <w:rsid w:val="00671610"/>
    <w:rsid w:val="00672537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80E72"/>
    <w:rsid w:val="00681A46"/>
    <w:rsid w:val="006825D7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409"/>
    <w:rsid w:val="00694921"/>
    <w:rsid w:val="00694D76"/>
    <w:rsid w:val="00695054"/>
    <w:rsid w:val="00695455"/>
    <w:rsid w:val="00695BEF"/>
    <w:rsid w:val="006962E0"/>
    <w:rsid w:val="00697572"/>
    <w:rsid w:val="00697665"/>
    <w:rsid w:val="006976C5"/>
    <w:rsid w:val="006A0DC2"/>
    <w:rsid w:val="006A183F"/>
    <w:rsid w:val="006A2D40"/>
    <w:rsid w:val="006A3334"/>
    <w:rsid w:val="006A35D9"/>
    <w:rsid w:val="006A369B"/>
    <w:rsid w:val="006A37ED"/>
    <w:rsid w:val="006A4162"/>
    <w:rsid w:val="006A4E83"/>
    <w:rsid w:val="006A68B9"/>
    <w:rsid w:val="006A7510"/>
    <w:rsid w:val="006A751A"/>
    <w:rsid w:val="006A7D90"/>
    <w:rsid w:val="006B03A3"/>
    <w:rsid w:val="006B03C8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9CC"/>
    <w:rsid w:val="006B4232"/>
    <w:rsid w:val="006B573D"/>
    <w:rsid w:val="006B5E6F"/>
    <w:rsid w:val="006B606A"/>
    <w:rsid w:val="006B672C"/>
    <w:rsid w:val="006B6BD7"/>
    <w:rsid w:val="006C046C"/>
    <w:rsid w:val="006C060C"/>
    <w:rsid w:val="006C1350"/>
    <w:rsid w:val="006C1AB8"/>
    <w:rsid w:val="006C1F34"/>
    <w:rsid w:val="006C2732"/>
    <w:rsid w:val="006C2DAB"/>
    <w:rsid w:val="006C30E0"/>
    <w:rsid w:val="006C3225"/>
    <w:rsid w:val="006C3230"/>
    <w:rsid w:val="006C4962"/>
    <w:rsid w:val="006C56C3"/>
    <w:rsid w:val="006C6E6C"/>
    <w:rsid w:val="006C7CFB"/>
    <w:rsid w:val="006D2404"/>
    <w:rsid w:val="006D2CF2"/>
    <w:rsid w:val="006D46D8"/>
    <w:rsid w:val="006D4AF9"/>
    <w:rsid w:val="006D5167"/>
    <w:rsid w:val="006D52D6"/>
    <w:rsid w:val="006D603E"/>
    <w:rsid w:val="006D6390"/>
    <w:rsid w:val="006D6977"/>
    <w:rsid w:val="006D6C85"/>
    <w:rsid w:val="006D752C"/>
    <w:rsid w:val="006D7E0B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2071"/>
    <w:rsid w:val="00702AE0"/>
    <w:rsid w:val="00702F93"/>
    <w:rsid w:val="00703A7E"/>
    <w:rsid w:val="0070512B"/>
    <w:rsid w:val="00705747"/>
    <w:rsid w:val="007062A6"/>
    <w:rsid w:val="007069EE"/>
    <w:rsid w:val="00706BC9"/>
    <w:rsid w:val="00706F7A"/>
    <w:rsid w:val="007078FC"/>
    <w:rsid w:val="00707ECB"/>
    <w:rsid w:val="0071062B"/>
    <w:rsid w:val="00711F02"/>
    <w:rsid w:val="00711F1B"/>
    <w:rsid w:val="00711FB9"/>
    <w:rsid w:val="007120F9"/>
    <w:rsid w:val="00712FDF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FB8"/>
    <w:rsid w:val="007206F8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CCF"/>
    <w:rsid w:val="00725F90"/>
    <w:rsid w:val="00726858"/>
    <w:rsid w:val="00726C4E"/>
    <w:rsid w:val="00730F70"/>
    <w:rsid w:val="00731515"/>
    <w:rsid w:val="007318D5"/>
    <w:rsid w:val="00731A50"/>
    <w:rsid w:val="00731D14"/>
    <w:rsid w:val="00732674"/>
    <w:rsid w:val="0073329A"/>
    <w:rsid w:val="007336E1"/>
    <w:rsid w:val="007348C3"/>
    <w:rsid w:val="00735ECB"/>
    <w:rsid w:val="00736D99"/>
    <w:rsid w:val="007371AC"/>
    <w:rsid w:val="007376C4"/>
    <w:rsid w:val="00737F1B"/>
    <w:rsid w:val="00740D82"/>
    <w:rsid w:val="00741122"/>
    <w:rsid w:val="0074128B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F9"/>
    <w:rsid w:val="007623A8"/>
    <w:rsid w:val="00762E78"/>
    <w:rsid w:val="0076320C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ACC"/>
    <w:rsid w:val="007733E8"/>
    <w:rsid w:val="0077361D"/>
    <w:rsid w:val="007736C8"/>
    <w:rsid w:val="007739E1"/>
    <w:rsid w:val="00774928"/>
    <w:rsid w:val="00774A1A"/>
    <w:rsid w:val="00774A38"/>
    <w:rsid w:val="00774C4C"/>
    <w:rsid w:val="0077541C"/>
    <w:rsid w:val="0077550D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2205"/>
    <w:rsid w:val="0078318A"/>
    <w:rsid w:val="007834E1"/>
    <w:rsid w:val="00783A88"/>
    <w:rsid w:val="0078472D"/>
    <w:rsid w:val="007847A9"/>
    <w:rsid w:val="00784960"/>
    <w:rsid w:val="007849F9"/>
    <w:rsid w:val="00784DD3"/>
    <w:rsid w:val="0078621F"/>
    <w:rsid w:val="00786793"/>
    <w:rsid w:val="00787319"/>
    <w:rsid w:val="00787EA0"/>
    <w:rsid w:val="00787F6F"/>
    <w:rsid w:val="0079028D"/>
    <w:rsid w:val="00790969"/>
    <w:rsid w:val="0079110C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961"/>
    <w:rsid w:val="007A1127"/>
    <w:rsid w:val="007A12EE"/>
    <w:rsid w:val="007A16DD"/>
    <w:rsid w:val="007A173E"/>
    <w:rsid w:val="007A26A4"/>
    <w:rsid w:val="007A3040"/>
    <w:rsid w:val="007A345A"/>
    <w:rsid w:val="007A3605"/>
    <w:rsid w:val="007A3685"/>
    <w:rsid w:val="007A3888"/>
    <w:rsid w:val="007A3B0F"/>
    <w:rsid w:val="007A4540"/>
    <w:rsid w:val="007A552B"/>
    <w:rsid w:val="007A58B0"/>
    <w:rsid w:val="007A5997"/>
    <w:rsid w:val="007A5CBB"/>
    <w:rsid w:val="007A60C7"/>
    <w:rsid w:val="007A7642"/>
    <w:rsid w:val="007A775F"/>
    <w:rsid w:val="007B0A78"/>
    <w:rsid w:val="007B0DCD"/>
    <w:rsid w:val="007B1204"/>
    <w:rsid w:val="007B120A"/>
    <w:rsid w:val="007B183E"/>
    <w:rsid w:val="007B1C66"/>
    <w:rsid w:val="007B2524"/>
    <w:rsid w:val="007B3393"/>
    <w:rsid w:val="007B368B"/>
    <w:rsid w:val="007B36E4"/>
    <w:rsid w:val="007B52FF"/>
    <w:rsid w:val="007B6E63"/>
    <w:rsid w:val="007B747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3AAD"/>
    <w:rsid w:val="007D3FBC"/>
    <w:rsid w:val="007D4607"/>
    <w:rsid w:val="007D483D"/>
    <w:rsid w:val="007D4B2A"/>
    <w:rsid w:val="007D7835"/>
    <w:rsid w:val="007D7D6F"/>
    <w:rsid w:val="007E038A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ACF"/>
    <w:rsid w:val="007E5DB9"/>
    <w:rsid w:val="007E639A"/>
    <w:rsid w:val="007E6624"/>
    <w:rsid w:val="007E6889"/>
    <w:rsid w:val="007E6C7B"/>
    <w:rsid w:val="007E722C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9B9"/>
    <w:rsid w:val="007F645C"/>
    <w:rsid w:val="007F682D"/>
    <w:rsid w:val="007F75AF"/>
    <w:rsid w:val="007F7612"/>
    <w:rsid w:val="007F7632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65E5"/>
    <w:rsid w:val="0080660C"/>
    <w:rsid w:val="00806C63"/>
    <w:rsid w:val="00807D59"/>
    <w:rsid w:val="008106D1"/>
    <w:rsid w:val="00810738"/>
    <w:rsid w:val="00810E35"/>
    <w:rsid w:val="008111CF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B7A"/>
    <w:rsid w:val="008173C8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4285"/>
    <w:rsid w:val="008342B7"/>
    <w:rsid w:val="0083496C"/>
    <w:rsid w:val="00834FCE"/>
    <w:rsid w:val="00835833"/>
    <w:rsid w:val="00836399"/>
    <w:rsid w:val="00836DA3"/>
    <w:rsid w:val="0083765D"/>
    <w:rsid w:val="008378F9"/>
    <w:rsid w:val="00837B9A"/>
    <w:rsid w:val="00837F4D"/>
    <w:rsid w:val="00840BFE"/>
    <w:rsid w:val="00840EF2"/>
    <w:rsid w:val="00840F16"/>
    <w:rsid w:val="00841B7E"/>
    <w:rsid w:val="00841DE3"/>
    <w:rsid w:val="00841DE9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312"/>
    <w:rsid w:val="00854986"/>
    <w:rsid w:val="00855344"/>
    <w:rsid w:val="008554E1"/>
    <w:rsid w:val="00855EA0"/>
    <w:rsid w:val="008565E6"/>
    <w:rsid w:val="0085686A"/>
    <w:rsid w:val="0085699F"/>
    <w:rsid w:val="00856B41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C52"/>
    <w:rsid w:val="00864C91"/>
    <w:rsid w:val="00865052"/>
    <w:rsid w:val="008656D9"/>
    <w:rsid w:val="008657EF"/>
    <w:rsid w:val="00866538"/>
    <w:rsid w:val="00866CF1"/>
    <w:rsid w:val="008705F9"/>
    <w:rsid w:val="008706D0"/>
    <w:rsid w:val="0087162B"/>
    <w:rsid w:val="008724FA"/>
    <w:rsid w:val="00872FD8"/>
    <w:rsid w:val="00873159"/>
    <w:rsid w:val="00874C5D"/>
    <w:rsid w:val="008757B7"/>
    <w:rsid w:val="00875A1D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248"/>
    <w:rsid w:val="00885C65"/>
    <w:rsid w:val="008860F9"/>
    <w:rsid w:val="00886440"/>
    <w:rsid w:val="00886F35"/>
    <w:rsid w:val="0088719E"/>
    <w:rsid w:val="008871C8"/>
    <w:rsid w:val="00890419"/>
    <w:rsid w:val="008908CC"/>
    <w:rsid w:val="00890BBD"/>
    <w:rsid w:val="00891887"/>
    <w:rsid w:val="008920EB"/>
    <w:rsid w:val="008924A7"/>
    <w:rsid w:val="0089331E"/>
    <w:rsid w:val="00893A72"/>
    <w:rsid w:val="008946E9"/>
    <w:rsid w:val="00894DC2"/>
    <w:rsid w:val="00894DCD"/>
    <w:rsid w:val="00895058"/>
    <w:rsid w:val="0089527A"/>
    <w:rsid w:val="008954C2"/>
    <w:rsid w:val="0089664A"/>
    <w:rsid w:val="008967EB"/>
    <w:rsid w:val="00896AA1"/>
    <w:rsid w:val="00896B52"/>
    <w:rsid w:val="00896BE4"/>
    <w:rsid w:val="008A0475"/>
    <w:rsid w:val="008A0EA6"/>
    <w:rsid w:val="008A1791"/>
    <w:rsid w:val="008A21E8"/>
    <w:rsid w:val="008A2E15"/>
    <w:rsid w:val="008A3314"/>
    <w:rsid w:val="008A3972"/>
    <w:rsid w:val="008A3A96"/>
    <w:rsid w:val="008A4816"/>
    <w:rsid w:val="008A4F84"/>
    <w:rsid w:val="008A60BB"/>
    <w:rsid w:val="008A68AA"/>
    <w:rsid w:val="008A6BE1"/>
    <w:rsid w:val="008A79B5"/>
    <w:rsid w:val="008A7EB5"/>
    <w:rsid w:val="008B1108"/>
    <w:rsid w:val="008B1275"/>
    <w:rsid w:val="008B1804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7C9"/>
    <w:rsid w:val="008C09F0"/>
    <w:rsid w:val="008C16E0"/>
    <w:rsid w:val="008C214A"/>
    <w:rsid w:val="008C2409"/>
    <w:rsid w:val="008C24A5"/>
    <w:rsid w:val="008C4519"/>
    <w:rsid w:val="008C48E4"/>
    <w:rsid w:val="008C4AAB"/>
    <w:rsid w:val="008C4FB8"/>
    <w:rsid w:val="008C573B"/>
    <w:rsid w:val="008C5F98"/>
    <w:rsid w:val="008C611D"/>
    <w:rsid w:val="008C62CB"/>
    <w:rsid w:val="008C693C"/>
    <w:rsid w:val="008C755F"/>
    <w:rsid w:val="008C7575"/>
    <w:rsid w:val="008C7D46"/>
    <w:rsid w:val="008C7DF7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823"/>
    <w:rsid w:val="008E784C"/>
    <w:rsid w:val="008E7B30"/>
    <w:rsid w:val="008E7D60"/>
    <w:rsid w:val="008E7DC2"/>
    <w:rsid w:val="008E7FA4"/>
    <w:rsid w:val="008F01DB"/>
    <w:rsid w:val="008F0A21"/>
    <w:rsid w:val="008F0E67"/>
    <w:rsid w:val="008F0E93"/>
    <w:rsid w:val="008F0EEB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8BE"/>
    <w:rsid w:val="00904096"/>
    <w:rsid w:val="009045E0"/>
    <w:rsid w:val="009058CC"/>
    <w:rsid w:val="00905AB1"/>
    <w:rsid w:val="009061D8"/>
    <w:rsid w:val="00906497"/>
    <w:rsid w:val="009109EB"/>
    <w:rsid w:val="00910A49"/>
    <w:rsid w:val="00910B46"/>
    <w:rsid w:val="009117ED"/>
    <w:rsid w:val="00911B16"/>
    <w:rsid w:val="00912F5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953"/>
    <w:rsid w:val="00926DD5"/>
    <w:rsid w:val="00926EA4"/>
    <w:rsid w:val="00927161"/>
    <w:rsid w:val="009275FC"/>
    <w:rsid w:val="0092766E"/>
    <w:rsid w:val="0092794F"/>
    <w:rsid w:val="00927DCE"/>
    <w:rsid w:val="0093067B"/>
    <w:rsid w:val="009308A4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3A"/>
    <w:rsid w:val="0093499D"/>
    <w:rsid w:val="009351E3"/>
    <w:rsid w:val="0093527C"/>
    <w:rsid w:val="009361DF"/>
    <w:rsid w:val="009362FB"/>
    <w:rsid w:val="009366C1"/>
    <w:rsid w:val="00936810"/>
    <w:rsid w:val="00936D73"/>
    <w:rsid w:val="009373F6"/>
    <w:rsid w:val="00937A2C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73"/>
    <w:rsid w:val="0094497D"/>
    <w:rsid w:val="00944CFB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434B"/>
    <w:rsid w:val="00954446"/>
    <w:rsid w:val="0095471F"/>
    <w:rsid w:val="00954818"/>
    <w:rsid w:val="00954E31"/>
    <w:rsid w:val="00955E2C"/>
    <w:rsid w:val="009560B3"/>
    <w:rsid w:val="009562AC"/>
    <w:rsid w:val="0095691E"/>
    <w:rsid w:val="00957529"/>
    <w:rsid w:val="00957A88"/>
    <w:rsid w:val="00957B13"/>
    <w:rsid w:val="00957ED3"/>
    <w:rsid w:val="00960816"/>
    <w:rsid w:val="00960A3B"/>
    <w:rsid w:val="00961975"/>
    <w:rsid w:val="00961F10"/>
    <w:rsid w:val="00962178"/>
    <w:rsid w:val="00962E71"/>
    <w:rsid w:val="00963B7F"/>
    <w:rsid w:val="00963D35"/>
    <w:rsid w:val="0096512A"/>
    <w:rsid w:val="0096523B"/>
    <w:rsid w:val="00965339"/>
    <w:rsid w:val="00965600"/>
    <w:rsid w:val="00965A78"/>
    <w:rsid w:val="009661D0"/>
    <w:rsid w:val="00966D1B"/>
    <w:rsid w:val="00967BE3"/>
    <w:rsid w:val="00967E32"/>
    <w:rsid w:val="00970F0B"/>
    <w:rsid w:val="00971881"/>
    <w:rsid w:val="009724F7"/>
    <w:rsid w:val="009729DF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204D"/>
    <w:rsid w:val="00983410"/>
    <w:rsid w:val="0098373B"/>
    <w:rsid w:val="00983D12"/>
    <w:rsid w:val="00983DA0"/>
    <w:rsid w:val="009846F7"/>
    <w:rsid w:val="009848B7"/>
    <w:rsid w:val="00984B33"/>
    <w:rsid w:val="00985B2E"/>
    <w:rsid w:val="009861FA"/>
    <w:rsid w:val="00986E3B"/>
    <w:rsid w:val="009873A9"/>
    <w:rsid w:val="00987718"/>
    <w:rsid w:val="00987D8B"/>
    <w:rsid w:val="009903C0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414"/>
    <w:rsid w:val="009A1494"/>
    <w:rsid w:val="009A263F"/>
    <w:rsid w:val="009A27E8"/>
    <w:rsid w:val="009A2A1D"/>
    <w:rsid w:val="009A2D34"/>
    <w:rsid w:val="009A4090"/>
    <w:rsid w:val="009A474B"/>
    <w:rsid w:val="009A4BDB"/>
    <w:rsid w:val="009A4F60"/>
    <w:rsid w:val="009A4F68"/>
    <w:rsid w:val="009A51CB"/>
    <w:rsid w:val="009A69C0"/>
    <w:rsid w:val="009A7720"/>
    <w:rsid w:val="009A7CC5"/>
    <w:rsid w:val="009A7E04"/>
    <w:rsid w:val="009B0060"/>
    <w:rsid w:val="009B0748"/>
    <w:rsid w:val="009B0B44"/>
    <w:rsid w:val="009B0E0C"/>
    <w:rsid w:val="009B1418"/>
    <w:rsid w:val="009B1F4A"/>
    <w:rsid w:val="009B2C2F"/>
    <w:rsid w:val="009B2D6A"/>
    <w:rsid w:val="009B2E0C"/>
    <w:rsid w:val="009B3144"/>
    <w:rsid w:val="009B34F4"/>
    <w:rsid w:val="009B3AB0"/>
    <w:rsid w:val="009B3F95"/>
    <w:rsid w:val="009B3FCE"/>
    <w:rsid w:val="009B404E"/>
    <w:rsid w:val="009B42CE"/>
    <w:rsid w:val="009B4E34"/>
    <w:rsid w:val="009B50C4"/>
    <w:rsid w:val="009B5698"/>
    <w:rsid w:val="009B5CF5"/>
    <w:rsid w:val="009B65B8"/>
    <w:rsid w:val="009B65ED"/>
    <w:rsid w:val="009B7656"/>
    <w:rsid w:val="009C01DE"/>
    <w:rsid w:val="009C0335"/>
    <w:rsid w:val="009C033E"/>
    <w:rsid w:val="009C049F"/>
    <w:rsid w:val="009C0CB4"/>
    <w:rsid w:val="009C1480"/>
    <w:rsid w:val="009C1889"/>
    <w:rsid w:val="009C261C"/>
    <w:rsid w:val="009C282B"/>
    <w:rsid w:val="009C2834"/>
    <w:rsid w:val="009C2907"/>
    <w:rsid w:val="009C322C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51A5"/>
    <w:rsid w:val="009D5243"/>
    <w:rsid w:val="009D5269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E71"/>
    <w:rsid w:val="009E706C"/>
    <w:rsid w:val="009E7099"/>
    <w:rsid w:val="009E759D"/>
    <w:rsid w:val="009E75E1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692"/>
    <w:rsid w:val="00A01995"/>
    <w:rsid w:val="00A025B3"/>
    <w:rsid w:val="00A0295A"/>
    <w:rsid w:val="00A02A3A"/>
    <w:rsid w:val="00A02F9C"/>
    <w:rsid w:val="00A032F7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256"/>
    <w:rsid w:val="00A12D85"/>
    <w:rsid w:val="00A12DE6"/>
    <w:rsid w:val="00A1321C"/>
    <w:rsid w:val="00A133F5"/>
    <w:rsid w:val="00A13B41"/>
    <w:rsid w:val="00A1543E"/>
    <w:rsid w:val="00A15A6E"/>
    <w:rsid w:val="00A15DDA"/>
    <w:rsid w:val="00A15E5B"/>
    <w:rsid w:val="00A16A86"/>
    <w:rsid w:val="00A17583"/>
    <w:rsid w:val="00A17FC3"/>
    <w:rsid w:val="00A17FF8"/>
    <w:rsid w:val="00A2000F"/>
    <w:rsid w:val="00A20862"/>
    <w:rsid w:val="00A2169B"/>
    <w:rsid w:val="00A21F2B"/>
    <w:rsid w:val="00A22184"/>
    <w:rsid w:val="00A2231E"/>
    <w:rsid w:val="00A22620"/>
    <w:rsid w:val="00A2285F"/>
    <w:rsid w:val="00A2295A"/>
    <w:rsid w:val="00A22B33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6994"/>
    <w:rsid w:val="00A27103"/>
    <w:rsid w:val="00A27518"/>
    <w:rsid w:val="00A27876"/>
    <w:rsid w:val="00A301A9"/>
    <w:rsid w:val="00A30414"/>
    <w:rsid w:val="00A304DB"/>
    <w:rsid w:val="00A30E11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3A76"/>
    <w:rsid w:val="00A445F3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EB1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8D6"/>
    <w:rsid w:val="00A63E1F"/>
    <w:rsid w:val="00A64073"/>
    <w:rsid w:val="00A64186"/>
    <w:rsid w:val="00A662E5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7A"/>
    <w:rsid w:val="00A73CA3"/>
    <w:rsid w:val="00A74722"/>
    <w:rsid w:val="00A74FAB"/>
    <w:rsid w:val="00A75700"/>
    <w:rsid w:val="00A7660F"/>
    <w:rsid w:val="00A768C2"/>
    <w:rsid w:val="00A76EAB"/>
    <w:rsid w:val="00A76EE4"/>
    <w:rsid w:val="00A771E1"/>
    <w:rsid w:val="00A77434"/>
    <w:rsid w:val="00A80568"/>
    <w:rsid w:val="00A808A2"/>
    <w:rsid w:val="00A812FE"/>
    <w:rsid w:val="00A8159B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1936"/>
    <w:rsid w:val="00A91B10"/>
    <w:rsid w:val="00A91D0F"/>
    <w:rsid w:val="00A91D61"/>
    <w:rsid w:val="00A923C8"/>
    <w:rsid w:val="00A92559"/>
    <w:rsid w:val="00A925AC"/>
    <w:rsid w:val="00A92A77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58B"/>
    <w:rsid w:val="00AD39CC"/>
    <w:rsid w:val="00AD41B7"/>
    <w:rsid w:val="00AD5DE8"/>
    <w:rsid w:val="00AD6422"/>
    <w:rsid w:val="00AD68BA"/>
    <w:rsid w:val="00AD7164"/>
    <w:rsid w:val="00AD718C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AF7"/>
    <w:rsid w:val="00AE2EB9"/>
    <w:rsid w:val="00AE3226"/>
    <w:rsid w:val="00AE34AB"/>
    <w:rsid w:val="00AE3D81"/>
    <w:rsid w:val="00AE40E4"/>
    <w:rsid w:val="00AE4638"/>
    <w:rsid w:val="00AE4B7D"/>
    <w:rsid w:val="00AE5037"/>
    <w:rsid w:val="00AE51EA"/>
    <w:rsid w:val="00AE52C9"/>
    <w:rsid w:val="00AE5472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25C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7843"/>
    <w:rsid w:val="00B07D0A"/>
    <w:rsid w:val="00B103C7"/>
    <w:rsid w:val="00B10F56"/>
    <w:rsid w:val="00B11D34"/>
    <w:rsid w:val="00B11DBD"/>
    <w:rsid w:val="00B12E50"/>
    <w:rsid w:val="00B13E66"/>
    <w:rsid w:val="00B14D95"/>
    <w:rsid w:val="00B15634"/>
    <w:rsid w:val="00B1588C"/>
    <w:rsid w:val="00B15DBE"/>
    <w:rsid w:val="00B16200"/>
    <w:rsid w:val="00B176A9"/>
    <w:rsid w:val="00B2029B"/>
    <w:rsid w:val="00B21964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D3B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B24"/>
    <w:rsid w:val="00B34F28"/>
    <w:rsid w:val="00B35553"/>
    <w:rsid w:val="00B36575"/>
    <w:rsid w:val="00B36A84"/>
    <w:rsid w:val="00B37497"/>
    <w:rsid w:val="00B375A8"/>
    <w:rsid w:val="00B375DD"/>
    <w:rsid w:val="00B401ED"/>
    <w:rsid w:val="00B404F2"/>
    <w:rsid w:val="00B41220"/>
    <w:rsid w:val="00B41772"/>
    <w:rsid w:val="00B4218C"/>
    <w:rsid w:val="00B429D7"/>
    <w:rsid w:val="00B42CB0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BA"/>
    <w:rsid w:val="00B579EA"/>
    <w:rsid w:val="00B57B09"/>
    <w:rsid w:val="00B57F8A"/>
    <w:rsid w:val="00B610D6"/>
    <w:rsid w:val="00B616A9"/>
    <w:rsid w:val="00B61B71"/>
    <w:rsid w:val="00B61D09"/>
    <w:rsid w:val="00B634AC"/>
    <w:rsid w:val="00B638FA"/>
    <w:rsid w:val="00B63FE7"/>
    <w:rsid w:val="00B6400E"/>
    <w:rsid w:val="00B64219"/>
    <w:rsid w:val="00B645C1"/>
    <w:rsid w:val="00B65125"/>
    <w:rsid w:val="00B66018"/>
    <w:rsid w:val="00B664EC"/>
    <w:rsid w:val="00B66529"/>
    <w:rsid w:val="00B67010"/>
    <w:rsid w:val="00B6727F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573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C0"/>
    <w:rsid w:val="00BA04D5"/>
    <w:rsid w:val="00BA0616"/>
    <w:rsid w:val="00BA1263"/>
    <w:rsid w:val="00BA169E"/>
    <w:rsid w:val="00BA186F"/>
    <w:rsid w:val="00BA1E2A"/>
    <w:rsid w:val="00BA27F2"/>
    <w:rsid w:val="00BA2937"/>
    <w:rsid w:val="00BA29B2"/>
    <w:rsid w:val="00BA331D"/>
    <w:rsid w:val="00BA39C1"/>
    <w:rsid w:val="00BA4359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BD9"/>
    <w:rsid w:val="00BB5167"/>
    <w:rsid w:val="00BB5185"/>
    <w:rsid w:val="00BB5D2E"/>
    <w:rsid w:val="00BB6616"/>
    <w:rsid w:val="00BB6BB2"/>
    <w:rsid w:val="00BB726A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E00"/>
    <w:rsid w:val="00BD0F0E"/>
    <w:rsid w:val="00BD0FA0"/>
    <w:rsid w:val="00BD11C3"/>
    <w:rsid w:val="00BD19FB"/>
    <w:rsid w:val="00BD1DA5"/>
    <w:rsid w:val="00BD1F78"/>
    <w:rsid w:val="00BD2ACA"/>
    <w:rsid w:val="00BD2C4D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31E0"/>
    <w:rsid w:val="00BE35AC"/>
    <w:rsid w:val="00BE3BBA"/>
    <w:rsid w:val="00BE51FC"/>
    <w:rsid w:val="00BE6895"/>
    <w:rsid w:val="00BE6BD1"/>
    <w:rsid w:val="00BE7746"/>
    <w:rsid w:val="00BE7D63"/>
    <w:rsid w:val="00BF128D"/>
    <w:rsid w:val="00BF2A1D"/>
    <w:rsid w:val="00BF3003"/>
    <w:rsid w:val="00BF3B9B"/>
    <w:rsid w:val="00BF3CAF"/>
    <w:rsid w:val="00BF3D1D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55F1"/>
    <w:rsid w:val="00C05984"/>
    <w:rsid w:val="00C05ED6"/>
    <w:rsid w:val="00C06215"/>
    <w:rsid w:val="00C06A4E"/>
    <w:rsid w:val="00C070D8"/>
    <w:rsid w:val="00C074A1"/>
    <w:rsid w:val="00C0756E"/>
    <w:rsid w:val="00C100E9"/>
    <w:rsid w:val="00C10815"/>
    <w:rsid w:val="00C11989"/>
    <w:rsid w:val="00C121DD"/>
    <w:rsid w:val="00C12E7E"/>
    <w:rsid w:val="00C135BC"/>
    <w:rsid w:val="00C14013"/>
    <w:rsid w:val="00C14CCA"/>
    <w:rsid w:val="00C151BF"/>
    <w:rsid w:val="00C15289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E8C"/>
    <w:rsid w:val="00C267CF"/>
    <w:rsid w:val="00C26F6C"/>
    <w:rsid w:val="00C305E6"/>
    <w:rsid w:val="00C307BD"/>
    <w:rsid w:val="00C312CA"/>
    <w:rsid w:val="00C315B5"/>
    <w:rsid w:val="00C3165E"/>
    <w:rsid w:val="00C3182C"/>
    <w:rsid w:val="00C32839"/>
    <w:rsid w:val="00C32CDB"/>
    <w:rsid w:val="00C335C4"/>
    <w:rsid w:val="00C3391F"/>
    <w:rsid w:val="00C345D2"/>
    <w:rsid w:val="00C3515E"/>
    <w:rsid w:val="00C351D7"/>
    <w:rsid w:val="00C35252"/>
    <w:rsid w:val="00C353B6"/>
    <w:rsid w:val="00C35411"/>
    <w:rsid w:val="00C35629"/>
    <w:rsid w:val="00C356E6"/>
    <w:rsid w:val="00C359CA"/>
    <w:rsid w:val="00C35E78"/>
    <w:rsid w:val="00C3676C"/>
    <w:rsid w:val="00C36C28"/>
    <w:rsid w:val="00C36F3F"/>
    <w:rsid w:val="00C404C3"/>
    <w:rsid w:val="00C405F0"/>
    <w:rsid w:val="00C40B53"/>
    <w:rsid w:val="00C40BA6"/>
    <w:rsid w:val="00C40BA8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B0C"/>
    <w:rsid w:val="00C52D51"/>
    <w:rsid w:val="00C53407"/>
    <w:rsid w:val="00C534D2"/>
    <w:rsid w:val="00C53CEF"/>
    <w:rsid w:val="00C53F65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6DD"/>
    <w:rsid w:val="00C623B2"/>
    <w:rsid w:val="00C62645"/>
    <w:rsid w:val="00C62D55"/>
    <w:rsid w:val="00C62E61"/>
    <w:rsid w:val="00C63281"/>
    <w:rsid w:val="00C632DA"/>
    <w:rsid w:val="00C63D16"/>
    <w:rsid w:val="00C63F58"/>
    <w:rsid w:val="00C6422D"/>
    <w:rsid w:val="00C64790"/>
    <w:rsid w:val="00C64F5F"/>
    <w:rsid w:val="00C66B75"/>
    <w:rsid w:val="00C66F8D"/>
    <w:rsid w:val="00C672CE"/>
    <w:rsid w:val="00C678BF"/>
    <w:rsid w:val="00C70B6D"/>
    <w:rsid w:val="00C70EC8"/>
    <w:rsid w:val="00C71C51"/>
    <w:rsid w:val="00C72C9E"/>
    <w:rsid w:val="00C72FA2"/>
    <w:rsid w:val="00C73A29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19D4"/>
    <w:rsid w:val="00C81AA6"/>
    <w:rsid w:val="00C82189"/>
    <w:rsid w:val="00C835C4"/>
    <w:rsid w:val="00C83606"/>
    <w:rsid w:val="00C83839"/>
    <w:rsid w:val="00C83A99"/>
    <w:rsid w:val="00C83FF2"/>
    <w:rsid w:val="00C845E2"/>
    <w:rsid w:val="00C846C4"/>
    <w:rsid w:val="00C846CE"/>
    <w:rsid w:val="00C8511D"/>
    <w:rsid w:val="00C858F3"/>
    <w:rsid w:val="00C8606B"/>
    <w:rsid w:val="00C86533"/>
    <w:rsid w:val="00C86792"/>
    <w:rsid w:val="00C86B36"/>
    <w:rsid w:val="00C8763E"/>
    <w:rsid w:val="00C87BBD"/>
    <w:rsid w:val="00C87BE3"/>
    <w:rsid w:val="00C87E2E"/>
    <w:rsid w:val="00C87E57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421"/>
    <w:rsid w:val="00C93AD0"/>
    <w:rsid w:val="00C94599"/>
    <w:rsid w:val="00C945C4"/>
    <w:rsid w:val="00C95B66"/>
    <w:rsid w:val="00C95E44"/>
    <w:rsid w:val="00C95FC1"/>
    <w:rsid w:val="00C96434"/>
    <w:rsid w:val="00C96766"/>
    <w:rsid w:val="00C96AAA"/>
    <w:rsid w:val="00C96EB4"/>
    <w:rsid w:val="00C9732F"/>
    <w:rsid w:val="00C97B2A"/>
    <w:rsid w:val="00CA05BA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B06B7"/>
    <w:rsid w:val="00CB19C2"/>
    <w:rsid w:val="00CB1ABB"/>
    <w:rsid w:val="00CB217B"/>
    <w:rsid w:val="00CB22F0"/>
    <w:rsid w:val="00CB23EC"/>
    <w:rsid w:val="00CB353A"/>
    <w:rsid w:val="00CB3550"/>
    <w:rsid w:val="00CB435D"/>
    <w:rsid w:val="00CB5F83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D0441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74A5"/>
    <w:rsid w:val="00CD7814"/>
    <w:rsid w:val="00CD7C1E"/>
    <w:rsid w:val="00CD7DD6"/>
    <w:rsid w:val="00CE010C"/>
    <w:rsid w:val="00CE021F"/>
    <w:rsid w:val="00CE08D5"/>
    <w:rsid w:val="00CE1741"/>
    <w:rsid w:val="00CE3622"/>
    <w:rsid w:val="00CE3698"/>
    <w:rsid w:val="00CE3FE6"/>
    <w:rsid w:val="00CE47E7"/>
    <w:rsid w:val="00CE54BC"/>
    <w:rsid w:val="00CE6272"/>
    <w:rsid w:val="00CE66BF"/>
    <w:rsid w:val="00CE670C"/>
    <w:rsid w:val="00CE7A84"/>
    <w:rsid w:val="00CF0A92"/>
    <w:rsid w:val="00CF19D2"/>
    <w:rsid w:val="00CF1C08"/>
    <w:rsid w:val="00CF1D32"/>
    <w:rsid w:val="00CF1D57"/>
    <w:rsid w:val="00CF2690"/>
    <w:rsid w:val="00CF279C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96C"/>
    <w:rsid w:val="00D27D9C"/>
    <w:rsid w:val="00D30115"/>
    <w:rsid w:val="00D3052E"/>
    <w:rsid w:val="00D30C86"/>
    <w:rsid w:val="00D31201"/>
    <w:rsid w:val="00D314EC"/>
    <w:rsid w:val="00D3258B"/>
    <w:rsid w:val="00D326A2"/>
    <w:rsid w:val="00D32BF4"/>
    <w:rsid w:val="00D32C94"/>
    <w:rsid w:val="00D335FF"/>
    <w:rsid w:val="00D36DDB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500D8"/>
    <w:rsid w:val="00D50497"/>
    <w:rsid w:val="00D51C54"/>
    <w:rsid w:val="00D522E4"/>
    <w:rsid w:val="00D5420A"/>
    <w:rsid w:val="00D5485E"/>
    <w:rsid w:val="00D55494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26A5"/>
    <w:rsid w:val="00D628A2"/>
    <w:rsid w:val="00D631C1"/>
    <w:rsid w:val="00D6332C"/>
    <w:rsid w:val="00D63563"/>
    <w:rsid w:val="00D635D5"/>
    <w:rsid w:val="00D6449E"/>
    <w:rsid w:val="00D64A1D"/>
    <w:rsid w:val="00D64ADD"/>
    <w:rsid w:val="00D64C27"/>
    <w:rsid w:val="00D64FB7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1351"/>
    <w:rsid w:val="00D7135A"/>
    <w:rsid w:val="00D71B48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13D"/>
    <w:rsid w:val="00D86266"/>
    <w:rsid w:val="00D862B3"/>
    <w:rsid w:val="00D86AB0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533B"/>
    <w:rsid w:val="00D95F6D"/>
    <w:rsid w:val="00D9601D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823"/>
    <w:rsid w:val="00DA5994"/>
    <w:rsid w:val="00DA6101"/>
    <w:rsid w:val="00DA6B97"/>
    <w:rsid w:val="00DA7450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7D5"/>
    <w:rsid w:val="00DC3DF1"/>
    <w:rsid w:val="00DC46F2"/>
    <w:rsid w:val="00DC5110"/>
    <w:rsid w:val="00DC51BC"/>
    <w:rsid w:val="00DC53CD"/>
    <w:rsid w:val="00DC6325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CE7"/>
    <w:rsid w:val="00DD7F8A"/>
    <w:rsid w:val="00DE11D9"/>
    <w:rsid w:val="00DE1298"/>
    <w:rsid w:val="00DE18E9"/>
    <w:rsid w:val="00DE209D"/>
    <w:rsid w:val="00DE21F8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ACF"/>
    <w:rsid w:val="00DF00EC"/>
    <w:rsid w:val="00DF086E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5F4"/>
    <w:rsid w:val="00E0204F"/>
    <w:rsid w:val="00E020F1"/>
    <w:rsid w:val="00E02DF4"/>
    <w:rsid w:val="00E03042"/>
    <w:rsid w:val="00E0314D"/>
    <w:rsid w:val="00E03227"/>
    <w:rsid w:val="00E049B1"/>
    <w:rsid w:val="00E049E1"/>
    <w:rsid w:val="00E05494"/>
    <w:rsid w:val="00E05B3B"/>
    <w:rsid w:val="00E05F18"/>
    <w:rsid w:val="00E0623E"/>
    <w:rsid w:val="00E06D1D"/>
    <w:rsid w:val="00E07355"/>
    <w:rsid w:val="00E106A2"/>
    <w:rsid w:val="00E112A7"/>
    <w:rsid w:val="00E11963"/>
    <w:rsid w:val="00E11EDC"/>
    <w:rsid w:val="00E1222A"/>
    <w:rsid w:val="00E12877"/>
    <w:rsid w:val="00E12997"/>
    <w:rsid w:val="00E12A1D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D72"/>
    <w:rsid w:val="00E21E1C"/>
    <w:rsid w:val="00E23379"/>
    <w:rsid w:val="00E24B4E"/>
    <w:rsid w:val="00E24C95"/>
    <w:rsid w:val="00E24EF3"/>
    <w:rsid w:val="00E2759F"/>
    <w:rsid w:val="00E301AC"/>
    <w:rsid w:val="00E30AC9"/>
    <w:rsid w:val="00E30C13"/>
    <w:rsid w:val="00E30D44"/>
    <w:rsid w:val="00E30DA7"/>
    <w:rsid w:val="00E31148"/>
    <w:rsid w:val="00E31AA3"/>
    <w:rsid w:val="00E31E87"/>
    <w:rsid w:val="00E32046"/>
    <w:rsid w:val="00E322B9"/>
    <w:rsid w:val="00E326C9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25AE"/>
    <w:rsid w:val="00E52652"/>
    <w:rsid w:val="00E52821"/>
    <w:rsid w:val="00E531CB"/>
    <w:rsid w:val="00E53CEE"/>
    <w:rsid w:val="00E5519C"/>
    <w:rsid w:val="00E55E45"/>
    <w:rsid w:val="00E56A31"/>
    <w:rsid w:val="00E56CCD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7B99"/>
    <w:rsid w:val="00E70374"/>
    <w:rsid w:val="00E710EF"/>
    <w:rsid w:val="00E719EF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F2D"/>
    <w:rsid w:val="00E80FF5"/>
    <w:rsid w:val="00E8127C"/>
    <w:rsid w:val="00E81556"/>
    <w:rsid w:val="00E816DA"/>
    <w:rsid w:val="00E81831"/>
    <w:rsid w:val="00E82C97"/>
    <w:rsid w:val="00E8384C"/>
    <w:rsid w:val="00E83947"/>
    <w:rsid w:val="00E83D80"/>
    <w:rsid w:val="00E83DE8"/>
    <w:rsid w:val="00E83EDC"/>
    <w:rsid w:val="00E8503C"/>
    <w:rsid w:val="00E8586B"/>
    <w:rsid w:val="00E86A6E"/>
    <w:rsid w:val="00E87067"/>
    <w:rsid w:val="00E87AF4"/>
    <w:rsid w:val="00E87BA0"/>
    <w:rsid w:val="00E91D0D"/>
    <w:rsid w:val="00E92A8C"/>
    <w:rsid w:val="00E92C4E"/>
    <w:rsid w:val="00E92E6F"/>
    <w:rsid w:val="00E9391F"/>
    <w:rsid w:val="00E93974"/>
    <w:rsid w:val="00E949EA"/>
    <w:rsid w:val="00E95C97"/>
    <w:rsid w:val="00E95D02"/>
    <w:rsid w:val="00E96307"/>
    <w:rsid w:val="00E9643F"/>
    <w:rsid w:val="00E96E5C"/>
    <w:rsid w:val="00E970EE"/>
    <w:rsid w:val="00E97753"/>
    <w:rsid w:val="00E9780E"/>
    <w:rsid w:val="00EA0706"/>
    <w:rsid w:val="00EA0772"/>
    <w:rsid w:val="00EA0A96"/>
    <w:rsid w:val="00EA0EC1"/>
    <w:rsid w:val="00EA0FA0"/>
    <w:rsid w:val="00EA15C4"/>
    <w:rsid w:val="00EA1DAB"/>
    <w:rsid w:val="00EA2BAD"/>
    <w:rsid w:val="00EA3254"/>
    <w:rsid w:val="00EA4535"/>
    <w:rsid w:val="00EA5771"/>
    <w:rsid w:val="00EA5902"/>
    <w:rsid w:val="00EA6557"/>
    <w:rsid w:val="00EA7753"/>
    <w:rsid w:val="00EA7865"/>
    <w:rsid w:val="00EA7955"/>
    <w:rsid w:val="00EB071D"/>
    <w:rsid w:val="00EB1144"/>
    <w:rsid w:val="00EB1395"/>
    <w:rsid w:val="00EB171F"/>
    <w:rsid w:val="00EB24C7"/>
    <w:rsid w:val="00EB3B50"/>
    <w:rsid w:val="00EB3D5B"/>
    <w:rsid w:val="00EB5EC5"/>
    <w:rsid w:val="00EB6841"/>
    <w:rsid w:val="00EB765B"/>
    <w:rsid w:val="00EB783F"/>
    <w:rsid w:val="00EB798C"/>
    <w:rsid w:val="00EB7E35"/>
    <w:rsid w:val="00EC018F"/>
    <w:rsid w:val="00EC12AF"/>
    <w:rsid w:val="00EC2994"/>
    <w:rsid w:val="00EC3C9C"/>
    <w:rsid w:val="00EC400B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C02"/>
    <w:rsid w:val="00ED11A5"/>
    <w:rsid w:val="00ED12B4"/>
    <w:rsid w:val="00ED12FF"/>
    <w:rsid w:val="00ED151F"/>
    <w:rsid w:val="00ED24C6"/>
    <w:rsid w:val="00ED2AF7"/>
    <w:rsid w:val="00ED2BF1"/>
    <w:rsid w:val="00ED2F5C"/>
    <w:rsid w:val="00ED3CC6"/>
    <w:rsid w:val="00ED4ACD"/>
    <w:rsid w:val="00ED5FD7"/>
    <w:rsid w:val="00ED667A"/>
    <w:rsid w:val="00ED6730"/>
    <w:rsid w:val="00ED7327"/>
    <w:rsid w:val="00ED771F"/>
    <w:rsid w:val="00ED7EA5"/>
    <w:rsid w:val="00EE0125"/>
    <w:rsid w:val="00EE0327"/>
    <w:rsid w:val="00EE037E"/>
    <w:rsid w:val="00EE103C"/>
    <w:rsid w:val="00EE1D3E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F50"/>
    <w:rsid w:val="00F07E62"/>
    <w:rsid w:val="00F10113"/>
    <w:rsid w:val="00F105F4"/>
    <w:rsid w:val="00F10BD6"/>
    <w:rsid w:val="00F10E00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DC0"/>
    <w:rsid w:val="00F2000C"/>
    <w:rsid w:val="00F208D9"/>
    <w:rsid w:val="00F2096A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C44"/>
    <w:rsid w:val="00F327C5"/>
    <w:rsid w:val="00F32D90"/>
    <w:rsid w:val="00F32F0D"/>
    <w:rsid w:val="00F33964"/>
    <w:rsid w:val="00F33A90"/>
    <w:rsid w:val="00F33B81"/>
    <w:rsid w:val="00F34967"/>
    <w:rsid w:val="00F34CFD"/>
    <w:rsid w:val="00F352EF"/>
    <w:rsid w:val="00F3634D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306E"/>
    <w:rsid w:val="00F630A9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720"/>
    <w:rsid w:val="00F73D66"/>
    <w:rsid w:val="00F74FE1"/>
    <w:rsid w:val="00F7573A"/>
    <w:rsid w:val="00F75933"/>
    <w:rsid w:val="00F76075"/>
    <w:rsid w:val="00F760D0"/>
    <w:rsid w:val="00F7687D"/>
    <w:rsid w:val="00F76E7A"/>
    <w:rsid w:val="00F77663"/>
    <w:rsid w:val="00F77D07"/>
    <w:rsid w:val="00F8094D"/>
    <w:rsid w:val="00F80E2D"/>
    <w:rsid w:val="00F8123B"/>
    <w:rsid w:val="00F8184D"/>
    <w:rsid w:val="00F819FA"/>
    <w:rsid w:val="00F81B96"/>
    <w:rsid w:val="00F8217A"/>
    <w:rsid w:val="00F82AC4"/>
    <w:rsid w:val="00F839CD"/>
    <w:rsid w:val="00F83B6C"/>
    <w:rsid w:val="00F8498C"/>
    <w:rsid w:val="00F8522B"/>
    <w:rsid w:val="00F8575A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B4B"/>
    <w:rsid w:val="00F92837"/>
    <w:rsid w:val="00F92B05"/>
    <w:rsid w:val="00F92C41"/>
    <w:rsid w:val="00F92E1D"/>
    <w:rsid w:val="00F93256"/>
    <w:rsid w:val="00F9356E"/>
    <w:rsid w:val="00F93744"/>
    <w:rsid w:val="00F93D92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1550"/>
    <w:rsid w:val="00FA25A5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FFE"/>
    <w:rsid w:val="00FB073F"/>
    <w:rsid w:val="00FB0D9A"/>
    <w:rsid w:val="00FB11E6"/>
    <w:rsid w:val="00FB1DFD"/>
    <w:rsid w:val="00FB29C6"/>
    <w:rsid w:val="00FB2AF1"/>
    <w:rsid w:val="00FB2C17"/>
    <w:rsid w:val="00FB33D8"/>
    <w:rsid w:val="00FB4159"/>
    <w:rsid w:val="00FB41A1"/>
    <w:rsid w:val="00FB4E95"/>
    <w:rsid w:val="00FB5A44"/>
    <w:rsid w:val="00FB5D5B"/>
    <w:rsid w:val="00FB5E0E"/>
    <w:rsid w:val="00FB6F8D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407"/>
    <w:rsid w:val="00FC2431"/>
    <w:rsid w:val="00FC2994"/>
    <w:rsid w:val="00FC320C"/>
    <w:rsid w:val="00FC33E4"/>
    <w:rsid w:val="00FC3F7F"/>
    <w:rsid w:val="00FC44B6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E04A4"/>
    <w:rsid w:val="00FE1260"/>
    <w:rsid w:val="00FE1276"/>
    <w:rsid w:val="00FE1FB5"/>
    <w:rsid w:val="00FE2074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A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3A47F24364C428DF988336AD3C4F8" ma:contentTypeVersion="4" ma:contentTypeDescription="Create a new document." ma:contentTypeScope="" ma:versionID="434c43b960e86e47b8f26a4d85e5b492">
  <xsd:schema xmlns:xsd="http://www.w3.org/2001/XMLSchema" xmlns:xs="http://www.w3.org/2001/XMLSchema" xmlns:p="http://schemas.microsoft.com/office/2006/metadata/properties" xmlns:ns2="b168e262-699a-428d-abca-3d7ae2530bbc" targetNamespace="http://schemas.microsoft.com/office/2006/metadata/properties" ma:root="true" ma:fieldsID="33d542f26a3f2dc0596404b40229cced" ns2:_="">
    <xsd:import namespace="b168e262-699a-428d-abca-3d7ae2530b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8e262-699a-428d-abca-3d7ae2530b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200830-5CAF-4893-9FA0-F2C44A217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8e262-699a-428d-abca-3d7ae2530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9DE193-191A-4348-AAD7-E030E44F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4</Pages>
  <Words>964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Natnapin Wongratpanya</cp:lastModifiedBy>
  <cp:revision>2</cp:revision>
  <cp:lastPrinted>2022-02-23T12:27:00Z</cp:lastPrinted>
  <dcterms:created xsi:type="dcterms:W3CDTF">2022-05-18T10:15:00Z</dcterms:created>
  <dcterms:modified xsi:type="dcterms:W3CDTF">2022-05-18T10:15:00Z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-1156433609</vt:i4>
  </property>
  <property fmtid="{D5CDD505-2E9C-101B-9397-08002B2CF9AE}" pid="3" name="ContentTypeId">
    <vt:lpwstr>0x0101008783A47F24364C428DF988336AD3C4F8</vt:lpwstr>
  </property>
</Properties>
</file>