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CC96A" w14:textId="64C564E6" w:rsidR="006922F4" w:rsidRDefault="00492B77" w:rsidP="00492B77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bookmarkStart w:id="0" w:name="_GoBack"/>
      <w:bookmarkEnd w:id="0"/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</w:t>
      </w:r>
      <w:r w:rsidR="006922F4" w:rsidRPr="003D5B92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มาย</w:t>
      </w:r>
      <w:bookmarkStart w:id="1" w:name="_Hlk60849403"/>
      <w:r w:rsidR="006922F4" w:rsidRPr="003D5B92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เหตุ</w:t>
      </w:r>
      <w:r w:rsidR="006922F4" w:rsidRPr="003D5B92">
        <w:rPr>
          <w:rFonts w:ascii="Angsana New" w:hAnsi="Angsana New" w:cs="Angsana New"/>
          <w:b w:val="0"/>
          <w:bCs/>
          <w:sz w:val="30"/>
          <w:szCs w:val="30"/>
        </w:rPr>
        <w:tab/>
      </w:r>
      <w:r w:rsidR="006922F4" w:rsidRPr="003D5B92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สารบัญ   </w:t>
      </w:r>
    </w:p>
    <w:p w14:paraId="55B7C997" w14:textId="77777777" w:rsidR="002B31E6" w:rsidRDefault="002B31E6" w:rsidP="00345ECE">
      <w:pPr>
        <w:pStyle w:val="IndexHeading1"/>
        <w:spacing w:after="0" w:line="240" w:lineRule="auto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06BD76C8" w14:textId="77777777" w:rsidR="006922F4" w:rsidRPr="0074344F" w:rsidRDefault="006922F4" w:rsidP="000D2591">
      <w:pPr>
        <w:pStyle w:val="IndexHeading1"/>
        <w:numPr>
          <w:ilvl w:val="0"/>
          <w:numId w:val="18"/>
        </w:numPr>
        <w:spacing w:after="0" w:line="240" w:lineRule="auto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74344F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2D8290BA" w14:textId="150EFC8F" w:rsidR="00D42840" w:rsidRDefault="00D113D2" w:rsidP="000D2591">
      <w:pPr>
        <w:pStyle w:val="IndexHeading1"/>
        <w:numPr>
          <w:ilvl w:val="0"/>
          <w:numId w:val="18"/>
        </w:numPr>
        <w:spacing w:after="0" w:line="240" w:lineRule="auto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B33F9D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04F700A6" w14:textId="6FC13B89" w:rsidR="009724F7" w:rsidRPr="00B33F9D" w:rsidRDefault="00D113D2" w:rsidP="000D2591">
      <w:pPr>
        <w:pStyle w:val="IndexHeading1"/>
        <w:numPr>
          <w:ilvl w:val="0"/>
          <w:numId w:val="18"/>
        </w:numPr>
        <w:spacing w:after="0" w:line="240" w:lineRule="auto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B33F9D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นโยบายการบัญชีที่สำคัญ</w:t>
      </w:r>
    </w:p>
    <w:p w14:paraId="2D01E71D" w14:textId="77777777" w:rsidR="006D2404" w:rsidRPr="00B33F9D" w:rsidRDefault="006D2404" w:rsidP="000D2591">
      <w:pPr>
        <w:pStyle w:val="IndexHeading1"/>
        <w:numPr>
          <w:ilvl w:val="0"/>
          <w:numId w:val="18"/>
        </w:numPr>
        <w:spacing w:after="0" w:line="240" w:lineRule="auto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14BE3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9E6101B" w14:textId="1481124D" w:rsidR="003D46AC" w:rsidRPr="00B33F9D" w:rsidRDefault="00636E8F" w:rsidP="000D2591">
      <w:pPr>
        <w:pStyle w:val="IndexHeading1"/>
        <w:numPr>
          <w:ilvl w:val="0"/>
          <w:numId w:val="18"/>
        </w:numPr>
        <w:spacing w:after="0" w:line="240" w:lineRule="auto"/>
        <w:ind w:left="1260" w:hanging="117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B33F9D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  <w:r w:rsidR="008609F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</w:t>
      </w:r>
    </w:p>
    <w:p w14:paraId="6AF44319" w14:textId="47879B4E" w:rsidR="00047C1C" w:rsidRPr="00676EED" w:rsidRDefault="00047C1C" w:rsidP="000D2591">
      <w:pPr>
        <w:pStyle w:val="IndexHeading1"/>
        <w:numPr>
          <w:ilvl w:val="0"/>
          <w:numId w:val="18"/>
        </w:numPr>
        <w:spacing w:after="0" w:line="240" w:lineRule="auto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676EED"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</w:t>
      </w:r>
    </w:p>
    <w:p w14:paraId="44E9CE3F" w14:textId="42E87599" w:rsidR="000B7F99" w:rsidRPr="00B33F9D" w:rsidRDefault="003B3347" w:rsidP="000D2591">
      <w:pPr>
        <w:pStyle w:val="IndexHeading1"/>
        <w:numPr>
          <w:ilvl w:val="0"/>
          <w:numId w:val="18"/>
        </w:numPr>
        <w:spacing w:after="0" w:line="240" w:lineRule="auto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B33F9D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70983231" w14:textId="7A49A621" w:rsidR="003B3347" w:rsidRPr="00B33F9D" w:rsidRDefault="003B3347" w:rsidP="000D2591">
      <w:pPr>
        <w:pStyle w:val="IndexHeading1"/>
        <w:numPr>
          <w:ilvl w:val="0"/>
          <w:numId w:val="18"/>
        </w:numPr>
        <w:spacing w:after="0" w:line="240" w:lineRule="auto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B33F9D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สินทรัพย์หมุนเวียนอื่น</w:t>
      </w:r>
    </w:p>
    <w:p w14:paraId="589A3328" w14:textId="355D59C6" w:rsidR="00D756D6" w:rsidRDefault="003B3347" w:rsidP="000D2591">
      <w:pPr>
        <w:pStyle w:val="IndexHeading1"/>
        <w:numPr>
          <w:ilvl w:val="0"/>
          <w:numId w:val="18"/>
        </w:numPr>
        <w:spacing w:after="0" w:line="240" w:lineRule="auto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33F9D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5764411D" w14:textId="35DDA4CA" w:rsidR="00943C46" w:rsidRDefault="003B3347" w:rsidP="000D2591">
      <w:pPr>
        <w:pStyle w:val="IndexHeading1"/>
        <w:numPr>
          <w:ilvl w:val="0"/>
          <w:numId w:val="18"/>
        </w:numPr>
        <w:spacing w:after="0" w:line="240" w:lineRule="auto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B33F9D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13079926" w14:textId="16923F25" w:rsidR="002D2C7D" w:rsidRPr="002D2C7D" w:rsidRDefault="002D2C7D" w:rsidP="002D2C7D">
      <w:pPr>
        <w:pStyle w:val="IndexHeading1"/>
        <w:numPr>
          <w:ilvl w:val="0"/>
          <w:numId w:val="18"/>
        </w:numPr>
        <w:spacing w:after="0" w:line="240" w:lineRule="auto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เจ้าหนี้หมุนเวียนอื่น</w:t>
      </w:r>
    </w:p>
    <w:p w14:paraId="22B37072" w14:textId="58E99BE8" w:rsidR="00644540" w:rsidRPr="00472C7F" w:rsidRDefault="008609FE" w:rsidP="000D2591">
      <w:pPr>
        <w:pStyle w:val="IndexHeading1"/>
        <w:numPr>
          <w:ilvl w:val="0"/>
          <w:numId w:val="18"/>
        </w:numPr>
        <w:spacing w:after="0" w:line="240" w:lineRule="auto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2C7F">
        <w:rPr>
          <w:rFonts w:asciiTheme="majorBidi" w:hAnsiTheme="majorBidi" w:cstheme="majorBidi" w:hint="cs"/>
          <w:sz w:val="30"/>
          <w:szCs w:val="30"/>
          <w:cs/>
          <w:lang w:bidi="th-TH"/>
        </w:rPr>
        <w:t>ทุนเรือนหุ้น</w:t>
      </w:r>
    </w:p>
    <w:p w14:paraId="02851BAC" w14:textId="0B8D08FA" w:rsidR="006922F4" w:rsidRPr="00676EED" w:rsidRDefault="00FA562A" w:rsidP="000D2591">
      <w:pPr>
        <w:pStyle w:val="IndexHeading1"/>
        <w:numPr>
          <w:ilvl w:val="0"/>
          <w:numId w:val="18"/>
        </w:numPr>
        <w:spacing w:after="0" w:line="240" w:lineRule="auto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33F9D">
        <w:rPr>
          <w:rFonts w:asciiTheme="majorBidi" w:hAnsiTheme="majorBidi" w:cstheme="majorBidi"/>
          <w:sz w:val="30"/>
          <w:szCs w:val="30"/>
          <w:cs/>
          <w:lang w:bidi="th-TH"/>
        </w:rPr>
        <w:t>ส่วนเกิน</w:t>
      </w:r>
      <w:r w:rsidRPr="00676EED">
        <w:rPr>
          <w:rFonts w:asciiTheme="majorBidi" w:hAnsiTheme="majorBidi" w:cstheme="majorBidi"/>
          <w:sz w:val="30"/>
          <w:szCs w:val="30"/>
          <w:cs/>
          <w:lang w:bidi="th-TH"/>
        </w:rPr>
        <w:t>ทุนและ</w:t>
      </w:r>
      <w:r w:rsidR="00731D14" w:rsidRPr="00676EED">
        <w:rPr>
          <w:rFonts w:asciiTheme="majorBidi" w:hAnsiTheme="majorBidi" w:cstheme="majorBidi" w:hint="cs"/>
          <w:sz w:val="30"/>
          <w:szCs w:val="30"/>
          <w:cs/>
          <w:lang w:bidi="th-TH"/>
        </w:rPr>
        <w:t>สำรอง</w:t>
      </w:r>
      <w:r w:rsidR="00731D14" w:rsidRPr="00676EED">
        <w:rPr>
          <w:rFonts w:asciiTheme="majorBidi" w:hAnsiTheme="majorBidi" w:cs="Angsana New"/>
          <w:sz w:val="30"/>
          <w:szCs w:val="30"/>
          <w:cs/>
          <w:lang w:bidi="th-TH"/>
        </w:rPr>
        <w:t>ตามกฎหมาย</w:t>
      </w:r>
    </w:p>
    <w:p w14:paraId="747EB946" w14:textId="775DB216" w:rsidR="0011678B" w:rsidRPr="00B33F9D" w:rsidRDefault="0011678B" w:rsidP="000D2591">
      <w:pPr>
        <w:pStyle w:val="IndexHeading1"/>
        <w:numPr>
          <w:ilvl w:val="0"/>
          <w:numId w:val="18"/>
        </w:numPr>
        <w:spacing w:after="0" w:line="240" w:lineRule="auto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33F9D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57764F0B" w14:textId="1F8873A7" w:rsidR="00CB217B" w:rsidRPr="00B33F9D" w:rsidRDefault="00133E69" w:rsidP="000D2591">
      <w:pPr>
        <w:pStyle w:val="IndexHeading1"/>
        <w:numPr>
          <w:ilvl w:val="0"/>
          <w:numId w:val="18"/>
        </w:numPr>
        <w:spacing w:after="0" w:line="240" w:lineRule="auto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B33F9D">
        <w:rPr>
          <w:rFonts w:ascii="Angsana New" w:hAnsi="Angsana New" w:cs="Angsana New"/>
          <w:sz w:val="30"/>
          <w:szCs w:val="30"/>
          <w:cs/>
          <w:lang w:bidi="th-TH"/>
        </w:rPr>
        <w:t>ค่าใช้จ่ายผลประโยชน์ของ</w:t>
      </w:r>
      <w:r w:rsidR="003B67D6" w:rsidRPr="00B33F9D">
        <w:rPr>
          <w:rFonts w:asciiTheme="majorBidi" w:hAnsiTheme="majorBidi" w:cstheme="majorBidi"/>
          <w:sz w:val="30"/>
          <w:szCs w:val="30"/>
          <w:cs/>
          <w:lang w:bidi="th-TH"/>
        </w:rPr>
        <w:t>พนักงาน</w:t>
      </w:r>
    </w:p>
    <w:p w14:paraId="70C32EB6" w14:textId="6BD0386E" w:rsidR="00424F9F" w:rsidRPr="00B33F9D" w:rsidRDefault="00424F9F" w:rsidP="000D2591">
      <w:pPr>
        <w:pStyle w:val="IndexHeading1"/>
        <w:numPr>
          <w:ilvl w:val="0"/>
          <w:numId w:val="18"/>
        </w:numPr>
        <w:spacing w:after="0" w:line="240" w:lineRule="auto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B33F9D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ค่าใช้จ่ายตามลักษณะ</w:t>
      </w:r>
    </w:p>
    <w:p w14:paraId="0AE3F488" w14:textId="77777777" w:rsidR="00943C46" w:rsidRPr="00B33F9D" w:rsidRDefault="00943C46" w:rsidP="000D2591">
      <w:pPr>
        <w:pStyle w:val="IndexHeading1"/>
        <w:numPr>
          <w:ilvl w:val="0"/>
          <w:numId w:val="18"/>
        </w:numPr>
        <w:spacing w:after="0" w:line="240" w:lineRule="auto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B33F9D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6628B4FC" w14:textId="52D29A8D" w:rsidR="006922F4" w:rsidRPr="00B33F9D" w:rsidRDefault="00D113D2" w:rsidP="000D2591">
      <w:pPr>
        <w:pStyle w:val="IndexHeading1"/>
        <w:numPr>
          <w:ilvl w:val="0"/>
          <w:numId w:val="18"/>
        </w:numPr>
        <w:spacing w:after="0" w:line="240" w:lineRule="auto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33F9D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  <w:r w:rsidR="004B3B29" w:rsidRPr="00B33F9D">
        <w:rPr>
          <w:rFonts w:asciiTheme="majorBidi" w:hAnsiTheme="majorBidi" w:cstheme="majorBidi"/>
          <w:sz w:val="30"/>
          <w:szCs w:val="30"/>
          <w:cs/>
          <w:lang w:bidi="th-TH"/>
        </w:rPr>
        <w:t>ขั้นพื้นฐาน</w:t>
      </w:r>
    </w:p>
    <w:p w14:paraId="109D0E02" w14:textId="340CB4DC" w:rsidR="00615412" w:rsidRPr="00B33F9D" w:rsidRDefault="00615412" w:rsidP="000D2591">
      <w:pPr>
        <w:pStyle w:val="IndexHeading1"/>
        <w:numPr>
          <w:ilvl w:val="0"/>
          <w:numId w:val="18"/>
        </w:numPr>
        <w:spacing w:after="0" w:line="240" w:lineRule="auto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33F9D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66832E31" w14:textId="630D66B6" w:rsidR="00FE04A4" w:rsidRPr="0074344F" w:rsidRDefault="00FE04A4" w:rsidP="000D2591">
      <w:pPr>
        <w:pStyle w:val="IndexHeading1"/>
        <w:numPr>
          <w:ilvl w:val="0"/>
          <w:numId w:val="18"/>
        </w:numPr>
        <w:spacing w:after="0" w:line="240" w:lineRule="auto"/>
        <w:ind w:left="1260" w:hanging="117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74344F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การบริหารจัดการทุน</w:t>
      </w:r>
    </w:p>
    <w:p w14:paraId="343F21BC" w14:textId="623732E5" w:rsidR="0091426F" w:rsidRDefault="00D113D2" w:rsidP="000D2591">
      <w:pPr>
        <w:pStyle w:val="IndexHeading1"/>
        <w:numPr>
          <w:ilvl w:val="0"/>
          <w:numId w:val="18"/>
        </w:numPr>
        <w:spacing w:after="0" w:line="240" w:lineRule="auto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74344F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</w:t>
      </w:r>
      <w:r w:rsidR="006922F4" w:rsidRPr="0074344F">
        <w:rPr>
          <w:rFonts w:asciiTheme="majorBidi" w:hAnsiTheme="majorBidi" w:cstheme="majorBidi"/>
          <w:sz w:val="30"/>
          <w:szCs w:val="30"/>
          <w:cs/>
          <w:lang w:bidi="th-TH"/>
        </w:rPr>
        <w:t>กัน</w:t>
      </w:r>
    </w:p>
    <w:p w14:paraId="19C944E8" w14:textId="77777777" w:rsidR="00CE6272" w:rsidRPr="00CE6272" w:rsidRDefault="00CE6272" w:rsidP="00CE6272">
      <w:pPr>
        <w:pStyle w:val="IndexHeading1"/>
        <w:numPr>
          <w:ilvl w:val="0"/>
          <w:numId w:val="18"/>
        </w:numPr>
        <w:spacing w:after="0" w:line="240" w:lineRule="auto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CE6272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</w:t>
      </w:r>
      <w:r w:rsidRPr="00CE6272">
        <w:rPr>
          <w:rFonts w:asciiTheme="majorBidi" w:hAnsiTheme="majorBidi" w:cs="Angsana New"/>
          <w:sz w:val="30"/>
          <w:szCs w:val="30"/>
          <w:cs/>
          <w:lang w:bidi="th-TH"/>
        </w:rPr>
        <w:t>ภายหลังรอบระยะเวลารายงาน</w:t>
      </w:r>
    </w:p>
    <w:p w14:paraId="7AA86AE8" w14:textId="77777777" w:rsidR="00CE6272" w:rsidRPr="0074344F" w:rsidRDefault="00CE6272" w:rsidP="00CE6272">
      <w:pPr>
        <w:pStyle w:val="IndexHeading1"/>
        <w:spacing w:after="0" w:line="240" w:lineRule="auto"/>
        <w:ind w:left="1260" w:firstLine="0"/>
        <w:outlineLvl w:val="0"/>
        <w:rPr>
          <w:rFonts w:asciiTheme="majorBidi" w:hAnsiTheme="majorBidi" w:cstheme="majorBidi"/>
          <w:sz w:val="30"/>
          <w:szCs w:val="30"/>
        </w:rPr>
      </w:pPr>
    </w:p>
    <w:bookmarkEnd w:id="1"/>
    <w:p w14:paraId="2FAB7F2C" w14:textId="77777777" w:rsidR="004F361E" w:rsidRPr="0091426F" w:rsidRDefault="006922F4" w:rsidP="00F950D6">
      <w:pPr>
        <w:pStyle w:val="IndexHeading1"/>
        <w:spacing w:after="0" w:line="240" w:lineRule="auto"/>
        <w:ind w:hanging="594"/>
        <w:jc w:val="thaiDistribute"/>
        <w:outlineLvl w:val="0"/>
        <w:rPr>
          <w:rFonts w:ascii="Angsana New" w:hAnsi="Angsana New"/>
          <w:sz w:val="30"/>
          <w:szCs w:val="30"/>
        </w:rPr>
      </w:pPr>
      <w:r w:rsidRPr="00F950D6">
        <w:rPr>
          <w:rFonts w:asciiTheme="majorBidi" w:hAnsiTheme="majorBidi" w:cstheme="majorBidi"/>
          <w:sz w:val="30"/>
          <w:szCs w:val="30"/>
          <w:rtl/>
          <w:cs/>
          <w:lang w:bidi="th-TH"/>
        </w:rPr>
        <w:br w:type="page"/>
      </w:r>
      <w:r w:rsidR="004F361E" w:rsidRPr="0091426F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หมา</w:t>
      </w:r>
      <w:r w:rsidR="004F361E" w:rsidRPr="0091426F">
        <w:rPr>
          <w:rFonts w:ascii="Angsana New" w:hAnsi="Angsana New" w:cs="Angsana New"/>
          <w:sz w:val="30"/>
          <w:szCs w:val="30"/>
          <w:cs/>
          <w:lang w:bidi="th-TH"/>
        </w:rPr>
        <w:t>ยเหตุประกอบงบการเงินเป็นส่วนหนึ่งของงบการเงินนี้</w:t>
      </w:r>
    </w:p>
    <w:p w14:paraId="613A8E27" w14:textId="77777777" w:rsidR="004F361E" w:rsidRPr="00B85FF2" w:rsidRDefault="004F361E" w:rsidP="004F3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28"/>
          <w:szCs w:val="28"/>
        </w:rPr>
      </w:pPr>
    </w:p>
    <w:p w14:paraId="1E6C5FD6" w14:textId="669F8F2C" w:rsidR="00F64577" w:rsidRPr="0091426F" w:rsidRDefault="004F361E" w:rsidP="00F64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17" w:firstLine="540"/>
        <w:jc w:val="both"/>
        <w:rPr>
          <w:rFonts w:ascii="Angsana New" w:hAnsi="Angsana New"/>
          <w:sz w:val="30"/>
          <w:szCs w:val="30"/>
        </w:rPr>
      </w:pPr>
      <w:r w:rsidRPr="0091426F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5B66A6">
        <w:rPr>
          <w:rFonts w:ascii="Angsana New" w:hAnsi="Angsana New" w:hint="cs"/>
          <w:sz w:val="30"/>
          <w:szCs w:val="30"/>
          <w:cs/>
        </w:rPr>
        <w:t>คณะ</w:t>
      </w:r>
      <w:r w:rsidRPr="0091426F">
        <w:rPr>
          <w:rFonts w:ascii="Angsana New" w:hAnsi="Angsana New"/>
          <w:sz w:val="30"/>
          <w:szCs w:val="30"/>
          <w:cs/>
        </w:rPr>
        <w:t>กรรมการ</w:t>
      </w:r>
      <w:r w:rsidR="00630ECF">
        <w:rPr>
          <w:rFonts w:ascii="Angsana New" w:hAnsi="Angsana New" w:hint="cs"/>
          <w:sz w:val="30"/>
          <w:szCs w:val="30"/>
          <w:cs/>
        </w:rPr>
        <w:t>บริษัท</w:t>
      </w:r>
      <w:r w:rsidRPr="004852B1">
        <w:rPr>
          <w:rFonts w:ascii="Angsana New" w:hAnsi="Angsana New"/>
          <w:sz w:val="30"/>
          <w:szCs w:val="30"/>
          <w:cs/>
        </w:rPr>
        <w:t>เมื่อวันที่</w:t>
      </w:r>
      <w:r w:rsidR="00731D14">
        <w:rPr>
          <w:rFonts w:ascii="Angsana New" w:hAnsi="Angsana New" w:hint="cs"/>
          <w:sz w:val="30"/>
          <w:szCs w:val="30"/>
          <w:cs/>
        </w:rPr>
        <w:t xml:space="preserve"> </w:t>
      </w:r>
      <w:r w:rsidR="00AC0571" w:rsidRPr="00AC0571">
        <w:rPr>
          <w:rFonts w:ascii="Angsana New" w:hAnsi="Angsana New"/>
          <w:sz w:val="30"/>
          <w:szCs w:val="30"/>
        </w:rPr>
        <w:t>28</w:t>
      </w:r>
      <w:r w:rsidR="00731D14" w:rsidRPr="00731D14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AC0571" w:rsidRPr="00AC0571">
        <w:rPr>
          <w:rFonts w:ascii="Angsana New" w:hAnsi="Angsana New"/>
          <w:sz w:val="30"/>
          <w:szCs w:val="30"/>
        </w:rPr>
        <w:t>2565</w:t>
      </w:r>
    </w:p>
    <w:p w14:paraId="3EA55D46" w14:textId="77777777" w:rsidR="008F7D40" w:rsidRPr="00B85FF2" w:rsidRDefault="008F7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8"/>
          <w:szCs w:val="28"/>
          <w:cs/>
        </w:rPr>
      </w:pPr>
    </w:p>
    <w:p w14:paraId="68F819AC" w14:textId="77777777" w:rsidR="0077361D" w:rsidRPr="0091426F" w:rsidRDefault="0057196D" w:rsidP="004F361E">
      <w:pPr>
        <w:pStyle w:val="Heading9"/>
        <w:numPr>
          <w:ilvl w:val="0"/>
          <w:numId w:val="16"/>
        </w:numPr>
        <w:tabs>
          <w:tab w:val="clear" w:pos="360"/>
          <w:tab w:val="num" w:pos="540"/>
        </w:tabs>
        <w:ind w:left="540" w:hanging="540"/>
        <w:rPr>
          <w:rFonts w:ascii="Angsana New" w:hAnsi="Angsana New" w:cs="Angsana New"/>
        </w:rPr>
      </w:pPr>
      <w:r w:rsidRPr="0091426F">
        <w:rPr>
          <w:rFonts w:ascii="Angsana New" w:hAnsi="Angsana New" w:cs="Angsana New"/>
          <w:cs/>
        </w:rPr>
        <w:t>ข้อมูล</w:t>
      </w:r>
      <w:r w:rsidR="0077361D" w:rsidRPr="0091426F">
        <w:rPr>
          <w:rFonts w:ascii="Angsana New" w:hAnsi="Angsana New" w:cs="Angsana New"/>
          <w:cs/>
        </w:rPr>
        <w:t xml:space="preserve">ทั่วไป </w:t>
      </w:r>
    </w:p>
    <w:p w14:paraId="10FDD41F" w14:textId="77777777" w:rsidR="005E0586" w:rsidRPr="00B85FF2" w:rsidRDefault="005E0586" w:rsidP="00345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27071AA8" w14:textId="3BB47F70" w:rsidR="00C945C4" w:rsidRDefault="008C2409" w:rsidP="006D2404">
      <w:pPr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25319C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 </w:t>
      </w:r>
      <w:r w:rsidR="0025319C" w:rsidRPr="0025319C">
        <w:rPr>
          <w:rFonts w:asciiTheme="majorBidi" w:hAnsiTheme="majorBidi" w:cstheme="majorBidi"/>
          <w:spacing w:val="-2"/>
          <w:sz w:val="30"/>
          <w:szCs w:val="30"/>
          <w:cs/>
        </w:rPr>
        <w:t>โรแยล พลัส</w:t>
      </w:r>
      <w:r w:rsidR="00AB740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33E69" w:rsidRPr="0091426F">
        <w:rPr>
          <w:rFonts w:asciiTheme="majorBidi" w:hAnsiTheme="majorBidi" w:cstheme="majorBidi"/>
          <w:spacing w:val="-2"/>
          <w:sz w:val="30"/>
          <w:szCs w:val="30"/>
          <w:cs/>
        </w:rPr>
        <w:t>จำกัด</w:t>
      </w:r>
      <w:r w:rsidR="00954E31" w:rsidRPr="00954E31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954E31" w:rsidRPr="00954E31">
        <w:rPr>
          <w:rFonts w:ascii="Angsana New" w:hAnsi="Angsana New"/>
          <w:sz w:val="30"/>
          <w:szCs w:val="30"/>
          <w:cs/>
          <w:lang w:val="th-TH"/>
        </w:rPr>
        <w:t>(มหาชน)</w:t>
      </w:r>
      <w:r w:rsidR="00133E69" w:rsidRPr="00954E3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33E69" w:rsidRPr="0091426F">
        <w:rPr>
          <w:rFonts w:ascii="Angsana New" w:hAnsi="Angsana New"/>
          <w:spacing w:val="-2"/>
          <w:sz w:val="30"/>
          <w:szCs w:val="30"/>
          <w:cs/>
        </w:rPr>
        <w:t>“บริษัท”</w:t>
      </w:r>
      <w:r w:rsidRPr="0091426F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เป็นนิติบุคคลที่จัดตั้งขึ้นในประเทศไทยเมื่อวันที่ </w:t>
      </w:r>
      <w:r w:rsidRPr="0091426F">
        <w:rPr>
          <w:rFonts w:ascii="Angsana New" w:hAnsi="Angsana New"/>
          <w:spacing w:val="-2"/>
          <w:sz w:val="30"/>
          <w:szCs w:val="30"/>
        </w:rPr>
        <w:t>2</w:t>
      </w:r>
      <w:r w:rsidR="0025319C">
        <w:rPr>
          <w:rFonts w:ascii="Angsana New" w:hAnsi="Angsana New"/>
          <w:spacing w:val="-2"/>
          <w:sz w:val="30"/>
          <w:szCs w:val="30"/>
        </w:rPr>
        <w:t xml:space="preserve">4 </w:t>
      </w:r>
      <w:r w:rsidR="0025319C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="0025319C">
        <w:rPr>
          <w:rFonts w:ascii="Angsana New" w:hAnsi="Angsana New"/>
          <w:spacing w:val="-2"/>
          <w:sz w:val="30"/>
          <w:szCs w:val="30"/>
        </w:rPr>
        <w:t>2541</w:t>
      </w:r>
      <w:r w:rsidRPr="0091426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852B1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="004F361E" w:rsidRPr="0091426F">
        <w:rPr>
          <w:rFonts w:ascii="Angsana New" w:hAnsi="Angsana New"/>
          <w:spacing w:val="-2"/>
          <w:sz w:val="30"/>
          <w:szCs w:val="30"/>
          <w:cs/>
        </w:rPr>
        <w:t>มีที่อยู่จดทะเบียน</w:t>
      </w:r>
      <w:r w:rsidR="00C945C4">
        <w:rPr>
          <w:rFonts w:ascii="Angsana New" w:hAnsi="Angsana New" w:hint="cs"/>
          <w:spacing w:val="-2"/>
          <w:sz w:val="30"/>
          <w:szCs w:val="30"/>
          <w:cs/>
        </w:rPr>
        <w:t>สำนักงานใหญ่และสาข</w:t>
      </w:r>
      <w:r w:rsidR="00C945C4" w:rsidRPr="00D64A1D">
        <w:rPr>
          <w:rFonts w:ascii="Angsana New" w:hAnsi="Angsana New" w:hint="cs"/>
          <w:spacing w:val="-2"/>
          <w:sz w:val="30"/>
          <w:szCs w:val="30"/>
          <w:cs/>
        </w:rPr>
        <w:t>าดังนี้</w:t>
      </w:r>
      <w:r w:rsidR="00DF4554" w:rsidRPr="00D64A1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687C0AFF" w14:textId="77777777" w:rsidR="00C945C4" w:rsidRPr="00B85FF2" w:rsidRDefault="00C945C4" w:rsidP="00C945C4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79BEC847" w14:textId="12CD657C" w:rsidR="00C945C4" w:rsidRDefault="00C945C4" w:rsidP="00D14AD9">
      <w:pPr>
        <w:tabs>
          <w:tab w:val="clear" w:pos="2580"/>
          <w:tab w:val="clear" w:pos="2807"/>
          <w:tab w:val="left" w:pos="2340"/>
          <w:tab w:val="left" w:pos="2430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สำนักงานใหญ่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D14AD9">
        <w:rPr>
          <w:rFonts w:ascii="Angsana New" w:hAnsi="Angsana New"/>
          <w:sz w:val="30"/>
          <w:szCs w:val="30"/>
          <w:cs/>
        </w:rPr>
        <w:t xml:space="preserve">       </w:t>
      </w:r>
      <w:r w:rsidR="00D14AD9"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  <w:cs/>
        </w:rPr>
        <w:t>:</w:t>
      </w:r>
      <w:r w:rsidR="00D14AD9"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 xml:space="preserve">เลขที่ </w:t>
      </w:r>
      <w:r w:rsidRPr="003E0213">
        <w:rPr>
          <w:rFonts w:ascii="Angsana New" w:hAnsi="Angsana New"/>
          <w:spacing w:val="-2"/>
          <w:sz w:val="30"/>
          <w:szCs w:val="30"/>
        </w:rPr>
        <w:t>84</w:t>
      </w:r>
      <w:r w:rsidRPr="003E0213">
        <w:rPr>
          <w:rFonts w:ascii="Angsana New" w:hAnsi="Angsana New"/>
          <w:spacing w:val="-2"/>
          <w:sz w:val="30"/>
          <w:szCs w:val="30"/>
          <w:cs/>
        </w:rPr>
        <w:t>/</w:t>
      </w:r>
      <w:r w:rsidRPr="003E0213">
        <w:rPr>
          <w:rFonts w:ascii="Angsana New" w:hAnsi="Angsana New"/>
          <w:spacing w:val="-2"/>
          <w:sz w:val="30"/>
          <w:szCs w:val="30"/>
        </w:rPr>
        <w:t>3</w:t>
      </w:r>
      <w:r w:rsidRPr="003E0213">
        <w:rPr>
          <w:rFonts w:ascii="Angsana New" w:hAnsi="Angsana New"/>
          <w:spacing w:val="-2"/>
          <w:sz w:val="30"/>
          <w:szCs w:val="30"/>
          <w:cs/>
        </w:rPr>
        <w:t>-</w:t>
      </w:r>
      <w:r w:rsidRPr="003E0213">
        <w:rPr>
          <w:rFonts w:ascii="Angsana New" w:hAnsi="Angsana New"/>
          <w:spacing w:val="-2"/>
          <w:sz w:val="30"/>
          <w:szCs w:val="30"/>
        </w:rPr>
        <w:t>7</w:t>
      </w:r>
      <w:r w:rsidRPr="003E02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E0213">
        <w:rPr>
          <w:rFonts w:ascii="Angsana New" w:hAnsi="Angsana New" w:hint="cs"/>
          <w:spacing w:val="-2"/>
          <w:sz w:val="30"/>
          <w:szCs w:val="30"/>
          <w:cs/>
        </w:rPr>
        <w:t>ถนน</w:t>
      </w:r>
      <w:r w:rsidRPr="003E0213">
        <w:rPr>
          <w:rFonts w:ascii="Angsana New" w:hAnsi="Angsana New"/>
          <w:spacing w:val="-2"/>
          <w:sz w:val="30"/>
          <w:szCs w:val="30"/>
          <w:cs/>
        </w:rPr>
        <w:t xml:space="preserve">พระราม </w:t>
      </w:r>
      <w:r w:rsidRPr="003E0213">
        <w:rPr>
          <w:rFonts w:ascii="Angsana New" w:hAnsi="Angsana New"/>
          <w:spacing w:val="-2"/>
          <w:sz w:val="30"/>
          <w:szCs w:val="30"/>
        </w:rPr>
        <w:t>2</w:t>
      </w:r>
      <w:r w:rsidRPr="003E0213">
        <w:rPr>
          <w:rFonts w:ascii="Angsana New" w:hAnsi="Angsana New"/>
          <w:spacing w:val="-2"/>
          <w:sz w:val="30"/>
          <w:szCs w:val="30"/>
          <w:cs/>
        </w:rPr>
        <w:t xml:space="preserve"> ซอย </w:t>
      </w:r>
      <w:r w:rsidRPr="003E0213">
        <w:rPr>
          <w:rFonts w:ascii="Angsana New" w:hAnsi="Angsana New"/>
          <w:spacing w:val="-2"/>
          <w:sz w:val="30"/>
          <w:szCs w:val="30"/>
        </w:rPr>
        <w:t>69</w:t>
      </w:r>
      <w:r w:rsidRPr="003E0213">
        <w:rPr>
          <w:rFonts w:ascii="Angsana New" w:hAnsi="Angsana New"/>
          <w:spacing w:val="-2"/>
          <w:sz w:val="30"/>
          <w:szCs w:val="30"/>
          <w:cs/>
        </w:rPr>
        <w:t xml:space="preserve"> แขวงแสมดำ เขตบางขุนเทียน </w:t>
      </w:r>
      <w:r w:rsidRPr="0091426F">
        <w:rPr>
          <w:rFonts w:ascii="Angsana New" w:hAnsi="Angsana New"/>
          <w:spacing w:val="-2"/>
          <w:sz w:val="30"/>
          <w:szCs w:val="30"/>
          <w:cs/>
        </w:rPr>
        <w:t>กรุงเทพมหานคร</w:t>
      </w:r>
    </w:p>
    <w:p w14:paraId="1B631EEC" w14:textId="1B468AE8" w:rsidR="00C945C4" w:rsidRDefault="00C945C4" w:rsidP="00D14AD9">
      <w:pPr>
        <w:tabs>
          <w:tab w:val="clear" w:pos="2580"/>
          <w:tab w:val="clear" w:pos="2807"/>
          <w:tab w:val="clear" w:pos="3515"/>
          <w:tab w:val="left" w:pos="2340"/>
          <w:tab w:val="left" w:pos="2430"/>
        </w:tabs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สำนักงานสาขา</w:t>
      </w:r>
      <w:r w:rsidR="00D14AD9">
        <w:rPr>
          <w:rFonts w:ascii="Angsana New" w:hAnsi="Angsana New" w:hint="cs"/>
          <w:sz w:val="30"/>
          <w:szCs w:val="30"/>
          <w:cs/>
        </w:rPr>
        <w:t xml:space="preserve">ที่ </w:t>
      </w:r>
      <w:r w:rsidR="00D14AD9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D14AD9"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  <w:cs/>
        </w:rPr>
        <w:t>:</w:t>
      </w:r>
      <w:r>
        <w:rPr>
          <w:rFonts w:ascii="Angsana New" w:hAnsi="Angsana New"/>
          <w:sz w:val="30"/>
          <w:szCs w:val="30"/>
        </w:rPr>
        <w:tab/>
      </w:r>
      <w:r w:rsidR="0026464C" w:rsidRPr="0026464C">
        <w:rPr>
          <w:rFonts w:ascii="Angsana New" w:hAnsi="Angsana New"/>
          <w:spacing w:val="-2"/>
          <w:sz w:val="30"/>
          <w:szCs w:val="30"/>
          <w:cs/>
        </w:rPr>
        <w:t xml:space="preserve">เลขที่ </w:t>
      </w:r>
      <w:r w:rsidR="0026464C" w:rsidRPr="0026464C">
        <w:rPr>
          <w:rFonts w:ascii="Angsana New" w:hAnsi="Angsana New"/>
          <w:spacing w:val="-2"/>
          <w:sz w:val="30"/>
          <w:szCs w:val="30"/>
        </w:rPr>
        <w:t>29</w:t>
      </w:r>
      <w:r w:rsidR="0026464C" w:rsidRPr="0026464C">
        <w:rPr>
          <w:rFonts w:ascii="Angsana New" w:hAnsi="Angsana New"/>
          <w:spacing w:val="-2"/>
          <w:sz w:val="30"/>
          <w:szCs w:val="30"/>
          <w:cs/>
        </w:rPr>
        <w:t>/</w:t>
      </w:r>
      <w:r w:rsidR="0026464C" w:rsidRPr="0026464C">
        <w:rPr>
          <w:rFonts w:ascii="Angsana New" w:hAnsi="Angsana New"/>
          <w:spacing w:val="-2"/>
          <w:sz w:val="30"/>
          <w:szCs w:val="30"/>
        </w:rPr>
        <w:t>88</w:t>
      </w:r>
      <w:r w:rsidR="0026464C" w:rsidRPr="0026464C">
        <w:rPr>
          <w:rFonts w:ascii="Angsana New" w:hAnsi="Angsana New"/>
          <w:spacing w:val="-2"/>
          <w:sz w:val="30"/>
          <w:szCs w:val="30"/>
          <w:cs/>
        </w:rPr>
        <w:t xml:space="preserve"> หมู่ </w:t>
      </w:r>
      <w:r w:rsidR="0026464C" w:rsidRPr="0026464C">
        <w:rPr>
          <w:rFonts w:ascii="Angsana New" w:hAnsi="Angsana New"/>
          <w:spacing w:val="-2"/>
          <w:sz w:val="30"/>
          <w:szCs w:val="30"/>
        </w:rPr>
        <w:t>8</w:t>
      </w:r>
      <w:r w:rsidR="0026464C" w:rsidRPr="0026464C">
        <w:rPr>
          <w:rFonts w:ascii="Angsana New" w:hAnsi="Angsana New"/>
          <w:spacing w:val="-2"/>
          <w:sz w:val="30"/>
          <w:szCs w:val="30"/>
          <w:cs/>
        </w:rPr>
        <w:t xml:space="preserve"> ตำบลอ้อมน้อย อำเภอกระทุ่มแบน จังหวัดสมุทรสาคร </w:t>
      </w:r>
    </w:p>
    <w:p w14:paraId="025397C4" w14:textId="40551655" w:rsidR="0026464C" w:rsidRDefault="0026464C" w:rsidP="00D14AD9">
      <w:pPr>
        <w:tabs>
          <w:tab w:val="clear" w:pos="2580"/>
          <w:tab w:val="clear" w:pos="2807"/>
          <w:tab w:val="clear" w:pos="3515"/>
          <w:tab w:val="left" w:pos="2340"/>
          <w:tab w:val="left" w:pos="2430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สำนักงานสาขา</w:t>
      </w:r>
      <w:r w:rsidR="00D14AD9">
        <w:rPr>
          <w:rFonts w:ascii="Angsana New" w:hAnsi="Angsana New" w:hint="cs"/>
          <w:sz w:val="30"/>
          <w:szCs w:val="30"/>
          <w:cs/>
        </w:rPr>
        <w:t xml:space="preserve">ที่ </w:t>
      </w:r>
      <w:r w:rsidR="00D14AD9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D14AD9"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  <w:cs/>
        </w:rPr>
        <w:t>:</w:t>
      </w:r>
      <w:r>
        <w:rPr>
          <w:rFonts w:ascii="Angsana New" w:hAnsi="Angsana New"/>
          <w:sz w:val="30"/>
          <w:szCs w:val="30"/>
        </w:rPr>
        <w:tab/>
      </w:r>
      <w:r w:rsidRPr="0026464C">
        <w:rPr>
          <w:rFonts w:ascii="Angsana New" w:hAnsi="Angsana New"/>
          <w:spacing w:val="-2"/>
          <w:sz w:val="30"/>
          <w:szCs w:val="30"/>
          <w:cs/>
        </w:rPr>
        <w:t xml:space="preserve">เลขที่ </w:t>
      </w:r>
      <w:r w:rsidRPr="0026464C">
        <w:rPr>
          <w:rFonts w:ascii="Angsana New" w:hAnsi="Angsana New"/>
          <w:spacing w:val="-2"/>
          <w:sz w:val="30"/>
          <w:szCs w:val="30"/>
        </w:rPr>
        <w:t>129</w:t>
      </w:r>
      <w:r w:rsidRPr="0026464C">
        <w:rPr>
          <w:rFonts w:ascii="Angsana New" w:hAnsi="Angsana New"/>
          <w:spacing w:val="-2"/>
          <w:sz w:val="30"/>
          <w:szCs w:val="30"/>
          <w:cs/>
        </w:rPr>
        <w:t xml:space="preserve"> หมู่ </w:t>
      </w:r>
      <w:r w:rsidRPr="0026464C">
        <w:rPr>
          <w:rFonts w:ascii="Angsana New" w:hAnsi="Angsana New"/>
          <w:spacing w:val="-2"/>
          <w:sz w:val="30"/>
          <w:szCs w:val="30"/>
        </w:rPr>
        <w:t>6</w:t>
      </w:r>
      <w:r w:rsidRPr="0026464C">
        <w:rPr>
          <w:rFonts w:ascii="Angsana New" w:hAnsi="Angsana New"/>
          <w:spacing w:val="-2"/>
          <w:sz w:val="30"/>
          <w:szCs w:val="30"/>
          <w:cs/>
        </w:rPr>
        <w:t xml:space="preserve"> ตำบลแพรกหนามแดง อำเภออัมพวา จังหวัดสมุทรสงคราม </w:t>
      </w:r>
    </w:p>
    <w:p w14:paraId="67CC9CD6" w14:textId="77777777" w:rsidR="00792BAF" w:rsidRPr="00B85FF2" w:rsidRDefault="00792BAF" w:rsidP="00792BAF">
      <w:pPr>
        <w:pStyle w:val="Heading9"/>
        <w:tabs>
          <w:tab w:val="left" w:pos="540"/>
        </w:tabs>
        <w:ind w:left="540"/>
        <w:jc w:val="left"/>
        <w:rPr>
          <w:rFonts w:ascii="Angsana New" w:hAnsi="Angsana New"/>
          <w:spacing w:val="-2"/>
          <w:sz w:val="28"/>
          <w:szCs w:val="28"/>
        </w:rPr>
      </w:pPr>
    </w:p>
    <w:p w14:paraId="0CEB8498" w14:textId="4B2B1729" w:rsidR="00792BAF" w:rsidRPr="001D4862" w:rsidRDefault="00792BAF" w:rsidP="00792BAF">
      <w:pPr>
        <w:pStyle w:val="Heading9"/>
        <w:tabs>
          <w:tab w:val="left" w:pos="540"/>
        </w:tabs>
        <w:ind w:left="540"/>
        <w:jc w:val="left"/>
        <w:rPr>
          <w:rFonts w:ascii="Angsana New" w:hAnsi="Angsana New" w:cs="Angsana New"/>
          <w:b w:val="0"/>
          <w:bCs w:val="0"/>
        </w:rPr>
      </w:pPr>
      <w:r>
        <w:rPr>
          <w:rFonts w:ascii="Angsana New" w:hAnsi="Angsana New" w:cs="Angsana New" w:hint="cs"/>
          <w:b w:val="0"/>
          <w:bCs w:val="0"/>
          <w:cs/>
        </w:rPr>
        <w:t xml:space="preserve">ผู้ถือหุ้นรายใหญ่ของบริษัท คือ นายพลแสง แซ่เบ๊ ถือหุ้นร้อยละ </w:t>
      </w:r>
      <w:r w:rsidRPr="00693EE6">
        <w:rPr>
          <w:rFonts w:ascii="Angsana New" w:hAnsi="Angsana New" w:cs="Angsana New"/>
          <w:b w:val="0"/>
          <w:bCs w:val="0"/>
        </w:rPr>
        <w:t>4</w:t>
      </w:r>
      <w:r w:rsidR="00B36575" w:rsidRPr="00693EE6">
        <w:rPr>
          <w:rFonts w:ascii="Angsana New" w:hAnsi="Angsana New" w:cs="Angsana New"/>
          <w:b w:val="0"/>
          <w:bCs w:val="0"/>
        </w:rPr>
        <w:t>6</w:t>
      </w:r>
    </w:p>
    <w:p w14:paraId="1B102FEB" w14:textId="452A9038" w:rsidR="00133E69" w:rsidRPr="00B85FF2" w:rsidRDefault="00133E69" w:rsidP="0026464C">
      <w:pPr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982E545" w14:textId="40C950A8" w:rsidR="001D4862" w:rsidRPr="001D4862" w:rsidRDefault="008C2409" w:rsidP="00816B7A">
      <w:pPr>
        <w:pStyle w:val="Heading9"/>
        <w:tabs>
          <w:tab w:val="left" w:pos="540"/>
        </w:tabs>
        <w:ind w:left="540"/>
        <w:jc w:val="thaiDistribute"/>
        <w:rPr>
          <w:rFonts w:ascii="Angsana New" w:hAnsi="Angsana New" w:cs="Angsana New"/>
          <w:b w:val="0"/>
          <w:bCs w:val="0"/>
          <w:cs/>
        </w:rPr>
      </w:pPr>
      <w:r w:rsidRPr="004852B1">
        <w:rPr>
          <w:rFonts w:ascii="Angsana New" w:hAnsi="Angsana New" w:cs="Angsana New"/>
          <w:b w:val="0"/>
          <w:bCs w:val="0"/>
          <w:cs/>
        </w:rPr>
        <w:t>บริษัทดำเนินธุรกิจหลักเกี่ยวกับ</w:t>
      </w:r>
      <w:r w:rsidR="001D4862" w:rsidRPr="004852B1">
        <w:rPr>
          <w:rFonts w:ascii="Angsana New" w:hAnsi="Angsana New" w:cs="Angsana New"/>
          <w:b w:val="0"/>
          <w:bCs w:val="0"/>
          <w:cs/>
        </w:rPr>
        <w:t>การผลิตและจำหน่าย</w:t>
      </w:r>
      <w:r w:rsidR="003B09D2" w:rsidRPr="009D2DCA">
        <w:rPr>
          <w:rFonts w:ascii="Angsana New" w:hAnsi="Angsana New" w:cs="Angsana New"/>
          <w:b w:val="0"/>
          <w:bCs w:val="0"/>
          <w:cs/>
        </w:rPr>
        <w:t>เครื่อง</w:t>
      </w:r>
      <w:r w:rsidR="00B36575" w:rsidRPr="009D2DCA">
        <w:rPr>
          <w:rFonts w:ascii="Angsana New" w:hAnsi="Angsana New" w:cs="Angsana New"/>
          <w:b w:val="0"/>
          <w:bCs w:val="0"/>
          <w:cs/>
        </w:rPr>
        <w:t>ดื่ม</w:t>
      </w:r>
      <w:r w:rsidR="00B36575">
        <w:rPr>
          <w:rFonts w:ascii="Angsana New" w:hAnsi="Angsana New" w:cs="Angsana New" w:hint="cs"/>
          <w:b w:val="0"/>
          <w:bCs w:val="0"/>
          <w:cs/>
        </w:rPr>
        <w:t xml:space="preserve"> </w:t>
      </w:r>
      <w:r w:rsidR="001D4862" w:rsidRPr="004852B1">
        <w:rPr>
          <w:rFonts w:ascii="Angsana New" w:hAnsi="Angsana New" w:cs="Angsana New"/>
          <w:b w:val="0"/>
          <w:bCs w:val="0"/>
          <w:cs/>
        </w:rPr>
        <w:t xml:space="preserve">น้ำผลไม้ </w:t>
      </w:r>
      <w:r w:rsidR="001D6589">
        <w:rPr>
          <w:rFonts w:ascii="Angsana New" w:hAnsi="Angsana New" w:cs="Angsana New" w:hint="cs"/>
          <w:b w:val="0"/>
          <w:bCs w:val="0"/>
          <w:cs/>
        </w:rPr>
        <w:t xml:space="preserve">น้ำผลไม้ผสมเม็ดแมงลัก น้ำผลไม้ผสมเมล็ดเชีย </w:t>
      </w:r>
      <w:r w:rsidR="001D4862" w:rsidRPr="004852B1">
        <w:rPr>
          <w:rFonts w:ascii="Angsana New" w:hAnsi="Angsana New" w:cs="Angsana New" w:hint="cs"/>
          <w:b w:val="0"/>
          <w:bCs w:val="0"/>
          <w:cs/>
        </w:rPr>
        <w:t>น้ำ</w:t>
      </w:r>
      <w:r w:rsidR="004852B1">
        <w:rPr>
          <w:rFonts w:ascii="Angsana New" w:hAnsi="Angsana New" w:cs="Angsana New" w:hint="cs"/>
          <w:b w:val="0"/>
          <w:bCs w:val="0"/>
          <w:cs/>
        </w:rPr>
        <w:t xml:space="preserve">นมกะทิ </w:t>
      </w:r>
      <w:r w:rsidR="00693EE6">
        <w:rPr>
          <w:rFonts w:ascii="Angsana New" w:hAnsi="Angsana New" w:cs="Angsana New" w:hint="cs"/>
          <w:b w:val="0"/>
          <w:bCs w:val="0"/>
          <w:cs/>
        </w:rPr>
        <w:t>และ</w:t>
      </w:r>
      <w:r w:rsidR="004852B1">
        <w:rPr>
          <w:rFonts w:ascii="Angsana New" w:hAnsi="Angsana New" w:cs="Angsana New" w:hint="cs"/>
          <w:b w:val="0"/>
          <w:bCs w:val="0"/>
          <w:cs/>
        </w:rPr>
        <w:t xml:space="preserve">น้ำนมถั่วเหลือง </w:t>
      </w:r>
    </w:p>
    <w:p w14:paraId="58A316B9" w14:textId="062812D4" w:rsidR="005E0586" w:rsidRPr="00B85FF2" w:rsidRDefault="005E0586" w:rsidP="00345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4A6701AB" w14:textId="0436AE75" w:rsidR="001D6589" w:rsidRDefault="001D6589" w:rsidP="00345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บริษัทจดทะเบียนแปลงสภาพเป็นบริษัทมหาชนจำกัดกับกระทรวงพาณิชย์ เมื่อวันที่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กรกฎาคม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ดังนั้น บริษัทจึงเปลี่ยนชื่อจากบริษัท โรแยล พลัส จำกัด เป็นบริษัท โรแยล พลัส จำกัด (มหาชน)</w:t>
      </w:r>
    </w:p>
    <w:p w14:paraId="6287FB01" w14:textId="77777777" w:rsidR="001D6589" w:rsidRPr="00B85FF2" w:rsidRDefault="001D6589" w:rsidP="00345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03AB99E4" w14:textId="77777777" w:rsidR="00A7660F" w:rsidRPr="0091426F" w:rsidRDefault="00A7660F" w:rsidP="00A7660F">
      <w:pPr>
        <w:pStyle w:val="Heading9"/>
        <w:numPr>
          <w:ilvl w:val="0"/>
          <w:numId w:val="16"/>
        </w:numPr>
        <w:tabs>
          <w:tab w:val="clear" w:pos="360"/>
          <w:tab w:val="num" w:pos="540"/>
        </w:tabs>
        <w:ind w:left="540" w:hanging="540"/>
        <w:rPr>
          <w:rFonts w:ascii="Angsana New" w:hAnsi="Angsana New" w:cs="Angsana New"/>
        </w:rPr>
      </w:pPr>
      <w:r w:rsidRPr="0091426F">
        <w:rPr>
          <w:rFonts w:ascii="Angsana New" w:hAnsi="Angsana New" w:cs="Angsana New"/>
          <w:cs/>
        </w:rPr>
        <w:t>เกณฑ์การจัดทำงบการเงิน</w:t>
      </w:r>
    </w:p>
    <w:p w14:paraId="13E968C4" w14:textId="77777777" w:rsidR="00A7660F" w:rsidRPr="00B85FF2" w:rsidRDefault="00A7660F" w:rsidP="00A7660F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jc w:val="thaiDistribute"/>
        <w:rPr>
          <w:rFonts w:ascii="Angsana New" w:hAnsi="Angsana New"/>
          <w:sz w:val="24"/>
          <w:szCs w:val="24"/>
        </w:rPr>
      </w:pPr>
    </w:p>
    <w:p w14:paraId="6B71C39D" w14:textId="48A5C31E" w:rsidR="001D6589" w:rsidRPr="00483E3E" w:rsidRDefault="001D6589" w:rsidP="00483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483E3E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483E3E">
        <w:rPr>
          <w:rFonts w:asciiTheme="majorBidi" w:hAnsiTheme="majorBidi" w:cstheme="majorBidi"/>
          <w:spacing w:val="8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483E3E" w:rsidRPr="00483E3E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483E3E">
        <w:rPr>
          <w:rFonts w:asciiTheme="majorBidi" w:hAnsiTheme="majorBidi" w:cstheme="majorBidi"/>
          <w:spacing w:val="6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</w:p>
    <w:p w14:paraId="066A52C7" w14:textId="77777777" w:rsidR="001D6589" w:rsidRPr="00B85FF2" w:rsidRDefault="001D6589" w:rsidP="001D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0AC28263" w14:textId="56D99549" w:rsidR="001D45EF" w:rsidRDefault="001D6589" w:rsidP="00B85FF2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483E3E">
        <w:rPr>
          <w:rFonts w:asciiTheme="majorBidi" w:hAnsiTheme="majorBidi" w:cstheme="majorBidi"/>
          <w:spacing w:val="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483E3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483E3E">
        <w:rPr>
          <w:rFonts w:asciiTheme="majorBidi" w:hAnsiTheme="majorBidi" w:cstheme="majorBidi"/>
          <w:spacing w:val="2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440F7DE" w14:textId="77777777" w:rsidR="00492B77" w:rsidRPr="00483E3E" w:rsidRDefault="00492B77" w:rsidP="00B85FF2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</w:p>
    <w:p w14:paraId="6BDF16D3" w14:textId="13BDACD3" w:rsidR="00C06215" w:rsidRDefault="00C06215" w:rsidP="00FA562A">
      <w:pPr>
        <w:pStyle w:val="Heading9"/>
        <w:numPr>
          <w:ilvl w:val="0"/>
          <w:numId w:val="16"/>
        </w:numPr>
        <w:tabs>
          <w:tab w:val="clear" w:pos="360"/>
          <w:tab w:val="num" w:pos="540"/>
        </w:tabs>
        <w:ind w:left="540" w:hanging="540"/>
        <w:rPr>
          <w:rFonts w:ascii="Angsana New" w:hAnsi="Angsana New" w:cs="Angsana New"/>
        </w:rPr>
      </w:pPr>
      <w:r w:rsidRPr="0091426F">
        <w:rPr>
          <w:rFonts w:ascii="Angsana New" w:hAnsi="Angsana New" w:cs="Angsana New"/>
          <w:cs/>
        </w:rPr>
        <w:lastRenderedPageBreak/>
        <w:t>นโยบายการบัญชีที่สำคัญ</w:t>
      </w:r>
    </w:p>
    <w:p w14:paraId="6E9BCF79" w14:textId="77777777" w:rsidR="008E3099" w:rsidRPr="00B85FF2" w:rsidRDefault="008E3099" w:rsidP="008E3099">
      <w:pPr>
        <w:rPr>
          <w:sz w:val="28"/>
          <w:szCs w:val="28"/>
          <w:cs/>
        </w:rPr>
      </w:pPr>
    </w:p>
    <w:p w14:paraId="0DB966A1" w14:textId="127736FF" w:rsidR="00DA6101" w:rsidRPr="006E3CF5" w:rsidRDefault="00DA6101" w:rsidP="00C3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6E3CF5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4FBF9529" w14:textId="77777777" w:rsidR="00DA6101" w:rsidRPr="00B85FF2" w:rsidRDefault="00DA6101" w:rsidP="00DA6101">
      <w:pPr>
        <w:rPr>
          <w:sz w:val="28"/>
          <w:szCs w:val="28"/>
          <w:cs/>
        </w:rPr>
      </w:pPr>
    </w:p>
    <w:p w14:paraId="6B7AB156" w14:textId="77777777" w:rsidR="00D852D4" w:rsidRPr="00204F2D" w:rsidRDefault="00432F95" w:rsidP="00D852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04F2D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5CF23131" w14:textId="77777777" w:rsidR="00D852D4" w:rsidRPr="00C32CDB" w:rsidRDefault="00560466" w:rsidP="00D85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both"/>
        <w:rPr>
          <w:rFonts w:ascii="Angsana New" w:hAnsi="Angsana New"/>
          <w:b/>
          <w:bCs/>
          <w:i/>
          <w:iCs/>
          <w:sz w:val="20"/>
          <w:szCs w:val="20"/>
          <w:highlight w:val="magenta"/>
        </w:rPr>
      </w:pPr>
      <w:r w:rsidRPr="00C32CDB">
        <w:rPr>
          <w:rFonts w:ascii="Angsana New" w:hAnsi="Angsana New"/>
          <w:b/>
          <w:bCs/>
          <w:i/>
          <w:iCs/>
          <w:sz w:val="20"/>
          <w:szCs w:val="20"/>
          <w:highlight w:val="magenta"/>
          <w:cs/>
        </w:rPr>
        <w:t xml:space="preserve"> </w:t>
      </w:r>
    </w:p>
    <w:p w14:paraId="42C16A51" w14:textId="6F00EFE3" w:rsidR="00204F2D" w:rsidRDefault="00204F2D" w:rsidP="00204F2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04F2D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</w:t>
      </w:r>
      <w:r w:rsidRPr="00204F2D">
        <w:rPr>
          <w:rFonts w:asciiTheme="majorBidi" w:hAnsiTheme="majorBidi"/>
          <w:sz w:val="30"/>
          <w:szCs w:val="30"/>
          <w:cs/>
        </w:rPr>
        <w:t xml:space="preserve"> </w:t>
      </w:r>
      <w:r w:rsidRPr="00204F2D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11FFDD37" w14:textId="77777777" w:rsidR="002D2C7D" w:rsidRDefault="002D2C7D" w:rsidP="00204F2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8E3A95" w14:textId="6C94F82A" w:rsidR="002D2C7D" w:rsidRDefault="002D2C7D" w:rsidP="00204F2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ผลต่างของอัตราแลกเปลี่ยนที่เกิดขึ้นจากการแปลงค่าให้รับรู้ในกำไรหรือขาดทุนในงวดบัญชีน</w:t>
      </w:r>
      <w:r w:rsidR="00C50AE5">
        <w:rPr>
          <w:rFonts w:asciiTheme="majorBidi" w:hAnsiTheme="majorBidi" w:cstheme="majorBidi" w:hint="cs"/>
          <w:sz w:val="30"/>
          <w:szCs w:val="30"/>
          <w:cs/>
        </w:rPr>
        <w:t>ั้น</w:t>
      </w:r>
    </w:p>
    <w:p w14:paraId="77FB23BD" w14:textId="7896F986" w:rsidR="0021119D" w:rsidRPr="00B85FF2" w:rsidRDefault="0021119D" w:rsidP="00E02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BA3282D" w14:textId="303385CB" w:rsidR="0021119D" w:rsidRDefault="0021119D" w:rsidP="0021119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D7FEE">
        <w:rPr>
          <w:rFonts w:ascii="Angsana New" w:hAnsi="Angsana New"/>
          <w:b/>
          <w:bCs/>
          <w:i/>
          <w:iCs/>
          <w:sz w:val="30"/>
          <w:szCs w:val="30"/>
          <w:cs/>
        </w:rPr>
        <w:t>เ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ครื่องมือทางการเงิน</w:t>
      </w:r>
    </w:p>
    <w:p w14:paraId="1CF275F0" w14:textId="77777777" w:rsidR="0021119D" w:rsidRPr="00B85FF2" w:rsidRDefault="0021119D" w:rsidP="00C32CDB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CA337FF" w14:textId="704BE6BC" w:rsidR="0021119D" w:rsidRPr="00114BE3" w:rsidRDefault="0021119D" w:rsidP="00114BE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hanging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B85FF2">
        <w:rPr>
          <w:rFonts w:ascii="Angsana New" w:hAnsi="Angsana New"/>
          <w:i/>
          <w:iCs/>
          <w:sz w:val="30"/>
          <w:szCs w:val="30"/>
          <w:cs/>
        </w:rPr>
        <w:t>(</w:t>
      </w:r>
      <w:r w:rsidRPr="00B85FF2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B85FF2">
        <w:rPr>
          <w:rFonts w:ascii="Angsana New" w:hAnsi="Angsana New"/>
          <w:i/>
          <w:iCs/>
          <w:sz w:val="30"/>
          <w:szCs w:val="30"/>
          <w:cs/>
        </w:rPr>
        <w:t>.</w:t>
      </w:r>
      <w:r w:rsidRPr="00B85FF2">
        <w:rPr>
          <w:rFonts w:ascii="Angsana New" w:hAnsi="Angsana New"/>
          <w:i/>
          <w:iCs/>
          <w:sz w:val="30"/>
          <w:szCs w:val="30"/>
        </w:rPr>
        <w:t>1</w:t>
      </w:r>
      <w:r w:rsidRPr="00B85FF2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="00C32CDB" w:rsidRPr="00B85FF2">
        <w:rPr>
          <w:rFonts w:ascii="Angsana New" w:hAnsi="Angsana New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3CA7F329" w14:textId="77777777" w:rsidR="0021119D" w:rsidRPr="00B85FF2" w:rsidRDefault="0021119D" w:rsidP="0021119D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AA0F66" w14:textId="580F140E" w:rsidR="007C43B1" w:rsidRPr="007C43B1" w:rsidRDefault="007C43B1" w:rsidP="007C43B1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r w:rsidRPr="007C43B1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 (นอกเหนือจากลูกห</w:t>
      </w:r>
      <w:r w:rsidRPr="00B85FF2">
        <w:rPr>
          <w:rFonts w:asciiTheme="majorBidi" w:hAnsiTheme="majorBidi" w:cstheme="majorBidi"/>
          <w:color w:val="000000"/>
          <w:sz w:val="30"/>
          <w:szCs w:val="30"/>
          <w:cs/>
        </w:rPr>
        <w:t>นี้การค้า (ดูหมายเหตุข้อ</w:t>
      </w:r>
      <w:r w:rsidRPr="00B85FF2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B85FF2" w:rsidRPr="00B85FF2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B85FF2">
        <w:rPr>
          <w:rFonts w:asciiTheme="majorBidi" w:hAnsiTheme="majorBidi" w:cstheme="majorBidi"/>
          <w:color w:val="000000"/>
          <w:sz w:val="30"/>
          <w:szCs w:val="30"/>
          <w:cs/>
        </w:rPr>
        <w:t>(</w:t>
      </w:r>
      <w:r w:rsidR="00B85FF2" w:rsidRPr="00B85FF2">
        <w:rPr>
          <w:rFonts w:asciiTheme="majorBidi" w:hAnsiTheme="majorBidi" w:cstheme="majorBidi" w:hint="cs"/>
          <w:color w:val="000000"/>
          <w:sz w:val="30"/>
          <w:szCs w:val="30"/>
          <w:cs/>
        </w:rPr>
        <w:t>ง</w:t>
      </w:r>
      <w:r w:rsidRPr="00B85FF2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="00563554">
        <w:rPr>
          <w:rFonts w:asciiTheme="majorBidi" w:hAnsiTheme="majorBidi" w:cstheme="majorBidi" w:hint="cs"/>
          <w:color w:val="000000"/>
          <w:sz w:val="30"/>
          <w:szCs w:val="30"/>
          <w:cs/>
        </w:rPr>
        <w:t>)</w:t>
      </w:r>
      <w:r w:rsidRPr="00B85FF2">
        <w:rPr>
          <w:rFonts w:asciiTheme="majorBidi" w:hAnsiTheme="majorBidi" w:cstheme="majorBidi"/>
          <w:color w:val="000000"/>
          <w:sz w:val="30"/>
          <w:szCs w:val="30"/>
          <w:cs/>
        </w:rPr>
        <w:t>) รับรู้</w:t>
      </w:r>
      <w:r w:rsidRPr="007C43B1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รายการเมื่อเริ่มแรก</w:t>
      </w:r>
      <w:r w:rsidRPr="007C43B1">
        <w:rPr>
          <w:rFonts w:asciiTheme="majorBidi" w:hAnsiTheme="majorBidi" w:cstheme="majorBidi"/>
          <w:sz w:val="30"/>
          <w:szCs w:val="30"/>
          <w:cs/>
        </w:rPr>
        <w:t>เมื่อบริษัทเป็นคู่สัญญาตามข้อกำหนดของเครื่องมือทางการเงินนั้น</w:t>
      </w:r>
      <w:r w:rsidRPr="007C43B1">
        <w:rPr>
          <w:rFonts w:asciiTheme="majorBidi" w:hAnsiTheme="majorBidi"/>
          <w:sz w:val="30"/>
          <w:szCs w:val="30"/>
          <w:cs/>
        </w:rPr>
        <w:t xml:space="preserve"> </w:t>
      </w:r>
      <w:r w:rsidRPr="007C43B1">
        <w:rPr>
          <w:rFonts w:asciiTheme="majorBidi" w:hAnsiTheme="majorBidi" w:cstheme="majorBidi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 เว้นแต่สินทรัพย์ทางการเงินและหนี้สินทางการเงินที่วัดมูลค่าด้วยมูลค่ายุติ</w:t>
      </w:r>
      <w:r w:rsidRPr="007C43B1">
        <w:rPr>
          <w:rFonts w:asciiTheme="majorBidi" w:hAnsiTheme="majorBidi" w:cstheme="majorBidi"/>
          <w:color w:val="000000"/>
          <w:sz w:val="30"/>
          <w:szCs w:val="30"/>
          <w:cs/>
        </w:rPr>
        <w:t>ธรรมผ่านกำไรหรือขาดทุน</w:t>
      </w:r>
      <w:r w:rsidRPr="007C43B1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7C43B1">
        <w:rPr>
          <w:rFonts w:asciiTheme="majorBidi" w:hAnsiTheme="majorBidi" w:cstheme="majorBidi"/>
          <w:color w:val="000000"/>
          <w:sz w:val="30"/>
          <w:szCs w:val="30"/>
          <w:cs/>
        </w:rPr>
        <w:t>จะวัดมูลค่าเมื่อเริ่มแรกและภายหลังด้วยมูลค่ายุติธรรมและ</w:t>
      </w:r>
      <w:r w:rsidRPr="007C43B1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ต้นทุนการทำรายการที่เกี่ยวข้องโดยตรงกับการได้มานั้นบันทึก</w:t>
      </w:r>
      <w:r w:rsidRPr="007C43B1">
        <w:rPr>
          <w:rFonts w:asciiTheme="majorBidi" w:hAnsiTheme="majorBidi" w:cstheme="majorBidi"/>
          <w:color w:val="000000"/>
          <w:sz w:val="30"/>
          <w:szCs w:val="30"/>
          <w:cs/>
        </w:rPr>
        <w:t>ในกำไรหรือขาดทุน</w:t>
      </w:r>
    </w:p>
    <w:p w14:paraId="641D808A" w14:textId="77777777" w:rsidR="007C43B1" w:rsidRPr="00B85FF2" w:rsidRDefault="007C43B1" w:rsidP="007C4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5AD908B8" w14:textId="48037B74" w:rsidR="007C43B1" w:rsidRPr="007C43B1" w:rsidRDefault="007C43B1" w:rsidP="007C43B1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C43B1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7C43B1">
        <w:rPr>
          <w:rFonts w:asciiTheme="majorBidi" w:hAnsiTheme="majorBidi"/>
          <w:sz w:val="30"/>
          <w:szCs w:val="30"/>
          <w:cs/>
        </w:rPr>
        <w:t xml:space="preserve"> </w:t>
      </w:r>
      <w:r w:rsidRPr="007C43B1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7C43B1">
        <w:rPr>
          <w:rFonts w:asciiTheme="majorBidi" w:hAnsiTheme="majorBidi"/>
          <w:sz w:val="30"/>
          <w:szCs w:val="30"/>
          <w:cs/>
        </w:rPr>
        <w:t xml:space="preserve"> </w:t>
      </w:r>
      <w:r w:rsidRPr="007C43B1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53306BD6" w14:textId="77777777" w:rsidR="007C43B1" w:rsidRPr="00B85FF2" w:rsidRDefault="007C43B1" w:rsidP="007C4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03A5C74A" w14:textId="5F50BC36" w:rsidR="007C43B1" w:rsidRPr="007C43B1" w:rsidRDefault="007C43B1" w:rsidP="007C43B1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C43B1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</w:t>
      </w:r>
      <w:r w:rsidRPr="007C43B1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7C43B1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7C43B1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7C43B1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7C43B1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09DB0D7F" w14:textId="77777777" w:rsidR="007C43B1" w:rsidRPr="007C43B1" w:rsidRDefault="007C43B1" w:rsidP="007C4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3D5CB07F" w14:textId="246EB3E7" w:rsidR="00C32CDB" w:rsidRPr="007C43B1" w:rsidRDefault="007C43B1" w:rsidP="007C43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C43B1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1E8A108F" w14:textId="77777777" w:rsidR="007C43B1" w:rsidRPr="00F74FE1" w:rsidRDefault="007C43B1" w:rsidP="00DE5E26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061A82B2" w14:textId="5B95E9FB" w:rsidR="00840BFE" w:rsidRPr="00114BE3" w:rsidRDefault="00840BFE" w:rsidP="00114BE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="Angsana New" w:hAnsi="Angsana New"/>
          <w:i/>
          <w:iCs/>
          <w:sz w:val="30"/>
          <w:szCs w:val="30"/>
        </w:rPr>
      </w:pPr>
      <w:r w:rsidRPr="00114BE3">
        <w:rPr>
          <w:rFonts w:ascii="Angsana New" w:hAnsi="Angsana New"/>
          <w:i/>
          <w:iCs/>
          <w:sz w:val="30"/>
          <w:szCs w:val="30"/>
          <w:cs/>
        </w:rPr>
        <w:t>(</w:t>
      </w:r>
      <w:r w:rsidR="00D420B7" w:rsidRPr="007C43B1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7C43B1">
        <w:rPr>
          <w:rFonts w:ascii="Angsana New" w:hAnsi="Angsana New"/>
          <w:i/>
          <w:iCs/>
          <w:sz w:val="30"/>
          <w:szCs w:val="30"/>
          <w:cs/>
        </w:rPr>
        <w:t>.</w:t>
      </w:r>
      <w:r w:rsidRPr="007C43B1">
        <w:rPr>
          <w:rFonts w:ascii="Angsana New" w:hAnsi="Angsana New"/>
          <w:i/>
          <w:iCs/>
          <w:sz w:val="30"/>
          <w:szCs w:val="30"/>
        </w:rPr>
        <w:t>2</w:t>
      </w:r>
      <w:r w:rsidRPr="007C43B1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="0076320C" w:rsidRPr="007C43B1">
        <w:rPr>
          <w:rFonts w:ascii="Angsana New" w:hAnsi="Angsana New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42149844" w14:textId="08F39D1A" w:rsidR="00840BFE" w:rsidRPr="00F74FE1" w:rsidRDefault="00840BFE" w:rsidP="00840BF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E639078" w14:textId="29A02624" w:rsidR="007C43B1" w:rsidRPr="007C43B1" w:rsidRDefault="007C43B1" w:rsidP="007C43B1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C43B1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7CAA438D" w14:textId="77777777" w:rsidR="007C43B1" w:rsidRPr="00F74FE1" w:rsidRDefault="007C43B1" w:rsidP="007C4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4"/>
          <w:szCs w:val="24"/>
        </w:rPr>
      </w:pPr>
    </w:p>
    <w:p w14:paraId="2AEE7115" w14:textId="6C083DA5" w:rsidR="007C43B1" w:rsidRPr="007C43B1" w:rsidRDefault="007C43B1" w:rsidP="007C43B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C43B1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8750C05" w14:textId="77777777" w:rsidR="007C43B1" w:rsidRPr="00F74FE1" w:rsidRDefault="007C43B1" w:rsidP="007C4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4"/>
          <w:szCs w:val="24"/>
        </w:rPr>
      </w:pPr>
    </w:p>
    <w:p w14:paraId="5D5AEA0A" w14:textId="75BE0BC6" w:rsidR="007C43B1" w:rsidRPr="007C43B1" w:rsidRDefault="007C43B1" w:rsidP="007C43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C43B1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03D173C1" w14:textId="77777777" w:rsidR="007C43B1" w:rsidRPr="00F74FE1" w:rsidRDefault="007C43B1" w:rsidP="007C4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4"/>
          <w:szCs w:val="24"/>
        </w:rPr>
      </w:pPr>
    </w:p>
    <w:p w14:paraId="155258BB" w14:textId="4543C71A" w:rsidR="007C43B1" w:rsidRPr="009366C1" w:rsidRDefault="007C43B1" w:rsidP="007C43B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C43B1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</w:t>
      </w:r>
      <w:r w:rsidRPr="007C43B1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Pr="009366C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C43B1">
        <w:rPr>
          <w:rFonts w:asciiTheme="majorBidi" w:hAnsiTheme="majorBidi" w:cstheme="majorBidi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Pr="009366C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C43B1">
        <w:rPr>
          <w:rFonts w:asciiTheme="majorBidi" w:hAnsiTheme="majorBidi" w:cs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2D1315E" w14:textId="77777777" w:rsidR="00840BFE" w:rsidRPr="00F74FE1" w:rsidRDefault="00840BFE" w:rsidP="00840BFE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E5FCEF8" w14:textId="148243B8" w:rsidR="00840BFE" w:rsidRPr="00114BE3" w:rsidRDefault="00840BFE" w:rsidP="00114BE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="Angsana New" w:hAnsi="Angsana New"/>
          <w:i/>
          <w:iCs/>
          <w:sz w:val="30"/>
          <w:szCs w:val="30"/>
        </w:rPr>
      </w:pPr>
      <w:r w:rsidRPr="00114BE3">
        <w:rPr>
          <w:rFonts w:ascii="Angsana New" w:hAnsi="Angsana New"/>
          <w:i/>
          <w:iCs/>
          <w:sz w:val="30"/>
          <w:szCs w:val="30"/>
          <w:cs/>
        </w:rPr>
        <w:t>(</w:t>
      </w:r>
      <w:r w:rsidR="00D420B7" w:rsidRPr="00114BE3">
        <w:rPr>
          <w:rFonts w:ascii="Angsana New" w:hAnsi="Angsana New"/>
          <w:i/>
          <w:iCs/>
          <w:sz w:val="30"/>
          <w:szCs w:val="30"/>
          <w:cs/>
        </w:rPr>
        <w:t>ข</w:t>
      </w:r>
      <w:r w:rsidRPr="00114BE3">
        <w:rPr>
          <w:rFonts w:ascii="Angsana New" w:hAnsi="Angsana New"/>
          <w:i/>
          <w:iCs/>
          <w:sz w:val="30"/>
          <w:szCs w:val="30"/>
          <w:cs/>
        </w:rPr>
        <w:t>.</w:t>
      </w:r>
      <w:r w:rsidR="004661EC">
        <w:rPr>
          <w:rFonts w:ascii="Angsana New" w:hAnsi="Angsana New"/>
          <w:i/>
          <w:iCs/>
          <w:sz w:val="30"/>
          <w:szCs w:val="30"/>
        </w:rPr>
        <w:t>3</w:t>
      </w:r>
      <w:r w:rsidRPr="00114BE3">
        <w:rPr>
          <w:rFonts w:ascii="Angsana New" w:hAnsi="Angsana New"/>
          <w:i/>
          <w:iCs/>
          <w:sz w:val="30"/>
          <w:szCs w:val="30"/>
          <w:cs/>
        </w:rPr>
        <w:t>) อนุพันธ์</w:t>
      </w:r>
    </w:p>
    <w:p w14:paraId="1C93E89F" w14:textId="77777777" w:rsidR="00840BFE" w:rsidRPr="00F74FE1" w:rsidRDefault="00840BFE" w:rsidP="00840BFE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0159763" w14:textId="77777777" w:rsidR="009366C1" w:rsidRPr="009366C1" w:rsidRDefault="009366C1" w:rsidP="009366C1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9366C1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3D88C573" w14:textId="57C3B502" w:rsidR="00207E1F" w:rsidRPr="00114BE3" w:rsidRDefault="00207E1F" w:rsidP="00207E1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="Angsana New" w:hAnsi="Angsana New"/>
          <w:i/>
          <w:iCs/>
          <w:sz w:val="30"/>
          <w:szCs w:val="30"/>
        </w:rPr>
      </w:pPr>
      <w:r w:rsidRPr="009366C1">
        <w:rPr>
          <w:rFonts w:ascii="Angsana New" w:hAnsi="Angsana New"/>
          <w:i/>
          <w:iCs/>
          <w:sz w:val="30"/>
          <w:szCs w:val="30"/>
          <w:cs/>
        </w:rPr>
        <w:t>(ข.</w:t>
      </w:r>
      <w:r w:rsidRPr="009366C1">
        <w:rPr>
          <w:rFonts w:ascii="Angsana New" w:hAnsi="Angsana New"/>
          <w:i/>
          <w:iCs/>
          <w:sz w:val="30"/>
          <w:szCs w:val="30"/>
        </w:rPr>
        <w:t>4</w:t>
      </w:r>
      <w:r w:rsidRPr="009366C1">
        <w:rPr>
          <w:rFonts w:ascii="Angsana New" w:hAnsi="Angsana New"/>
          <w:i/>
          <w:iCs/>
          <w:sz w:val="30"/>
          <w:szCs w:val="30"/>
          <w:cs/>
        </w:rPr>
        <w:t>)</w:t>
      </w:r>
      <w:r w:rsidRPr="009366C1">
        <w:rPr>
          <w:cs/>
        </w:rPr>
        <w:t xml:space="preserve"> </w:t>
      </w:r>
      <w:r w:rsidRPr="009366C1">
        <w:rPr>
          <w:rFonts w:ascii="Angsana New" w:hAnsi="Angsana New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3E198956" w14:textId="121AED42" w:rsidR="00207E1F" w:rsidRPr="00483E3E" w:rsidRDefault="00207E1F" w:rsidP="0076580B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2D2955" w14:textId="43BF8FED" w:rsidR="00F74FE1" w:rsidRDefault="009366C1" w:rsidP="00F7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366C1">
        <w:rPr>
          <w:rFonts w:asciiTheme="majorBidi" w:hAnsiTheme="majorBidi" w:cstheme="majorBidi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27014506" w14:textId="77777777" w:rsidR="00550D9F" w:rsidRPr="00B85FF2" w:rsidRDefault="00550D9F" w:rsidP="00F7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1EDE9E" w14:textId="428EF939" w:rsidR="009366C1" w:rsidRPr="009366C1" w:rsidRDefault="009366C1" w:rsidP="00936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366C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2D2C7D" w:rsidRPr="002D2C7D">
        <w:rPr>
          <w:rFonts w:asciiTheme="majorBidi" w:hAnsiTheme="majorBidi" w:cstheme="majorBidi"/>
          <w:sz w:val="30"/>
          <w:szCs w:val="30"/>
        </w:rPr>
        <w:t>12</w:t>
      </w:r>
      <w:r w:rsidRPr="009366C1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564F3A0D" w14:textId="77777777" w:rsidR="009366C1" w:rsidRPr="00483E3E" w:rsidRDefault="009366C1" w:rsidP="00936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6E1C379A" w14:textId="47BADA84" w:rsidR="00550D9F" w:rsidRDefault="009366C1" w:rsidP="00483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366C1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665DDE21" w14:textId="77777777" w:rsidR="00483E3E" w:rsidRDefault="00483E3E" w:rsidP="00483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5A2B28D" w14:textId="492D68D9" w:rsidR="004661EC" w:rsidRPr="00FA428D" w:rsidRDefault="004661EC" w:rsidP="004661E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="Angsana New" w:hAnsi="Angsana New"/>
          <w:sz w:val="30"/>
          <w:szCs w:val="30"/>
        </w:rPr>
      </w:pPr>
      <w:r w:rsidRPr="00FA428D">
        <w:rPr>
          <w:rFonts w:ascii="Angsana New" w:hAnsi="Angsana New"/>
          <w:i/>
          <w:iCs/>
          <w:sz w:val="30"/>
          <w:szCs w:val="30"/>
          <w:cs/>
        </w:rPr>
        <w:t>(ข.</w:t>
      </w:r>
      <w:r w:rsidR="00207E1F" w:rsidRPr="00FA428D">
        <w:rPr>
          <w:rFonts w:ascii="Angsana New" w:hAnsi="Angsana New"/>
          <w:i/>
          <w:iCs/>
          <w:sz w:val="30"/>
          <w:szCs w:val="30"/>
        </w:rPr>
        <w:t>5</w:t>
      </w:r>
      <w:r w:rsidRPr="00FA428D">
        <w:rPr>
          <w:rFonts w:ascii="Angsana New" w:hAnsi="Angsana New"/>
          <w:i/>
          <w:iCs/>
          <w:sz w:val="30"/>
          <w:szCs w:val="30"/>
          <w:cs/>
        </w:rPr>
        <w:t>) การตัดจำหน่าย</w:t>
      </w:r>
    </w:p>
    <w:p w14:paraId="070B286E" w14:textId="32B2DB8F" w:rsidR="004661EC" w:rsidRPr="00483E3E" w:rsidRDefault="004661EC" w:rsidP="0076580B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49745584" w14:textId="0C360E5D" w:rsidR="00FA428D" w:rsidRPr="00FA428D" w:rsidRDefault="00FA428D" w:rsidP="00FA4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A428D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635CDA6" w14:textId="391F3564" w:rsidR="004661EC" w:rsidRPr="00483E3E" w:rsidRDefault="004661EC" w:rsidP="004661EC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2E897C" w14:textId="2A4ACB40" w:rsidR="004661EC" w:rsidRPr="00FA428D" w:rsidRDefault="004661EC" w:rsidP="004661E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="Angsana New" w:hAnsi="Angsana New"/>
          <w:i/>
          <w:iCs/>
          <w:sz w:val="30"/>
          <w:szCs w:val="30"/>
        </w:rPr>
      </w:pPr>
      <w:r w:rsidRPr="00114BE3">
        <w:rPr>
          <w:rFonts w:ascii="Angsana New" w:hAnsi="Angsana New"/>
          <w:i/>
          <w:iCs/>
          <w:sz w:val="30"/>
          <w:szCs w:val="30"/>
          <w:cs/>
        </w:rPr>
        <w:t>(</w:t>
      </w:r>
      <w:r w:rsidRPr="00FA428D">
        <w:rPr>
          <w:rFonts w:ascii="Angsana New" w:hAnsi="Angsana New"/>
          <w:i/>
          <w:iCs/>
          <w:sz w:val="30"/>
          <w:szCs w:val="30"/>
          <w:cs/>
        </w:rPr>
        <w:t>ข.</w:t>
      </w:r>
      <w:r w:rsidR="00207E1F" w:rsidRPr="00FA428D">
        <w:rPr>
          <w:rFonts w:ascii="Angsana New" w:hAnsi="Angsana New"/>
          <w:i/>
          <w:iCs/>
          <w:sz w:val="30"/>
          <w:szCs w:val="30"/>
        </w:rPr>
        <w:t>6</w:t>
      </w:r>
      <w:r w:rsidRPr="00FA428D">
        <w:rPr>
          <w:rFonts w:ascii="Angsana New" w:hAnsi="Angsana New"/>
          <w:i/>
          <w:iCs/>
          <w:sz w:val="30"/>
          <w:szCs w:val="30"/>
          <w:cs/>
        </w:rPr>
        <w:t>) ดอกเบี้ย</w:t>
      </w:r>
    </w:p>
    <w:p w14:paraId="09D4A823" w14:textId="15644622" w:rsidR="004661EC" w:rsidRPr="00483E3E" w:rsidRDefault="004661EC" w:rsidP="004661E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361DDDA" w14:textId="250530A4" w:rsidR="00FA428D" w:rsidRPr="00495E54" w:rsidRDefault="00FA428D" w:rsidP="00FA4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A428D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</w:t>
      </w:r>
      <w:r w:rsidRPr="00495E54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5327B9AD" w14:textId="77777777" w:rsidR="00C51E8C" w:rsidRPr="00483E3E" w:rsidRDefault="00C51E8C" w:rsidP="00FA4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287C8EE5" w14:textId="77777777" w:rsidR="005340A3" w:rsidRPr="00495E54" w:rsidRDefault="005340A3" w:rsidP="00A3784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95E54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63756145" w14:textId="5F515287" w:rsidR="0060108F" w:rsidRPr="00483E3E" w:rsidRDefault="0060108F" w:rsidP="00813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DD7E4E0" w14:textId="2C6D7238" w:rsidR="008137E9" w:rsidRPr="00495E54" w:rsidRDefault="008137E9" w:rsidP="00C06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  <w:r w:rsidRPr="00495E54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เงินสดและรายการเทียบเท่าเงินสดประกอบด้วย ยอดเงินสด</w:t>
      </w:r>
      <w:r w:rsidR="00495E54" w:rsidRPr="00495E54">
        <w:rPr>
          <w:rFonts w:asciiTheme="majorBidi" w:eastAsia="Calibri" w:hAnsiTheme="majorBidi" w:cstheme="majorBidi" w:hint="cs"/>
          <w:color w:val="000000"/>
          <w:sz w:val="30"/>
          <w:szCs w:val="30"/>
          <w:cs/>
          <w:lang w:eastAsia="en-GB"/>
        </w:rPr>
        <w:t>และ</w:t>
      </w:r>
      <w:r w:rsidRPr="00495E54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ยอดเงินฝากธนาคาร เงินเบิกเกินบัญชีธนาคารซึ่งจะต้องชำระคืนเมื่อทวงถามถือเป็นส่วนหนึ่งของ</w:t>
      </w:r>
      <w:r w:rsidR="00495E54" w:rsidRPr="00495E54">
        <w:rPr>
          <w:rFonts w:asciiTheme="majorBidi" w:eastAsia="Calibri" w:hAnsiTheme="majorBidi" w:cstheme="majorBidi" w:hint="cs"/>
          <w:color w:val="000000"/>
          <w:sz w:val="30"/>
          <w:szCs w:val="30"/>
          <w:cs/>
          <w:lang w:eastAsia="en-GB"/>
        </w:rPr>
        <w:t>กิจกรรมจัดหาเงิน</w:t>
      </w:r>
      <w:r w:rsidRPr="00495E54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ในงบกระแสเงินสด</w:t>
      </w:r>
    </w:p>
    <w:p w14:paraId="7E7E7D92" w14:textId="77777777" w:rsidR="008137E9" w:rsidRPr="00127E5C" w:rsidRDefault="008137E9" w:rsidP="00C06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5A1CC7F6" w14:textId="45321B44" w:rsidR="00A22B33" w:rsidRPr="00495E54" w:rsidRDefault="00A22B33" w:rsidP="00A3784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95E54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</w:t>
      </w:r>
    </w:p>
    <w:p w14:paraId="54CC3F6B" w14:textId="61455159" w:rsidR="0060108F" w:rsidRPr="00483E3E" w:rsidRDefault="00601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5A1A163" w14:textId="16EAB76B" w:rsidR="008137E9" w:rsidRPr="00495E54" w:rsidRDefault="008137E9" w:rsidP="008137E9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95E54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495E54" w:rsidRPr="00495E54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495E54">
        <w:rPr>
          <w:rFonts w:asciiTheme="majorBidi" w:hAnsiTheme="majorBidi" w:cstheme="majorBidi"/>
          <w:sz w:val="30"/>
          <w:szCs w:val="30"/>
          <w:cs/>
        </w:rPr>
        <w:t>รับรู้เมื่อบริษัทมีสิทธิที่ปราศจากเงื่อนไขในการได้รับสิ่งตอบแทนตามสัญญา ลูกหนี้</w:t>
      </w:r>
      <w:r w:rsidR="00495E54" w:rsidRPr="00495E54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495E54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34B9283C" w14:textId="77777777" w:rsidR="008137E9" w:rsidRPr="00483E3E" w:rsidRDefault="008137E9" w:rsidP="00813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E495466" w14:textId="458B50BF" w:rsidR="008137E9" w:rsidRPr="00495E54" w:rsidRDefault="008137E9" w:rsidP="008137E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95E54">
        <w:rPr>
          <w:rFonts w:asciiTheme="majorBidi" w:hAnsiTheme="majorBidi" w:cstheme="majorBidi"/>
          <w:color w:val="000000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</w:t>
      </w:r>
      <w:r w:rsidRPr="00495E54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EF5D357" w14:textId="05D1D090" w:rsidR="00B85FF2" w:rsidRPr="00483E3E" w:rsidRDefault="00B85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9AF96E9" w14:textId="5EFD1AB1" w:rsidR="00A22B33" w:rsidRPr="0091426F" w:rsidRDefault="00A22B33" w:rsidP="00A3784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1426F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14:paraId="440CE464" w14:textId="77777777" w:rsidR="00213482" w:rsidRPr="00483E3E" w:rsidRDefault="00213482" w:rsidP="00E96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51D8384" w14:textId="5442A6AD" w:rsidR="00F74FE1" w:rsidRDefault="008137E9" w:rsidP="001277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95E54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495E54">
        <w:rPr>
          <w:rFonts w:asciiTheme="majorBidi" w:hAnsiTheme="majorBidi"/>
          <w:color w:val="0000FF"/>
          <w:sz w:val="30"/>
          <w:szCs w:val="30"/>
          <w:cs/>
        </w:rPr>
        <w:t xml:space="preserve"> </w:t>
      </w:r>
      <w:r w:rsidRPr="00495E54">
        <w:rPr>
          <w:rFonts w:asciiTheme="majorBidi" w:hAnsiTheme="majorBidi" w:cstheme="majorBidi"/>
          <w:color w:val="0000FF"/>
          <w:sz w:val="30"/>
          <w:szCs w:val="30"/>
          <w:cs/>
        </w:rPr>
        <w:t xml:space="preserve"> </w:t>
      </w:r>
      <w:r w:rsidRPr="00495E54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ต้นทุนของสินค้าคำนวณโดยใช้วิธีเข้าก่อนออกก่อน 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495E54">
        <w:rPr>
          <w:rFonts w:asciiTheme="majorBidi" w:hAnsiTheme="majorBidi"/>
          <w:sz w:val="30"/>
          <w:szCs w:val="30"/>
          <w:cs/>
        </w:rPr>
        <w:t xml:space="preserve"> </w:t>
      </w:r>
      <w:r w:rsidRPr="00495E54">
        <w:rPr>
          <w:rFonts w:asciiTheme="majorBidi" w:hAnsiTheme="majorBidi" w:cstheme="majorBidi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</w:t>
      </w:r>
      <w:r w:rsidR="00495E54" w:rsidRPr="00495E54">
        <w:rPr>
          <w:rFonts w:asciiTheme="majorBidi" w:hAnsiTheme="majorBidi" w:cstheme="majorBidi"/>
          <w:sz w:val="30"/>
          <w:szCs w:val="30"/>
          <w:cs/>
        </w:rPr>
        <w:t>ด้วย</w:t>
      </w:r>
      <w:r w:rsidR="00495E54" w:rsidRPr="00495E54">
        <w:rPr>
          <w:rFonts w:asciiTheme="majorBidi" w:hAnsiTheme="majorBidi" w:cstheme="majorBidi" w:hint="cs"/>
          <w:sz w:val="30"/>
          <w:szCs w:val="30"/>
          <w:cs/>
        </w:rPr>
        <w:t>ประมาณการต้นทุนในการผลิตสินค้าให้เสร็จและ</w:t>
      </w:r>
      <w:r w:rsidRPr="00495E54">
        <w:rPr>
          <w:rFonts w:asciiTheme="majorBidi" w:hAnsiTheme="majorBidi" w:cstheme="majorBidi"/>
          <w:sz w:val="30"/>
          <w:szCs w:val="30"/>
          <w:cs/>
        </w:rPr>
        <w:t>ค่าใช้จ่ายที่จำเป็นโดยประมาณในการขาย</w:t>
      </w:r>
    </w:p>
    <w:p w14:paraId="1C0129BE" w14:textId="77777777" w:rsidR="00483E3E" w:rsidRPr="00483E3E" w:rsidRDefault="00483E3E" w:rsidP="001277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E4D7CEF" w14:textId="6188B891" w:rsidR="00A22B33" w:rsidRPr="0091426F" w:rsidRDefault="004C311C" w:rsidP="00A3784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C311C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1DBEB145" w14:textId="37ED316B" w:rsidR="00D83BE0" w:rsidRPr="00483E3E" w:rsidRDefault="00D83BE0" w:rsidP="00A3784D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68E1EDA" w14:textId="782192D5" w:rsidR="0089664A" w:rsidRPr="00495E54" w:rsidRDefault="0089664A" w:rsidP="0089664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5E54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1542431A" w14:textId="77777777" w:rsidR="0089664A" w:rsidRPr="00483E3E" w:rsidRDefault="0089664A" w:rsidP="00896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A14EEE0" w14:textId="715EC988" w:rsidR="0089664A" w:rsidRPr="00495E54" w:rsidRDefault="0089664A" w:rsidP="00896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95E54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495E54">
        <w:rPr>
          <w:rFonts w:asciiTheme="majorBidi" w:hAnsiTheme="majorBidi"/>
          <w:sz w:val="30"/>
          <w:szCs w:val="30"/>
          <w:cs/>
        </w:rPr>
        <w:t xml:space="preserve"> </w:t>
      </w:r>
      <w:r w:rsidRPr="00495E54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495E54">
        <w:rPr>
          <w:rFonts w:asciiTheme="majorBidi" w:hAnsiTheme="majorBidi"/>
          <w:sz w:val="30"/>
          <w:szCs w:val="30"/>
          <w:cs/>
        </w:rPr>
        <w:t xml:space="preserve"> </w:t>
      </w:r>
      <w:r w:rsidRPr="00495E54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Pr="00495E54">
        <w:rPr>
          <w:rFonts w:asciiTheme="majorBidi" w:hAnsiTheme="majorBidi"/>
          <w:sz w:val="30"/>
          <w:szCs w:val="30"/>
          <w:cs/>
        </w:rPr>
        <w:t xml:space="preserve">  </w:t>
      </w:r>
      <w:r w:rsidRPr="00495E54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001CC439" w14:textId="77777777" w:rsidR="0089664A" w:rsidRPr="00483E3E" w:rsidRDefault="0089664A" w:rsidP="00896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AA05EB3" w14:textId="7F32DC8F" w:rsidR="0089664A" w:rsidRPr="00483E3E" w:rsidRDefault="0089664A" w:rsidP="00483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495E54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1ED221FC" w14:textId="77777777" w:rsidR="0089664A" w:rsidRPr="00483E3E" w:rsidRDefault="0089664A" w:rsidP="00896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hd w:val="clear" w:color="auto" w:fill="E0E0E0"/>
        </w:rPr>
      </w:pPr>
    </w:p>
    <w:p w14:paraId="6BA5A3A8" w14:textId="1C61D4B3" w:rsidR="0089664A" w:rsidRPr="0089664A" w:rsidRDefault="0089664A" w:rsidP="0089664A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495E54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495E54">
        <w:rPr>
          <w:rFonts w:asciiTheme="majorBidi" w:eastAsia="Times New Roman" w:hAnsiTheme="majorBidi" w:cs="Angsana New"/>
          <w:color w:val="auto"/>
          <w:sz w:val="30"/>
          <w:szCs w:val="30"/>
          <w:cs/>
        </w:rPr>
        <w:t xml:space="preserve"> </w:t>
      </w:r>
      <w:r w:rsidRPr="00495E54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 เมื่อ</w:t>
      </w:r>
      <w:r w:rsidRPr="00495E54">
        <w:rPr>
          <w:rFonts w:asciiTheme="majorBidi" w:hAnsiTheme="majorBidi" w:cstheme="majorBidi"/>
          <w:sz w:val="30"/>
          <w:szCs w:val="30"/>
          <w:cs/>
        </w:rPr>
        <w:t>บริษัทจะ</w:t>
      </w:r>
      <w:r w:rsidRPr="00495E54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495E54">
        <w:rPr>
          <w:rFonts w:asciiTheme="majorBidi" w:eastAsia="Times New Roman" w:hAnsiTheme="majorBidi" w:cs="Angsana New"/>
          <w:color w:val="auto"/>
          <w:sz w:val="30"/>
          <w:szCs w:val="30"/>
          <w:cs/>
        </w:rPr>
        <w:t xml:space="preserve"> </w:t>
      </w:r>
      <w:r w:rsidRPr="00495E54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298B1B14" w14:textId="77777777" w:rsidR="006900FA" w:rsidRPr="0089664A" w:rsidRDefault="006900FA" w:rsidP="00896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color w:val="0000FF"/>
          <w:sz w:val="30"/>
          <w:szCs w:val="30"/>
          <w:highlight w:val="lightGray"/>
          <w:shd w:val="clear" w:color="auto" w:fill="E0E0E0"/>
        </w:rPr>
      </w:pPr>
    </w:p>
    <w:p w14:paraId="218DA66C" w14:textId="3B68BEB2" w:rsidR="0089664A" w:rsidRPr="006900FA" w:rsidRDefault="0089664A" w:rsidP="00495E5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5E54">
        <w:rPr>
          <w:rFonts w:asciiTheme="majorBidi" w:hAnsiTheme="majorBidi" w:cstheme="majorBidi"/>
          <w:sz w:val="30"/>
          <w:szCs w:val="30"/>
          <w:cs/>
        </w:rPr>
        <w:t>ค่าเสื่อมราคาคำนวณ</w:t>
      </w:r>
      <w:r w:rsidRPr="00495E54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โดย</w:t>
      </w:r>
      <w:r w:rsidRPr="00495E54">
        <w:rPr>
          <w:rFonts w:asciiTheme="majorBidi" w:hAnsiTheme="majorBidi" w:cstheme="majorBidi"/>
          <w:sz w:val="30"/>
          <w:szCs w:val="30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495E54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 xml:space="preserve">และรับรู้ในกำไรหรือขาดทุน </w:t>
      </w:r>
      <w:r w:rsidRPr="00495E54">
        <w:rPr>
          <w:rFonts w:asciiTheme="majorBidi" w:hAnsiTheme="majorBidi" w:cstheme="majorBidi"/>
          <w:sz w:val="30"/>
          <w:szCs w:val="30"/>
          <w:cs/>
        </w:rPr>
        <w:t>ทั้งนี้ บริษัทไม่คิดค่าเสื่อมราคาสำหรับที่ดินและสินทรัพย์ที่อยู่ระหว่างการก่อสร้าง</w:t>
      </w:r>
      <w:r w:rsidRPr="0089664A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151BEC3F" w14:textId="77777777" w:rsidR="005C1D35" w:rsidRPr="006900FA" w:rsidRDefault="005C1D35" w:rsidP="00B85FF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3889A70" w14:textId="2BE1DD9F" w:rsidR="006900FA" w:rsidRPr="006900FA" w:rsidRDefault="006900FA" w:rsidP="00690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495E54">
        <w:rPr>
          <w:rFonts w:asciiTheme="majorBidi" w:hAnsiTheme="majorBidi" w:cstheme="majorBidi"/>
          <w:sz w:val="30"/>
          <w:szCs w:val="30"/>
          <w:cs/>
        </w:rPr>
        <w:lastRenderedPageBreak/>
        <w:t>ประมาณการอายุการให้ประโยชน์ของสินทรัพย์แสดงได้ดังนี้</w:t>
      </w:r>
      <w:r w:rsidRPr="006900F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0"/>
        <w:gridCol w:w="1434"/>
        <w:gridCol w:w="3223"/>
      </w:tblGrid>
      <w:tr w:rsidR="0011723E" w:rsidRPr="0091426F" w14:paraId="741ED4F7" w14:textId="77777777" w:rsidTr="00A31F71">
        <w:tc>
          <w:tcPr>
            <w:tcW w:w="4480" w:type="dxa"/>
          </w:tcPr>
          <w:p w14:paraId="0CB99A09" w14:textId="39CB26E7" w:rsidR="0011723E" w:rsidRPr="00C846C4" w:rsidRDefault="009C4410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สิทธิการใช้</w:t>
            </w:r>
            <w:r w:rsidR="0011723E" w:rsidRPr="00C846C4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434" w:type="dxa"/>
          </w:tcPr>
          <w:p w14:paraId="475708EF" w14:textId="7E9BD4A1" w:rsidR="0011723E" w:rsidRPr="00C846C4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46C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223" w:type="dxa"/>
          </w:tcPr>
          <w:p w14:paraId="70FEA578" w14:textId="34DBECCF" w:rsidR="0011723E" w:rsidRPr="00C846C4" w:rsidRDefault="0011723E" w:rsidP="0011723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46C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1723E" w:rsidRPr="0091426F" w14:paraId="548625B7" w14:textId="77777777" w:rsidTr="00A31F71">
        <w:tc>
          <w:tcPr>
            <w:tcW w:w="4480" w:type="dxa"/>
          </w:tcPr>
          <w:p w14:paraId="634BDBC0" w14:textId="6D145A7D" w:rsidR="0011723E" w:rsidRPr="00912F58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12F58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434" w:type="dxa"/>
          </w:tcPr>
          <w:p w14:paraId="703A35EE" w14:textId="6CCCFB9E" w:rsidR="0011723E" w:rsidRPr="00912F58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12F58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912F58"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 w:rsidRPr="00912F58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3223" w:type="dxa"/>
          </w:tcPr>
          <w:p w14:paraId="0433DBDB" w14:textId="77777777" w:rsidR="0011723E" w:rsidRPr="00912F58" w:rsidRDefault="0011723E" w:rsidP="0011723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12F5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1723E" w:rsidRPr="0091426F" w14:paraId="0DC0D422" w14:textId="77777777" w:rsidTr="00A31F71">
        <w:tc>
          <w:tcPr>
            <w:tcW w:w="4480" w:type="dxa"/>
          </w:tcPr>
          <w:p w14:paraId="3961D06C" w14:textId="704A8948" w:rsidR="0011723E" w:rsidRPr="00912F58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2F58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34" w:type="dxa"/>
          </w:tcPr>
          <w:p w14:paraId="78858B22" w14:textId="296C8F6D" w:rsidR="0011723E" w:rsidRPr="00912F58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2F58">
              <w:rPr>
                <w:rFonts w:ascii="Angsana New" w:hAnsi="Angsana New"/>
                <w:sz w:val="30"/>
                <w:szCs w:val="30"/>
              </w:rPr>
              <w:t>3</w:t>
            </w:r>
            <w:r w:rsidRPr="00912F58"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 w:rsidRPr="00912F58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3223" w:type="dxa"/>
          </w:tcPr>
          <w:p w14:paraId="363797A1" w14:textId="77777777" w:rsidR="0011723E" w:rsidRPr="00912F58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2F5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1723E" w:rsidRPr="0091426F" w14:paraId="6738E894" w14:textId="77777777" w:rsidTr="00A31F71">
        <w:tc>
          <w:tcPr>
            <w:tcW w:w="4480" w:type="dxa"/>
          </w:tcPr>
          <w:p w14:paraId="2BD74C40" w14:textId="5C38D596" w:rsidR="0011723E" w:rsidRPr="00912F58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2F58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434" w:type="dxa"/>
          </w:tcPr>
          <w:p w14:paraId="7D94FE40" w14:textId="0EDDDE41" w:rsidR="0011723E" w:rsidRPr="00912F58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912F58"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 w:rsidRPr="00912F5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223" w:type="dxa"/>
          </w:tcPr>
          <w:p w14:paraId="57EAD6A2" w14:textId="656C89A0" w:rsidR="0011723E" w:rsidRPr="00912F58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12F5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1723E" w:rsidRPr="0091426F" w14:paraId="3B09CE5F" w14:textId="77777777" w:rsidTr="00A31F71">
        <w:tc>
          <w:tcPr>
            <w:tcW w:w="4480" w:type="dxa"/>
          </w:tcPr>
          <w:p w14:paraId="3996CB42" w14:textId="77777777" w:rsidR="0011723E" w:rsidRPr="00912F58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2F5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34" w:type="dxa"/>
          </w:tcPr>
          <w:p w14:paraId="69007193" w14:textId="77777777" w:rsidR="0011723E" w:rsidRPr="00912F58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2F5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223" w:type="dxa"/>
          </w:tcPr>
          <w:p w14:paraId="511202FF" w14:textId="77777777" w:rsidR="0011723E" w:rsidRPr="00912F58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2F5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5D9E9910" w14:textId="77777777" w:rsidR="00607C0E" w:rsidRDefault="00607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C54F2A1" w14:textId="6E9A73AF" w:rsidR="0099750D" w:rsidRPr="00E62B23" w:rsidRDefault="0099750D" w:rsidP="00A3784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62B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31ECBDAA" w14:textId="69A428B2" w:rsidR="008B1275" w:rsidRPr="00F74FE1" w:rsidRDefault="008B1275" w:rsidP="00A3784D">
      <w:pPr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33010745" w14:textId="1DC29970" w:rsidR="00DD6260" w:rsidRPr="00A15DDA" w:rsidRDefault="00D41870" w:rsidP="00DD6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Cs/>
          <w:color w:val="0000FF"/>
          <w:sz w:val="30"/>
          <w:szCs w:val="30"/>
        </w:rPr>
      </w:pPr>
      <w:bookmarkStart w:id="2" w:name="_Hlk87280412"/>
      <w:r w:rsidRPr="00A15DDA">
        <w:rPr>
          <w:rFonts w:asciiTheme="majorBidi" w:eastAsia="Calibri" w:hAnsiTheme="majorBidi" w:cstheme="majorBidi"/>
          <w:sz w:val="30"/>
          <w:szCs w:val="30"/>
          <w:cs/>
        </w:rPr>
        <w:t>สินทรัพย์ไม่มีตัวตน</w:t>
      </w:r>
      <w:bookmarkEnd w:id="2"/>
      <w:r w:rsidRPr="00A15DDA">
        <w:rPr>
          <w:rFonts w:asciiTheme="majorBidi" w:eastAsia="Calibr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A15DDA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15DDA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DD6260" w:rsidRPr="00A15DDA">
        <w:rPr>
          <w:rFonts w:asciiTheme="majorBidi" w:hAnsiTheme="majorBidi"/>
          <w:b/>
          <w:bCs/>
          <w:iCs/>
          <w:color w:val="0000FF"/>
          <w:sz w:val="30"/>
          <w:szCs w:val="30"/>
          <w:cs/>
        </w:rPr>
        <w:t xml:space="preserve"> </w:t>
      </w:r>
      <w:r w:rsidRPr="00A15DDA">
        <w:rPr>
          <w:rFonts w:asciiTheme="majorBidi" w:hAnsiTheme="majorBidi" w:cstheme="majorBidi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A15DDA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และรับรู้ในกำไรหรือขาดทุน</w:t>
      </w:r>
      <w:r w:rsidRPr="00A15DDA">
        <w:rPr>
          <w:rFonts w:asciiTheme="majorBidi" w:eastAsia="Calibri" w:hAnsiTheme="majorBidi"/>
          <w:color w:val="000000"/>
          <w:sz w:val="30"/>
          <w:szCs w:val="30"/>
          <w:cs/>
          <w:lang w:eastAsia="en-GB"/>
        </w:rPr>
        <w:t xml:space="preserve"> </w:t>
      </w:r>
    </w:p>
    <w:p w14:paraId="69D54F0A" w14:textId="77777777" w:rsidR="00DD6260" w:rsidRPr="00A15DDA" w:rsidRDefault="00DD6260" w:rsidP="00D41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</w:p>
    <w:p w14:paraId="7EF11777" w14:textId="4980B610" w:rsidR="00D41870" w:rsidRPr="00D41870" w:rsidRDefault="00D41870" w:rsidP="00D41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5DDA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9360" w:type="dxa"/>
        <w:tblInd w:w="468" w:type="dxa"/>
        <w:tblLook w:val="01E0" w:firstRow="1" w:lastRow="1" w:firstColumn="1" w:lastColumn="1" w:noHBand="0" w:noVBand="0"/>
      </w:tblPr>
      <w:tblGrid>
        <w:gridCol w:w="4680"/>
        <w:gridCol w:w="1260"/>
        <w:gridCol w:w="3420"/>
      </w:tblGrid>
      <w:tr w:rsidR="004E37E5" w:rsidRPr="00015051" w14:paraId="079DDE15" w14:textId="77777777" w:rsidTr="004E37E5">
        <w:tc>
          <w:tcPr>
            <w:tcW w:w="4680" w:type="dxa"/>
          </w:tcPr>
          <w:p w14:paraId="227BD4CE" w14:textId="64F1D8C4" w:rsidR="004E37E5" w:rsidRPr="00015051" w:rsidRDefault="004B2683" w:rsidP="00E62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spacing w:line="240" w:lineRule="auto"/>
              <w:ind w:left="72" w:hanging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260" w:type="dxa"/>
          </w:tcPr>
          <w:p w14:paraId="039FB9AF" w14:textId="4F81A719" w:rsidR="004E37E5" w:rsidRPr="00015051" w:rsidRDefault="0078318A" w:rsidP="00A3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420" w:type="dxa"/>
          </w:tcPr>
          <w:p w14:paraId="21A30FB2" w14:textId="77777777" w:rsidR="004E37E5" w:rsidRPr="00015051" w:rsidRDefault="004E37E5" w:rsidP="00A3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505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4845E15" w14:textId="77777777" w:rsidR="009E364D" w:rsidRPr="00114BE3" w:rsidRDefault="009E364D" w:rsidP="00E0314D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563D193" w14:textId="77777777" w:rsidR="00483E3E" w:rsidRDefault="00483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7EC788D" w14:textId="33D033E6" w:rsidR="00E0314D" w:rsidRPr="0072108B" w:rsidRDefault="00E0314D" w:rsidP="00E0314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6F9BD2A2" w14:textId="7286A085" w:rsidR="00E0314D" w:rsidRPr="00483E3E" w:rsidRDefault="00E0314D" w:rsidP="00E0314D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1D04590" w14:textId="30FB3FD8" w:rsidR="00D41870" w:rsidRPr="00A15DDA" w:rsidRDefault="00D41870" w:rsidP="00D4187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5DDA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E0986F1" w14:textId="77777777" w:rsidR="00D41870" w:rsidRPr="00483E3E" w:rsidRDefault="00D41870" w:rsidP="00D41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E8ABF63" w14:textId="1D963C12" w:rsidR="00D41870" w:rsidRPr="00A15DDA" w:rsidRDefault="00D41870" w:rsidP="00D4187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5DDA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="00A15DDA" w:rsidRPr="00A15D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15DDA">
        <w:rPr>
          <w:rFonts w:asciiTheme="majorBidi" w:hAnsiTheme="majorBidi" w:cstheme="majorBidi"/>
          <w:sz w:val="30"/>
          <w:szCs w:val="3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 อสังหาริมทรัพย์</w:t>
      </w:r>
      <w:r w:rsidR="00A15DDA" w:rsidRPr="00A15D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15DDA">
        <w:rPr>
          <w:rFonts w:asciiTheme="majorBidi" w:hAnsiTheme="majorBidi" w:cstheme="majorBidi"/>
          <w:sz w:val="30"/>
          <w:szCs w:val="30"/>
          <w:cs/>
        </w:rPr>
        <w:t>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2BDD3246" w14:textId="77777777" w:rsidR="00D41870" w:rsidRPr="00483E3E" w:rsidRDefault="00D41870" w:rsidP="00D41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FDE8444" w14:textId="41B5BB03" w:rsidR="00D41870" w:rsidRPr="00A15DDA" w:rsidRDefault="00D41870" w:rsidP="00D4187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5DDA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</w:t>
      </w:r>
      <w:r w:rsidR="00207E1F" w:rsidRPr="00A15DDA">
        <w:rPr>
          <w:rFonts w:asciiTheme="majorBidi" w:hAnsiTheme="majorBidi"/>
          <w:sz w:val="30"/>
          <w:szCs w:val="30"/>
          <w:cs/>
        </w:rPr>
        <w:t xml:space="preserve"> </w:t>
      </w:r>
      <w:r w:rsidRPr="00A15DDA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6850090" w14:textId="77777777" w:rsidR="00D41870" w:rsidRPr="00483E3E" w:rsidRDefault="00D41870" w:rsidP="00D41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77388AD" w14:textId="143B6C96" w:rsidR="00D41870" w:rsidRPr="00D41870" w:rsidRDefault="00D41870" w:rsidP="00D4187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  <w:cs/>
        </w:rPr>
      </w:pPr>
      <w:r w:rsidRPr="00A15DDA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A15DDA">
        <w:rPr>
          <w:rFonts w:asciiTheme="majorBidi" w:hAnsiTheme="majorBidi" w:cstheme="majorBidi"/>
          <w:b/>
          <w:sz w:val="30"/>
          <w:szCs w:val="30"/>
          <w:cs/>
        </w:rPr>
        <w:t xml:space="preserve"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รวมกับต้นทุนทางตรงเริ่มแรก </w:t>
      </w:r>
      <w:r w:rsidRPr="00A15DDA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A15DDA">
        <w:rPr>
          <w:rFonts w:asciiTheme="majorBidi" w:hAnsiTheme="majorBidi"/>
          <w:sz w:val="30"/>
          <w:szCs w:val="30"/>
          <w:cs/>
        </w:rPr>
        <w:t xml:space="preserve"> </w:t>
      </w:r>
    </w:p>
    <w:p w14:paraId="564F3222" w14:textId="77777777" w:rsidR="00D41870" w:rsidRPr="00483E3E" w:rsidRDefault="00D41870" w:rsidP="00D41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56F2C09" w14:textId="28D0584C" w:rsidR="00D41870" w:rsidRDefault="00D41870" w:rsidP="00F74FE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5DDA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ทั้งนี้บริษัทใช้อัตราดอกเบี้ยเงินกู้ยืมส่วนเพิ่มของบริษัทในการคิดลดเป็นมูลค่าปัจจุบัน</w:t>
      </w:r>
      <w:r w:rsidRPr="00A15DDA">
        <w:rPr>
          <w:rFonts w:asciiTheme="majorBidi" w:hAnsiTheme="majorBidi"/>
          <w:sz w:val="30"/>
          <w:szCs w:val="30"/>
          <w:cs/>
        </w:rPr>
        <w:t xml:space="preserve"> </w:t>
      </w:r>
      <w:r w:rsidRPr="00A15DDA">
        <w:rPr>
          <w:rFonts w:asciiTheme="majorBidi" w:hAnsiTheme="majorBidi" w:cstheme="majorBidi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A15DDA">
        <w:rPr>
          <w:rFonts w:asciiTheme="majorBidi" w:hAnsiTheme="majorBidi"/>
          <w:sz w:val="30"/>
          <w:szCs w:val="30"/>
          <w:cs/>
        </w:rPr>
        <w:t xml:space="preserve"> </w:t>
      </w:r>
    </w:p>
    <w:p w14:paraId="5BD82350" w14:textId="77777777" w:rsidR="005322D7" w:rsidRPr="005322D7" w:rsidRDefault="005322D7" w:rsidP="00F74FE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F90E5E" w14:textId="1AC29720" w:rsidR="00D41870" w:rsidRPr="00D41870" w:rsidRDefault="00D41870" w:rsidP="00D4187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C82189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="0012774D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C82189">
        <w:rPr>
          <w:rFonts w:asciiTheme="majorBidi" w:hAnsiTheme="majorBidi" w:cstheme="majorBidi"/>
          <w:b/>
          <w:sz w:val="30"/>
          <w:szCs w:val="30"/>
          <w:cs/>
        </w:rPr>
        <w:t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4689A919" w14:textId="77777777" w:rsidR="001E39F3" w:rsidRPr="00483E3E" w:rsidRDefault="001E39F3" w:rsidP="007174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032489F" w14:textId="77777777" w:rsidR="00483E3E" w:rsidRDefault="00483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CE31B26" w14:textId="49912481" w:rsidR="00055F0C" w:rsidRPr="0072108B" w:rsidRDefault="00055F0C" w:rsidP="00055F0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2108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การด้อยค่า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</w:t>
      </w:r>
      <w:r w:rsidR="001A2D9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ที่ไม่ใช่สินทรัพย์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ทางการเงิน</w:t>
      </w:r>
    </w:p>
    <w:p w14:paraId="5004A2B7" w14:textId="77777777" w:rsidR="00055F0C" w:rsidRPr="00483E3E" w:rsidRDefault="00055F0C" w:rsidP="00677147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CDFB9CE" w14:textId="0BB3D283" w:rsidR="0072108B" w:rsidRPr="00677147" w:rsidRDefault="00AE0F21" w:rsidP="007210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7147">
        <w:rPr>
          <w:rFonts w:ascii="Angsana New" w:hAnsi="Angsana New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="005C72DB" w:rsidRPr="00677147">
        <w:rPr>
          <w:rFonts w:ascii="Angsana New" w:hAnsi="Angsana New"/>
          <w:sz w:val="30"/>
          <w:szCs w:val="30"/>
          <w:cs/>
        </w:rPr>
        <w:t xml:space="preserve"> </w:t>
      </w:r>
      <w:r w:rsidRPr="00677147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</w:t>
      </w:r>
      <w:r w:rsidR="00A073BE" w:rsidRPr="00677147">
        <w:rPr>
          <w:rFonts w:ascii="Angsana New" w:hAnsi="Angsana New"/>
          <w:sz w:val="30"/>
          <w:szCs w:val="30"/>
          <w:cs/>
        </w:rPr>
        <w:t>่าสินทรัพย์ที่คาดว่าจะได้รับคืน</w:t>
      </w:r>
      <w:r w:rsidR="0072108B" w:rsidRPr="00677147">
        <w:rPr>
          <w:rFonts w:ascii="Angsana New" w:hAnsi="Angsana New"/>
          <w:sz w:val="30"/>
          <w:szCs w:val="30"/>
          <w:cs/>
        </w:rPr>
        <w:t xml:space="preserve"> </w:t>
      </w:r>
    </w:p>
    <w:p w14:paraId="5A5F2FF2" w14:textId="77777777" w:rsidR="007922F5" w:rsidRPr="00483E3E" w:rsidRDefault="007922F5" w:rsidP="005C72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4C07F10" w14:textId="5ED2D866" w:rsidR="00AE0F21" w:rsidRPr="00677147" w:rsidRDefault="00AE0F21" w:rsidP="00AE0F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677147">
        <w:rPr>
          <w:rFonts w:ascii="Angsana New" w:hAnsi="Angsana New"/>
          <w:sz w:val="30"/>
          <w:szCs w:val="30"/>
          <w:cs/>
        </w:rPr>
        <w:t>ขาดทุนจากการด้อยค่ารับรู้</w:t>
      </w:r>
      <w:r w:rsidR="00C82189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677147">
        <w:rPr>
          <w:rFonts w:ascii="Angsana New" w:hAnsi="Angsana New"/>
          <w:sz w:val="30"/>
          <w:szCs w:val="30"/>
          <w:cs/>
        </w:rPr>
        <w:t>เมื่อมูลค่าตามบัญชีของสินทรัพย์</w:t>
      </w:r>
      <w:r w:rsidR="0072108B" w:rsidRPr="00677147">
        <w:rPr>
          <w:rFonts w:ascii="Angsana New" w:hAnsi="Angsana New"/>
          <w:sz w:val="30"/>
          <w:szCs w:val="30"/>
          <w:cs/>
        </w:rPr>
        <w:t>สูง</w:t>
      </w:r>
      <w:r w:rsidRPr="00677147">
        <w:rPr>
          <w:rFonts w:ascii="Angsana New" w:hAnsi="Angsana New"/>
          <w:sz w:val="30"/>
          <w:szCs w:val="30"/>
          <w:cs/>
        </w:rPr>
        <w:t>กว่ามูลค่าที่จะได้รับคืน</w:t>
      </w:r>
    </w:p>
    <w:p w14:paraId="37148389" w14:textId="77777777" w:rsidR="00AE0F21" w:rsidRPr="00483E3E" w:rsidRDefault="00AE0F21" w:rsidP="005A30BF">
      <w:pPr>
        <w:rPr>
          <w:rFonts w:asciiTheme="majorBidi" w:hAnsiTheme="majorBidi" w:cstheme="majorBidi"/>
          <w:sz w:val="24"/>
          <w:szCs w:val="24"/>
        </w:rPr>
      </w:pPr>
    </w:p>
    <w:p w14:paraId="343575BE" w14:textId="7AE8E706" w:rsidR="0072108B" w:rsidRPr="00677147" w:rsidRDefault="0072108B" w:rsidP="007210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7147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9C979DA" w14:textId="77777777" w:rsidR="00AE0F21" w:rsidRPr="00483E3E" w:rsidRDefault="00AE0F21" w:rsidP="005A30BF">
      <w:pPr>
        <w:rPr>
          <w:rFonts w:asciiTheme="majorBidi" w:hAnsiTheme="majorBidi" w:cstheme="majorBidi"/>
          <w:sz w:val="24"/>
          <w:szCs w:val="24"/>
        </w:rPr>
      </w:pPr>
    </w:p>
    <w:p w14:paraId="2D11F708" w14:textId="2829311E" w:rsidR="00717496" w:rsidRPr="00C82189" w:rsidRDefault="0072108B" w:rsidP="00C8218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7147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94CA66D" w14:textId="77777777" w:rsidR="001E39F3" w:rsidRPr="00483E3E" w:rsidRDefault="001E39F3" w:rsidP="001E3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4171060" w14:textId="7B94617F" w:rsidR="004E37E5" w:rsidRDefault="004E37E5" w:rsidP="00F950D6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rPr>
          <w:rFonts w:ascii="Angsana New" w:hAnsi="Angsana New"/>
          <w:b/>
          <w:bCs/>
          <w:i/>
          <w:iCs/>
          <w:sz w:val="30"/>
          <w:szCs w:val="30"/>
        </w:rPr>
      </w:pPr>
      <w:r w:rsidRPr="006A183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ผลประโยชน์ของพนักงาน  </w:t>
      </w:r>
    </w:p>
    <w:p w14:paraId="660D6CD9" w14:textId="77777777" w:rsidR="00607C0E" w:rsidRPr="00483E3E" w:rsidRDefault="00607C0E" w:rsidP="00607C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14:paraId="1459A139" w14:textId="2EB9FF58" w:rsidR="007922F5" w:rsidRDefault="00607C0E" w:rsidP="00483E3E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07C0E">
        <w:rPr>
          <w:rFonts w:ascii="Angsana New" w:hAnsi="Angsana New" w:hint="cs"/>
          <w:i/>
          <w:iCs/>
          <w:sz w:val="30"/>
          <w:szCs w:val="30"/>
          <w:cs/>
        </w:rPr>
        <w:t>โครงก</w:t>
      </w:r>
      <w:r>
        <w:rPr>
          <w:rFonts w:ascii="Angsana New" w:hAnsi="Angsana New" w:hint="cs"/>
          <w:i/>
          <w:iCs/>
          <w:sz w:val="30"/>
          <w:szCs w:val="30"/>
          <w:cs/>
        </w:rPr>
        <w:t>า</w:t>
      </w:r>
      <w:r w:rsidRPr="00607C0E">
        <w:rPr>
          <w:rFonts w:ascii="Angsana New" w:hAnsi="Angsana New" w:hint="cs"/>
          <w:i/>
          <w:iCs/>
          <w:sz w:val="30"/>
          <w:szCs w:val="30"/>
          <w:cs/>
        </w:rPr>
        <w:t>รสมทบเงิน</w:t>
      </w:r>
    </w:p>
    <w:p w14:paraId="3085B188" w14:textId="77777777" w:rsidR="00607C0E" w:rsidRPr="00483E3E" w:rsidRDefault="00607C0E" w:rsidP="00607C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14:paraId="44B05C90" w14:textId="0B104E56" w:rsidR="009058CC" w:rsidRPr="00483E3E" w:rsidRDefault="007233A5" w:rsidP="00483E3E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82189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Pr="00C82189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กองทุนสำรองเลี้ยงชีพสำหรับพนักงานของบริษัท</w:t>
      </w:r>
      <w:r w:rsidRPr="00C82189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3C231D83" w14:textId="77777777" w:rsidR="00607C0E" w:rsidRPr="00483E3E" w:rsidRDefault="00607C0E" w:rsidP="00483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14:paraId="7284DC56" w14:textId="36F03168" w:rsidR="00607C0E" w:rsidRDefault="00607C0E" w:rsidP="00483E3E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07C0E">
        <w:rPr>
          <w:rFonts w:ascii="Angsana New" w:hAnsi="Angsana New" w:hint="cs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7A42206" w14:textId="77777777" w:rsidR="00607C0E" w:rsidRPr="00483E3E" w:rsidRDefault="00607C0E" w:rsidP="00607C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14:paraId="454542D8" w14:textId="017F8FB0" w:rsidR="007233A5" w:rsidRDefault="007233A5" w:rsidP="007233A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2189">
        <w:rPr>
          <w:rFonts w:asciiTheme="majorBidi" w:hAnsiTheme="majorBidi" w:cstheme="majorBidi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C82189" w:rsidRPr="00C8218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82189">
        <w:rPr>
          <w:rFonts w:asciiTheme="majorBidi" w:hAnsiTheme="majorBidi" w:cstheme="majorBidi"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  <w:r w:rsidRPr="00C82189">
        <w:rPr>
          <w:rFonts w:asciiTheme="majorBidi" w:hAnsiTheme="majorBidi" w:cstheme="majorBidi"/>
          <w:sz w:val="30"/>
          <w:szCs w:val="30"/>
          <w:cs/>
          <w:lang w:val="en-GB"/>
        </w:rPr>
        <w:t>ซึ่ง</w:t>
      </w:r>
      <w:r w:rsidRPr="00C82189">
        <w:rPr>
          <w:rFonts w:asciiTheme="majorBidi" w:hAnsiTheme="majorBidi" w:cstheme="majorBidi"/>
          <w:sz w:val="30"/>
          <w:szCs w:val="30"/>
          <w:cs/>
        </w:rPr>
        <w:t>จัดทำโดยนักคณิตศาสตร์ประกันภัยที่ได้รับอนุญาตเป็นประจำ โดยวิธีคิดลดแต่ละหน่วยที่ประมาณการไว้</w:t>
      </w:r>
    </w:p>
    <w:p w14:paraId="15B7F75B" w14:textId="77777777" w:rsidR="00483E3E" w:rsidRPr="007233A5" w:rsidRDefault="00483E3E" w:rsidP="007233A5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</w:p>
    <w:p w14:paraId="6AEB69EC" w14:textId="3477918F" w:rsidR="007233A5" w:rsidRPr="007233A5" w:rsidRDefault="007233A5" w:rsidP="007233A5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F3634D">
        <w:rPr>
          <w:rFonts w:asciiTheme="majorBidi" w:hAnsiTheme="majorBidi" w:cstheme="majorBidi"/>
          <w:i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F3634D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F3634D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F3634D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F3634D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3634D">
        <w:rPr>
          <w:rFonts w:asciiTheme="majorBidi" w:hAnsiTheme="majorBidi" w:cstheme="majorBidi"/>
          <w:i/>
          <w:sz w:val="30"/>
          <w:szCs w:val="30"/>
          <w:cs/>
        </w:rPr>
        <w:t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F3634D" w:rsidRPr="00F3634D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F3634D">
        <w:rPr>
          <w:rFonts w:asciiTheme="majorBidi" w:hAnsiTheme="majorBidi" w:cstheme="majorBidi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F3634D" w:rsidRPr="00F3634D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F3634D">
        <w:rPr>
          <w:rFonts w:asciiTheme="majorBidi" w:hAnsiTheme="majorBidi" w:cstheme="majorBidi"/>
          <w:i/>
          <w:sz w:val="30"/>
          <w:szCs w:val="30"/>
          <w:cs/>
        </w:rPr>
        <w:t>ๆ ที่เกี่ยวข้องกับโครงการผลประโยชน์รับรู้ในกำไรหรือขาดทุน</w:t>
      </w:r>
    </w:p>
    <w:p w14:paraId="644B8269" w14:textId="77777777" w:rsidR="007233A5" w:rsidRPr="007233A5" w:rsidRDefault="007233A5" w:rsidP="007233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3FD6E3C4" w14:textId="0718B738" w:rsidR="007233A5" w:rsidRPr="00D731C0" w:rsidRDefault="007233A5" w:rsidP="007233A5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D731C0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14:paraId="3AB4909A" w14:textId="77777777" w:rsidR="007233A5" w:rsidRPr="007233A5" w:rsidRDefault="007233A5" w:rsidP="007233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C1C40A2" w14:textId="26DBCE2C" w:rsidR="007233A5" w:rsidRPr="007233A5" w:rsidRDefault="007233A5" w:rsidP="007233A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D731C0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D731C0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D731C0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Pr="00D731C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731C0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AFFCAA8" w14:textId="77777777" w:rsidR="007922F5" w:rsidRPr="006A183F" w:rsidRDefault="007922F5" w:rsidP="009058C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D7FFD5" w14:textId="77777777" w:rsidR="004E37E5" w:rsidRPr="006A183F" w:rsidRDefault="004E37E5" w:rsidP="00A3784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18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447E6033" w14:textId="77777777" w:rsidR="004E37E5" w:rsidRPr="006A183F" w:rsidRDefault="004E37E5" w:rsidP="006D2404">
      <w:pPr>
        <w:rPr>
          <w:rFonts w:asciiTheme="majorBidi" w:hAnsiTheme="majorBidi" w:cstheme="majorBidi"/>
          <w:sz w:val="30"/>
          <w:szCs w:val="30"/>
        </w:rPr>
      </w:pPr>
    </w:p>
    <w:p w14:paraId="6E846985" w14:textId="721CBAAF" w:rsidR="00AA0933" w:rsidRDefault="00896B52" w:rsidP="00896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A183F">
        <w:rPr>
          <w:rFonts w:asciiTheme="majorBidi" w:hAnsiTheme="majorBidi" w:cstheme="majorBidi"/>
          <w:i/>
          <w:sz w:val="30"/>
          <w:szCs w:val="30"/>
          <w:cs/>
        </w:rPr>
        <w:t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2B0281" w:rsidRPr="006A183F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6A183F">
        <w:rPr>
          <w:rFonts w:asciiTheme="majorBidi" w:hAnsiTheme="majorBidi" w:cstheme="majorBidi"/>
          <w:i/>
          <w:sz w:val="30"/>
          <w:szCs w:val="30"/>
          <w:cs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</w:t>
      </w:r>
      <w:r w:rsidR="002B0281" w:rsidRPr="006A183F">
        <w:rPr>
          <w:rFonts w:asciiTheme="majorBidi" w:hAnsiTheme="majorBidi" w:cstheme="majorBidi"/>
          <w:i/>
          <w:sz w:val="30"/>
          <w:szCs w:val="30"/>
          <w:cs/>
        </w:rPr>
        <w:t>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5332B2D3" w14:textId="5B032E2E" w:rsidR="008C48E4" w:rsidRPr="008C48E4" w:rsidRDefault="008C48E4" w:rsidP="00896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63A6DEDA" w14:textId="60234EF2" w:rsidR="008C48E4" w:rsidRPr="008C48E4" w:rsidRDefault="008C48E4" w:rsidP="008C48E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8C48E4">
        <w:rPr>
          <w:rFonts w:asciiTheme="majorBidi" w:hAnsiTheme="majorBidi" w:cstheme="majorBidi"/>
          <w:sz w:val="30"/>
          <w:szCs w:val="30"/>
          <w:cs/>
        </w:rPr>
        <w:t>ประมาณการค่าประกันความเสียหายจะบันทึกเมื่อได้ขายสินค้าแก่ลูกค้าแล้ว ประมาณการค่าใช้จ่ายพิจารณาจากประวัติการจ่ายค่าประกันความเสียหาย และปัจจัยต่าง</w:t>
      </w:r>
      <w:r>
        <w:rPr>
          <w:rFonts w:asciiTheme="majorBidi" w:hAnsiTheme="majorBidi"/>
          <w:sz w:val="30"/>
          <w:szCs w:val="30"/>
          <w:cs/>
        </w:rPr>
        <w:t xml:space="preserve"> </w:t>
      </w:r>
      <w:r w:rsidRPr="008C48E4">
        <w:rPr>
          <w:rFonts w:asciiTheme="majorBidi" w:hAnsiTheme="majorBidi" w:cstheme="majorBidi"/>
          <w:sz w:val="30"/>
          <w:szCs w:val="30"/>
          <w:cs/>
        </w:rPr>
        <w:t>ๆ ที่อาจเกี่ยวข้องกับความน่าจะเป็นที่จะเกิดความเสียหายดังกล่าว</w:t>
      </w:r>
    </w:p>
    <w:p w14:paraId="5EAC3D39" w14:textId="77777777" w:rsidR="000F6B38" w:rsidRDefault="000F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1AEAA853" w14:textId="17F64B1C" w:rsidR="008C48E4" w:rsidRPr="006A183F" w:rsidRDefault="008C48E4" w:rsidP="008C48E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727F2C49" w14:textId="77777777" w:rsidR="008C48E4" w:rsidRDefault="008C48E4" w:rsidP="00896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4252CDB" w14:textId="4E1DC482" w:rsidR="008C48E4" w:rsidRPr="00457AD5" w:rsidDel="001A6CC8" w:rsidRDefault="008C48E4" w:rsidP="008C48E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457AD5" w:rsidDel="001A6CC8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136A1A1" w14:textId="77777777" w:rsidR="008C48E4" w:rsidRPr="00457AD5" w:rsidRDefault="008C48E4" w:rsidP="008C48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7E36FAF" w14:textId="6422C00B" w:rsidR="008C48E4" w:rsidRPr="00457AD5" w:rsidDel="001A6CC8" w:rsidRDefault="008C48E4" w:rsidP="008C48E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7AD5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457AD5" w:rsidDel="001A6CC8">
        <w:rPr>
          <w:rFonts w:asciiTheme="majorBidi" w:hAnsiTheme="majorBidi"/>
          <w:sz w:val="30"/>
          <w:szCs w:val="30"/>
          <w:cs/>
        </w:rPr>
        <w:t xml:space="preserve"> </w:t>
      </w:r>
      <w:r w:rsidRPr="00457AD5" w:rsidDel="001A6CC8">
        <w:rPr>
          <w:rFonts w:asciiTheme="majorBidi" w:hAnsiTheme="majorBidi" w:cstheme="majorBidi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457AD5" w:rsidDel="001A6CC8">
        <w:rPr>
          <w:rFonts w:asciiTheme="majorBidi" w:hAnsiTheme="majorBidi"/>
          <w:sz w:val="30"/>
          <w:szCs w:val="30"/>
          <w:cs/>
        </w:rPr>
        <w:t xml:space="preserve"> </w:t>
      </w:r>
      <w:r w:rsidRPr="00457AD5" w:rsidDel="001A6CC8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1B407062" w14:textId="77777777" w:rsidR="008C48E4" w:rsidRPr="00457AD5" w:rsidDel="001A6CC8" w:rsidRDefault="008C48E4" w:rsidP="008C48E4">
      <w:pPr>
        <w:pStyle w:val="block"/>
        <w:numPr>
          <w:ilvl w:val="0"/>
          <w:numId w:val="24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57AD5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457AD5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457AD5" w:rsidDel="001A6CC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457AD5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22410FC" w14:textId="77777777" w:rsidR="008C48E4" w:rsidRPr="00457AD5" w:rsidDel="001A6CC8" w:rsidRDefault="008C48E4" w:rsidP="008C48E4">
      <w:pPr>
        <w:pStyle w:val="block"/>
        <w:numPr>
          <w:ilvl w:val="0"/>
          <w:numId w:val="24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57AD5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457AD5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457AD5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457AD5" w:rsidDel="001A6CC8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0CAC3B90" w14:textId="77777777" w:rsidR="008C48E4" w:rsidRPr="00457AD5" w:rsidDel="001A6CC8" w:rsidRDefault="008C48E4" w:rsidP="008C48E4">
      <w:pPr>
        <w:pStyle w:val="block"/>
        <w:numPr>
          <w:ilvl w:val="0"/>
          <w:numId w:val="24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57AD5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457AD5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457AD5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65D5FB3" w14:textId="77777777" w:rsidR="008C48E4" w:rsidRPr="00457AD5" w:rsidDel="001A6CC8" w:rsidRDefault="008C48E4" w:rsidP="0045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72CFD24" w14:textId="599156C6" w:rsidR="008C48E4" w:rsidRPr="00457AD5" w:rsidDel="001A6CC8" w:rsidRDefault="008C48E4" w:rsidP="008C48E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  <w:r w:rsidRPr="00457AD5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127E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57AD5" w:rsidDel="001A6CC8">
        <w:rPr>
          <w:rFonts w:asciiTheme="majorBidi" w:hAnsiTheme="majorBidi" w:cstheme="majorBidi"/>
          <w:sz w:val="30"/>
          <w:szCs w:val="30"/>
          <w:cs/>
        </w:rPr>
        <w:t xml:space="preserve"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23F820E0" w14:textId="77777777" w:rsidR="008C48E4" w:rsidRPr="00457AD5" w:rsidDel="001A6CC8" w:rsidRDefault="008C48E4" w:rsidP="008C48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5A30CF0" w14:textId="3B4EFC5D" w:rsidR="00AA25B3" w:rsidRPr="00457AD5" w:rsidRDefault="008C48E4" w:rsidP="00457A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457AD5" w:rsidDel="001A6CC8">
        <w:rPr>
          <w:rFonts w:asciiTheme="majorBidi" w:hAnsiTheme="majorBidi" w:cstheme="majorBidi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7601C705" w14:textId="77777777" w:rsidR="008C48E4" w:rsidRDefault="008C48E4" w:rsidP="004459F1">
      <w:pPr>
        <w:pStyle w:val="BodyText"/>
        <w:shd w:val="clear" w:color="auto" w:fill="FFFFFF"/>
        <w:tabs>
          <w:tab w:val="clear" w:pos="454"/>
        </w:tabs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5F768B" w14:textId="5AD286FC" w:rsidR="004E37E5" w:rsidRPr="007C78E6" w:rsidRDefault="004E37E5" w:rsidP="00A3784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C78E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  <w:r w:rsidR="00127E5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13537F00" w14:textId="490F4DE9" w:rsidR="004E37E5" w:rsidRPr="00457AD5" w:rsidRDefault="004E37E5" w:rsidP="00A378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E5C92D" w14:textId="04CBBA24" w:rsidR="00457AD5" w:rsidRPr="00457AD5" w:rsidRDefault="00457AD5" w:rsidP="00457A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57AD5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4D637566" w14:textId="77777777" w:rsidR="00457AD5" w:rsidRPr="00457AD5" w:rsidRDefault="00457AD5" w:rsidP="0045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7B9BB0C7" w14:textId="5F44B9E5" w:rsidR="00457AD5" w:rsidRPr="006E447F" w:rsidRDefault="00457AD5" w:rsidP="006E447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7AD5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457AD5">
        <w:rPr>
          <w:rFonts w:asciiTheme="majorBidi" w:hAnsiTheme="majorBidi"/>
          <w:sz w:val="30"/>
          <w:szCs w:val="30"/>
          <w:cs/>
        </w:rPr>
        <w:t xml:space="preserve"> </w:t>
      </w:r>
      <w:r w:rsidRPr="006E447F">
        <w:rPr>
          <w:rFonts w:asciiTheme="majorBidi" w:hAnsiTheme="majorBidi" w:cstheme="majorBidi"/>
          <w:sz w:val="30"/>
          <w:szCs w:val="30"/>
          <w:cs/>
        </w:rPr>
        <w:t>สำหรับการขายที่ให้สิทธิลูกค้าในการคืนสินค้า 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66044B5E" w14:textId="7A1E97E3" w:rsidR="005C2AA6" w:rsidRDefault="005C2AA6" w:rsidP="00F15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221D8D59" w14:textId="77777777" w:rsidR="000F6B38" w:rsidRDefault="000F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E032D98" w14:textId="10B59B90" w:rsidR="004E37E5" w:rsidRPr="007C78E6" w:rsidRDefault="004E37E5" w:rsidP="00A3784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C78E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5AF90D2A" w14:textId="685F5A52" w:rsidR="004E37E5" w:rsidRDefault="004E37E5" w:rsidP="006D2404">
      <w:pPr>
        <w:rPr>
          <w:rFonts w:asciiTheme="majorBidi" w:hAnsiTheme="majorBidi" w:cstheme="majorBidi"/>
          <w:sz w:val="30"/>
          <w:szCs w:val="30"/>
        </w:rPr>
      </w:pPr>
    </w:p>
    <w:p w14:paraId="30B665E6" w14:textId="3DB4E745" w:rsidR="006E447F" w:rsidRPr="006E447F" w:rsidRDefault="006E447F" w:rsidP="006E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447F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  <w:r w:rsidRPr="006E447F">
        <w:rPr>
          <w:rFonts w:asciiTheme="majorBidi" w:hAnsiTheme="majorBidi"/>
          <w:sz w:val="30"/>
          <w:szCs w:val="30"/>
          <w:cs/>
        </w:rPr>
        <w:t xml:space="preserve"> </w:t>
      </w:r>
    </w:p>
    <w:p w14:paraId="606FEB04" w14:textId="77777777" w:rsidR="006E447F" w:rsidRPr="006E447F" w:rsidRDefault="006E447F" w:rsidP="006E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097D6B7" w14:textId="5DDA7618" w:rsidR="006E447F" w:rsidRPr="006E447F" w:rsidRDefault="006E447F" w:rsidP="006E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6E447F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>
        <w:rPr>
          <w:rFonts w:asciiTheme="majorBidi" w:hAnsiTheme="majorBidi"/>
          <w:sz w:val="30"/>
          <w:szCs w:val="30"/>
          <w:cs/>
        </w:rPr>
        <w:t xml:space="preserve"> </w:t>
      </w:r>
      <w:r w:rsidRPr="006E447F">
        <w:rPr>
          <w:rFonts w:asciiTheme="majorBidi" w:hAnsiTheme="majorBidi" w:cstheme="majorBidi"/>
          <w:sz w:val="30"/>
          <w:szCs w:val="30"/>
          <w:cs/>
        </w:rPr>
        <w:t>ๆ</w:t>
      </w:r>
    </w:p>
    <w:p w14:paraId="1C14F14A" w14:textId="77777777" w:rsidR="006E447F" w:rsidRPr="006E447F" w:rsidRDefault="006E447F" w:rsidP="006E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A79704F" w14:textId="37BAD2FB" w:rsidR="006E447F" w:rsidRPr="006E447F" w:rsidRDefault="006E447F" w:rsidP="006E447F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6E447F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สำหรับการรับรู้ค่าความนิยมในครั้งแรก</w:t>
      </w:r>
      <w:r w:rsidRPr="006E447F">
        <w:rPr>
          <w:rFonts w:asciiTheme="majorBidi" w:hAnsiTheme="majorBidi"/>
          <w:sz w:val="30"/>
          <w:szCs w:val="30"/>
          <w:cs/>
        </w:rPr>
        <w:t xml:space="preserve"> </w:t>
      </w:r>
      <w:r w:rsidRPr="006E447F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</w:p>
    <w:p w14:paraId="4FD66B07" w14:textId="77777777" w:rsidR="006E447F" w:rsidRPr="006E447F" w:rsidRDefault="006E447F" w:rsidP="006E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FD4CDB2" w14:textId="2B9C8BC7" w:rsidR="006E447F" w:rsidRPr="006E447F" w:rsidRDefault="006E447F" w:rsidP="006E447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E447F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4F796D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E447F">
        <w:rPr>
          <w:rFonts w:asciiTheme="majorBidi" w:hAnsiTheme="majorBidi" w:cstheme="majorBidi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6E447F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6E447F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6E447F">
        <w:rPr>
          <w:rFonts w:asciiTheme="majorBidi" w:hAnsiTheme="majorBidi"/>
          <w:sz w:val="30"/>
          <w:szCs w:val="30"/>
          <w:cs/>
        </w:rPr>
        <w:t xml:space="preserve"> </w:t>
      </w:r>
      <w:r w:rsidRPr="006E447F">
        <w:rPr>
          <w:rFonts w:asciiTheme="majorBidi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  <w:r w:rsidR="003D65CA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6E447F">
        <w:rPr>
          <w:rFonts w:asciiTheme="majorBidi" w:hAnsiTheme="majorBidi" w:cstheme="majorBidi"/>
          <w:sz w:val="30"/>
          <w:szCs w:val="30"/>
          <w:cs/>
        </w:rPr>
        <w:t>กิจการ</w:t>
      </w:r>
    </w:p>
    <w:p w14:paraId="51E423EB" w14:textId="77777777" w:rsidR="006E447F" w:rsidRPr="006E447F" w:rsidRDefault="006E447F" w:rsidP="006E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842CAC2" w14:textId="0EA6821F" w:rsidR="006E447F" w:rsidRPr="006E447F" w:rsidRDefault="006E447F" w:rsidP="006E447F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6E447F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E77E1DD" w14:textId="67FF521E" w:rsidR="00AA25B3" w:rsidRDefault="00AA2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8365C0E" w14:textId="6B89BF2C" w:rsidR="00DE3443" w:rsidRPr="00DE3443" w:rsidRDefault="00DE3443" w:rsidP="00DE3443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E344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7876394F" w14:textId="3D26CD05" w:rsidR="00DE3443" w:rsidRDefault="00DE3443" w:rsidP="00DE3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FA9FE14" w14:textId="7BB1ADB4" w:rsidR="004F796D" w:rsidRPr="004F796D" w:rsidRDefault="004F796D" w:rsidP="004F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i/>
          <w:iCs/>
          <w:color w:val="0000FF"/>
          <w:sz w:val="30"/>
          <w:szCs w:val="30"/>
          <w:highlight w:val="lightGray"/>
          <w:shd w:val="clear" w:color="auto" w:fill="E0E0E0"/>
          <w:cs/>
          <w:lang w:val="th-TH"/>
        </w:rPr>
      </w:pPr>
      <w:r w:rsidRPr="004F796D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Pr="004F796D">
        <w:rPr>
          <w:rFonts w:asciiTheme="majorBidi" w:eastAsia="Calibri" w:hAnsiTheme="majorBidi" w:cstheme="majorBidi"/>
          <w:b/>
          <w:color w:val="0000FF"/>
          <w:sz w:val="30"/>
          <w:szCs w:val="30"/>
          <w:cs/>
        </w:rPr>
        <w:t xml:space="preserve"> </w:t>
      </w:r>
    </w:p>
    <w:p w14:paraId="55210355" w14:textId="77777777" w:rsidR="003D65CA" w:rsidRDefault="003D65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cs/>
          <w:lang w:val="th-TH"/>
        </w:rPr>
        <w:br w:type="page"/>
      </w:r>
    </w:p>
    <w:p w14:paraId="7EB60A6D" w14:textId="2FAB2E6E" w:rsidR="006D2404" w:rsidRPr="00A56BB3" w:rsidRDefault="006D2404" w:rsidP="002136CC">
      <w:pPr>
        <w:pStyle w:val="Heading9"/>
        <w:numPr>
          <w:ilvl w:val="0"/>
          <w:numId w:val="16"/>
        </w:numPr>
        <w:tabs>
          <w:tab w:val="clear" w:pos="360"/>
          <w:tab w:val="num" w:pos="540"/>
        </w:tabs>
        <w:ind w:left="540" w:right="-18" w:hanging="540"/>
        <w:rPr>
          <w:rFonts w:asciiTheme="majorBidi" w:hAnsiTheme="majorBidi" w:cstheme="majorBidi"/>
          <w:cs/>
          <w:lang w:val="th-TH"/>
        </w:rPr>
      </w:pPr>
      <w:r w:rsidRPr="00A56BB3">
        <w:rPr>
          <w:rFonts w:asciiTheme="majorBidi" w:hAnsiTheme="majorBidi" w:cstheme="majorBidi"/>
          <w:cs/>
          <w:lang w:val="th-TH"/>
        </w:rPr>
        <w:lastRenderedPageBreak/>
        <w:t>บุคคลหรือกิจการที่เกี่ยวข้องกัน</w:t>
      </w:r>
      <w:r w:rsidR="00D1593F" w:rsidRPr="00A56BB3">
        <w:rPr>
          <w:rFonts w:asciiTheme="majorBidi" w:hAnsiTheme="majorBidi" w:cstheme="majorBidi" w:hint="cs"/>
          <w:cs/>
          <w:lang w:val="th-TH"/>
        </w:rPr>
        <w:t xml:space="preserve"> </w:t>
      </w:r>
    </w:p>
    <w:p w14:paraId="0BCB30F1" w14:textId="0A4253B8" w:rsidR="001D447B" w:rsidRPr="00BB3200" w:rsidRDefault="001D447B" w:rsidP="005C72DB">
      <w:pPr>
        <w:tabs>
          <w:tab w:val="clear" w:pos="454"/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7392049" w14:textId="77777777" w:rsidR="004F796D" w:rsidRPr="00B3232B" w:rsidRDefault="004F796D" w:rsidP="004F796D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84515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ง</w:t>
      </w:r>
      <w:r w:rsidRPr="00084515">
        <w:rPr>
          <w:rFonts w:asciiTheme="majorBidi" w:hAnsiTheme="majorBidi" w:cstheme="majorBidi"/>
          <w:b/>
          <w:sz w:val="30"/>
          <w:szCs w:val="30"/>
          <w:cs/>
        </w:rPr>
        <w:t>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ม</w:t>
      </w:r>
      <w:r w:rsidRPr="00084515">
        <w:rPr>
          <w:rFonts w:asciiTheme="majorBidi" w:hAnsiTheme="majorBidi" w:cstheme="majorBidi"/>
          <w:b/>
          <w:sz w:val="30"/>
          <w:szCs w:val="30"/>
          <w:cs/>
        </w:rPr>
        <w:t>ทั้งทางตรงและทางอ้อม หรือ</w:t>
      </w:r>
      <w:r w:rsidRPr="00B3232B">
        <w:rPr>
          <w:rFonts w:asciiTheme="majorBidi" w:hAnsiTheme="majorBidi" w:cstheme="majorBidi"/>
          <w:b/>
          <w:sz w:val="30"/>
          <w:szCs w:val="30"/>
          <w:cs/>
        </w:rPr>
        <w:t>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D927902" w14:textId="77777777" w:rsidR="004F796D" w:rsidRPr="00BB3200" w:rsidRDefault="004F796D" w:rsidP="005C72DB">
      <w:pPr>
        <w:tabs>
          <w:tab w:val="clear" w:pos="454"/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8FFFA42" w14:textId="45EE855B" w:rsidR="00181203" w:rsidRDefault="00A56BB3" w:rsidP="00F760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56BB3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บุคคลหรือกิจการอื่นที่เกี่ยวข้องกันที่มีรายการระหว่างกันที่มีนัยสำคัญกับบริษัทในระหว่างปี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A56BB3">
        <w:rPr>
          <w:rFonts w:asciiTheme="majorBidi" w:hAnsiTheme="majorBidi" w:cstheme="majorBidi"/>
          <w:b/>
          <w:sz w:val="30"/>
          <w:szCs w:val="30"/>
          <w:cs/>
        </w:rPr>
        <w:t>มีดังต่อไปนี้</w:t>
      </w:r>
    </w:p>
    <w:p w14:paraId="7EE52B89" w14:textId="77777777" w:rsidR="00A56BB3" w:rsidRPr="00BB3200" w:rsidRDefault="00A56BB3" w:rsidP="00F760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1980"/>
        <w:gridCol w:w="5310"/>
      </w:tblGrid>
      <w:tr w:rsidR="00181203" w:rsidRPr="00A56BB3" w14:paraId="4203BDC4" w14:textId="77777777" w:rsidTr="004B3B29">
        <w:trPr>
          <w:tblHeader/>
        </w:trPr>
        <w:tc>
          <w:tcPr>
            <w:tcW w:w="1980" w:type="dxa"/>
          </w:tcPr>
          <w:p w14:paraId="38268745" w14:textId="6DF10274" w:rsidR="00181203" w:rsidRPr="00A56BB3" w:rsidRDefault="00181203" w:rsidP="004B3B29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6B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</w:t>
            </w:r>
            <w:r w:rsidR="00A56B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A56B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  <w:tc>
          <w:tcPr>
            <w:tcW w:w="1980" w:type="dxa"/>
          </w:tcPr>
          <w:p w14:paraId="39202C9F" w14:textId="77777777" w:rsidR="00181203" w:rsidRPr="00A56BB3" w:rsidRDefault="00181203" w:rsidP="004B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6B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225C9F56" w14:textId="77777777" w:rsidR="00181203" w:rsidRPr="00A56BB3" w:rsidRDefault="00181203" w:rsidP="004B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56B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5310" w:type="dxa"/>
          </w:tcPr>
          <w:p w14:paraId="56597C55" w14:textId="06E31F74" w:rsidR="00181203" w:rsidRPr="00A56BB3" w:rsidRDefault="00181203" w:rsidP="004B3B29">
            <w:pPr>
              <w:spacing w:line="240" w:lineRule="auto"/>
              <w:ind w:left="252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6B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7611C" w:rsidRPr="00A56BB3" w14:paraId="0E4D139E" w14:textId="77777777" w:rsidTr="004B3B29">
        <w:trPr>
          <w:tblHeader/>
        </w:trPr>
        <w:tc>
          <w:tcPr>
            <w:tcW w:w="1980" w:type="dxa"/>
          </w:tcPr>
          <w:p w14:paraId="0EBA1612" w14:textId="0F864139" w:rsidR="0097611C" w:rsidRPr="0097611C" w:rsidRDefault="0097611C" w:rsidP="004B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A56BB3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980" w:type="dxa"/>
          </w:tcPr>
          <w:p w14:paraId="13ED6F42" w14:textId="2C80F40F" w:rsidR="0097611C" w:rsidRPr="0097611C" w:rsidRDefault="0097611C" w:rsidP="004B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A56BB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5310" w:type="dxa"/>
          </w:tcPr>
          <w:p w14:paraId="16D1EBBB" w14:textId="7B401627" w:rsidR="0097611C" w:rsidRPr="0097611C" w:rsidRDefault="0097611C" w:rsidP="0097611C">
            <w:pPr>
              <w:spacing w:line="240" w:lineRule="auto"/>
              <w:ind w:left="252" w:hanging="252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A56BB3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</w:t>
            </w:r>
            <w:r w:rsidR="007922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56BB3">
              <w:rPr>
                <w:rFonts w:ascii="Angsana New" w:hAnsi="Angsana New"/>
                <w:sz w:val="30"/>
                <w:szCs w:val="30"/>
                <w:cs/>
              </w:rPr>
              <w:t>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222C9FB3" w14:textId="77777777" w:rsidR="007922F5" w:rsidRPr="00BB3200" w:rsidRDefault="007922F5" w:rsidP="00351BC4">
      <w:pPr>
        <w:rPr>
          <w:sz w:val="30"/>
          <w:szCs w:val="30"/>
          <w:cs/>
        </w:rPr>
      </w:pPr>
    </w:p>
    <w:p w14:paraId="0DA31E54" w14:textId="3CF871C5" w:rsidR="005C1D35" w:rsidRDefault="00EE6F46" w:rsidP="003D65CA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</w:rPr>
      </w:pPr>
      <w:r w:rsidRPr="00A56BB3">
        <w:rPr>
          <w:rFonts w:ascii="Angsana New" w:hAnsi="Angsana New" w:cs="Angsana New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="00074A5E">
        <w:rPr>
          <w:rFonts w:asciiTheme="majorBidi" w:hAnsiTheme="majorBidi" w:cs="Angsana New"/>
          <w:cs/>
        </w:rPr>
        <w:t>31</w:t>
      </w:r>
      <w:r w:rsidRPr="00A56BB3">
        <w:rPr>
          <w:rFonts w:ascii="Angsana New" w:hAnsi="Angsana New" w:cs="Angsana New"/>
          <w:cs/>
        </w:rPr>
        <w:t xml:space="preserve"> ธันวาคม สรุปได้ดังนี้   </w:t>
      </w:r>
    </w:p>
    <w:p w14:paraId="5CA4698F" w14:textId="77777777" w:rsidR="00CD7814" w:rsidRPr="00BB3200" w:rsidRDefault="00CD7814" w:rsidP="00CD7814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</w:rPr>
      </w:pPr>
    </w:p>
    <w:tbl>
      <w:tblPr>
        <w:tblW w:w="92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83"/>
        <w:gridCol w:w="1261"/>
        <w:gridCol w:w="270"/>
        <w:gridCol w:w="1173"/>
      </w:tblGrid>
      <w:tr w:rsidR="00850F4A" w:rsidRPr="00A56BB3" w14:paraId="3C4C0B73" w14:textId="77777777" w:rsidTr="00205153">
        <w:trPr>
          <w:trHeight w:val="420"/>
        </w:trPr>
        <w:tc>
          <w:tcPr>
            <w:tcW w:w="6583" w:type="dxa"/>
          </w:tcPr>
          <w:p w14:paraId="618F9301" w14:textId="0EEFEF2B" w:rsidR="00850F4A" w:rsidRPr="00A56BB3" w:rsidRDefault="00850F4A" w:rsidP="00850F4A">
            <w:pPr>
              <w:pStyle w:val="a"/>
              <w:tabs>
                <w:tab w:val="clear" w:pos="1080"/>
              </w:tabs>
              <w:ind w:left="-18" w:firstLine="18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261" w:type="dxa"/>
          </w:tcPr>
          <w:p w14:paraId="5C078339" w14:textId="50C1130C" w:rsidR="00850F4A" w:rsidRPr="00DF4554" w:rsidRDefault="00850F4A" w:rsidP="00850F4A">
            <w:pPr>
              <w:pStyle w:val="a"/>
              <w:tabs>
                <w:tab w:val="clear" w:pos="1080"/>
              </w:tabs>
              <w:ind w:left="-106" w:right="-46"/>
              <w:jc w:val="center"/>
              <w:rPr>
                <w:rFonts w:ascii="Angsana New" w:hAnsi="Angsana New" w:cs="Angsana New"/>
                <w:lang w:val="en-US"/>
              </w:rPr>
            </w:pPr>
            <w:r w:rsidRPr="00DF4554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70" w:type="dxa"/>
          </w:tcPr>
          <w:p w14:paraId="27421732" w14:textId="77777777" w:rsidR="00850F4A" w:rsidRPr="00DF4554" w:rsidRDefault="00850F4A" w:rsidP="00850F4A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3" w:type="dxa"/>
          </w:tcPr>
          <w:p w14:paraId="2D80ABD0" w14:textId="1A04840F" w:rsidR="00850F4A" w:rsidRPr="00DF4554" w:rsidRDefault="00850F4A" w:rsidP="00850F4A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="Angsana New" w:hAnsi="Angsana New" w:cs="Angsana New"/>
                <w:lang w:val="en-US"/>
              </w:rPr>
            </w:pPr>
            <w:r w:rsidRPr="00DF4554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EE6F46" w:rsidRPr="00A56BB3" w14:paraId="7E45BD67" w14:textId="77777777" w:rsidTr="00205153">
        <w:trPr>
          <w:trHeight w:val="431"/>
        </w:trPr>
        <w:tc>
          <w:tcPr>
            <w:tcW w:w="6583" w:type="dxa"/>
          </w:tcPr>
          <w:p w14:paraId="46465E6B" w14:textId="77777777" w:rsidR="00EE6F46" w:rsidRPr="00A56BB3" w:rsidRDefault="00EE6F46" w:rsidP="00A3784D">
            <w:pPr>
              <w:pStyle w:val="a"/>
              <w:tabs>
                <w:tab w:val="clear" w:pos="1080"/>
              </w:tabs>
              <w:ind w:left="-18" w:firstLine="18"/>
              <w:jc w:val="both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2704" w:type="dxa"/>
            <w:gridSpan w:val="3"/>
          </w:tcPr>
          <w:p w14:paraId="14A0F78E" w14:textId="1B52CCFB" w:rsidR="00EE6F46" w:rsidRPr="00A56BB3" w:rsidRDefault="00EE6F46" w:rsidP="00A3784D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A56BB3">
              <w:rPr>
                <w:rFonts w:ascii="Angsana New" w:hAnsi="Angsana New" w:cs="Angsana New"/>
                <w:i/>
                <w:iCs/>
                <w:cs/>
              </w:rPr>
              <w:t>(บาท)</w:t>
            </w:r>
          </w:p>
        </w:tc>
      </w:tr>
      <w:tr w:rsidR="00594D82" w:rsidRPr="00594D82" w14:paraId="0DD9E2BD" w14:textId="77777777" w:rsidTr="00205153">
        <w:trPr>
          <w:trHeight w:val="411"/>
        </w:trPr>
        <w:tc>
          <w:tcPr>
            <w:tcW w:w="6583" w:type="dxa"/>
          </w:tcPr>
          <w:p w14:paraId="0FD3DB81" w14:textId="77777777" w:rsidR="00594D82" w:rsidRPr="00A56BB3" w:rsidRDefault="00594D82" w:rsidP="00C63F58">
            <w:pPr>
              <w:pStyle w:val="a"/>
              <w:tabs>
                <w:tab w:val="clear" w:pos="1080"/>
              </w:tabs>
              <w:jc w:val="both"/>
              <w:rPr>
                <w:rFonts w:cs="Angsana New"/>
                <w:b/>
                <w:bCs/>
                <w:cs/>
                <w:lang w:val="en-US"/>
              </w:rPr>
            </w:pPr>
            <w:r w:rsidRPr="00A56BB3">
              <w:rPr>
                <w:rFonts w:cs="Angsana New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1261" w:type="dxa"/>
          </w:tcPr>
          <w:p w14:paraId="4D98A114" w14:textId="77777777" w:rsidR="00594D82" w:rsidRPr="00594D82" w:rsidRDefault="00594D82" w:rsidP="00594D82">
            <w:pPr>
              <w:pStyle w:val="a"/>
              <w:tabs>
                <w:tab w:val="clear" w:pos="1080"/>
              </w:tabs>
              <w:jc w:val="both"/>
              <w:rPr>
                <w:rFonts w:cs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73686576" w14:textId="77777777" w:rsidR="00594D82" w:rsidRPr="00594D82" w:rsidRDefault="00594D82" w:rsidP="00594D82">
            <w:pPr>
              <w:pStyle w:val="a"/>
              <w:tabs>
                <w:tab w:val="clear" w:pos="1080"/>
              </w:tabs>
              <w:jc w:val="both"/>
              <w:rPr>
                <w:rFonts w:cs="Angsana New"/>
                <w:b/>
                <w:bCs/>
                <w:lang w:val="en-US"/>
              </w:rPr>
            </w:pPr>
          </w:p>
        </w:tc>
        <w:tc>
          <w:tcPr>
            <w:tcW w:w="1173" w:type="dxa"/>
          </w:tcPr>
          <w:p w14:paraId="070960F9" w14:textId="77777777" w:rsidR="00594D82" w:rsidRPr="00594D82" w:rsidRDefault="00594D82" w:rsidP="00594D82">
            <w:pPr>
              <w:pStyle w:val="a"/>
              <w:tabs>
                <w:tab w:val="clear" w:pos="1080"/>
              </w:tabs>
              <w:jc w:val="both"/>
              <w:rPr>
                <w:rFonts w:cs="Angsana New"/>
                <w:b/>
                <w:bCs/>
                <w:lang w:val="en-US"/>
              </w:rPr>
            </w:pPr>
          </w:p>
        </w:tc>
      </w:tr>
      <w:tr w:rsidR="008308C2" w:rsidRPr="00A56BB3" w14:paraId="15ECBEA8" w14:textId="77777777" w:rsidTr="00205153">
        <w:trPr>
          <w:trHeight w:val="411"/>
        </w:trPr>
        <w:tc>
          <w:tcPr>
            <w:tcW w:w="6583" w:type="dxa"/>
          </w:tcPr>
          <w:p w14:paraId="4DA233A8" w14:textId="67D19F9A" w:rsidR="008308C2" w:rsidRPr="00594D82" w:rsidRDefault="008308C2" w:rsidP="008308C2">
            <w:pPr>
              <w:pStyle w:val="a"/>
              <w:tabs>
                <w:tab w:val="clear" w:pos="1080"/>
              </w:tabs>
              <w:jc w:val="both"/>
              <w:rPr>
                <w:rFonts w:cs="Angsana New"/>
                <w:cs/>
                <w:lang w:val="en-US"/>
              </w:rPr>
            </w:pPr>
            <w:r>
              <w:rPr>
                <w:rFonts w:cs="Angsana New" w:hint="cs"/>
                <w:cs/>
                <w:lang w:val="en-US"/>
              </w:rPr>
              <w:t>ดอกเบี้ยรับ</w:t>
            </w:r>
          </w:p>
        </w:tc>
        <w:tc>
          <w:tcPr>
            <w:tcW w:w="1261" w:type="dxa"/>
          </w:tcPr>
          <w:p w14:paraId="62A495E3" w14:textId="07B8162D" w:rsidR="008308C2" w:rsidRPr="00A56BB3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4,801</w:t>
            </w:r>
          </w:p>
        </w:tc>
        <w:tc>
          <w:tcPr>
            <w:tcW w:w="270" w:type="dxa"/>
          </w:tcPr>
          <w:p w14:paraId="5F1707D8" w14:textId="77777777" w:rsidR="008308C2" w:rsidRPr="00A56BB3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194D645" w14:textId="16B64EAC" w:rsidR="008308C2" w:rsidRPr="00A56BB3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106,080</w:t>
            </w:r>
          </w:p>
        </w:tc>
      </w:tr>
      <w:tr w:rsidR="008308C2" w:rsidRPr="00A56BB3" w14:paraId="66B716B3" w14:textId="77777777" w:rsidTr="00205153">
        <w:trPr>
          <w:trHeight w:val="401"/>
        </w:trPr>
        <w:tc>
          <w:tcPr>
            <w:tcW w:w="6583" w:type="dxa"/>
          </w:tcPr>
          <w:p w14:paraId="37787AC2" w14:textId="2668B393" w:rsidR="008308C2" w:rsidRPr="00594D82" w:rsidRDefault="008308C2" w:rsidP="008308C2">
            <w:pPr>
              <w:pStyle w:val="a"/>
              <w:tabs>
                <w:tab w:val="clear" w:pos="1080"/>
              </w:tabs>
              <w:jc w:val="both"/>
              <w:rPr>
                <w:rFonts w:cs="Angsana New"/>
                <w:cs/>
                <w:lang w:val="en-US"/>
              </w:rPr>
            </w:pPr>
            <w:r>
              <w:rPr>
                <w:rFonts w:cs="Angsana New" w:hint="cs"/>
                <w:cs/>
                <w:lang w:val="en-US"/>
              </w:rPr>
              <w:t>ดอกเบี้ยจ่าย</w:t>
            </w:r>
          </w:p>
        </w:tc>
        <w:tc>
          <w:tcPr>
            <w:tcW w:w="1261" w:type="dxa"/>
          </w:tcPr>
          <w:p w14:paraId="240A36C0" w14:textId="3C377631" w:rsidR="008308C2" w:rsidRPr="00A56BB3" w:rsidRDefault="008308C2" w:rsidP="00F2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6E32829" w14:textId="77777777" w:rsidR="008308C2" w:rsidRPr="00A56BB3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3888084" w14:textId="4F590554" w:rsidR="008308C2" w:rsidRPr="00A56BB3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</w:tr>
      <w:tr w:rsidR="008308C2" w:rsidRPr="00A56BB3" w14:paraId="5197320A" w14:textId="77777777" w:rsidTr="00205153">
        <w:trPr>
          <w:trHeight w:val="411"/>
        </w:trPr>
        <w:tc>
          <w:tcPr>
            <w:tcW w:w="6583" w:type="dxa"/>
          </w:tcPr>
          <w:p w14:paraId="365ADF3D" w14:textId="77777777" w:rsidR="008308C2" w:rsidRPr="00CD7814" w:rsidRDefault="008308C2" w:rsidP="008308C2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CD7814">
              <w:rPr>
                <w:rFonts w:cs="Angsana New"/>
                <w:cs/>
              </w:rPr>
              <w:t>ค่าตอบแทนผู้บริหารสำคัญ</w:t>
            </w:r>
          </w:p>
        </w:tc>
        <w:tc>
          <w:tcPr>
            <w:tcW w:w="1261" w:type="dxa"/>
          </w:tcPr>
          <w:p w14:paraId="57330771" w14:textId="77777777" w:rsidR="008308C2" w:rsidRPr="00A56BB3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B1638C" w14:textId="77777777" w:rsidR="008308C2" w:rsidRPr="00A56BB3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F44E879" w14:textId="77777777" w:rsidR="008308C2" w:rsidRPr="00A56BB3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08C2" w:rsidRPr="00A56BB3" w14:paraId="562B9830" w14:textId="77777777" w:rsidTr="00205153">
        <w:trPr>
          <w:trHeight w:val="401"/>
        </w:trPr>
        <w:tc>
          <w:tcPr>
            <w:tcW w:w="6583" w:type="dxa"/>
          </w:tcPr>
          <w:p w14:paraId="3067796F" w14:textId="77777777" w:rsidR="008308C2" w:rsidRPr="00CD7814" w:rsidRDefault="008308C2" w:rsidP="008308C2">
            <w:pPr>
              <w:pStyle w:val="a"/>
              <w:tabs>
                <w:tab w:val="clear" w:pos="1080"/>
              </w:tabs>
              <w:ind w:firstLine="162"/>
              <w:jc w:val="both"/>
              <w:rPr>
                <w:rFonts w:ascii="Angsana New" w:hAnsi="Angsana New" w:cs="Angsana New"/>
                <w:cs/>
              </w:rPr>
            </w:pPr>
            <w:r w:rsidRPr="00CD7814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261" w:type="dxa"/>
            <w:shd w:val="clear" w:color="auto" w:fill="auto"/>
          </w:tcPr>
          <w:p w14:paraId="0CAA5BF6" w14:textId="36BE1855" w:rsidR="008308C2" w:rsidRPr="00A56BB3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15,869,340</w:t>
            </w:r>
          </w:p>
        </w:tc>
        <w:tc>
          <w:tcPr>
            <w:tcW w:w="270" w:type="dxa"/>
            <w:shd w:val="clear" w:color="auto" w:fill="auto"/>
          </w:tcPr>
          <w:p w14:paraId="7E96AE86" w14:textId="77777777" w:rsidR="008308C2" w:rsidRPr="00A56BB3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5B259CA" w14:textId="7B5D086A" w:rsidR="008308C2" w:rsidRPr="00A56BB3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12,453,461</w:t>
            </w:r>
          </w:p>
        </w:tc>
      </w:tr>
      <w:tr w:rsidR="008308C2" w:rsidRPr="00A56BB3" w14:paraId="4B0CB43C" w14:textId="77777777" w:rsidTr="000F6B38">
        <w:trPr>
          <w:trHeight w:val="411"/>
        </w:trPr>
        <w:tc>
          <w:tcPr>
            <w:tcW w:w="6583" w:type="dxa"/>
          </w:tcPr>
          <w:p w14:paraId="617A4260" w14:textId="0746EFE0" w:rsidR="008308C2" w:rsidRPr="00CD7814" w:rsidRDefault="008308C2" w:rsidP="008308C2">
            <w:pPr>
              <w:pStyle w:val="a"/>
              <w:tabs>
                <w:tab w:val="clear" w:pos="1080"/>
              </w:tabs>
              <w:ind w:firstLine="162"/>
              <w:jc w:val="both"/>
              <w:rPr>
                <w:rFonts w:ascii="Angsana New" w:hAnsi="Angsana New" w:cs="Angsana New"/>
                <w:cs/>
              </w:rPr>
            </w:pPr>
            <w:r w:rsidRPr="00CD7814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2A514E05" w14:textId="35B84940" w:rsidR="008308C2" w:rsidRPr="00A56BB3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374,699</w:t>
            </w:r>
          </w:p>
        </w:tc>
        <w:tc>
          <w:tcPr>
            <w:tcW w:w="270" w:type="dxa"/>
            <w:shd w:val="clear" w:color="auto" w:fill="auto"/>
          </w:tcPr>
          <w:p w14:paraId="0C2AD3EF" w14:textId="77777777" w:rsidR="008308C2" w:rsidRPr="00A56BB3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6211418D" w14:textId="429B290D" w:rsidR="008308C2" w:rsidRPr="00A56BB3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465,880</w:t>
            </w:r>
          </w:p>
        </w:tc>
      </w:tr>
      <w:tr w:rsidR="008308C2" w:rsidRPr="00A56BB3" w14:paraId="58C2C0A3" w14:textId="77777777" w:rsidTr="000F6B38">
        <w:trPr>
          <w:trHeight w:val="420"/>
        </w:trPr>
        <w:tc>
          <w:tcPr>
            <w:tcW w:w="6583" w:type="dxa"/>
          </w:tcPr>
          <w:p w14:paraId="416B3EDC" w14:textId="77777777" w:rsidR="008308C2" w:rsidRPr="00CD7814" w:rsidRDefault="008308C2" w:rsidP="008308C2">
            <w:pPr>
              <w:pStyle w:val="a"/>
              <w:tabs>
                <w:tab w:val="clear" w:pos="1080"/>
              </w:tabs>
              <w:ind w:left="156"/>
              <w:jc w:val="both"/>
              <w:rPr>
                <w:rFonts w:ascii="Angsana New" w:hAnsi="Angsana New" w:cs="Angsana New"/>
                <w:cs/>
              </w:rPr>
            </w:pPr>
            <w:r w:rsidRPr="00CD7814">
              <w:rPr>
                <w:rFonts w:ascii="Angsana New" w:hAnsi="Angsana New" w:cs="Angsana New"/>
                <w:cs/>
              </w:rPr>
              <w:t>รวมค่าตอบแทนผู้บริหารสำคัญ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574853" w14:textId="79DEE3F4" w:rsidR="008308C2" w:rsidRPr="00F11E7F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17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16,244,039</w:t>
            </w:r>
          </w:p>
        </w:tc>
        <w:tc>
          <w:tcPr>
            <w:tcW w:w="270" w:type="dxa"/>
            <w:shd w:val="clear" w:color="auto" w:fill="auto"/>
          </w:tcPr>
          <w:p w14:paraId="117E8028" w14:textId="77777777" w:rsidR="008308C2" w:rsidRPr="00F11E7F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073681" w14:textId="13108568" w:rsidR="008308C2" w:rsidRPr="00F11E7F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12,919,341</w:t>
            </w:r>
          </w:p>
        </w:tc>
      </w:tr>
      <w:tr w:rsidR="00BB3EA6" w:rsidRPr="00A56BB3" w14:paraId="0B67EC9C" w14:textId="77777777" w:rsidTr="00BB3EA6">
        <w:trPr>
          <w:trHeight w:val="420"/>
        </w:trPr>
        <w:tc>
          <w:tcPr>
            <w:tcW w:w="6583" w:type="dxa"/>
          </w:tcPr>
          <w:p w14:paraId="31DA2154" w14:textId="23915295" w:rsidR="00BB3EA6" w:rsidRPr="00BB3200" w:rsidRDefault="00BB3EA6" w:rsidP="008308C2">
            <w:pPr>
              <w:pStyle w:val="a"/>
              <w:tabs>
                <w:tab w:val="clear" w:pos="1080"/>
              </w:tabs>
              <w:ind w:left="156"/>
              <w:jc w:val="both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  <w:shd w:val="clear" w:color="auto" w:fill="auto"/>
          </w:tcPr>
          <w:p w14:paraId="183D5DEC" w14:textId="77777777" w:rsidR="00BB3EA6" w:rsidRPr="00BB3200" w:rsidRDefault="00BB3EA6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0548E860" w14:textId="77777777" w:rsidR="00BB3EA6" w:rsidRPr="00BB3200" w:rsidRDefault="00BB3EA6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shd w:val="clear" w:color="auto" w:fill="auto"/>
          </w:tcPr>
          <w:p w14:paraId="590762D8" w14:textId="77777777" w:rsidR="00BB3EA6" w:rsidRPr="00BB3200" w:rsidRDefault="00BB3EA6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40BC97AD" w14:textId="77777777" w:rsidR="00BB3200" w:rsidRDefault="00BB3200" w:rsidP="00BB3200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</w:rPr>
      </w:pPr>
    </w:p>
    <w:p w14:paraId="7287CA99" w14:textId="77777777" w:rsidR="00BB3200" w:rsidRDefault="00BB3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cs/>
        </w:rPr>
        <w:br w:type="page"/>
      </w:r>
    </w:p>
    <w:p w14:paraId="3F9D1CAA" w14:textId="1E13A403" w:rsidR="00D16AF7" w:rsidRPr="00BB3200" w:rsidRDefault="00BB3200" w:rsidP="00BB3200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</w:rPr>
      </w:pPr>
      <w:r w:rsidRPr="00BB3200">
        <w:rPr>
          <w:rFonts w:ascii="Angsana New" w:hAnsi="Angsana New" w:cs="Angsana New"/>
          <w:cs/>
        </w:rPr>
        <w:lastRenderedPageBreak/>
        <w:t>ยอดคงเหลือกับบุคคลหรือกิจการที่เกี่ยวข้องกัน ณ วันที่ 31 ธันวาคม มีดังนี้</w:t>
      </w:r>
    </w:p>
    <w:p w14:paraId="720A5004" w14:textId="77777777" w:rsidR="00BB3200" w:rsidRDefault="00BB320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3"/>
        <w:gridCol w:w="1262"/>
        <w:gridCol w:w="270"/>
        <w:gridCol w:w="1172"/>
      </w:tblGrid>
      <w:tr w:rsidR="00BB3200" w:rsidRPr="00DF4554" w14:paraId="7244C1BE" w14:textId="77777777" w:rsidTr="007E4F71">
        <w:tc>
          <w:tcPr>
            <w:tcW w:w="6570" w:type="dxa"/>
          </w:tcPr>
          <w:p w14:paraId="56F0091C" w14:textId="77777777" w:rsidR="00BB3200" w:rsidRPr="00A56BB3" w:rsidRDefault="00BB3200" w:rsidP="007E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56B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519A488B" w14:textId="77777777" w:rsidR="00BB3200" w:rsidRPr="00DF4554" w:rsidRDefault="00BB3200" w:rsidP="007E4F71">
            <w:pPr>
              <w:pStyle w:val="a"/>
              <w:tabs>
                <w:tab w:val="clear" w:pos="1080"/>
              </w:tabs>
              <w:ind w:left="-106" w:right="-46"/>
              <w:jc w:val="center"/>
              <w:rPr>
                <w:rFonts w:asciiTheme="majorBidi" w:hAnsiTheme="majorBidi" w:cstheme="majorBidi"/>
                <w:lang w:val="en-US"/>
              </w:rPr>
            </w:pPr>
            <w:r w:rsidRPr="00DF4554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70" w:type="dxa"/>
          </w:tcPr>
          <w:p w14:paraId="26DDE061" w14:textId="77777777" w:rsidR="00BB3200" w:rsidRPr="00DF4554" w:rsidRDefault="00BB3200" w:rsidP="007E4F71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28F5A196" w14:textId="77777777" w:rsidR="00BB3200" w:rsidRPr="00DF4554" w:rsidRDefault="00BB3200" w:rsidP="007E4F71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  <w:r w:rsidRPr="00DF4554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BB3200" w:rsidRPr="00A56BB3" w14:paraId="2C234FD4" w14:textId="77777777" w:rsidTr="007E4F71">
        <w:tc>
          <w:tcPr>
            <w:tcW w:w="6570" w:type="dxa"/>
          </w:tcPr>
          <w:p w14:paraId="52C99673" w14:textId="77777777" w:rsidR="00BB3200" w:rsidRPr="00A56BB3" w:rsidRDefault="00BB3200" w:rsidP="007E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1A9DA082" w14:textId="77777777" w:rsidR="00BB3200" w:rsidRPr="00A56BB3" w:rsidRDefault="00BB3200" w:rsidP="007E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-113" w:right="-113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u w:val="single"/>
                <w:cs/>
                <w:lang w:eastAsia="zh-CN"/>
              </w:rPr>
            </w:pPr>
            <w:r w:rsidRPr="00A56B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BB3200" w:rsidRPr="00F11E7F" w14:paraId="182DED3F" w14:textId="77777777" w:rsidTr="007E4F71">
        <w:tc>
          <w:tcPr>
            <w:tcW w:w="6570" w:type="dxa"/>
          </w:tcPr>
          <w:p w14:paraId="61BA3F1F" w14:textId="77777777" w:rsidR="00BB3200" w:rsidRPr="00A56BB3" w:rsidRDefault="00BB3200" w:rsidP="007E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1147090" w14:textId="77777777" w:rsidR="00BB3200" w:rsidRPr="0041423E" w:rsidRDefault="00BB3200" w:rsidP="007E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1423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82F1828" w14:textId="77777777" w:rsidR="00BB3200" w:rsidRPr="0041423E" w:rsidRDefault="00BB3200" w:rsidP="007E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1BE9A2F" w14:textId="77777777" w:rsidR="00BB3200" w:rsidRPr="0041423E" w:rsidRDefault="00BB3200" w:rsidP="007E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1423E">
              <w:rPr>
                <w:rFonts w:asciiTheme="majorBidi" w:hAnsiTheme="majorBidi" w:cstheme="majorBidi"/>
                <w:sz w:val="30"/>
                <w:szCs w:val="30"/>
              </w:rPr>
              <w:t>215,459</w:t>
            </w:r>
          </w:p>
        </w:tc>
      </w:tr>
    </w:tbl>
    <w:p w14:paraId="292D3B49" w14:textId="77777777" w:rsidR="00BB3200" w:rsidRPr="00522749" w:rsidRDefault="00BB3200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6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4"/>
        <w:gridCol w:w="6"/>
        <w:gridCol w:w="1328"/>
        <w:gridCol w:w="268"/>
        <w:gridCol w:w="1108"/>
        <w:gridCol w:w="268"/>
        <w:gridCol w:w="1191"/>
        <w:gridCol w:w="311"/>
        <w:gridCol w:w="1257"/>
        <w:gridCol w:w="234"/>
        <w:gridCol w:w="1176"/>
      </w:tblGrid>
      <w:tr w:rsidR="009A2D34" w:rsidRPr="001D5642" w14:paraId="65E87C26" w14:textId="77777777" w:rsidTr="008308C2">
        <w:trPr>
          <w:tblHeader/>
        </w:trPr>
        <w:tc>
          <w:tcPr>
            <w:tcW w:w="2114" w:type="dxa"/>
          </w:tcPr>
          <w:p w14:paraId="13AB7A32" w14:textId="0B057082" w:rsidR="00F10113" w:rsidRPr="00F10113" w:rsidRDefault="009517C2" w:rsidP="00F1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01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ระยะสั้นแก่</w:t>
            </w:r>
          </w:p>
        </w:tc>
        <w:tc>
          <w:tcPr>
            <w:tcW w:w="1334" w:type="dxa"/>
            <w:gridSpan w:val="2"/>
            <w:vAlign w:val="bottom"/>
          </w:tcPr>
          <w:p w14:paraId="347B7C73" w14:textId="11C36D56" w:rsidR="00F10113" w:rsidRPr="00836DA3" w:rsidRDefault="00F10113" w:rsidP="00F1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6D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836D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8" w:type="dxa"/>
          </w:tcPr>
          <w:p w14:paraId="006208AB" w14:textId="77777777" w:rsidR="00F10113" w:rsidRPr="00836DA3" w:rsidRDefault="00F10113" w:rsidP="00F1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4BF34723" w14:textId="6AB9F003" w:rsidR="00F10113" w:rsidRPr="00836DA3" w:rsidRDefault="001F5FBC" w:rsidP="00F1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68" w:type="dxa"/>
          </w:tcPr>
          <w:p w14:paraId="4EFCDA57" w14:textId="77777777" w:rsidR="00F10113" w:rsidRPr="00836DA3" w:rsidRDefault="00F10113" w:rsidP="00F1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5510E8D" w14:textId="77777777" w:rsidR="00F10113" w:rsidRPr="00836DA3" w:rsidRDefault="00F10113" w:rsidP="00F1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21A813FC" w14:textId="77777777" w:rsidR="00F10113" w:rsidRPr="00836DA3" w:rsidRDefault="00F10113" w:rsidP="00F1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48137F71" w14:textId="77777777" w:rsidR="00F10113" w:rsidRPr="00836DA3" w:rsidRDefault="00F10113" w:rsidP="00F1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2F0CE42C" w14:textId="77777777" w:rsidR="00F10113" w:rsidRPr="00836DA3" w:rsidRDefault="00F10113" w:rsidP="00F1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1C9A48D3" w14:textId="7A3980D7" w:rsidR="00F10113" w:rsidRPr="00836DA3" w:rsidRDefault="001F5FBC" w:rsidP="00F1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</w:tc>
      </w:tr>
      <w:tr w:rsidR="001F5FBC" w:rsidRPr="001D5642" w14:paraId="2C616A6D" w14:textId="77777777" w:rsidTr="008308C2">
        <w:trPr>
          <w:tblHeader/>
        </w:trPr>
        <w:tc>
          <w:tcPr>
            <w:tcW w:w="2114" w:type="dxa"/>
          </w:tcPr>
          <w:p w14:paraId="22EFB22C" w14:textId="0B10B95C" w:rsidR="001F5FBC" w:rsidRPr="00F10113" w:rsidRDefault="009517C2" w:rsidP="001F5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บุคคลที่เกี่ยวข้องกัน</w:t>
            </w:r>
          </w:p>
        </w:tc>
        <w:tc>
          <w:tcPr>
            <w:tcW w:w="1334" w:type="dxa"/>
            <w:gridSpan w:val="2"/>
            <w:vAlign w:val="bottom"/>
          </w:tcPr>
          <w:p w14:paraId="6092F8D5" w14:textId="1BA3BEA3" w:rsidR="001F5FBC" w:rsidRPr="009E0BD4" w:rsidRDefault="001F5FBC" w:rsidP="001F5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6D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8" w:type="dxa"/>
          </w:tcPr>
          <w:p w14:paraId="0160DBB9" w14:textId="77777777" w:rsidR="001F5FBC" w:rsidRPr="00836DA3" w:rsidRDefault="001F5FBC" w:rsidP="001F5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7BDA0199" w14:textId="77777777" w:rsidR="001F5FBC" w:rsidRPr="00836DA3" w:rsidRDefault="001F5FBC" w:rsidP="001F5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6DA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36DA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68" w:type="dxa"/>
          </w:tcPr>
          <w:p w14:paraId="757C5007" w14:textId="77777777" w:rsidR="001F5FBC" w:rsidRPr="00836DA3" w:rsidRDefault="001F5FBC" w:rsidP="001F5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3D171541" w14:textId="77777777" w:rsidR="001F5FBC" w:rsidRPr="00836DA3" w:rsidRDefault="001F5FBC" w:rsidP="001F5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6DA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11" w:type="dxa"/>
            <w:vAlign w:val="bottom"/>
          </w:tcPr>
          <w:p w14:paraId="39972A11" w14:textId="77777777" w:rsidR="001F5FBC" w:rsidRPr="00836DA3" w:rsidRDefault="001F5FBC" w:rsidP="001F5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7735A4A4" w14:textId="77777777" w:rsidR="001F5FBC" w:rsidRPr="00836DA3" w:rsidRDefault="001F5FBC" w:rsidP="001F5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6DA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4" w:type="dxa"/>
          </w:tcPr>
          <w:p w14:paraId="5FFA18F1" w14:textId="77777777" w:rsidR="001F5FBC" w:rsidRPr="00836DA3" w:rsidRDefault="001F5FBC" w:rsidP="001F5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189BCF03" w14:textId="77777777" w:rsidR="001F5FBC" w:rsidRPr="00836DA3" w:rsidRDefault="001F5FBC" w:rsidP="001F5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6DA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36DA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E0BD4" w:rsidRPr="001D5642" w14:paraId="44B12A31" w14:textId="77777777" w:rsidTr="008308C2">
        <w:trPr>
          <w:tblHeader/>
        </w:trPr>
        <w:tc>
          <w:tcPr>
            <w:tcW w:w="2114" w:type="dxa"/>
          </w:tcPr>
          <w:p w14:paraId="303CA440" w14:textId="5D8FECF5" w:rsidR="009E0BD4" w:rsidRPr="00836DA3" w:rsidRDefault="009E0BD4" w:rsidP="009E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gridSpan w:val="2"/>
            <w:vAlign w:val="bottom"/>
          </w:tcPr>
          <w:p w14:paraId="2175FE1F" w14:textId="1535BBF7" w:rsidR="009E0BD4" w:rsidRPr="00836DA3" w:rsidRDefault="009E0BD4" w:rsidP="009E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46A2C10E" w14:textId="77777777" w:rsidR="009E0BD4" w:rsidRPr="00836DA3" w:rsidRDefault="009E0BD4" w:rsidP="009E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5" w:type="dxa"/>
            <w:gridSpan w:val="7"/>
          </w:tcPr>
          <w:p w14:paraId="6CD50F19" w14:textId="2D97F2F3" w:rsidR="009E0BD4" w:rsidRPr="00836DA3" w:rsidRDefault="009E0BD4" w:rsidP="009E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36D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F93744" w:rsidRPr="001D5642" w14:paraId="6907CDFA" w14:textId="77777777" w:rsidTr="008308C2">
        <w:tc>
          <w:tcPr>
            <w:tcW w:w="2114" w:type="dxa"/>
            <w:vAlign w:val="bottom"/>
          </w:tcPr>
          <w:p w14:paraId="5BAC7A3B" w14:textId="5C7127E1" w:rsidR="00F93744" w:rsidRPr="00836DA3" w:rsidRDefault="00F93744" w:rsidP="00F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6D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345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34" w:type="dxa"/>
            <w:gridSpan w:val="2"/>
            <w:vAlign w:val="bottom"/>
          </w:tcPr>
          <w:p w14:paraId="02DA20E0" w14:textId="77777777" w:rsidR="00F93744" w:rsidRPr="00836DA3" w:rsidRDefault="00F93744" w:rsidP="00F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68" w:type="dxa"/>
          </w:tcPr>
          <w:p w14:paraId="052BD306" w14:textId="77777777" w:rsidR="00F93744" w:rsidRPr="00836DA3" w:rsidRDefault="00F93744" w:rsidP="00F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7D4B2FA5" w14:textId="77777777" w:rsidR="00F93744" w:rsidRPr="00836DA3" w:rsidRDefault="00F93744" w:rsidP="00F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486FD30E" w14:textId="77777777" w:rsidR="00F93744" w:rsidRPr="00836DA3" w:rsidRDefault="00F93744" w:rsidP="00F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500900A" w14:textId="77777777" w:rsidR="00F93744" w:rsidRPr="00836DA3" w:rsidRDefault="00F93744" w:rsidP="00F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01A27BD8" w14:textId="77777777" w:rsidR="00F93744" w:rsidRPr="00836DA3" w:rsidRDefault="00F93744" w:rsidP="00F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5175C763" w14:textId="77777777" w:rsidR="00F93744" w:rsidRPr="00836DA3" w:rsidRDefault="00F93744" w:rsidP="00F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2E6F0A77" w14:textId="77777777" w:rsidR="00F93744" w:rsidRPr="00836DA3" w:rsidRDefault="00F93744" w:rsidP="00F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74F152F1" w14:textId="77777777" w:rsidR="00F93744" w:rsidRPr="00836DA3" w:rsidRDefault="00F93744" w:rsidP="00F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08C2" w:rsidRPr="001D5642" w14:paraId="0D97FD73" w14:textId="77777777" w:rsidTr="008308C2">
        <w:tc>
          <w:tcPr>
            <w:tcW w:w="2114" w:type="dxa"/>
          </w:tcPr>
          <w:p w14:paraId="326C2C2A" w14:textId="722F97DC" w:rsidR="008308C2" w:rsidRPr="00836DA3" w:rsidDel="009A2D34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36DA3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34" w:type="dxa"/>
            <w:gridSpan w:val="2"/>
          </w:tcPr>
          <w:p w14:paraId="7AE712DB" w14:textId="239889EF" w:rsidR="008308C2" w:rsidRPr="00836DA3" w:rsidRDefault="00675FB5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675FB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75FB5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675FB5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68" w:type="dxa"/>
          </w:tcPr>
          <w:p w14:paraId="0DCB6654" w14:textId="77777777" w:rsidR="008308C2" w:rsidRPr="00836DA3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</w:tcPr>
          <w:p w14:paraId="4F216747" w14:textId="20E53759" w:rsidR="008308C2" w:rsidRPr="008308C2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311AA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4F83E290" w14:textId="77777777" w:rsidR="008308C2" w:rsidRPr="00836DA3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11978B01" w14:textId="14890735" w:rsidR="008308C2" w:rsidRPr="00114BE3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11AAF">
              <w:rPr>
                <w:rFonts w:asciiTheme="majorBidi" w:hAnsiTheme="majorBidi" w:cstheme="majorBidi"/>
                <w:sz w:val="30"/>
                <w:szCs w:val="30"/>
              </w:rPr>
              <w:t>22,000,000</w:t>
            </w:r>
          </w:p>
        </w:tc>
        <w:tc>
          <w:tcPr>
            <w:tcW w:w="311" w:type="dxa"/>
          </w:tcPr>
          <w:p w14:paraId="7DBC4CEC" w14:textId="77777777" w:rsidR="008308C2" w:rsidRPr="00996BD5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3BDFF657" w14:textId="67E646BB" w:rsidR="008308C2" w:rsidRPr="00996BD5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22,000,000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4" w:type="dxa"/>
          </w:tcPr>
          <w:p w14:paraId="19FA4425" w14:textId="77777777" w:rsidR="008308C2" w:rsidRPr="00836DA3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14:paraId="3114FF6E" w14:textId="083462E8" w:rsidR="008308C2" w:rsidRPr="00836DA3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F93744" w:rsidRPr="001D5642" w14:paraId="04FF8E07" w14:textId="77777777" w:rsidTr="008308C2">
        <w:tc>
          <w:tcPr>
            <w:tcW w:w="2114" w:type="dxa"/>
            <w:vAlign w:val="bottom"/>
          </w:tcPr>
          <w:p w14:paraId="1B8B0F6C" w14:textId="77777777" w:rsidR="00F93744" w:rsidRPr="00836DA3" w:rsidDel="009A2D34" w:rsidRDefault="00F93744" w:rsidP="00F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gridSpan w:val="2"/>
            <w:vAlign w:val="bottom"/>
          </w:tcPr>
          <w:p w14:paraId="40DB5EA0" w14:textId="77777777" w:rsidR="00F93744" w:rsidRPr="00836DA3" w:rsidRDefault="00F93744" w:rsidP="00F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68" w:type="dxa"/>
          </w:tcPr>
          <w:p w14:paraId="3ACA0966" w14:textId="77777777" w:rsidR="00F93744" w:rsidRPr="00836DA3" w:rsidRDefault="00F93744" w:rsidP="00F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</w:tcPr>
          <w:p w14:paraId="73D76FC2" w14:textId="77777777" w:rsidR="00F93744" w:rsidRPr="00836DA3" w:rsidRDefault="00F93744" w:rsidP="00F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AE76049" w14:textId="77777777" w:rsidR="00F93744" w:rsidRPr="00836DA3" w:rsidRDefault="00F93744" w:rsidP="00F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9659F46" w14:textId="77777777" w:rsidR="00F93744" w:rsidRPr="00836DA3" w:rsidRDefault="00F93744" w:rsidP="00F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1A9BF03D" w14:textId="77777777" w:rsidR="00F93744" w:rsidRPr="00836DA3" w:rsidRDefault="00F93744" w:rsidP="00F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6B5C034A" w14:textId="77777777" w:rsidR="00F93744" w:rsidRPr="00836DA3" w:rsidRDefault="00F93744" w:rsidP="00F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43F71163" w14:textId="77777777" w:rsidR="00F93744" w:rsidRPr="00836DA3" w:rsidRDefault="00F93744" w:rsidP="00F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7862E531" w14:textId="77777777" w:rsidR="00F93744" w:rsidRPr="00836DA3" w:rsidRDefault="00F93744" w:rsidP="00F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5564" w:rsidRPr="00836DA3" w14:paraId="662C11F6" w14:textId="77777777" w:rsidTr="008308C2">
        <w:tc>
          <w:tcPr>
            <w:tcW w:w="2120" w:type="dxa"/>
            <w:gridSpan w:val="2"/>
            <w:vAlign w:val="bottom"/>
          </w:tcPr>
          <w:p w14:paraId="6B055555" w14:textId="77777777" w:rsidR="00345564" w:rsidRPr="00836DA3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6D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328" w:type="dxa"/>
            <w:vAlign w:val="bottom"/>
          </w:tcPr>
          <w:p w14:paraId="46A785BB" w14:textId="77777777" w:rsidR="00345564" w:rsidRPr="00836DA3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68" w:type="dxa"/>
          </w:tcPr>
          <w:p w14:paraId="23C2277C" w14:textId="77777777" w:rsidR="00345564" w:rsidRPr="00836DA3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A717DA3" w14:textId="77777777" w:rsidR="00345564" w:rsidRPr="00836DA3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1EEDBBE5" w14:textId="77777777" w:rsidR="00345564" w:rsidRPr="00836DA3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14E0654" w14:textId="77777777" w:rsidR="00345564" w:rsidRPr="00836DA3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49557897" w14:textId="77777777" w:rsidR="00345564" w:rsidRPr="00836DA3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6F001BE8" w14:textId="77777777" w:rsidR="00345564" w:rsidRPr="00836DA3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23B986D" w14:textId="77777777" w:rsidR="00345564" w:rsidRPr="00836DA3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73538541" w14:textId="77777777" w:rsidR="00345564" w:rsidRPr="00836DA3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5564" w:rsidRPr="00836DA3" w14:paraId="409DD713" w14:textId="77777777" w:rsidTr="008308C2">
        <w:tc>
          <w:tcPr>
            <w:tcW w:w="2120" w:type="dxa"/>
            <w:gridSpan w:val="2"/>
          </w:tcPr>
          <w:p w14:paraId="43B9F43E" w14:textId="77777777" w:rsidR="00345564" w:rsidRPr="00836DA3" w:rsidDel="009A2D34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36DA3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28" w:type="dxa"/>
          </w:tcPr>
          <w:p w14:paraId="4FDBBB40" w14:textId="77777777" w:rsidR="00345564" w:rsidRPr="00836DA3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996BD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96BD5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96BD5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68" w:type="dxa"/>
          </w:tcPr>
          <w:p w14:paraId="3BAB6017" w14:textId="77777777" w:rsidR="00345564" w:rsidRPr="00836DA3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</w:tcPr>
          <w:p w14:paraId="38922407" w14:textId="77777777" w:rsidR="00345564" w:rsidRPr="0041423E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1423E">
              <w:rPr>
                <w:rFonts w:asciiTheme="majorBidi" w:hAnsiTheme="majorBidi" w:cstheme="majorBidi"/>
                <w:sz w:val="30"/>
                <w:szCs w:val="30"/>
              </w:rPr>
              <w:t>31,580,838</w:t>
            </w:r>
          </w:p>
        </w:tc>
        <w:tc>
          <w:tcPr>
            <w:tcW w:w="268" w:type="dxa"/>
          </w:tcPr>
          <w:p w14:paraId="597CF9EE" w14:textId="77777777" w:rsidR="00345564" w:rsidRPr="00836DA3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A8D140D" w14:textId="77777777" w:rsidR="00345564" w:rsidRPr="00114BE3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96BD5">
              <w:rPr>
                <w:rFonts w:asciiTheme="majorBidi" w:hAnsiTheme="majorBidi" w:cstheme="majorBidi"/>
                <w:sz w:val="30"/>
                <w:szCs w:val="30"/>
              </w:rPr>
              <w:t>68,377,000</w:t>
            </w:r>
          </w:p>
        </w:tc>
        <w:tc>
          <w:tcPr>
            <w:tcW w:w="311" w:type="dxa"/>
          </w:tcPr>
          <w:p w14:paraId="0147027B" w14:textId="77777777" w:rsidR="00345564" w:rsidRPr="00996BD5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1C36CE4D" w14:textId="77777777" w:rsidR="00345564" w:rsidRPr="00996BD5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996BD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96BD5">
              <w:rPr>
                <w:rFonts w:asciiTheme="majorBidi" w:hAnsiTheme="majorBidi" w:cstheme="majorBidi"/>
                <w:sz w:val="30"/>
                <w:szCs w:val="30"/>
              </w:rPr>
              <w:t>99,957,838</w:t>
            </w:r>
            <w:r w:rsidRPr="00996BD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4" w:type="dxa"/>
          </w:tcPr>
          <w:p w14:paraId="7D951A7D" w14:textId="77777777" w:rsidR="00345564" w:rsidRPr="00836DA3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14:paraId="5C2633CB" w14:textId="77777777" w:rsidR="00345564" w:rsidRPr="0041423E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41423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</w:tbl>
    <w:p w14:paraId="17A689E8" w14:textId="77777777" w:rsidR="00345564" w:rsidRPr="00F247BD" w:rsidRDefault="00345564" w:rsidP="009B3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8E9A7D1" w14:textId="2BD5ED78" w:rsidR="003B64B9" w:rsidRDefault="003B64B9" w:rsidP="003B6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64B9">
        <w:rPr>
          <w:rFonts w:asciiTheme="majorBidi" w:hAnsiTheme="majorBidi" w:cstheme="majorBidi" w:hint="cs"/>
          <w:sz w:val="30"/>
          <w:szCs w:val="30"/>
          <w:cs/>
        </w:rPr>
        <w:t>เงิน</w:t>
      </w:r>
      <w:r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3B64B9">
        <w:rPr>
          <w:rFonts w:asciiTheme="majorBidi" w:hAnsiTheme="majorBidi" w:cstheme="majorBidi" w:hint="cs"/>
          <w:sz w:val="30"/>
          <w:szCs w:val="30"/>
          <w:cs/>
        </w:rPr>
        <w:t>กู้ยืมระยะสั้น</w:t>
      </w:r>
      <w:r>
        <w:rPr>
          <w:rFonts w:asciiTheme="majorBidi" w:hAnsiTheme="majorBidi" w:cstheme="majorBidi" w:hint="cs"/>
          <w:sz w:val="30"/>
          <w:szCs w:val="30"/>
          <w:cs/>
        </w:rPr>
        <w:t>แก่</w:t>
      </w:r>
      <w:r w:rsidRPr="003B64B9">
        <w:rPr>
          <w:rFonts w:asciiTheme="majorBidi" w:hAnsiTheme="majorBidi" w:cstheme="majorBidi" w:hint="cs"/>
          <w:sz w:val="30"/>
          <w:szCs w:val="30"/>
          <w:cs/>
        </w:rPr>
        <w:t>บุคคลที่เกี่ยวข้องกัน ได้แก่ ตั๋วสัญญาใช้เงิน</w:t>
      </w:r>
      <w:r w:rsidRPr="003B64B9">
        <w:rPr>
          <w:rFonts w:asciiTheme="majorBidi" w:hAnsiTheme="majorBidi"/>
          <w:sz w:val="30"/>
          <w:szCs w:val="30"/>
          <w:cs/>
        </w:rPr>
        <w:t xml:space="preserve"> </w:t>
      </w:r>
      <w:r w:rsidRPr="003B64B9">
        <w:rPr>
          <w:rFonts w:asciiTheme="majorBidi" w:hAnsiTheme="majorBidi" w:cstheme="majorBidi" w:hint="cs"/>
          <w:sz w:val="30"/>
          <w:szCs w:val="30"/>
          <w:cs/>
        </w:rPr>
        <w:t>โดย</w:t>
      </w:r>
      <w:r>
        <w:rPr>
          <w:rFonts w:asciiTheme="majorBidi" w:hAnsiTheme="majorBidi" w:cstheme="majorBidi" w:hint="cs"/>
          <w:sz w:val="30"/>
          <w:szCs w:val="30"/>
          <w:cs/>
        </w:rPr>
        <w:t>เงินให้กู้ยืมดังกล่าวไม่มีหลักประกัน และ</w:t>
      </w:r>
      <w:r w:rsidRPr="003B64B9">
        <w:rPr>
          <w:rFonts w:asciiTheme="majorBidi" w:hAnsiTheme="majorBidi" w:cstheme="majorBidi" w:hint="cs"/>
          <w:sz w:val="30"/>
          <w:szCs w:val="30"/>
          <w:cs/>
        </w:rPr>
        <w:t>มีกำหนดชำระคืนเมื่อทวงถาม</w:t>
      </w:r>
    </w:p>
    <w:p w14:paraId="4903F0C1" w14:textId="77777777" w:rsidR="001F5FBC" w:rsidRPr="00522749" w:rsidRDefault="001F5FBC" w:rsidP="003B6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270"/>
        <w:gridCol w:w="1170"/>
      </w:tblGrid>
      <w:tr w:rsidR="003B64B9" w:rsidRPr="00DF4554" w14:paraId="3259744A" w14:textId="77777777" w:rsidTr="00083D64">
        <w:tc>
          <w:tcPr>
            <w:tcW w:w="6570" w:type="dxa"/>
          </w:tcPr>
          <w:p w14:paraId="29E4C691" w14:textId="28728BBA" w:rsidR="003B64B9" w:rsidRPr="00A56BB3" w:rsidRDefault="003B64B9" w:rsidP="003B6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B33F9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48A27541" w14:textId="4C66282A" w:rsidR="003B64B9" w:rsidRPr="00DF4554" w:rsidRDefault="003B64B9" w:rsidP="003B64B9">
            <w:pPr>
              <w:pStyle w:val="a"/>
              <w:tabs>
                <w:tab w:val="clear" w:pos="1080"/>
              </w:tabs>
              <w:ind w:left="-106" w:right="-46"/>
              <w:jc w:val="center"/>
              <w:rPr>
                <w:rFonts w:asciiTheme="majorBidi" w:hAnsiTheme="majorBidi" w:cstheme="majorBidi"/>
                <w:lang w:val="en-US"/>
              </w:rPr>
            </w:pPr>
            <w:r w:rsidRPr="00A56BB3">
              <w:rPr>
                <w:rFonts w:ascii="Angsana New" w:hAnsi="Angsana New" w:cs="Angsana New"/>
                <w:lang w:val="en-US"/>
              </w:rPr>
              <w:t>256</w:t>
            </w:r>
            <w:r w:rsidR="00850F4A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70" w:type="dxa"/>
          </w:tcPr>
          <w:p w14:paraId="1B790A85" w14:textId="77777777" w:rsidR="003B64B9" w:rsidRPr="00DF4554" w:rsidRDefault="003B64B9" w:rsidP="003B64B9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0D9543DF" w14:textId="51AA18A7" w:rsidR="003B64B9" w:rsidRPr="00DF4554" w:rsidRDefault="00850F4A" w:rsidP="003B64B9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  <w:r w:rsidRPr="00A56BB3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3B64B9" w:rsidRPr="00A56BB3" w14:paraId="32F82BCC" w14:textId="77777777" w:rsidTr="00083D64">
        <w:tc>
          <w:tcPr>
            <w:tcW w:w="6570" w:type="dxa"/>
          </w:tcPr>
          <w:p w14:paraId="2CCF1027" w14:textId="77777777" w:rsidR="003B64B9" w:rsidRPr="00A56BB3" w:rsidRDefault="003B64B9" w:rsidP="003B6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1EAB76C5" w14:textId="16223CB3" w:rsidR="003B64B9" w:rsidRPr="00A56BB3" w:rsidRDefault="003B64B9" w:rsidP="003B6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-113" w:right="-113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u w:val="single"/>
                <w:cs/>
                <w:lang w:eastAsia="zh-CN"/>
              </w:rPr>
            </w:pPr>
            <w:r w:rsidRPr="00A56B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F93744" w:rsidRPr="00F11E7F" w14:paraId="65A2970D" w14:textId="77777777" w:rsidTr="00083D64">
        <w:tc>
          <w:tcPr>
            <w:tcW w:w="6570" w:type="dxa"/>
          </w:tcPr>
          <w:p w14:paraId="75B50ED7" w14:textId="43C616EE" w:rsidR="00F93744" w:rsidRPr="00A56BB3" w:rsidRDefault="00F93744" w:rsidP="00F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E07573A" w14:textId="421F10ED" w:rsidR="00F93744" w:rsidRPr="008308C2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8308C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AAA0F22" w14:textId="77777777" w:rsidR="00F93744" w:rsidRPr="00F11E7F" w:rsidRDefault="00F93744" w:rsidP="00F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91354A2" w14:textId="5405D0E3" w:rsidR="00F93744" w:rsidRPr="0041423E" w:rsidRDefault="00850F4A" w:rsidP="0011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1423E">
              <w:rPr>
                <w:rFonts w:asciiTheme="majorBidi" w:hAnsiTheme="majorBidi" w:cstheme="majorBidi"/>
                <w:sz w:val="30"/>
                <w:szCs w:val="30"/>
              </w:rPr>
              <w:t>104,931</w:t>
            </w:r>
          </w:p>
        </w:tc>
      </w:tr>
    </w:tbl>
    <w:p w14:paraId="61C96AF9" w14:textId="6AC46CE7" w:rsidR="003B64B9" w:rsidRPr="00F247BD" w:rsidRDefault="003B64B9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6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4"/>
        <w:gridCol w:w="1315"/>
        <w:gridCol w:w="267"/>
        <w:gridCol w:w="1207"/>
        <w:gridCol w:w="267"/>
        <w:gridCol w:w="1181"/>
        <w:gridCol w:w="307"/>
        <w:gridCol w:w="1247"/>
        <w:gridCol w:w="233"/>
        <w:gridCol w:w="1163"/>
      </w:tblGrid>
      <w:tr w:rsidR="001F5FBC" w:rsidRPr="00836DA3" w14:paraId="2C3518E3" w14:textId="77777777" w:rsidTr="004F796D">
        <w:trPr>
          <w:tblHeader/>
        </w:trPr>
        <w:tc>
          <w:tcPr>
            <w:tcW w:w="2074" w:type="dxa"/>
          </w:tcPr>
          <w:p w14:paraId="344CE567" w14:textId="7BEAADEA" w:rsidR="001F5FBC" w:rsidRPr="00F10113" w:rsidRDefault="009B3F95" w:rsidP="00794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01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ระยะสั้นจาก</w:t>
            </w:r>
          </w:p>
        </w:tc>
        <w:tc>
          <w:tcPr>
            <w:tcW w:w="1315" w:type="dxa"/>
            <w:vAlign w:val="bottom"/>
          </w:tcPr>
          <w:p w14:paraId="0509698D" w14:textId="77777777" w:rsidR="001F5FBC" w:rsidRPr="00836DA3" w:rsidRDefault="001F5FBC" w:rsidP="00794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6D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836D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14:paraId="5523047D" w14:textId="77777777" w:rsidR="001F5FBC" w:rsidRPr="00836DA3" w:rsidRDefault="001F5FBC" w:rsidP="00794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3B700714" w14:textId="77777777" w:rsidR="001F5FBC" w:rsidRPr="00836DA3" w:rsidRDefault="001F5FBC" w:rsidP="00794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67" w:type="dxa"/>
          </w:tcPr>
          <w:p w14:paraId="53CC51AC" w14:textId="77777777" w:rsidR="001F5FBC" w:rsidRPr="00836DA3" w:rsidRDefault="001F5FBC" w:rsidP="00794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6066114B" w14:textId="77777777" w:rsidR="001F5FBC" w:rsidRPr="00836DA3" w:rsidRDefault="001F5FBC" w:rsidP="00794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" w:type="dxa"/>
          </w:tcPr>
          <w:p w14:paraId="46B253F8" w14:textId="77777777" w:rsidR="001F5FBC" w:rsidRPr="00836DA3" w:rsidRDefault="001F5FBC" w:rsidP="00794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</w:tcPr>
          <w:p w14:paraId="424C363F" w14:textId="77777777" w:rsidR="001F5FBC" w:rsidRPr="00836DA3" w:rsidRDefault="001F5FBC" w:rsidP="00794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00C9F0F9" w14:textId="77777777" w:rsidR="001F5FBC" w:rsidRPr="00836DA3" w:rsidRDefault="001F5FBC" w:rsidP="00794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5E2E2B04" w14:textId="77777777" w:rsidR="001F5FBC" w:rsidRPr="00836DA3" w:rsidRDefault="001F5FBC" w:rsidP="00794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</w:tc>
      </w:tr>
      <w:tr w:rsidR="001F5FBC" w:rsidRPr="00836DA3" w14:paraId="79A9CF40" w14:textId="77777777" w:rsidTr="004F796D">
        <w:trPr>
          <w:tblHeader/>
        </w:trPr>
        <w:tc>
          <w:tcPr>
            <w:tcW w:w="2074" w:type="dxa"/>
          </w:tcPr>
          <w:p w14:paraId="0C089901" w14:textId="4B6BEA12" w:rsidR="001F5FBC" w:rsidRPr="00F10113" w:rsidRDefault="0027263C" w:rsidP="00794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บุคคล</w:t>
            </w:r>
            <w:r w:rsidR="00567EA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15" w:type="dxa"/>
            <w:vAlign w:val="bottom"/>
          </w:tcPr>
          <w:p w14:paraId="40E27B5A" w14:textId="77777777" w:rsidR="001F5FBC" w:rsidRPr="009E0BD4" w:rsidRDefault="001F5FBC" w:rsidP="00794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6D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7" w:type="dxa"/>
          </w:tcPr>
          <w:p w14:paraId="4BA30A2E" w14:textId="77777777" w:rsidR="001F5FBC" w:rsidRPr="00836DA3" w:rsidRDefault="001F5FBC" w:rsidP="00794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48CA626C" w14:textId="77777777" w:rsidR="001F5FBC" w:rsidRPr="00836DA3" w:rsidRDefault="001F5FBC" w:rsidP="00794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6DA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36DA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67" w:type="dxa"/>
          </w:tcPr>
          <w:p w14:paraId="172EAFAA" w14:textId="77777777" w:rsidR="001F5FBC" w:rsidRPr="00836DA3" w:rsidRDefault="001F5FBC" w:rsidP="00794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7515CBD8" w14:textId="77777777" w:rsidR="001F5FBC" w:rsidRPr="00836DA3" w:rsidRDefault="001F5FBC" w:rsidP="00794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6DA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07" w:type="dxa"/>
            <w:vAlign w:val="bottom"/>
          </w:tcPr>
          <w:p w14:paraId="603A1B6C" w14:textId="77777777" w:rsidR="001F5FBC" w:rsidRPr="00836DA3" w:rsidRDefault="001F5FBC" w:rsidP="00794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303AE51D" w14:textId="77777777" w:rsidR="001F5FBC" w:rsidRPr="00836DA3" w:rsidRDefault="001F5FBC" w:rsidP="00794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6DA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3" w:type="dxa"/>
          </w:tcPr>
          <w:p w14:paraId="5E744C12" w14:textId="77777777" w:rsidR="001F5FBC" w:rsidRPr="00836DA3" w:rsidRDefault="001F5FBC" w:rsidP="00794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2E9733C5" w14:textId="77777777" w:rsidR="001F5FBC" w:rsidRPr="00836DA3" w:rsidRDefault="001F5FBC" w:rsidP="00794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6DA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36DA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F5FBC" w:rsidRPr="00836DA3" w14:paraId="6ADAA9B1" w14:textId="77777777" w:rsidTr="004F796D">
        <w:trPr>
          <w:tblHeader/>
        </w:trPr>
        <w:tc>
          <w:tcPr>
            <w:tcW w:w="2074" w:type="dxa"/>
          </w:tcPr>
          <w:p w14:paraId="0280BD6B" w14:textId="77777777" w:rsidR="001F5FBC" w:rsidRPr="00836DA3" w:rsidRDefault="001F5FBC" w:rsidP="00794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1FEF6C64" w14:textId="77777777" w:rsidR="001F5FBC" w:rsidRPr="00836DA3" w:rsidRDefault="001F5FBC" w:rsidP="00794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3F1E0CDA" w14:textId="77777777" w:rsidR="001F5FBC" w:rsidRPr="00836DA3" w:rsidRDefault="001F5FBC" w:rsidP="00794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5" w:type="dxa"/>
            <w:gridSpan w:val="7"/>
          </w:tcPr>
          <w:p w14:paraId="7EDFCD79" w14:textId="77777777" w:rsidR="001F5FBC" w:rsidRPr="00836DA3" w:rsidRDefault="001F5FBC" w:rsidP="00794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36D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345564" w:rsidRPr="00836DA3" w14:paraId="298F77B5" w14:textId="77777777" w:rsidTr="004F796D">
        <w:tc>
          <w:tcPr>
            <w:tcW w:w="2074" w:type="dxa"/>
            <w:vAlign w:val="bottom"/>
          </w:tcPr>
          <w:p w14:paraId="514E4004" w14:textId="77777777" w:rsidR="00345564" w:rsidRPr="00836DA3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6D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315" w:type="dxa"/>
            <w:vAlign w:val="bottom"/>
          </w:tcPr>
          <w:p w14:paraId="41FAC760" w14:textId="77777777" w:rsidR="00345564" w:rsidRPr="00836DA3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67" w:type="dxa"/>
          </w:tcPr>
          <w:p w14:paraId="4CBF7342" w14:textId="77777777" w:rsidR="00345564" w:rsidRPr="00836DA3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67B58C75" w14:textId="77777777" w:rsidR="00345564" w:rsidRPr="00836DA3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3ADA4A68" w14:textId="77777777" w:rsidR="00345564" w:rsidRPr="00836DA3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636552D1" w14:textId="77777777" w:rsidR="00345564" w:rsidRPr="00836DA3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" w:type="dxa"/>
          </w:tcPr>
          <w:p w14:paraId="4127105D" w14:textId="77777777" w:rsidR="00345564" w:rsidRPr="00836DA3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</w:tcPr>
          <w:p w14:paraId="12ABA3F8" w14:textId="77777777" w:rsidR="00345564" w:rsidRPr="00836DA3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5DBE0EF3" w14:textId="77777777" w:rsidR="00345564" w:rsidRPr="00836DA3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5F506069" w14:textId="77777777" w:rsidR="00345564" w:rsidRPr="00836DA3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5564" w:rsidRPr="00685D98" w14:paraId="7C053345" w14:textId="77777777" w:rsidTr="004F796D">
        <w:tc>
          <w:tcPr>
            <w:tcW w:w="2074" w:type="dxa"/>
          </w:tcPr>
          <w:p w14:paraId="7FF0333E" w14:textId="77777777" w:rsidR="00345564" w:rsidRPr="00836DA3" w:rsidDel="009A2D34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36DA3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15" w:type="dxa"/>
          </w:tcPr>
          <w:p w14:paraId="3CEABF38" w14:textId="77777777" w:rsidR="00345564" w:rsidRPr="00836DA3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49139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91399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91399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67" w:type="dxa"/>
          </w:tcPr>
          <w:p w14:paraId="14B69E30" w14:textId="77777777" w:rsidR="00345564" w:rsidRPr="00836DA3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  <w:vAlign w:val="bottom"/>
          </w:tcPr>
          <w:p w14:paraId="3CDF5EEB" w14:textId="77777777" w:rsidR="00345564" w:rsidRPr="00685D98" w:rsidRDefault="00345564" w:rsidP="009E489E">
            <w:pPr>
              <w:pStyle w:val="acctfourfigures"/>
              <w:tabs>
                <w:tab w:val="clear" w:pos="765"/>
                <w:tab w:val="decimal" w:pos="627"/>
              </w:tabs>
              <w:spacing w:line="120" w:lineRule="atLeast"/>
              <w:ind w:right="-91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85D98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 xml:space="preserve">  </w:t>
            </w:r>
            <w:r w:rsidRPr="00685D9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7" w:type="dxa"/>
          </w:tcPr>
          <w:p w14:paraId="60494226" w14:textId="77777777" w:rsidR="00345564" w:rsidRPr="00836DA3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57B9168" w14:textId="77777777" w:rsidR="00345564" w:rsidRPr="008B30CE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8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91399">
              <w:rPr>
                <w:rFonts w:asciiTheme="majorBidi" w:hAnsiTheme="majorBidi" w:cstheme="majorBidi"/>
                <w:sz w:val="30"/>
                <w:szCs w:val="30"/>
              </w:rPr>
              <w:t>2,250,000</w:t>
            </w:r>
          </w:p>
        </w:tc>
        <w:tc>
          <w:tcPr>
            <w:tcW w:w="307" w:type="dxa"/>
          </w:tcPr>
          <w:p w14:paraId="20862850" w14:textId="77777777" w:rsidR="00345564" w:rsidRPr="008B30CE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8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7" w:type="dxa"/>
          </w:tcPr>
          <w:p w14:paraId="55C53D55" w14:textId="77777777" w:rsidR="00345564" w:rsidRPr="008B30CE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8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91399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91399">
              <w:rPr>
                <w:rFonts w:asciiTheme="majorBidi" w:hAnsiTheme="majorBidi" w:cstheme="majorBidi"/>
                <w:sz w:val="30"/>
                <w:szCs w:val="30"/>
              </w:rPr>
              <w:t>2,250,000</w:t>
            </w:r>
            <w:r w:rsidRPr="00491399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3" w:type="dxa"/>
          </w:tcPr>
          <w:p w14:paraId="0ACECF88" w14:textId="77777777" w:rsidR="00345564" w:rsidRPr="00836DA3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  <w:vAlign w:val="bottom"/>
          </w:tcPr>
          <w:p w14:paraId="3AFC4C3A" w14:textId="77777777" w:rsidR="00345564" w:rsidRPr="00685D98" w:rsidRDefault="00345564" w:rsidP="009E489E">
            <w:pPr>
              <w:pStyle w:val="acctfourfigures"/>
              <w:tabs>
                <w:tab w:val="clear" w:pos="765"/>
                <w:tab w:val="decimal" w:pos="627"/>
              </w:tabs>
              <w:spacing w:line="120" w:lineRule="atLeast"/>
              <w:ind w:right="-383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85D9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7EC13C5E" w14:textId="77777777" w:rsidR="00BD4B5D" w:rsidRDefault="00BD4B5D" w:rsidP="003B6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0E6133" w14:textId="3E9D9E15" w:rsidR="00850F4A" w:rsidRDefault="003B64B9" w:rsidP="00850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64B9">
        <w:rPr>
          <w:rFonts w:asciiTheme="majorBidi" w:hAnsiTheme="majorBidi" w:cstheme="majorBidi" w:hint="cs"/>
          <w:sz w:val="30"/>
          <w:szCs w:val="30"/>
          <w:cs/>
        </w:rPr>
        <w:t>เงินกู้ยืมระยะสั้น</w:t>
      </w:r>
      <w:r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3B64B9">
        <w:rPr>
          <w:rFonts w:asciiTheme="majorBidi" w:hAnsiTheme="majorBidi" w:cstheme="majorBidi" w:hint="cs"/>
          <w:sz w:val="30"/>
          <w:szCs w:val="30"/>
          <w:cs/>
        </w:rPr>
        <w:t>บุคคลที่เกี่ยวข้องกัน ได้แก่ ตั๋วสัญญาใช้เงิน</w:t>
      </w:r>
      <w:r w:rsidRPr="003B64B9">
        <w:rPr>
          <w:rFonts w:asciiTheme="majorBidi" w:hAnsiTheme="majorBidi"/>
          <w:sz w:val="30"/>
          <w:szCs w:val="30"/>
          <w:cs/>
        </w:rPr>
        <w:t xml:space="preserve"> </w:t>
      </w:r>
      <w:r w:rsidRPr="003B64B9">
        <w:rPr>
          <w:rFonts w:asciiTheme="majorBidi" w:hAnsiTheme="majorBidi" w:cstheme="majorBidi" w:hint="cs"/>
          <w:sz w:val="30"/>
          <w:szCs w:val="30"/>
          <w:cs/>
        </w:rPr>
        <w:t>โดย</w:t>
      </w:r>
      <w:r>
        <w:rPr>
          <w:rFonts w:asciiTheme="majorBidi" w:hAnsiTheme="majorBidi" w:cstheme="majorBidi" w:hint="cs"/>
          <w:sz w:val="30"/>
          <w:szCs w:val="30"/>
          <w:cs/>
        </w:rPr>
        <w:t>เงินกู้ยืมดังกล่าวไม่มีหลักประกัน และ</w:t>
      </w:r>
      <w:r w:rsidRPr="003B64B9">
        <w:rPr>
          <w:rFonts w:asciiTheme="majorBidi" w:hAnsiTheme="majorBidi" w:cstheme="majorBidi" w:hint="cs"/>
          <w:sz w:val="30"/>
          <w:szCs w:val="30"/>
          <w:cs/>
        </w:rPr>
        <w:t>มีกำหนดชำระคืนเมื่อทวงถาม</w:t>
      </w:r>
    </w:p>
    <w:p w14:paraId="3FC6676B" w14:textId="77777777" w:rsidR="00492B77" w:rsidRDefault="00492B77" w:rsidP="00850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8F242E" w14:textId="0757110F" w:rsidR="00D1181C" w:rsidRPr="00D631C1" w:rsidRDefault="00D1181C" w:rsidP="00253955">
      <w:pPr>
        <w:pStyle w:val="Heading9"/>
        <w:numPr>
          <w:ilvl w:val="0"/>
          <w:numId w:val="16"/>
        </w:numPr>
        <w:tabs>
          <w:tab w:val="clear" w:pos="360"/>
          <w:tab w:val="num" w:pos="540"/>
        </w:tabs>
        <w:ind w:left="540" w:hanging="540"/>
        <w:rPr>
          <w:rFonts w:cs="Times New Roman"/>
          <w:cs/>
          <w:lang w:val="th-TH"/>
        </w:rPr>
      </w:pPr>
      <w:r w:rsidRPr="00D631C1">
        <w:rPr>
          <w:rFonts w:cs="Angsana New"/>
          <w:cs/>
          <w:lang w:val="th-TH"/>
        </w:rPr>
        <w:lastRenderedPageBreak/>
        <w:t>เงินสดและรายการเทียบเท่าเงินสด</w:t>
      </w:r>
    </w:p>
    <w:p w14:paraId="323623BF" w14:textId="77777777" w:rsidR="00B94BFB" w:rsidRPr="00F247BD" w:rsidRDefault="00B94BFB" w:rsidP="00114BE3">
      <w:pPr>
        <w:rPr>
          <w:sz w:val="30"/>
          <w:szCs w:val="30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1260"/>
        <w:gridCol w:w="267"/>
        <w:gridCol w:w="1264"/>
      </w:tblGrid>
      <w:tr w:rsidR="00AE6C66" w:rsidRPr="00D631C1" w14:paraId="048B4BF3" w14:textId="77777777" w:rsidTr="00B37497">
        <w:tc>
          <w:tcPr>
            <w:tcW w:w="3483" w:type="pct"/>
          </w:tcPr>
          <w:p w14:paraId="136BC969" w14:textId="77777777" w:rsidR="00AE6C66" w:rsidRPr="00D631C1" w:rsidRDefault="00AE6C66" w:rsidP="00AE6C66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</w:tcPr>
          <w:p w14:paraId="291A8CAD" w14:textId="4D43F2F6" w:rsidR="00AE6C66" w:rsidRPr="00D631C1" w:rsidRDefault="00AE6C66" w:rsidP="00AE6C66">
            <w:pPr>
              <w:pStyle w:val="a"/>
              <w:tabs>
                <w:tab w:val="clear" w:pos="1080"/>
              </w:tabs>
              <w:ind w:left="-106" w:right="-46"/>
              <w:jc w:val="center"/>
              <w:rPr>
                <w:rFonts w:ascii="Angsana New" w:hAnsi="Angsana New" w:cs="Angsana New"/>
                <w:lang w:val="en-US"/>
              </w:rPr>
            </w:pPr>
            <w:r w:rsidRPr="00D631C1">
              <w:rPr>
                <w:rFonts w:ascii="Angsana New" w:hAnsi="Angsana New" w:cs="Angsana New"/>
                <w:lang w:val="en-US"/>
              </w:rPr>
              <w:t>256</w:t>
            </w:r>
            <w:r w:rsidR="00345564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5" w:type="pct"/>
          </w:tcPr>
          <w:p w14:paraId="7A937FEB" w14:textId="77777777" w:rsidR="00AE6C66" w:rsidRPr="00D631C1" w:rsidRDefault="00AE6C66" w:rsidP="00AE6C66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87" w:type="pct"/>
          </w:tcPr>
          <w:p w14:paraId="079F479F" w14:textId="4292DA6C" w:rsidR="00AE6C66" w:rsidRPr="00D631C1" w:rsidRDefault="00AE6C66" w:rsidP="00AE6C66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="Angsana New" w:hAnsi="Angsana New" w:cs="Angsana New"/>
                <w:lang w:val="en-US"/>
              </w:rPr>
            </w:pPr>
            <w:r w:rsidRPr="00D631C1">
              <w:rPr>
                <w:rFonts w:ascii="Angsana New" w:hAnsi="Angsana New" w:cs="Angsana New"/>
                <w:lang w:val="en-US"/>
              </w:rPr>
              <w:t>256</w:t>
            </w:r>
            <w:r w:rsidR="00345564"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1E1552" w:rsidRPr="00D631C1" w14:paraId="54622DD5" w14:textId="77777777" w:rsidTr="00B37497">
        <w:tc>
          <w:tcPr>
            <w:tcW w:w="3483" w:type="pct"/>
          </w:tcPr>
          <w:p w14:paraId="6EED4AB1" w14:textId="77777777" w:rsidR="001E1552" w:rsidRPr="00D631C1" w:rsidRDefault="001E1552" w:rsidP="001E1552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7" w:type="pct"/>
            <w:gridSpan w:val="3"/>
          </w:tcPr>
          <w:p w14:paraId="205768F4" w14:textId="7F0AC609" w:rsidR="001E1552" w:rsidRPr="00D631C1" w:rsidRDefault="001E1552" w:rsidP="001E1552">
            <w:pPr>
              <w:pStyle w:val="31"/>
              <w:widowControl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631C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345564" w:rsidRPr="00D631C1" w14:paraId="6730F18D" w14:textId="77777777" w:rsidTr="00B37497">
        <w:tc>
          <w:tcPr>
            <w:tcW w:w="3483" w:type="pct"/>
          </w:tcPr>
          <w:p w14:paraId="6B3541C9" w14:textId="698D1787" w:rsidR="00345564" w:rsidRPr="004F796D" w:rsidRDefault="00345564" w:rsidP="0034556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F796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85" w:type="pct"/>
            <w:vAlign w:val="bottom"/>
          </w:tcPr>
          <w:p w14:paraId="7529B8EC" w14:textId="4779C260" w:rsidR="00345564" w:rsidRPr="00D631C1" w:rsidRDefault="002D2C7D" w:rsidP="0034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2C7D">
              <w:rPr>
                <w:rFonts w:asciiTheme="majorBidi" w:hAnsiTheme="majorBidi"/>
                <w:sz w:val="30"/>
                <w:szCs w:val="30"/>
              </w:rPr>
              <w:t>14</w:t>
            </w:r>
            <w:r w:rsidR="008308C2" w:rsidRPr="00830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2C7D">
              <w:rPr>
                <w:rFonts w:asciiTheme="majorBidi" w:hAnsiTheme="majorBidi"/>
                <w:sz w:val="30"/>
                <w:szCs w:val="30"/>
              </w:rPr>
              <w:t>698</w:t>
            </w:r>
          </w:p>
        </w:tc>
        <w:tc>
          <w:tcPr>
            <w:tcW w:w="145" w:type="pct"/>
          </w:tcPr>
          <w:p w14:paraId="5CA82E25" w14:textId="77777777" w:rsidR="00345564" w:rsidRPr="00D631C1" w:rsidRDefault="00345564" w:rsidP="0034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vAlign w:val="bottom"/>
          </w:tcPr>
          <w:p w14:paraId="3AFF1763" w14:textId="175C7053" w:rsidR="00345564" w:rsidRPr="00D631C1" w:rsidRDefault="00345564" w:rsidP="0034556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4BE3">
              <w:rPr>
                <w:rFonts w:asciiTheme="majorBidi" w:hAnsiTheme="majorBidi" w:cstheme="majorBidi"/>
                <w:sz w:val="30"/>
                <w:szCs w:val="30"/>
              </w:rPr>
              <w:t>30,770</w:t>
            </w:r>
          </w:p>
        </w:tc>
      </w:tr>
      <w:tr w:rsidR="00345564" w:rsidRPr="00D631C1" w14:paraId="40767B35" w14:textId="77777777" w:rsidTr="00072B80">
        <w:tc>
          <w:tcPr>
            <w:tcW w:w="3483" w:type="pct"/>
          </w:tcPr>
          <w:p w14:paraId="54F24CA4" w14:textId="54F25C23" w:rsidR="00345564" w:rsidRPr="004F796D" w:rsidRDefault="00850F4A" w:rsidP="0034556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F796D">
              <w:rPr>
                <w:rFonts w:asciiTheme="majorBidi" w:hAnsi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685" w:type="pct"/>
            <w:vAlign w:val="bottom"/>
          </w:tcPr>
          <w:p w14:paraId="6E731E65" w14:textId="3339B96E" w:rsidR="00345564" w:rsidRPr="00D631C1" w:rsidRDefault="008308C2" w:rsidP="0034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37,885,77</w:t>
            </w:r>
            <w:r w:rsidR="00861C5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5161FB55" w14:textId="77777777" w:rsidR="00345564" w:rsidRPr="00D631C1" w:rsidRDefault="00345564" w:rsidP="0034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vAlign w:val="bottom"/>
          </w:tcPr>
          <w:p w14:paraId="36F3C26C" w14:textId="5CEBF9ED" w:rsidR="00345564" w:rsidRPr="00D631C1" w:rsidRDefault="00850F4A" w:rsidP="0034556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8,646,574</w:t>
            </w:r>
          </w:p>
        </w:tc>
      </w:tr>
      <w:tr w:rsidR="00345564" w:rsidRPr="00A56BB3" w14:paraId="7D3011B2" w14:textId="77777777" w:rsidTr="00AD01E1">
        <w:tc>
          <w:tcPr>
            <w:tcW w:w="3483" w:type="pct"/>
          </w:tcPr>
          <w:p w14:paraId="6A194956" w14:textId="36D4621E" w:rsidR="00345564" w:rsidRPr="00D631C1" w:rsidRDefault="00345564" w:rsidP="00345564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1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F4F44" w14:textId="6974744B" w:rsidR="00345564" w:rsidRPr="00D631C1" w:rsidRDefault="008308C2" w:rsidP="0034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37,900,4</w:t>
            </w:r>
            <w:r w:rsidR="00861C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45" w:type="pct"/>
            <w:vAlign w:val="bottom"/>
          </w:tcPr>
          <w:p w14:paraId="3730DA8A" w14:textId="77777777" w:rsidR="00345564" w:rsidRPr="00D631C1" w:rsidRDefault="00345564" w:rsidP="0034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3CBD1E" w14:textId="23813F3C" w:rsidR="00345564" w:rsidRPr="00912FFC" w:rsidRDefault="00345564" w:rsidP="0034556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4B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8,677,344</w:t>
            </w:r>
          </w:p>
        </w:tc>
      </w:tr>
    </w:tbl>
    <w:p w14:paraId="7B07BE64" w14:textId="1C36382A" w:rsidR="00345564" w:rsidRDefault="00345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7FE4B91D" w14:textId="170D0389" w:rsidR="00850F4A" w:rsidRPr="004F796D" w:rsidRDefault="00850F4A" w:rsidP="00850F4A">
      <w:pPr>
        <w:pStyle w:val="Heading9"/>
        <w:numPr>
          <w:ilvl w:val="0"/>
          <w:numId w:val="16"/>
        </w:numPr>
        <w:tabs>
          <w:tab w:val="clear" w:pos="360"/>
          <w:tab w:val="num" w:pos="540"/>
        </w:tabs>
        <w:ind w:left="540" w:hanging="540"/>
        <w:rPr>
          <w:rFonts w:cs="Times New Roman"/>
          <w:cs/>
          <w:lang w:val="th-TH"/>
        </w:rPr>
      </w:pPr>
      <w:r w:rsidRPr="004F796D">
        <w:rPr>
          <w:rFonts w:cs="Angsana New" w:hint="cs"/>
          <w:cs/>
        </w:rPr>
        <w:t>ลูกหนี้การค้า</w:t>
      </w:r>
    </w:p>
    <w:p w14:paraId="597836F9" w14:textId="77777777" w:rsidR="00850F4A" w:rsidRDefault="00850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1242"/>
        <w:gridCol w:w="18"/>
        <w:gridCol w:w="252"/>
        <w:gridCol w:w="1279"/>
      </w:tblGrid>
      <w:tr w:rsidR="00DD7F8A" w:rsidRPr="00D631C1" w14:paraId="60F3490A" w14:textId="77777777" w:rsidTr="00DD7F8A">
        <w:tc>
          <w:tcPr>
            <w:tcW w:w="3483" w:type="pct"/>
          </w:tcPr>
          <w:p w14:paraId="112E4B24" w14:textId="717B8FAA" w:rsidR="00DD7F8A" w:rsidRPr="00D631C1" w:rsidRDefault="00DD7F8A" w:rsidP="00AC0571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gridSpan w:val="2"/>
          </w:tcPr>
          <w:p w14:paraId="38054E90" w14:textId="77777777" w:rsidR="00DD7F8A" w:rsidRPr="00D631C1" w:rsidRDefault="00DD7F8A" w:rsidP="00AC0571">
            <w:pPr>
              <w:pStyle w:val="a"/>
              <w:tabs>
                <w:tab w:val="clear" w:pos="1080"/>
              </w:tabs>
              <w:ind w:left="-106" w:right="-46"/>
              <w:jc w:val="center"/>
              <w:rPr>
                <w:rFonts w:ascii="Angsana New" w:hAnsi="Angsana New" w:cs="Angsana New"/>
                <w:lang w:val="en-US"/>
              </w:rPr>
            </w:pPr>
            <w:r w:rsidRPr="00D631C1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37" w:type="pct"/>
          </w:tcPr>
          <w:p w14:paraId="3EA3C3C7" w14:textId="77777777" w:rsidR="00DD7F8A" w:rsidRPr="00D631C1" w:rsidRDefault="00DD7F8A" w:rsidP="00AC0571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95" w:type="pct"/>
          </w:tcPr>
          <w:p w14:paraId="2B9A7E7D" w14:textId="77777777" w:rsidR="00DD7F8A" w:rsidRPr="00D631C1" w:rsidRDefault="00DD7F8A" w:rsidP="00AC0571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="Angsana New" w:hAnsi="Angsana New" w:cs="Angsana New"/>
                <w:lang w:val="en-US"/>
              </w:rPr>
            </w:pPr>
            <w:r w:rsidRPr="00D631C1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DD7F8A" w:rsidRPr="00D631C1" w14:paraId="6E87E2BA" w14:textId="77777777" w:rsidTr="00AC0571">
        <w:tc>
          <w:tcPr>
            <w:tcW w:w="3483" w:type="pct"/>
          </w:tcPr>
          <w:p w14:paraId="7045F758" w14:textId="77777777" w:rsidR="00DD7F8A" w:rsidRPr="00D631C1" w:rsidRDefault="00DD7F8A" w:rsidP="00AC0571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7" w:type="pct"/>
            <w:gridSpan w:val="4"/>
          </w:tcPr>
          <w:p w14:paraId="472EEEB1" w14:textId="77777777" w:rsidR="00DD7F8A" w:rsidRPr="00D631C1" w:rsidRDefault="00DD7F8A" w:rsidP="00AC0571">
            <w:pPr>
              <w:pStyle w:val="31"/>
              <w:widowControl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631C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8308C2" w:rsidRPr="00D631C1" w14:paraId="796D2F08" w14:textId="77777777" w:rsidTr="00DD7F8A">
        <w:tc>
          <w:tcPr>
            <w:tcW w:w="3483" w:type="pct"/>
          </w:tcPr>
          <w:p w14:paraId="542FC818" w14:textId="26815FEB" w:rsidR="008308C2" w:rsidRPr="00D631C1" w:rsidRDefault="008308C2" w:rsidP="008308C2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3E73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75" w:type="pct"/>
          </w:tcPr>
          <w:p w14:paraId="081A4471" w14:textId="13709682" w:rsidR="008308C2" w:rsidRPr="00D631C1" w:rsidRDefault="008308C2" w:rsidP="000F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142B9">
              <w:rPr>
                <w:rFonts w:asciiTheme="majorBidi" w:hAnsiTheme="majorBidi" w:cstheme="majorBidi"/>
                <w:sz w:val="30"/>
                <w:szCs w:val="30"/>
              </w:rPr>
              <w:t>50,679,79</w:t>
            </w:r>
            <w:r w:rsidR="00861C5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7" w:type="pct"/>
            <w:gridSpan w:val="2"/>
          </w:tcPr>
          <w:p w14:paraId="72C06B34" w14:textId="77777777" w:rsidR="008308C2" w:rsidRPr="00D631C1" w:rsidRDefault="008308C2" w:rsidP="008308C2">
            <w:pPr>
              <w:pStyle w:val="31"/>
              <w:widowControl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95" w:type="pct"/>
          </w:tcPr>
          <w:p w14:paraId="481C1C0E" w14:textId="5C273AE5" w:rsidR="008308C2" w:rsidRPr="00D631C1" w:rsidRDefault="008308C2" w:rsidP="000F6B38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E7AB9">
              <w:rPr>
                <w:rFonts w:asciiTheme="majorBidi" w:hAnsiTheme="majorBidi" w:cstheme="majorBidi"/>
                <w:sz w:val="30"/>
                <w:szCs w:val="30"/>
              </w:rPr>
              <w:t>13,905,811</w:t>
            </w:r>
          </w:p>
        </w:tc>
      </w:tr>
      <w:tr w:rsidR="008308C2" w:rsidRPr="00D631C1" w14:paraId="2113B0DA" w14:textId="77777777" w:rsidTr="00DD7F8A">
        <w:tc>
          <w:tcPr>
            <w:tcW w:w="3483" w:type="pct"/>
          </w:tcPr>
          <w:p w14:paraId="162E8A72" w14:textId="4C497EA1" w:rsidR="008308C2" w:rsidRPr="00D631C1" w:rsidRDefault="008308C2" w:rsidP="008308C2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3E73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75" w:type="pct"/>
          </w:tcPr>
          <w:p w14:paraId="6EAD04CB" w14:textId="77777777" w:rsidR="008308C2" w:rsidRPr="00D631C1" w:rsidRDefault="008308C2" w:rsidP="008308C2">
            <w:pPr>
              <w:pStyle w:val="31"/>
              <w:widowControl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7" w:type="pct"/>
            <w:gridSpan w:val="2"/>
          </w:tcPr>
          <w:p w14:paraId="7E9DE411" w14:textId="77777777" w:rsidR="008308C2" w:rsidRPr="00D631C1" w:rsidRDefault="008308C2" w:rsidP="008308C2">
            <w:pPr>
              <w:pStyle w:val="31"/>
              <w:widowControl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95" w:type="pct"/>
          </w:tcPr>
          <w:p w14:paraId="12820558" w14:textId="0491F692" w:rsidR="008308C2" w:rsidRPr="00D631C1" w:rsidRDefault="008308C2" w:rsidP="008308C2">
            <w:pPr>
              <w:pStyle w:val="31"/>
              <w:widowControl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8308C2" w:rsidRPr="00D631C1" w14:paraId="1AD29710" w14:textId="77777777" w:rsidTr="00DD7F8A">
        <w:tc>
          <w:tcPr>
            <w:tcW w:w="3483" w:type="pct"/>
          </w:tcPr>
          <w:p w14:paraId="6E11DF05" w14:textId="2118A8C3" w:rsidR="008308C2" w:rsidRPr="00D631C1" w:rsidRDefault="008308C2" w:rsidP="008308C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14BE3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  <w:r w:rsidRPr="00114BE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14BE3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114BE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14BE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685" w:type="pct"/>
            <w:gridSpan w:val="2"/>
            <w:vAlign w:val="bottom"/>
          </w:tcPr>
          <w:p w14:paraId="3EA5C0EC" w14:textId="680B3C21" w:rsidR="008308C2" w:rsidRPr="00D631C1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142B9">
              <w:rPr>
                <w:rFonts w:asciiTheme="majorBidi" w:hAnsiTheme="majorBidi" w:cstheme="majorBidi"/>
                <w:sz w:val="30"/>
                <w:szCs w:val="30"/>
              </w:rPr>
              <w:t>2,981,050</w:t>
            </w:r>
          </w:p>
        </w:tc>
        <w:tc>
          <w:tcPr>
            <w:tcW w:w="137" w:type="pct"/>
          </w:tcPr>
          <w:p w14:paraId="77E6EC2E" w14:textId="77777777" w:rsidR="008308C2" w:rsidRPr="00D631C1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5" w:type="pct"/>
            <w:vAlign w:val="bottom"/>
          </w:tcPr>
          <w:p w14:paraId="70FFA7BB" w14:textId="120EAF22" w:rsidR="008308C2" w:rsidRPr="00D631C1" w:rsidRDefault="008308C2" w:rsidP="008308C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7AB9">
              <w:rPr>
                <w:rFonts w:asciiTheme="majorBidi" w:hAnsiTheme="majorBidi" w:cstheme="majorBidi"/>
                <w:sz w:val="30"/>
                <w:szCs w:val="30"/>
              </w:rPr>
              <w:t>4,605,258</w:t>
            </w:r>
          </w:p>
        </w:tc>
      </w:tr>
      <w:tr w:rsidR="008308C2" w:rsidRPr="00D631C1" w14:paraId="50E78A55" w14:textId="77777777" w:rsidTr="00DD7F8A">
        <w:tc>
          <w:tcPr>
            <w:tcW w:w="3483" w:type="pct"/>
          </w:tcPr>
          <w:p w14:paraId="1BFA0A78" w14:textId="3FD5BE83" w:rsidR="008308C2" w:rsidRPr="00D631C1" w:rsidRDefault="008308C2" w:rsidP="008308C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14B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  <w:r w:rsidRPr="00114B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มากกว่า </w:t>
            </w:r>
            <w:r w:rsidRPr="00114BE3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114B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685" w:type="pct"/>
            <w:gridSpan w:val="2"/>
            <w:tcBorders>
              <w:bottom w:val="single" w:sz="4" w:space="0" w:color="auto"/>
            </w:tcBorders>
            <w:vAlign w:val="bottom"/>
          </w:tcPr>
          <w:p w14:paraId="62706646" w14:textId="58616977" w:rsidR="008308C2" w:rsidRPr="00D631C1" w:rsidRDefault="008308C2" w:rsidP="00F247B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142B9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7" w:type="pct"/>
          </w:tcPr>
          <w:p w14:paraId="0D106C9D" w14:textId="77777777" w:rsidR="008308C2" w:rsidRPr="00D631C1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  <w:vAlign w:val="bottom"/>
          </w:tcPr>
          <w:p w14:paraId="4A238D10" w14:textId="2C17EA53" w:rsidR="008308C2" w:rsidRPr="00D631C1" w:rsidRDefault="008308C2" w:rsidP="008308C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7AB9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</w:tr>
      <w:tr w:rsidR="008308C2" w:rsidRPr="00D631C1" w14:paraId="08581A5C" w14:textId="77777777" w:rsidTr="00DD7F8A">
        <w:tc>
          <w:tcPr>
            <w:tcW w:w="3483" w:type="pct"/>
          </w:tcPr>
          <w:p w14:paraId="27704633" w14:textId="7C238C7A" w:rsidR="008308C2" w:rsidRPr="00114BE3" w:rsidRDefault="008308C2" w:rsidP="008308C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31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</w:tcBorders>
            <w:vAlign w:val="bottom"/>
          </w:tcPr>
          <w:p w14:paraId="1941CF26" w14:textId="0BCA04CB" w:rsidR="008308C2" w:rsidRPr="00D631C1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E7AB9">
              <w:rPr>
                <w:rFonts w:ascii="Angsana New" w:hAnsi="Angsana New"/>
                <w:b/>
                <w:bCs/>
                <w:sz w:val="30"/>
                <w:szCs w:val="30"/>
              </w:rPr>
              <w:t>53,660,84</w:t>
            </w:r>
            <w:r w:rsidR="00861C5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7" w:type="pct"/>
          </w:tcPr>
          <w:p w14:paraId="0CB49643" w14:textId="77777777" w:rsidR="008308C2" w:rsidRPr="00D631C1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vAlign w:val="bottom"/>
          </w:tcPr>
          <w:p w14:paraId="06F53753" w14:textId="0F3A3289" w:rsidR="008308C2" w:rsidRDefault="008308C2" w:rsidP="008308C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18,511,267</w:t>
            </w:r>
          </w:p>
        </w:tc>
      </w:tr>
      <w:tr w:rsidR="008308C2" w:rsidRPr="00D631C1" w14:paraId="7A5E233E" w14:textId="77777777" w:rsidTr="00DD7F8A">
        <w:tc>
          <w:tcPr>
            <w:tcW w:w="3483" w:type="pct"/>
          </w:tcPr>
          <w:p w14:paraId="3BAFB1D2" w14:textId="592DF05E" w:rsidR="008308C2" w:rsidRPr="00114BE3" w:rsidRDefault="008308C2" w:rsidP="008308C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F8A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DD7F8A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85" w:type="pct"/>
            <w:gridSpan w:val="2"/>
            <w:vAlign w:val="bottom"/>
          </w:tcPr>
          <w:p w14:paraId="5E458EDE" w14:textId="46B17C2C" w:rsidR="008308C2" w:rsidRPr="00D631C1" w:rsidRDefault="008308C2" w:rsidP="00F247B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7" w:type="pct"/>
          </w:tcPr>
          <w:p w14:paraId="2D86C2BA" w14:textId="77777777" w:rsidR="008308C2" w:rsidRPr="00D631C1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5" w:type="pct"/>
            <w:vAlign w:val="bottom"/>
          </w:tcPr>
          <w:p w14:paraId="25E91883" w14:textId="21F58BFD" w:rsidR="008308C2" w:rsidRDefault="008308C2" w:rsidP="00F2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8308C2" w:rsidRPr="00912FFC" w14:paraId="6708F987" w14:textId="77777777" w:rsidTr="00DD7F8A">
        <w:tc>
          <w:tcPr>
            <w:tcW w:w="3483" w:type="pct"/>
          </w:tcPr>
          <w:p w14:paraId="5DB2D1D1" w14:textId="67B1E7DA" w:rsidR="008308C2" w:rsidRPr="00D631C1" w:rsidRDefault="008308C2" w:rsidP="008308C2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83131" w14:textId="45EA40D9" w:rsidR="008308C2" w:rsidRPr="00D631C1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E7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E7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  <w:r w:rsidR="00861C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7" w:type="pct"/>
            <w:vAlign w:val="bottom"/>
          </w:tcPr>
          <w:p w14:paraId="10F3FEB8" w14:textId="77777777" w:rsidR="008308C2" w:rsidRPr="00D631C1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7F8B1E" w14:textId="5285BF0B" w:rsidR="008308C2" w:rsidRPr="00912FFC" w:rsidRDefault="008308C2" w:rsidP="008308C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18,511,267</w:t>
            </w:r>
          </w:p>
        </w:tc>
      </w:tr>
    </w:tbl>
    <w:p w14:paraId="0F6D86D3" w14:textId="0F30212C" w:rsidR="00DD7F8A" w:rsidRDefault="00DD7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447544F0" w14:textId="24D6B69A" w:rsidR="00D97C86" w:rsidRDefault="004F796D" w:rsidP="00D97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ข้อมูลเกี่ยวกับความเสี่ยงด้านเครดิตเปิดเผยในห</w:t>
      </w:r>
      <w:r w:rsidRPr="003D65CA">
        <w:rPr>
          <w:rFonts w:asciiTheme="majorBidi" w:hAnsiTheme="majorBidi" w:cstheme="majorBidi" w:hint="cs"/>
          <w:sz w:val="30"/>
          <w:szCs w:val="30"/>
          <w:cs/>
        </w:rPr>
        <w:t xml:space="preserve">มายเหตุข้อ </w:t>
      </w:r>
      <w:r w:rsidR="00F247BD">
        <w:rPr>
          <w:rFonts w:asciiTheme="majorBidi" w:hAnsiTheme="majorBidi" w:cstheme="majorBidi"/>
          <w:sz w:val="30"/>
          <w:szCs w:val="30"/>
        </w:rPr>
        <w:t>19</w:t>
      </w:r>
      <w:r w:rsidRPr="003D65CA">
        <w:rPr>
          <w:rFonts w:asciiTheme="majorBidi" w:hAnsiTheme="majorBidi"/>
          <w:sz w:val="30"/>
          <w:szCs w:val="30"/>
          <w:cs/>
        </w:rPr>
        <w:t xml:space="preserve"> </w:t>
      </w:r>
      <w:r w:rsidRPr="003D65CA">
        <w:rPr>
          <w:rFonts w:asciiTheme="majorBidi" w:hAnsiTheme="majorBidi" w:cstheme="majorBidi" w:hint="cs"/>
          <w:sz w:val="30"/>
          <w:szCs w:val="30"/>
          <w:cs/>
        </w:rPr>
        <w:t>(ข</w:t>
      </w:r>
      <w:r w:rsidRPr="003D65CA">
        <w:rPr>
          <w:rFonts w:asciiTheme="majorBidi" w:hAnsiTheme="majorBidi"/>
          <w:sz w:val="30"/>
          <w:szCs w:val="30"/>
          <w:cs/>
        </w:rPr>
        <w:t>.</w:t>
      </w:r>
      <w:r w:rsidRPr="003D65CA">
        <w:rPr>
          <w:rFonts w:asciiTheme="majorBidi" w:hAnsiTheme="majorBidi" w:cstheme="majorBidi"/>
          <w:sz w:val="30"/>
          <w:szCs w:val="30"/>
        </w:rPr>
        <w:t>1</w:t>
      </w:r>
      <w:r w:rsidR="003D65CA" w:rsidRPr="003D65CA">
        <w:rPr>
          <w:rFonts w:asciiTheme="majorBidi" w:hAnsiTheme="majorBidi"/>
          <w:sz w:val="30"/>
          <w:szCs w:val="30"/>
          <w:cs/>
        </w:rPr>
        <w:t>.</w:t>
      </w:r>
      <w:r w:rsidR="003D65CA" w:rsidRPr="003D65CA">
        <w:rPr>
          <w:rFonts w:asciiTheme="majorBidi" w:hAnsiTheme="majorBidi" w:cstheme="majorBidi"/>
          <w:sz w:val="30"/>
          <w:szCs w:val="30"/>
        </w:rPr>
        <w:t>1</w:t>
      </w:r>
      <w:r w:rsidRPr="003D65CA">
        <w:rPr>
          <w:rFonts w:asciiTheme="majorBidi" w:hAnsiTheme="majorBidi" w:cstheme="majorBidi" w:hint="cs"/>
          <w:sz w:val="30"/>
          <w:szCs w:val="30"/>
          <w:cs/>
        </w:rPr>
        <w:t>)</w:t>
      </w:r>
    </w:p>
    <w:p w14:paraId="4B861EA9" w14:textId="77777777" w:rsidR="00D97C86" w:rsidRDefault="00D97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70693B2B" w14:textId="77777777" w:rsidR="003D65CA" w:rsidRDefault="003D65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cs/>
          <w:lang w:val="th-TH"/>
        </w:rPr>
        <w:br w:type="page"/>
      </w:r>
    </w:p>
    <w:p w14:paraId="79D73969" w14:textId="4CF50FBA" w:rsidR="00832B4D" w:rsidRPr="00A56BB3" w:rsidRDefault="00832B4D" w:rsidP="00832B4D">
      <w:pPr>
        <w:pStyle w:val="Heading9"/>
        <w:numPr>
          <w:ilvl w:val="0"/>
          <w:numId w:val="16"/>
        </w:numPr>
        <w:tabs>
          <w:tab w:val="clear" w:pos="360"/>
          <w:tab w:val="num" w:pos="540"/>
        </w:tabs>
        <w:ind w:left="540" w:hanging="54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  <w:lang w:val="th-TH"/>
        </w:rPr>
        <w:lastRenderedPageBreak/>
        <w:t>สินค้าคงเหลือ</w:t>
      </w:r>
    </w:p>
    <w:p w14:paraId="79C092D4" w14:textId="77777777" w:rsidR="009E567E" w:rsidRPr="00B34F28" w:rsidRDefault="009E567E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008"/>
        <w:gridCol w:w="1263"/>
        <w:gridCol w:w="22"/>
        <w:gridCol w:w="241"/>
        <w:gridCol w:w="18"/>
        <w:gridCol w:w="1228"/>
      </w:tblGrid>
      <w:tr w:rsidR="00345564" w:rsidRPr="00A56BB3" w14:paraId="136B068B" w14:textId="77777777" w:rsidTr="00C63F58">
        <w:tc>
          <w:tcPr>
            <w:tcW w:w="2941" w:type="pct"/>
          </w:tcPr>
          <w:p w14:paraId="182F2536" w14:textId="77777777" w:rsidR="00345564" w:rsidRPr="00A56BB3" w:rsidRDefault="00345564" w:rsidP="0034556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</w:tcPr>
          <w:p w14:paraId="63B340D0" w14:textId="77777777" w:rsidR="00345564" w:rsidRPr="00A56BB3" w:rsidRDefault="00345564" w:rsidP="003455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8" w:type="pct"/>
          </w:tcPr>
          <w:p w14:paraId="6ECA4E3E" w14:textId="6BD5D49D" w:rsidR="00345564" w:rsidRPr="00A56BB3" w:rsidRDefault="00345564" w:rsidP="00345564">
            <w:pPr>
              <w:pStyle w:val="a"/>
              <w:tabs>
                <w:tab w:val="clear" w:pos="1080"/>
              </w:tabs>
              <w:ind w:left="-106" w:right="-46"/>
              <w:jc w:val="center"/>
              <w:rPr>
                <w:rFonts w:asciiTheme="majorBidi" w:hAnsiTheme="majorBidi" w:cstheme="majorBidi"/>
                <w:lang w:val="en-US"/>
              </w:rPr>
            </w:pPr>
            <w:r w:rsidRPr="00D631C1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53" w:type="pct"/>
            <w:gridSpan w:val="3"/>
          </w:tcPr>
          <w:p w14:paraId="622882D4" w14:textId="77777777" w:rsidR="00345564" w:rsidRPr="00A56BB3" w:rsidRDefault="00345564" w:rsidP="00345564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9" w:type="pct"/>
          </w:tcPr>
          <w:p w14:paraId="472FE4D8" w14:textId="16202841" w:rsidR="00345564" w:rsidRPr="00A56BB3" w:rsidRDefault="00345564" w:rsidP="00345564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  <w:r w:rsidRPr="00D631C1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832B4D" w:rsidRPr="00A56BB3" w14:paraId="27AC5CC8" w14:textId="77777777" w:rsidTr="00C63F58">
        <w:tblPrEx>
          <w:tblBorders>
            <w:top w:val="single" w:sz="4" w:space="0" w:color="auto"/>
          </w:tblBorders>
        </w:tblPrEx>
        <w:tc>
          <w:tcPr>
            <w:tcW w:w="2941" w:type="pct"/>
          </w:tcPr>
          <w:p w14:paraId="0BE6AE55" w14:textId="77777777" w:rsidR="00832B4D" w:rsidRPr="00A56BB3" w:rsidRDefault="00832B4D" w:rsidP="00C6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49" w:type="pct"/>
            <w:shd w:val="clear" w:color="auto" w:fill="auto"/>
          </w:tcPr>
          <w:p w14:paraId="2BBAB052" w14:textId="77777777" w:rsidR="00832B4D" w:rsidRPr="00A56BB3" w:rsidRDefault="00832B4D" w:rsidP="00C63F5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0" w:type="pct"/>
            <w:gridSpan w:val="5"/>
          </w:tcPr>
          <w:p w14:paraId="340B1188" w14:textId="77777777" w:rsidR="00832B4D" w:rsidRPr="00A56BB3" w:rsidRDefault="00832B4D" w:rsidP="00C63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3"/>
              </w:tabs>
              <w:spacing w:after="0" w:line="240" w:lineRule="auto"/>
              <w:ind w:left="-108" w:right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6B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8308C2" w14:paraId="5E6D4EAB" w14:textId="77777777" w:rsidTr="008308C2">
        <w:tblPrEx>
          <w:tblBorders>
            <w:top w:val="single" w:sz="4" w:space="0" w:color="auto"/>
          </w:tblBorders>
        </w:tblPrEx>
        <w:tc>
          <w:tcPr>
            <w:tcW w:w="2941" w:type="pct"/>
            <w:tcBorders>
              <w:top w:val="nil"/>
              <w:bottom w:val="nil"/>
            </w:tcBorders>
          </w:tcPr>
          <w:p w14:paraId="20927746" w14:textId="77777777" w:rsidR="008308C2" w:rsidRPr="00A56BB3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สินค้าสำเร็จรูป</w:t>
            </w:r>
          </w:p>
        </w:tc>
        <w:tc>
          <w:tcPr>
            <w:tcW w:w="549" w:type="pct"/>
            <w:tcBorders>
              <w:top w:val="nil"/>
              <w:bottom w:val="nil"/>
            </w:tcBorders>
            <w:shd w:val="clear" w:color="auto" w:fill="auto"/>
          </w:tcPr>
          <w:p w14:paraId="2DF6859B" w14:textId="77777777" w:rsidR="008308C2" w:rsidRPr="00A56BB3" w:rsidRDefault="008308C2" w:rsidP="00830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06898" w14:textId="2DC8F902" w:rsidR="008308C2" w:rsidRPr="00A56BB3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47,081,00</w:t>
            </w:r>
            <w:r w:rsidR="002D2C7D" w:rsidRPr="002D2C7D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</w:tcPr>
          <w:p w14:paraId="24696E88" w14:textId="77777777" w:rsidR="008308C2" w:rsidRPr="00A56BB3" w:rsidRDefault="008308C2" w:rsidP="008308C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7BC20CAD" w14:textId="4ED86B87" w:rsidR="008308C2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ind w:left="-120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35,025,250</w:t>
            </w:r>
          </w:p>
        </w:tc>
      </w:tr>
      <w:tr w:rsidR="008308C2" w:rsidRPr="00A56BB3" w14:paraId="7216F639" w14:textId="77777777" w:rsidTr="008308C2">
        <w:tblPrEx>
          <w:tblBorders>
            <w:top w:val="single" w:sz="4" w:space="0" w:color="auto"/>
          </w:tblBorders>
        </w:tblPrEx>
        <w:tc>
          <w:tcPr>
            <w:tcW w:w="2941" w:type="pct"/>
            <w:tcBorders>
              <w:top w:val="nil"/>
              <w:bottom w:val="nil"/>
            </w:tcBorders>
          </w:tcPr>
          <w:p w14:paraId="2964B236" w14:textId="71811568" w:rsidR="008308C2" w:rsidRPr="00A56BB3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สินค้าระหว่างผลิต</w:t>
            </w:r>
          </w:p>
        </w:tc>
        <w:tc>
          <w:tcPr>
            <w:tcW w:w="549" w:type="pct"/>
            <w:tcBorders>
              <w:top w:val="nil"/>
              <w:bottom w:val="nil"/>
            </w:tcBorders>
            <w:shd w:val="clear" w:color="auto" w:fill="auto"/>
          </w:tcPr>
          <w:p w14:paraId="17158EDF" w14:textId="77777777" w:rsidR="008308C2" w:rsidRPr="00A56BB3" w:rsidRDefault="008308C2" w:rsidP="00830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6BEE7" w14:textId="7BE53251" w:rsidR="008308C2" w:rsidRPr="00A56BB3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42,237,41</w:t>
            </w:r>
            <w:r w:rsidR="002D2C7D" w:rsidRPr="002D2C7D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</w:tcPr>
          <w:p w14:paraId="50A67F1B" w14:textId="77777777" w:rsidR="008308C2" w:rsidRPr="00A56BB3" w:rsidRDefault="008308C2" w:rsidP="008308C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E670AD3" w14:textId="66744FF9" w:rsidR="008308C2" w:rsidRPr="00A56BB3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ind w:left="-120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52,117,802</w:t>
            </w:r>
          </w:p>
        </w:tc>
      </w:tr>
      <w:tr w:rsidR="008308C2" w:rsidRPr="00A56BB3" w14:paraId="51EAA995" w14:textId="77777777" w:rsidTr="008308C2">
        <w:tblPrEx>
          <w:tblBorders>
            <w:top w:val="single" w:sz="4" w:space="0" w:color="auto"/>
          </w:tblBorders>
        </w:tblPrEx>
        <w:tc>
          <w:tcPr>
            <w:tcW w:w="2941" w:type="pct"/>
            <w:tcBorders>
              <w:top w:val="nil"/>
            </w:tcBorders>
          </w:tcPr>
          <w:p w14:paraId="6A3C95EA" w14:textId="77777777" w:rsidR="008308C2" w:rsidRPr="002A4E2E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วัตถุดิบ</w:t>
            </w:r>
          </w:p>
        </w:tc>
        <w:tc>
          <w:tcPr>
            <w:tcW w:w="549" w:type="pct"/>
            <w:tcBorders>
              <w:top w:val="nil"/>
            </w:tcBorders>
            <w:shd w:val="clear" w:color="auto" w:fill="auto"/>
          </w:tcPr>
          <w:p w14:paraId="31502FF7" w14:textId="77777777" w:rsidR="008308C2" w:rsidRPr="002A4E2E" w:rsidRDefault="008308C2" w:rsidP="00830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4CD72B" w14:textId="421D8C7E" w:rsidR="008308C2" w:rsidRPr="00A56BB3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13,592,427</w:t>
            </w:r>
          </w:p>
        </w:tc>
        <w:tc>
          <w:tcPr>
            <w:tcW w:w="131" w:type="pct"/>
            <w:tcBorders>
              <w:top w:val="nil"/>
            </w:tcBorders>
            <w:shd w:val="clear" w:color="auto" w:fill="auto"/>
          </w:tcPr>
          <w:p w14:paraId="5AE76E8D" w14:textId="77777777" w:rsidR="008308C2" w:rsidRPr="00A56BB3" w:rsidRDefault="008308C2" w:rsidP="00830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nil"/>
            </w:tcBorders>
            <w:shd w:val="clear" w:color="auto" w:fill="auto"/>
          </w:tcPr>
          <w:p w14:paraId="7B8900A5" w14:textId="33938BD8" w:rsidR="008308C2" w:rsidRPr="00A56BB3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ind w:left="-120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16,919,290</w:t>
            </w:r>
          </w:p>
        </w:tc>
      </w:tr>
      <w:tr w:rsidR="008308C2" w14:paraId="0AA8310B" w14:textId="77777777" w:rsidTr="008308C2">
        <w:tblPrEx>
          <w:tblBorders>
            <w:top w:val="single" w:sz="4" w:space="0" w:color="auto"/>
          </w:tblBorders>
        </w:tblPrEx>
        <w:tc>
          <w:tcPr>
            <w:tcW w:w="2941" w:type="pct"/>
            <w:tcBorders>
              <w:top w:val="nil"/>
              <w:bottom w:val="nil"/>
            </w:tcBorders>
          </w:tcPr>
          <w:p w14:paraId="71CCAA24" w14:textId="0DDDBE64" w:rsidR="008308C2" w:rsidRPr="00A56BB3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วัสดุหีบห่อ</w:t>
            </w:r>
          </w:p>
        </w:tc>
        <w:tc>
          <w:tcPr>
            <w:tcW w:w="549" w:type="pct"/>
            <w:tcBorders>
              <w:top w:val="nil"/>
              <w:bottom w:val="nil"/>
            </w:tcBorders>
            <w:shd w:val="clear" w:color="auto" w:fill="auto"/>
          </w:tcPr>
          <w:p w14:paraId="53A80ABB" w14:textId="77777777" w:rsidR="008308C2" w:rsidRPr="00A56BB3" w:rsidRDefault="008308C2" w:rsidP="00830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B09840" w14:textId="02A3A0E8" w:rsidR="008308C2" w:rsidRPr="00A56BB3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15,735,930</w:t>
            </w: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</w:tcPr>
          <w:p w14:paraId="41CDB3CE" w14:textId="77777777" w:rsidR="008308C2" w:rsidRPr="00A56BB3" w:rsidRDefault="008308C2" w:rsidP="008308C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0B77B6B0" w14:textId="52D71D2A" w:rsidR="008308C2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ind w:left="-120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29,940,477</w:t>
            </w:r>
          </w:p>
        </w:tc>
      </w:tr>
      <w:tr w:rsidR="008308C2" w14:paraId="1B103AD4" w14:textId="77777777" w:rsidTr="00C63F58">
        <w:tblPrEx>
          <w:tblBorders>
            <w:top w:val="single" w:sz="4" w:space="0" w:color="auto"/>
          </w:tblBorders>
        </w:tblPrEx>
        <w:tc>
          <w:tcPr>
            <w:tcW w:w="2941" w:type="pct"/>
            <w:tcBorders>
              <w:top w:val="nil"/>
              <w:bottom w:val="nil"/>
            </w:tcBorders>
          </w:tcPr>
          <w:p w14:paraId="716E21D3" w14:textId="47A441D2" w:rsidR="008308C2" w:rsidRPr="00A56BB3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วัสดุโรงงาน</w:t>
            </w:r>
          </w:p>
        </w:tc>
        <w:tc>
          <w:tcPr>
            <w:tcW w:w="549" w:type="pct"/>
            <w:tcBorders>
              <w:top w:val="nil"/>
              <w:bottom w:val="nil"/>
            </w:tcBorders>
            <w:shd w:val="clear" w:color="auto" w:fill="auto"/>
          </w:tcPr>
          <w:p w14:paraId="291489A6" w14:textId="77777777" w:rsidR="008308C2" w:rsidRPr="00A56BB3" w:rsidRDefault="008308C2" w:rsidP="00830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0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3F171A9" w14:textId="60F32824" w:rsidR="008308C2" w:rsidRPr="00A56BB3" w:rsidRDefault="002D2C7D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2C7D">
              <w:rPr>
                <w:rFonts w:asciiTheme="majorBidi" w:hAnsiTheme="majorBidi"/>
                <w:sz w:val="30"/>
                <w:szCs w:val="30"/>
              </w:rPr>
              <w:t>4</w:t>
            </w:r>
            <w:r w:rsidR="008308C2" w:rsidRPr="00830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2C7D">
              <w:rPr>
                <w:rFonts w:asciiTheme="majorBidi" w:hAnsiTheme="majorBidi"/>
                <w:sz w:val="30"/>
                <w:szCs w:val="30"/>
              </w:rPr>
              <w:t>277</w:t>
            </w:r>
            <w:r w:rsidR="008308C2" w:rsidRPr="00830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2C7D">
              <w:rPr>
                <w:rFonts w:asciiTheme="majorBidi" w:hAnsiTheme="majorBidi"/>
                <w:sz w:val="30"/>
                <w:szCs w:val="30"/>
              </w:rPr>
              <w:t>706</w:t>
            </w: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</w:tcPr>
          <w:p w14:paraId="30A21765" w14:textId="77777777" w:rsidR="008308C2" w:rsidRPr="00A56BB3" w:rsidRDefault="008308C2" w:rsidP="008308C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5683D9B" w14:textId="45DA91E0" w:rsidR="008308C2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ind w:left="-120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3,676,967</w:t>
            </w:r>
          </w:p>
        </w:tc>
      </w:tr>
      <w:tr w:rsidR="008308C2" w14:paraId="17D39114" w14:textId="77777777" w:rsidTr="008308C2">
        <w:tblPrEx>
          <w:tblBorders>
            <w:top w:val="single" w:sz="4" w:space="0" w:color="auto"/>
          </w:tblBorders>
        </w:tblPrEx>
        <w:tc>
          <w:tcPr>
            <w:tcW w:w="2941" w:type="pct"/>
            <w:tcBorders>
              <w:top w:val="nil"/>
              <w:bottom w:val="nil"/>
            </w:tcBorders>
          </w:tcPr>
          <w:p w14:paraId="18D7CD88" w14:textId="3458B5E8" w:rsidR="008308C2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สินค้าระหว่างทาง</w:t>
            </w:r>
          </w:p>
        </w:tc>
        <w:tc>
          <w:tcPr>
            <w:tcW w:w="549" w:type="pct"/>
            <w:tcBorders>
              <w:top w:val="nil"/>
              <w:bottom w:val="nil"/>
            </w:tcBorders>
            <w:shd w:val="clear" w:color="auto" w:fill="auto"/>
          </w:tcPr>
          <w:p w14:paraId="29F49F1E" w14:textId="77777777" w:rsidR="008308C2" w:rsidRPr="00A56BB3" w:rsidRDefault="008308C2" w:rsidP="00830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890B08" w14:textId="45B439D1" w:rsidR="008308C2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10,342,199</w:t>
            </w: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</w:tcPr>
          <w:p w14:paraId="2C78F02C" w14:textId="77777777" w:rsidR="008308C2" w:rsidRPr="00A56BB3" w:rsidRDefault="008308C2" w:rsidP="008308C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36A29FA7" w14:textId="44CA38A7" w:rsidR="008308C2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ind w:left="-120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4,026,303</w:t>
            </w:r>
          </w:p>
        </w:tc>
      </w:tr>
      <w:tr w:rsidR="008308C2" w14:paraId="697BCE09" w14:textId="77777777" w:rsidTr="008308C2">
        <w:tblPrEx>
          <w:tblBorders>
            <w:top w:val="single" w:sz="4" w:space="0" w:color="auto"/>
          </w:tblBorders>
        </w:tblPrEx>
        <w:tc>
          <w:tcPr>
            <w:tcW w:w="2941" w:type="pct"/>
            <w:tcBorders>
              <w:top w:val="nil"/>
              <w:bottom w:val="nil"/>
            </w:tcBorders>
          </w:tcPr>
          <w:p w14:paraId="1F7B8BEA" w14:textId="40F4215F" w:rsidR="008308C2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549" w:type="pct"/>
            <w:tcBorders>
              <w:top w:val="nil"/>
              <w:bottom w:val="nil"/>
            </w:tcBorders>
            <w:shd w:val="clear" w:color="auto" w:fill="auto"/>
          </w:tcPr>
          <w:p w14:paraId="61B35803" w14:textId="77777777" w:rsidR="008308C2" w:rsidRPr="00A56BB3" w:rsidRDefault="008308C2" w:rsidP="00830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45A49" w14:textId="77518283" w:rsidR="008308C2" w:rsidRPr="00A56BB3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133,266,68</w:t>
            </w:r>
            <w:r w:rsidR="002D2C7D" w:rsidRPr="002D2C7D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</w:tcPr>
          <w:p w14:paraId="31486B47" w14:textId="77777777" w:rsidR="008308C2" w:rsidRPr="00A56BB3" w:rsidRDefault="008308C2" w:rsidP="008308C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484495" w14:textId="2A8EC3F0" w:rsidR="008308C2" w:rsidRPr="00B750C3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ind w:left="-120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141,706,089</w:t>
            </w:r>
          </w:p>
        </w:tc>
      </w:tr>
      <w:tr w:rsidR="008308C2" w14:paraId="10436A61" w14:textId="77777777" w:rsidTr="008308C2">
        <w:tblPrEx>
          <w:tblBorders>
            <w:top w:val="single" w:sz="4" w:space="0" w:color="auto"/>
          </w:tblBorders>
        </w:tblPrEx>
        <w:tc>
          <w:tcPr>
            <w:tcW w:w="2941" w:type="pct"/>
            <w:tcBorders>
              <w:top w:val="nil"/>
              <w:bottom w:val="nil"/>
            </w:tcBorders>
          </w:tcPr>
          <w:p w14:paraId="22C14DEF" w14:textId="12E5F78F" w:rsidR="008308C2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750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ค่าเผื่อมูลค่าสินค้าลดลง</w:t>
            </w:r>
          </w:p>
        </w:tc>
        <w:tc>
          <w:tcPr>
            <w:tcW w:w="549" w:type="pct"/>
            <w:tcBorders>
              <w:top w:val="nil"/>
              <w:bottom w:val="nil"/>
            </w:tcBorders>
            <w:shd w:val="clear" w:color="auto" w:fill="auto"/>
          </w:tcPr>
          <w:p w14:paraId="6CD795A6" w14:textId="77777777" w:rsidR="008308C2" w:rsidRPr="00A56BB3" w:rsidRDefault="008308C2" w:rsidP="00830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4FA9E" w14:textId="7B0008EC" w:rsidR="008308C2" w:rsidRPr="00A56BB3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2D2C7D" w:rsidRPr="002D2C7D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,440,88</w:t>
            </w:r>
            <w:r w:rsidR="002D2C7D" w:rsidRPr="002D2C7D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</w:tcPr>
          <w:p w14:paraId="5F5F35DF" w14:textId="77777777" w:rsidR="008308C2" w:rsidRPr="00A56BB3" w:rsidRDefault="008308C2" w:rsidP="008308C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A287DF" w14:textId="068AB57B" w:rsidR="008308C2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ind w:left="-120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1,532,716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8308C2" w14:paraId="2D579B4B" w14:textId="77777777" w:rsidTr="008308C2">
        <w:tblPrEx>
          <w:tblBorders>
            <w:top w:val="single" w:sz="4" w:space="0" w:color="auto"/>
          </w:tblBorders>
        </w:tblPrEx>
        <w:tc>
          <w:tcPr>
            <w:tcW w:w="2941" w:type="pct"/>
            <w:tcBorders>
              <w:top w:val="nil"/>
              <w:bottom w:val="nil"/>
            </w:tcBorders>
          </w:tcPr>
          <w:p w14:paraId="1D410329" w14:textId="3EB41A30" w:rsidR="008308C2" w:rsidRPr="00832B4D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549" w:type="pct"/>
            <w:tcBorders>
              <w:top w:val="nil"/>
              <w:bottom w:val="nil"/>
            </w:tcBorders>
            <w:shd w:val="clear" w:color="auto" w:fill="auto"/>
          </w:tcPr>
          <w:p w14:paraId="6222F06B" w14:textId="77777777" w:rsidR="008308C2" w:rsidRPr="00832B4D" w:rsidRDefault="008308C2" w:rsidP="00830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6E1F5F" w14:textId="3514F9AD" w:rsidR="008308C2" w:rsidRPr="00832B4D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118,825,79</w:t>
            </w:r>
            <w:r w:rsidR="002D2C7D" w:rsidRPr="002D2C7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</w:tcPr>
          <w:p w14:paraId="28B66BEF" w14:textId="77777777" w:rsidR="008308C2" w:rsidRPr="00832B4D" w:rsidRDefault="008308C2" w:rsidP="008308C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57835E" w14:textId="280903D0" w:rsidR="008308C2" w:rsidRPr="00832B4D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ind w:left="-120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140,173,373</w:t>
            </w:r>
          </w:p>
        </w:tc>
      </w:tr>
    </w:tbl>
    <w:p w14:paraId="73EA8044" w14:textId="77777777" w:rsidR="007417D4" w:rsidRDefault="007417D4" w:rsidP="00564305">
      <w:pPr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5C2ED916" w14:textId="41E79051" w:rsidR="00553E8A" w:rsidRPr="00D631C1" w:rsidRDefault="00553E8A" w:rsidP="00553E8A">
      <w:pPr>
        <w:pStyle w:val="Heading9"/>
        <w:numPr>
          <w:ilvl w:val="0"/>
          <w:numId w:val="16"/>
        </w:numPr>
        <w:tabs>
          <w:tab w:val="clear" w:pos="360"/>
          <w:tab w:val="num" w:pos="540"/>
        </w:tabs>
        <w:ind w:left="540" w:hanging="540"/>
        <w:rPr>
          <w:rFonts w:asciiTheme="majorBidi" w:hAnsiTheme="majorBidi" w:cs="Angsana New"/>
          <w:cs/>
          <w:lang w:val="th-TH"/>
        </w:rPr>
      </w:pPr>
      <w:r w:rsidRPr="00D631C1">
        <w:rPr>
          <w:rFonts w:asciiTheme="majorBidi" w:hAnsiTheme="majorBidi" w:cstheme="majorBidi"/>
          <w:cs/>
          <w:lang w:val="th-TH"/>
        </w:rPr>
        <w:t>สินทรัพย์หมุนเวียนอื่น</w:t>
      </w:r>
    </w:p>
    <w:p w14:paraId="58EB90C1" w14:textId="77777777" w:rsidR="009E567E" w:rsidRPr="00D631C1" w:rsidRDefault="009E567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98"/>
        <w:gridCol w:w="1010"/>
        <w:gridCol w:w="1287"/>
        <w:gridCol w:w="241"/>
        <w:gridCol w:w="40"/>
        <w:gridCol w:w="1204"/>
      </w:tblGrid>
      <w:tr w:rsidR="00F8498C" w:rsidRPr="00D631C1" w14:paraId="7C90FD8E" w14:textId="77777777" w:rsidTr="00966D1B">
        <w:tc>
          <w:tcPr>
            <w:tcW w:w="2940" w:type="pct"/>
          </w:tcPr>
          <w:p w14:paraId="46C97E8C" w14:textId="77777777" w:rsidR="00F8498C" w:rsidRPr="00D631C1" w:rsidRDefault="00F8498C" w:rsidP="00F8498C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</w:tcPr>
          <w:p w14:paraId="3B089FB8" w14:textId="77777777" w:rsidR="00F8498C" w:rsidRPr="00D631C1" w:rsidRDefault="00F8498C" w:rsidP="00F8498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1" w:type="pct"/>
          </w:tcPr>
          <w:p w14:paraId="54E42E09" w14:textId="63313292" w:rsidR="00F8498C" w:rsidRPr="00D631C1" w:rsidRDefault="00F8498C" w:rsidP="00F8498C">
            <w:pPr>
              <w:pStyle w:val="a"/>
              <w:tabs>
                <w:tab w:val="clear" w:pos="1080"/>
              </w:tabs>
              <w:ind w:left="-106" w:right="-46"/>
              <w:jc w:val="center"/>
              <w:rPr>
                <w:rFonts w:ascii="Angsana New" w:hAnsi="Angsana New" w:cs="Angsana New"/>
                <w:lang w:val="en-US"/>
              </w:rPr>
            </w:pPr>
            <w:r w:rsidRPr="00D631C1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53" w:type="pct"/>
            <w:gridSpan w:val="2"/>
          </w:tcPr>
          <w:p w14:paraId="50C6E117" w14:textId="77777777" w:rsidR="00F8498C" w:rsidRPr="00D631C1" w:rsidRDefault="00F8498C" w:rsidP="00F8498C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56" w:type="pct"/>
          </w:tcPr>
          <w:p w14:paraId="78B616AE" w14:textId="25619ED2" w:rsidR="00F8498C" w:rsidRPr="00D631C1" w:rsidRDefault="00F8498C" w:rsidP="00F8498C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="Angsana New" w:hAnsi="Angsana New" w:cs="Angsana New"/>
                <w:lang w:val="en-US"/>
              </w:rPr>
            </w:pPr>
            <w:r w:rsidRPr="00D631C1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B3259E" w:rsidRPr="00D631C1" w14:paraId="1B6545C0" w14:textId="77777777" w:rsidTr="00966D1B">
        <w:tblPrEx>
          <w:tblBorders>
            <w:top w:val="single" w:sz="4" w:space="0" w:color="auto"/>
          </w:tblBorders>
        </w:tblPrEx>
        <w:tc>
          <w:tcPr>
            <w:tcW w:w="2940" w:type="pct"/>
          </w:tcPr>
          <w:p w14:paraId="615C2399" w14:textId="77777777" w:rsidR="00B3259E" w:rsidRPr="00D631C1" w:rsidRDefault="00B3259E" w:rsidP="004D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50" w:type="pct"/>
            <w:shd w:val="clear" w:color="auto" w:fill="auto"/>
          </w:tcPr>
          <w:p w14:paraId="26CE9DE5" w14:textId="77777777" w:rsidR="00B3259E" w:rsidRPr="00D631C1" w:rsidRDefault="00B3259E" w:rsidP="004D677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pct"/>
            <w:gridSpan w:val="4"/>
          </w:tcPr>
          <w:p w14:paraId="5F8C1096" w14:textId="1FDC4FD2" w:rsidR="00B3259E" w:rsidRPr="00D631C1" w:rsidRDefault="00B3259E" w:rsidP="004D6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3"/>
              </w:tabs>
              <w:spacing w:after="0" w:line="240" w:lineRule="auto"/>
              <w:ind w:left="-108" w:right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31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8308C2" w:rsidRPr="00D631C1" w14:paraId="202F2B68" w14:textId="77777777" w:rsidTr="008308C2">
        <w:tblPrEx>
          <w:tblBorders>
            <w:top w:val="single" w:sz="4" w:space="0" w:color="auto"/>
          </w:tblBorders>
        </w:tblPrEx>
        <w:tc>
          <w:tcPr>
            <w:tcW w:w="2940" w:type="pct"/>
            <w:tcBorders>
              <w:top w:val="nil"/>
            </w:tcBorders>
          </w:tcPr>
          <w:p w14:paraId="692CE63D" w14:textId="6C0CCECA" w:rsidR="008308C2" w:rsidRPr="00D631C1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631C1">
              <w:rPr>
                <w:rFonts w:ascii="Angsana New" w:hAnsi="Angsana New"/>
                <w:sz w:val="30"/>
                <w:szCs w:val="30"/>
                <w:cs/>
              </w:rPr>
              <w:t>ภาษีซื้อรอรับคืน</w:t>
            </w:r>
          </w:p>
        </w:tc>
        <w:tc>
          <w:tcPr>
            <w:tcW w:w="550" w:type="pct"/>
            <w:tcBorders>
              <w:top w:val="nil"/>
            </w:tcBorders>
            <w:shd w:val="clear" w:color="auto" w:fill="auto"/>
          </w:tcPr>
          <w:p w14:paraId="7A89B25C" w14:textId="77777777" w:rsidR="008308C2" w:rsidRPr="00D631C1" w:rsidRDefault="008308C2" w:rsidP="00830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</w:tcPr>
          <w:p w14:paraId="0F8C6B76" w14:textId="69ECF732" w:rsidR="008308C2" w:rsidRPr="00D631C1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8,801,433</w:t>
            </w:r>
          </w:p>
        </w:tc>
        <w:tc>
          <w:tcPr>
            <w:tcW w:w="131" w:type="pct"/>
            <w:tcBorders>
              <w:top w:val="nil"/>
            </w:tcBorders>
            <w:shd w:val="clear" w:color="auto" w:fill="auto"/>
          </w:tcPr>
          <w:p w14:paraId="1903410C" w14:textId="77777777" w:rsidR="008308C2" w:rsidRPr="00D631C1" w:rsidRDefault="008308C2" w:rsidP="008308C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tcBorders>
              <w:top w:val="nil"/>
            </w:tcBorders>
            <w:shd w:val="clear" w:color="auto" w:fill="auto"/>
          </w:tcPr>
          <w:p w14:paraId="2CE31F29" w14:textId="4C204897" w:rsidR="008308C2" w:rsidRPr="00D631C1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14BE3">
              <w:rPr>
                <w:rFonts w:asciiTheme="majorBidi" w:hAnsiTheme="majorBidi" w:cstheme="majorBidi"/>
                <w:sz w:val="30"/>
                <w:szCs w:val="30"/>
              </w:rPr>
              <w:t>14,283,320</w:t>
            </w:r>
          </w:p>
        </w:tc>
      </w:tr>
      <w:tr w:rsidR="008308C2" w:rsidRPr="00D631C1" w14:paraId="3253E484" w14:textId="77777777" w:rsidTr="008308C2">
        <w:tblPrEx>
          <w:tblBorders>
            <w:top w:val="single" w:sz="4" w:space="0" w:color="auto"/>
          </w:tblBorders>
        </w:tblPrEx>
        <w:tc>
          <w:tcPr>
            <w:tcW w:w="2940" w:type="pct"/>
            <w:tcBorders>
              <w:top w:val="nil"/>
            </w:tcBorders>
          </w:tcPr>
          <w:p w14:paraId="35DA4C27" w14:textId="42660927" w:rsidR="008308C2" w:rsidRPr="00D631C1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631C1">
              <w:rPr>
                <w:rFonts w:ascii="Angsana New" w:hAnsi="Angsana New"/>
                <w:sz w:val="30"/>
                <w:szCs w:val="30"/>
                <w:cs/>
              </w:rPr>
              <w:t>ภาษีซื้อยังไม่ถึงกำหนดชำระ</w:t>
            </w:r>
          </w:p>
        </w:tc>
        <w:tc>
          <w:tcPr>
            <w:tcW w:w="550" w:type="pct"/>
            <w:tcBorders>
              <w:top w:val="nil"/>
            </w:tcBorders>
            <w:shd w:val="clear" w:color="auto" w:fill="auto"/>
          </w:tcPr>
          <w:p w14:paraId="12A84A30" w14:textId="77777777" w:rsidR="008308C2" w:rsidRPr="00D631C1" w:rsidRDefault="008308C2" w:rsidP="00830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</w:tcPr>
          <w:p w14:paraId="5D32DAFE" w14:textId="42D41793" w:rsidR="008308C2" w:rsidRPr="00D631C1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4,303,003</w:t>
            </w:r>
          </w:p>
        </w:tc>
        <w:tc>
          <w:tcPr>
            <w:tcW w:w="131" w:type="pct"/>
            <w:tcBorders>
              <w:top w:val="nil"/>
            </w:tcBorders>
            <w:shd w:val="clear" w:color="auto" w:fill="auto"/>
          </w:tcPr>
          <w:p w14:paraId="03082E06" w14:textId="77777777" w:rsidR="008308C2" w:rsidRPr="00D631C1" w:rsidRDefault="008308C2" w:rsidP="008308C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tcBorders>
              <w:top w:val="nil"/>
            </w:tcBorders>
            <w:shd w:val="clear" w:color="auto" w:fill="auto"/>
          </w:tcPr>
          <w:p w14:paraId="6BDA574C" w14:textId="10D1F3DF" w:rsidR="008308C2" w:rsidRPr="00D631C1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14BE3">
              <w:rPr>
                <w:rFonts w:asciiTheme="majorBidi" w:hAnsiTheme="majorBidi" w:cstheme="majorBidi"/>
                <w:sz w:val="30"/>
                <w:szCs w:val="30"/>
              </w:rPr>
              <w:t>7,676,078</w:t>
            </w:r>
          </w:p>
        </w:tc>
      </w:tr>
      <w:tr w:rsidR="008308C2" w:rsidRPr="00D631C1" w14:paraId="5344BC79" w14:textId="77777777" w:rsidTr="008308C2">
        <w:tblPrEx>
          <w:tblBorders>
            <w:top w:val="single" w:sz="4" w:space="0" w:color="auto"/>
          </w:tblBorders>
        </w:tblPrEx>
        <w:tc>
          <w:tcPr>
            <w:tcW w:w="2940" w:type="pct"/>
            <w:tcBorders>
              <w:top w:val="nil"/>
            </w:tcBorders>
          </w:tcPr>
          <w:p w14:paraId="44FCB882" w14:textId="6017B034" w:rsidR="008308C2" w:rsidRPr="00D631C1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631C1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อื่น ๆ</w:t>
            </w:r>
          </w:p>
        </w:tc>
        <w:tc>
          <w:tcPr>
            <w:tcW w:w="550" w:type="pct"/>
            <w:tcBorders>
              <w:top w:val="nil"/>
            </w:tcBorders>
            <w:shd w:val="clear" w:color="auto" w:fill="auto"/>
          </w:tcPr>
          <w:p w14:paraId="2E3F3ADB" w14:textId="77777777" w:rsidR="008308C2" w:rsidRPr="00D631C1" w:rsidRDefault="008308C2" w:rsidP="00830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19F0D" w14:textId="5D993725" w:rsidR="008308C2" w:rsidRPr="00D631C1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460,111</w:t>
            </w:r>
          </w:p>
        </w:tc>
        <w:tc>
          <w:tcPr>
            <w:tcW w:w="131" w:type="pct"/>
            <w:tcBorders>
              <w:top w:val="nil"/>
            </w:tcBorders>
            <w:shd w:val="clear" w:color="auto" w:fill="auto"/>
          </w:tcPr>
          <w:p w14:paraId="00FF981C" w14:textId="77777777" w:rsidR="008308C2" w:rsidRPr="00D631C1" w:rsidRDefault="008308C2" w:rsidP="008308C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7B0A3D" w14:textId="53D2D242" w:rsidR="008308C2" w:rsidRPr="00D631C1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4BE3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14B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946</w:t>
            </w:r>
          </w:p>
        </w:tc>
      </w:tr>
      <w:tr w:rsidR="008308C2" w:rsidRPr="003D5B92" w14:paraId="665D8593" w14:textId="77777777" w:rsidTr="008308C2">
        <w:tblPrEx>
          <w:tblBorders>
            <w:top w:val="single" w:sz="4" w:space="0" w:color="auto"/>
          </w:tblBorders>
        </w:tblPrEx>
        <w:tc>
          <w:tcPr>
            <w:tcW w:w="2940" w:type="pct"/>
          </w:tcPr>
          <w:p w14:paraId="4CA10182" w14:textId="05D8D820" w:rsidR="008308C2" w:rsidRPr="00D631C1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D631C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550" w:type="pct"/>
            <w:shd w:val="clear" w:color="auto" w:fill="auto"/>
          </w:tcPr>
          <w:p w14:paraId="57C3B211" w14:textId="77777777" w:rsidR="008308C2" w:rsidRPr="00D631C1" w:rsidRDefault="008308C2" w:rsidP="00830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9307DA" w14:textId="59E570FD" w:rsidR="008308C2" w:rsidRPr="00D631C1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13,564,547</w:t>
            </w:r>
          </w:p>
        </w:tc>
        <w:tc>
          <w:tcPr>
            <w:tcW w:w="131" w:type="pct"/>
            <w:shd w:val="clear" w:color="auto" w:fill="auto"/>
          </w:tcPr>
          <w:p w14:paraId="68A0E938" w14:textId="77777777" w:rsidR="008308C2" w:rsidRPr="00D631C1" w:rsidRDefault="008308C2" w:rsidP="008308C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1FFDF0" w14:textId="7497FF68" w:rsidR="008308C2" w:rsidRPr="00E56FF4" w:rsidRDefault="008308C2" w:rsidP="0083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4B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114B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</w:t>
            </w:r>
          </w:p>
        </w:tc>
      </w:tr>
    </w:tbl>
    <w:p w14:paraId="51307E77" w14:textId="77777777" w:rsidR="00E56FF4" w:rsidRDefault="00D1181C" w:rsidP="004D5148">
      <w:pPr>
        <w:spacing w:line="240" w:lineRule="auto"/>
        <w:rPr>
          <w:rFonts w:ascii="Angsana New" w:hAnsi="Angsana New"/>
          <w:sz w:val="30"/>
          <w:szCs w:val="30"/>
          <w:cs/>
        </w:rPr>
        <w:sectPr w:rsidR="00E56FF4" w:rsidSect="00492B77">
          <w:headerReference w:type="default" r:id="rId11"/>
          <w:pgSz w:w="11909" w:h="16834" w:code="9"/>
          <w:pgMar w:top="426" w:right="1152" w:bottom="576" w:left="1152" w:header="720" w:footer="720" w:gutter="0"/>
          <w:paperSrc w:first="7" w:other="7"/>
          <w:pgNumType w:start="11"/>
          <w:cols w:space="720"/>
          <w:docGrid w:linePitch="360"/>
        </w:sectPr>
      </w:pPr>
      <w:r w:rsidRPr="003D5B92">
        <w:rPr>
          <w:rFonts w:ascii="Angsana New" w:hAnsi="Angsana New"/>
          <w:sz w:val="30"/>
          <w:szCs w:val="30"/>
          <w:cs/>
        </w:rPr>
        <w:tab/>
      </w:r>
    </w:p>
    <w:p w14:paraId="19593C7E" w14:textId="09D3A40C" w:rsidR="00C63F58" w:rsidRDefault="00564305" w:rsidP="00C63F58">
      <w:pPr>
        <w:pStyle w:val="Heading9"/>
        <w:tabs>
          <w:tab w:val="left" w:pos="630"/>
        </w:tabs>
        <w:ind w:left="720" w:hanging="720"/>
        <w:rPr>
          <w:rFonts w:ascii="Angsana New" w:hAnsi="Angsana New" w:cs="Angsana New"/>
          <w:b w:val="0"/>
          <w:bCs w:val="0"/>
        </w:rPr>
      </w:pPr>
      <w:r>
        <w:rPr>
          <w:rFonts w:ascii="Angsana New" w:hAnsi="Angsana New" w:cs="Angsana New"/>
        </w:rPr>
        <w:lastRenderedPageBreak/>
        <w:t>9</w:t>
      </w:r>
      <w:r w:rsidR="00C63F58" w:rsidRPr="001513C3">
        <w:rPr>
          <w:rFonts w:ascii="Angsana New" w:hAnsi="Angsana New" w:cs="Angsana New"/>
          <w:cs/>
        </w:rPr>
        <w:tab/>
      </w:r>
      <w:r w:rsidR="00A74722">
        <w:rPr>
          <w:rFonts w:ascii="Angsana New" w:hAnsi="Angsana New" w:cs="Angsana New" w:hint="cs"/>
          <w:cs/>
        </w:rPr>
        <w:t>ที่ดิน อาคาร</w:t>
      </w:r>
      <w:r w:rsidR="00C63F58" w:rsidRPr="001513C3">
        <w:rPr>
          <w:rFonts w:ascii="Angsana New" w:hAnsi="Angsana New" w:cs="Angsana New"/>
          <w:cs/>
        </w:rPr>
        <w:t>และอุปกรณ์</w:t>
      </w:r>
    </w:p>
    <w:p w14:paraId="0F7267B2" w14:textId="77777777" w:rsidR="00C63F58" w:rsidRPr="00114BE3" w:rsidRDefault="00C63F58" w:rsidP="00C63F58">
      <w:pPr>
        <w:ind w:left="540" w:hanging="540"/>
        <w:rPr>
          <w:rFonts w:ascii="Angsana New" w:hAnsi="Angsana New"/>
          <w:b/>
          <w:bCs/>
          <w:sz w:val="20"/>
          <w:szCs w:val="20"/>
        </w:rPr>
      </w:pPr>
    </w:p>
    <w:tbl>
      <w:tblPr>
        <w:tblW w:w="1486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00"/>
        <w:gridCol w:w="810"/>
        <w:gridCol w:w="1332"/>
        <w:gridCol w:w="236"/>
        <w:gridCol w:w="1267"/>
        <w:gridCol w:w="236"/>
        <w:gridCol w:w="1267"/>
        <w:gridCol w:w="236"/>
        <w:gridCol w:w="1213"/>
        <w:gridCol w:w="241"/>
        <w:gridCol w:w="1235"/>
        <w:gridCol w:w="236"/>
        <w:gridCol w:w="1440"/>
        <w:gridCol w:w="241"/>
        <w:gridCol w:w="1278"/>
      </w:tblGrid>
      <w:tr w:rsidR="00D2796C" w:rsidRPr="001513C3" w14:paraId="5F1C721B" w14:textId="77777777" w:rsidTr="00F8498C">
        <w:tc>
          <w:tcPr>
            <w:tcW w:w="3600" w:type="dxa"/>
            <w:vAlign w:val="bottom"/>
          </w:tcPr>
          <w:p w14:paraId="3300DACD" w14:textId="77777777" w:rsidR="00D2796C" w:rsidRPr="009A4F68" w:rsidRDefault="00D2796C" w:rsidP="00C63F58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810" w:type="dxa"/>
          </w:tcPr>
          <w:p w14:paraId="32DEC156" w14:textId="17491436" w:rsidR="00D2796C" w:rsidRPr="009A4F68" w:rsidRDefault="00D2796C" w:rsidP="00F8498C">
            <w:pPr>
              <w:pStyle w:val="a4"/>
              <w:spacing w:line="320" w:lineRule="exact"/>
              <w:ind w:left="-105"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cs/>
              </w:rPr>
            </w:pPr>
          </w:p>
        </w:tc>
        <w:tc>
          <w:tcPr>
            <w:tcW w:w="1332" w:type="dxa"/>
            <w:vAlign w:val="bottom"/>
          </w:tcPr>
          <w:p w14:paraId="42D6BAB9" w14:textId="108E0191" w:rsidR="00D2796C" w:rsidRPr="009A4F68" w:rsidRDefault="00D2796C" w:rsidP="00C63F58">
            <w:pPr>
              <w:pStyle w:val="a4"/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  <w:r w:rsidRPr="009A4F68">
              <w:rPr>
                <w:rFonts w:asciiTheme="majorBidi" w:hAnsiTheme="majorBidi" w:cstheme="majorBidi"/>
                <w:color w:val="auto"/>
                <w:cs/>
              </w:rPr>
              <w:t>ที่ดินและส่วนปรับปรุงที่ดิน</w:t>
            </w:r>
          </w:p>
        </w:tc>
        <w:tc>
          <w:tcPr>
            <w:tcW w:w="236" w:type="dxa"/>
          </w:tcPr>
          <w:p w14:paraId="42C6134A" w14:textId="77777777" w:rsidR="00D2796C" w:rsidRPr="009A4F68" w:rsidRDefault="00D2796C" w:rsidP="00C63F58">
            <w:pPr>
              <w:pStyle w:val="a4"/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7" w:type="dxa"/>
            <w:vAlign w:val="bottom"/>
          </w:tcPr>
          <w:p w14:paraId="43DECDAE" w14:textId="702C7A60" w:rsidR="00D2796C" w:rsidRPr="009A4F68" w:rsidRDefault="00D2796C" w:rsidP="00C63F58">
            <w:pPr>
              <w:pStyle w:val="a4"/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  <w:r w:rsidRPr="009A4F68">
              <w:rPr>
                <w:rFonts w:asciiTheme="majorBidi" w:hAnsiTheme="majorBidi" w:cstheme="majorBidi"/>
                <w:color w:val="auto"/>
                <w:cs/>
              </w:rPr>
              <w:t>อาคารและส่วนปรับปรุงอาคาร</w:t>
            </w:r>
          </w:p>
        </w:tc>
        <w:tc>
          <w:tcPr>
            <w:tcW w:w="236" w:type="dxa"/>
          </w:tcPr>
          <w:p w14:paraId="55857735" w14:textId="77777777" w:rsidR="00D2796C" w:rsidRPr="009A4F68" w:rsidRDefault="00D2796C" w:rsidP="00C63F58">
            <w:pPr>
              <w:pStyle w:val="a4"/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7" w:type="dxa"/>
            <w:vAlign w:val="bottom"/>
          </w:tcPr>
          <w:p w14:paraId="7C3B14C7" w14:textId="137D4287" w:rsidR="00D2796C" w:rsidRPr="009A4F68" w:rsidRDefault="00D2796C" w:rsidP="00C63F58">
            <w:pPr>
              <w:pStyle w:val="a4"/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9A4F68">
              <w:rPr>
                <w:rFonts w:asciiTheme="majorBidi" w:hAnsiTheme="majorBidi" w:cstheme="majorBidi"/>
                <w:color w:val="auto"/>
                <w:cs/>
              </w:rPr>
              <w:t>เครื่องจักรและอุปกรณ์</w:t>
            </w:r>
          </w:p>
        </w:tc>
        <w:tc>
          <w:tcPr>
            <w:tcW w:w="236" w:type="dxa"/>
          </w:tcPr>
          <w:p w14:paraId="0198FF0C" w14:textId="77777777" w:rsidR="00D2796C" w:rsidRPr="009A4F68" w:rsidRDefault="00D2796C" w:rsidP="00C63F58">
            <w:pPr>
              <w:pStyle w:val="a4"/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  <w:lang w:val="en-GB"/>
              </w:rPr>
            </w:pPr>
          </w:p>
        </w:tc>
        <w:tc>
          <w:tcPr>
            <w:tcW w:w="1213" w:type="dxa"/>
            <w:vAlign w:val="bottom"/>
          </w:tcPr>
          <w:p w14:paraId="657D206F" w14:textId="1A30E69F" w:rsidR="00D2796C" w:rsidRPr="009A4F68" w:rsidRDefault="00D2796C" w:rsidP="00C63F58">
            <w:pPr>
              <w:pStyle w:val="a4"/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  <w:r w:rsidRPr="009A4F68">
              <w:rPr>
                <w:rFonts w:asciiTheme="majorBidi" w:hAnsiTheme="majorBidi" w:cstheme="majorBidi"/>
                <w:color w:val="auto"/>
                <w:cs/>
                <w:lang w:val="en-GB"/>
              </w:rPr>
              <w:t>เครื่องตกแต่ง ติดตั้ง และอุปกรณ์สำนักงาน</w:t>
            </w:r>
          </w:p>
        </w:tc>
        <w:tc>
          <w:tcPr>
            <w:tcW w:w="241" w:type="dxa"/>
          </w:tcPr>
          <w:p w14:paraId="0C52418F" w14:textId="77777777" w:rsidR="00D2796C" w:rsidRPr="009A4F68" w:rsidRDefault="00D2796C" w:rsidP="00C63F58">
            <w:pPr>
              <w:pStyle w:val="a4"/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35" w:type="dxa"/>
            <w:vAlign w:val="bottom"/>
          </w:tcPr>
          <w:p w14:paraId="4AA9B3DC" w14:textId="77777777" w:rsidR="00D2796C" w:rsidRPr="009A4F68" w:rsidRDefault="00D2796C" w:rsidP="00C63F58">
            <w:pPr>
              <w:pStyle w:val="a4"/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theme="majorBidi"/>
                <w:color w:val="auto"/>
                <w:cs/>
              </w:rPr>
              <w:t>ยานพาหนะ</w:t>
            </w:r>
          </w:p>
        </w:tc>
        <w:tc>
          <w:tcPr>
            <w:tcW w:w="236" w:type="dxa"/>
          </w:tcPr>
          <w:p w14:paraId="6B65DF81" w14:textId="77777777" w:rsidR="00D2796C" w:rsidRPr="009A4F68" w:rsidRDefault="00D2796C" w:rsidP="00C63F58">
            <w:pPr>
              <w:pStyle w:val="a4"/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440" w:type="dxa"/>
            <w:vAlign w:val="bottom"/>
          </w:tcPr>
          <w:p w14:paraId="3E3C36DF" w14:textId="6C4ACC75" w:rsidR="00D2796C" w:rsidRPr="009A4F68" w:rsidRDefault="00D2796C" w:rsidP="00C63F58">
            <w:pPr>
              <w:pStyle w:val="a4"/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9A4F68">
              <w:rPr>
                <w:rFonts w:asciiTheme="majorBidi" w:hAnsiTheme="majorBidi" w:cstheme="majorBidi"/>
                <w:color w:val="auto"/>
                <w:cs/>
              </w:rPr>
              <w:t>สินทรัพย์ระหว่างก่อสร้าง</w:t>
            </w:r>
            <w:r w:rsidR="00114BE3" w:rsidRPr="009A4F68">
              <w:rPr>
                <w:rFonts w:asciiTheme="majorBidi" w:hAnsiTheme="majorBidi" w:cstheme="majorBidi"/>
                <w:color w:val="auto"/>
                <w:cs/>
              </w:rPr>
              <w:t>และติดตั้ง</w:t>
            </w:r>
          </w:p>
        </w:tc>
        <w:tc>
          <w:tcPr>
            <w:tcW w:w="241" w:type="dxa"/>
          </w:tcPr>
          <w:p w14:paraId="2711EF24" w14:textId="77777777" w:rsidR="00D2796C" w:rsidRPr="009A4F68" w:rsidRDefault="00D2796C" w:rsidP="00C63F58">
            <w:pPr>
              <w:pStyle w:val="a4"/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78" w:type="dxa"/>
            <w:vAlign w:val="bottom"/>
          </w:tcPr>
          <w:p w14:paraId="761001A8" w14:textId="77777777" w:rsidR="00D2796C" w:rsidRPr="009A4F68" w:rsidRDefault="00D2796C" w:rsidP="00C63F58">
            <w:pPr>
              <w:pStyle w:val="a4"/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  <w:r w:rsidRPr="009A4F68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</w:tr>
      <w:tr w:rsidR="00D2796C" w:rsidRPr="001513C3" w14:paraId="05785760" w14:textId="77777777" w:rsidTr="00F8498C">
        <w:tc>
          <w:tcPr>
            <w:tcW w:w="3600" w:type="dxa"/>
            <w:vAlign w:val="bottom"/>
          </w:tcPr>
          <w:p w14:paraId="61525B2F" w14:textId="77777777" w:rsidR="00D2796C" w:rsidRPr="009A4F68" w:rsidRDefault="00D2796C" w:rsidP="00C63F58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810" w:type="dxa"/>
          </w:tcPr>
          <w:p w14:paraId="29CEA9D2" w14:textId="77777777" w:rsidR="00D2796C" w:rsidRPr="009A4F68" w:rsidRDefault="00D2796C" w:rsidP="00C63F58">
            <w:pPr>
              <w:pStyle w:val="a4"/>
              <w:spacing w:line="32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cs/>
              </w:rPr>
            </w:pPr>
          </w:p>
        </w:tc>
        <w:tc>
          <w:tcPr>
            <w:tcW w:w="10458" w:type="dxa"/>
            <w:gridSpan w:val="13"/>
            <w:vAlign w:val="bottom"/>
          </w:tcPr>
          <w:p w14:paraId="2F811110" w14:textId="26ABD9C9" w:rsidR="00D2796C" w:rsidRPr="009A4F68" w:rsidRDefault="00D2796C" w:rsidP="00C63F58">
            <w:pPr>
              <w:pStyle w:val="a4"/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9A4F68">
              <w:rPr>
                <w:rFonts w:asciiTheme="majorBidi" w:hAnsiTheme="majorBidi" w:cstheme="majorBidi"/>
                <w:i/>
                <w:iCs/>
                <w:color w:val="auto"/>
                <w:cs/>
              </w:rPr>
              <w:t>(บาท)</w:t>
            </w:r>
          </w:p>
        </w:tc>
      </w:tr>
      <w:tr w:rsidR="00D2796C" w:rsidRPr="001513C3" w14:paraId="54C53B95" w14:textId="77777777" w:rsidTr="00F8498C">
        <w:tc>
          <w:tcPr>
            <w:tcW w:w="3600" w:type="dxa"/>
            <w:vAlign w:val="bottom"/>
          </w:tcPr>
          <w:p w14:paraId="74BCB911" w14:textId="77777777" w:rsidR="00D2796C" w:rsidRPr="009A4F68" w:rsidRDefault="00D2796C" w:rsidP="00C63F58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</w:pPr>
            <w:r w:rsidRPr="009A4F68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  <w:t>ราคาทุน</w:t>
            </w:r>
          </w:p>
        </w:tc>
        <w:tc>
          <w:tcPr>
            <w:tcW w:w="810" w:type="dxa"/>
          </w:tcPr>
          <w:p w14:paraId="0806A534" w14:textId="77777777" w:rsidR="00D2796C" w:rsidRPr="009A4F68" w:rsidRDefault="00D2796C" w:rsidP="00C63F58">
            <w:pPr>
              <w:pStyle w:val="a4"/>
              <w:tabs>
                <w:tab w:val="decimal" w:pos="1145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332" w:type="dxa"/>
            <w:vAlign w:val="bottom"/>
          </w:tcPr>
          <w:p w14:paraId="0714AE0D" w14:textId="7855A0CC" w:rsidR="00D2796C" w:rsidRPr="009A4F68" w:rsidRDefault="00D2796C" w:rsidP="00C63F58">
            <w:pPr>
              <w:pStyle w:val="a4"/>
              <w:tabs>
                <w:tab w:val="decimal" w:pos="1145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36" w:type="dxa"/>
          </w:tcPr>
          <w:p w14:paraId="3F65D95A" w14:textId="77777777" w:rsidR="00D2796C" w:rsidRPr="009A4F68" w:rsidRDefault="00D2796C" w:rsidP="00C63F58">
            <w:pPr>
              <w:pStyle w:val="a4"/>
              <w:tabs>
                <w:tab w:val="decimal" w:pos="1135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4150271D" w14:textId="77777777" w:rsidR="00D2796C" w:rsidRPr="009A4F68" w:rsidRDefault="00D2796C" w:rsidP="00C63F58">
            <w:pPr>
              <w:pStyle w:val="a4"/>
              <w:tabs>
                <w:tab w:val="decimal" w:pos="1135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36" w:type="dxa"/>
          </w:tcPr>
          <w:p w14:paraId="3AF96012" w14:textId="77777777" w:rsidR="00D2796C" w:rsidRPr="009A4F68" w:rsidRDefault="00D2796C" w:rsidP="00C63F58">
            <w:pPr>
              <w:pStyle w:val="a4"/>
              <w:tabs>
                <w:tab w:val="decimal" w:pos="121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0BE778E5" w14:textId="77777777" w:rsidR="00D2796C" w:rsidRPr="009A4F68" w:rsidRDefault="00D2796C" w:rsidP="00C63F58">
            <w:pPr>
              <w:pStyle w:val="a4"/>
              <w:tabs>
                <w:tab w:val="decimal" w:pos="121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36" w:type="dxa"/>
          </w:tcPr>
          <w:p w14:paraId="4A15A150" w14:textId="77777777" w:rsidR="00D2796C" w:rsidRPr="009A4F68" w:rsidRDefault="00D2796C" w:rsidP="00C63F58">
            <w:pPr>
              <w:pStyle w:val="a4"/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13" w:type="dxa"/>
            <w:vAlign w:val="bottom"/>
          </w:tcPr>
          <w:p w14:paraId="3ADA55C6" w14:textId="77777777" w:rsidR="00D2796C" w:rsidRPr="009A4F68" w:rsidRDefault="00D2796C" w:rsidP="00C63F58">
            <w:pPr>
              <w:pStyle w:val="a4"/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1" w:type="dxa"/>
          </w:tcPr>
          <w:p w14:paraId="6519735B" w14:textId="77777777" w:rsidR="00D2796C" w:rsidRPr="009A4F68" w:rsidRDefault="00D2796C" w:rsidP="00C63F58">
            <w:pPr>
              <w:pStyle w:val="a4"/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35" w:type="dxa"/>
            <w:vAlign w:val="bottom"/>
          </w:tcPr>
          <w:p w14:paraId="1C6B4F84" w14:textId="77777777" w:rsidR="00D2796C" w:rsidRPr="009A4F68" w:rsidRDefault="00D2796C" w:rsidP="00C63F58">
            <w:pPr>
              <w:pStyle w:val="a4"/>
              <w:tabs>
                <w:tab w:val="decimal" w:pos="1098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36" w:type="dxa"/>
          </w:tcPr>
          <w:p w14:paraId="5BD62C2E" w14:textId="77777777" w:rsidR="00D2796C" w:rsidRPr="009A4F68" w:rsidRDefault="00D2796C" w:rsidP="00C63F58">
            <w:pPr>
              <w:pStyle w:val="a4"/>
              <w:tabs>
                <w:tab w:val="decimal" w:pos="1176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269C783" w14:textId="77777777" w:rsidR="00D2796C" w:rsidRPr="009A4F68" w:rsidRDefault="00D2796C" w:rsidP="00C63F58">
            <w:pPr>
              <w:pStyle w:val="a4"/>
              <w:tabs>
                <w:tab w:val="decimal" w:pos="772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1" w:type="dxa"/>
          </w:tcPr>
          <w:p w14:paraId="6F17CE85" w14:textId="77777777" w:rsidR="00D2796C" w:rsidRPr="009A4F68" w:rsidRDefault="00D2796C" w:rsidP="00C63F58">
            <w:pPr>
              <w:pStyle w:val="a4"/>
              <w:tabs>
                <w:tab w:val="decimal" w:pos="121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7F5AADA9" w14:textId="77777777" w:rsidR="00D2796C" w:rsidRPr="009A4F68" w:rsidRDefault="00D2796C" w:rsidP="00C63F58">
            <w:pPr>
              <w:pStyle w:val="a4"/>
              <w:tabs>
                <w:tab w:val="decimal" w:pos="121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F8498C" w:rsidRPr="001513C3" w14:paraId="3E345EDE" w14:textId="77777777" w:rsidTr="00F8498C">
        <w:tc>
          <w:tcPr>
            <w:tcW w:w="3600" w:type="dxa"/>
            <w:vAlign w:val="bottom"/>
          </w:tcPr>
          <w:p w14:paraId="2D8BA177" w14:textId="3187E704" w:rsidR="00F8498C" w:rsidRPr="009A4F68" w:rsidRDefault="00F8498C" w:rsidP="00F8498C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9A4F68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9A4F68">
              <w:rPr>
                <w:rFonts w:asciiTheme="majorBidi" w:hAnsiTheme="majorBidi" w:cstheme="majorBidi"/>
                <w:color w:val="auto"/>
              </w:rPr>
              <w:t>1</w:t>
            </w:r>
            <w:r w:rsidRPr="009A4F68">
              <w:rPr>
                <w:rFonts w:asciiTheme="majorBidi" w:hAnsiTheme="majorBidi" w:cstheme="majorBidi"/>
                <w:color w:val="auto"/>
                <w:cs/>
              </w:rPr>
              <w:t xml:space="preserve"> มกราคม </w:t>
            </w:r>
            <w:r w:rsidRPr="009A4F68">
              <w:rPr>
                <w:rFonts w:asciiTheme="majorBidi" w:hAnsiTheme="majorBidi" w:cstheme="majorBidi"/>
                <w:color w:val="auto"/>
              </w:rPr>
              <w:t>2563</w:t>
            </w:r>
          </w:p>
        </w:tc>
        <w:tc>
          <w:tcPr>
            <w:tcW w:w="810" w:type="dxa"/>
          </w:tcPr>
          <w:p w14:paraId="4C493AD2" w14:textId="77777777" w:rsidR="00F8498C" w:rsidRPr="009A4F68" w:rsidRDefault="00F8498C" w:rsidP="00F8498C">
            <w:pPr>
              <w:pStyle w:val="a4"/>
              <w:tabs>
                <w:tab w:val="left" w:pos="1224"/>
              </w:tabs>
              <w:ind w:right="0"/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332" w:type="dxa"/>
          </w:tcPr>
          <w:p w14:paraId="60BE2001" w14:textId="6C2FAB4F" w:rsidR="00F8498C" w:rsidRPr="009A4F68" w:rsidRDefault="00F8498C" w:rsidP="00F8498C">
            <w:pPr>
              <w:pStyle w:val="a4"/>
              <w:tabs>
                <w:tab w:val="left" w:pos="1224"/>
              </w:tabs>
              <w:ind w:right="0"/>
              <w:jc w:val="right"/>
              <w:rPr>
                <w:rFonts w:asciiTheme="majorBidi" w:hAnsiTheme="majorBidi" w:cstheme="majorBidi"/>
                <w:color w:val="auto"/>
              </w:rPr>
            </w:pPr>
            <w:r w:rsidRPr="009A4F68">
              <w:rPr>
                <w:rFonts w:asciiTheme="majorBidi" w:hAnsiTheme="majorBidi" w:cstheme="majorBidi"/>
                <w:color w:val="auto"/>
                <w:lang w:val="en-GB"/>
              </w:rPr>
              <w:t>30,349,487</w:t>
            </w:r>
          </w:p>
        </w:tc>
        <w:tc>
          <w:tcPr>
            <w:tcW w:w="236" w:type="dxa"/>
          </w:tcPr>
          <w:p w14:paraId="78DEB507" w14:textId="77777777" w:rsidR="00F8498C" w:rsidRPr="009A4F68" w:rsidRDefault="00F8498C" w:rsidP="00F8498C">
            <w:pPr>
              <w:pStyle w:val="a4"/>
              <w:ind w:right="-72"/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67" w:type="dxa"/>
            <w:vAlign w:val="bottom"/>
          </w:tcPr>
          <w:p w14:paraId="12D3D89D" w14:textId="5ADC0E48" w:rsidR="00F8498C" w:rsidRPr="009A4F68" w:rsidRDefault="00F8498C" w:rsidP="00F8498C">
            <w:pPr>
              <w:pStyle w:val="a4"/>
              <w:tabs>
                <w:tab w:val="left" w:pos="1186"/>
              </w:tabs>
              <w:ind w:right="38"/>
              <w:jc w:val="right"/>
              <w:rPr>
                <w:rFonts w:asciiTheme="majorBidi" w:hAnsiTheme="majorBidi" w:cstheme="majorBidi"/>
                <w:color w:val="auto"/>
              </w:rPr>
            </w:pPr>
            <w:r w:rsidRPr="009A4F68">
              <w:rPr>
                <w:rFonts w:asciiTheme="majorBidi" w:hAnsiTheme="majorBidi" w:cstheme="majorBidi"/>
                <w:color w:val="auto"/>
              </w:rPr>
              <w:t>248,053,057</w:t>
            </w:r>
          </w:p>
        </w:tc>
        <w:tc>
          <w:tcPr>
            <w:tcW w:w="236" w:type="dxa"/>
          </w:tcPr>
          <w:p w14:paraId="6429B74E" w14:textId="77777777" w:rsidR="00F8498C" w:rsidRPr="009A4F68" w:rsidRDefault="00F8498C" w:rsidP="00F8498C">
            <w:pPr>
              <w:pStyle w:val="a4"/>
              <w:ind w:right="-72"/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67" w:type="dxa"/>
            <w:vAlign w:val="bottom"/>
          </w:tcPr>
          <w:p w14:paraId="2F6A14FC" w14:textId="35E4289E" w:rsidR="00F8498C" w:rsidRPr="009A4F68" w:rsidRDefault="00F8498C" w:rsidP="00F8498C">
            <w:pPr>
              <w:pStyle w:val="a4"/>
              <w:ind w:right="0"/>
              <w:jc w:val="right"/>
              <w:rPr>
                <w:rFonts w:asciiTheme="majorBidi" w:hAnsiTheme="majorBidi" w:cstheme="majorBidi"/>
                <w:color w:val="auto"/>
              </w:rPr>
            </w:pPr>
            <w:r w:rsidRPr="009A4F68">
              <w:rPr>
                <w:rFonts w:asciiTheme="majorBidi" w:hAnsiTheme="majorBidi" w:cstheme="majorBidi"/>
                <w:color w:val="auto"/>
              </w:rPr>
              <w:t>212,292,773</w:t>
            </w:r>
          </w:p>
        </w:tc>
        <w:tc>
          <w:tcPr>
            <w:tcW w:w="236" w:type="dxa"/>
          </w:tcPr>
          <w:p w14:paraId="13B3E5BC" w14:textId="77777777" w:rsidR="00F8498C" w:rsidRPr="009A4F68" w:rsidRDefault="00F8498C" w:rsidP="00F8498C">
            <w:pPr>
              <w:pStyle w:val="a4"/>
              <w:ind w:right="-72"/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13" w:type="dxa"/>
            <w:vAlign w:val="bottom"/>
          </w:tcPr>
          <w:p w14:paraId="77811D22" w14:textId="7BEB3605" w:rsidR="00F8498C" w:rsidRPr="009A4F68" w:rsidRDefault="00F8498C" w:rsidP="00F8498C">
            <w:pPr>
              <w:pStyle w:val="a4"/>
              <w:tabs>
                <w:tab w:val="left" w:pos="1224"/>
              </w:tabs>
              <w:ind w:right="0"/>
              <w:jc w:val="right"/>
              <w:rPr>
                <w:rFonts w:asciiTheme="majorBidi" w:hAnsiTheme="majorBidi" w:cstheme="majorBidi"/>
                <w:color w:val="auto"/>
              </w:rPr>
            </w:pPr>
            <w:r w:rsidRPr="009A4F68">
              <w:rPr>
                <w:rFonts w:asciiTheme="majorBidi" w:hAnsiTheme="majorBidi" w:cstheme="majorBidi"/>
                <w:color w:val="auto"/>
              </w:rPr>
              <w:t>6,196,323</w:t>
            </w:r>
          </w:p>
        </w:tc>
        <w:tc>
          <w:tcPr>
            <w:tcW w:w="241" w:type="dxa"/>
          </w:tcPr>
          <w:p w14:paraId="2F479844" w14:textId="77777777" w:rsidR="00F8498C" w:rsidRPr="009A4F68" w:rsidRDefault="00F8498C" w:rsidP="00F8498C">
            <w:pPr>
              <w:pStyle w:val="a4"/>
              <w:ind w:right="-72"/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35" w:type="dxa"/>
            <w:vAlign w:val="bottom"/>
          </w:tcPr>
          <w:p w14:paraId="68A9265E" w14:textId="35C73B2F" w:rsidR="00F8498C" w:rsidRPr="009A4F68" w:rsidRDefault="00F8498C" w:rsidP="00F8498C">
            <w:pPr>
              <w:pStyle w:val="a4"/>
              <w:tabs>
                <w:tab w:val="left" w:pos="1188"/>
              </w:tabs>
              <w:ind w:right="36"/>
              <w:jc w:val="right"/>
              <w:rPr>
                <w:rFonts w:asciiTheme="majorBidi" w:hAnsiTheme="majorBidi" w:cstheme="majorBidi"/>
                <w:color w:val="auto"/>
              </w:rPr>
            </w:pPr>
            <w:r w:rsidRPr="009A4F68">
              <w:rPr>
                <w:rFonts w:asciiTheme="majorBidi" w:hAnsiTheme="majorBidi" w:cstheme="majorBidi"/>
                <w:color w:val="auto"/>
              </w:rPr>
              <w:t>11,308,473</w:t>
            </w:r>
          </w:p>
        </w:tc>
        <w:tc>
          <w:tcPr>
            <w:tcW w:w="236" w:type="dxa"/>
          </w:tcPr>
          <w:p w14:paraId="3C31D0CC" w14:textId="77777777" w:rsidR="00F8498C" w:rsidRPr="009A4F68" w:rsidRDefault="00F8498C" w:rsidP="00F8498C">
            <w:pPr>
              <w:pStyle w:val="a4"/>
              <w:ind w:right="-72"/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440" w:type="dxa"/>
            <w:vAlign w:val="bottom"/>
          </w:tcPr>
          <w:p w14:paraId="5E23E41F" w14:textId="3B439DE9" w:rsidR="00F8498C" w:rsidRPr="009A4F68" w:rsidRDefault="00F8498C" w:rsidP="00F8498C">
            <w:pPr>
              <w:pStyle w:val="a4"/>
              <w:tabs>
                <w:tab w:val="left" w:pos="1222"/>
              </w:tabs>
              <w:ind w:right="0"/>
              <w:jc w:val="right"/>
              <w:rPr>
                <w:rFonts w:asciiTheme="majorBidi" w:hAnsiTheme="majorBidi" w:cstheme="majorBidi"/>
                <w:color w:val="auto"/>
              </w:rPr>
            </w:pPr>
            <w:r w:rsidRPr="009A4F68">
              <w:rPr>
                <w:rFonts w:asciiTheme="majorBidi" w:hAnsiTheme="majorBidi" w:cstheme="majorBidi"/>
                <w:color w:val="auto"/>
              </w:rPr>
              <w:t>669,010</w:t>
            </w:r>
          </w:p>
        </w:tc>
        <w:tc>
          <w:tcPr>
            <w:tcW w:w="241" w:type="dxa"/>
          </w:tcPr>
          <w:p w14:paraId="21F35414" w14:textId="77777777" w:rsidR="00F8498C" w:rsidRPr="009A4F68" w:rsidRDefault="00F8498C" w:rsidP="00F8498C">
            <w:pPr>
              <w:pStyle w:val="a4"/>
              <w:ind w:right="-72"/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78" w:type="dxa"/>
            <w:vAlign w:val="bottom"/>
          </w:tcPr>
          <w:p w14:paraId="0EED3C70" w14:textId="29CA31A0" w:rsidR="00F8498C" w:rsidRPr="009A4F68" w:rsidRDefault="00F8498C" w:rsidP="00F8498C">
            <w:pPr>
              <w:pStyle w:val="a4"/>
              <w:tabs>
                <w:tab w:val="decimal" w:pos="1013"/>
              </w:tabs>
              <w:ind w:right="-179"/>
              <w:rPr>
                <w:rFonts w:asciiTheme="majorBidi" w:hAnsiTheme="majorBidi" w:cstheme="majorBidi"/>
                <w:color w:val="auto"/>
              </w:rPr>
            </w:pPr>
            <w:r w:rsidRPr="009A4F68">
              <w:rPr>
                <w:rFonts w:asciiTheme="majorBidi" w:hAnsiTheme="majorBidi" w:cstheme="majorBidi"/>
                <w:color w:val="auto"/>
              </w:rPr>
              <w:t>508,869,123</w:t>
            </w:r>
          </w:p>
        </w:tc>
      </w:tr>
      <w:tr w:rsidR="00F8498C" w:rsidRPr="001513C3" w14:paraId="535BC516" w14:textId="77777777" w:rsidTr="009E489E">
        <w:tc>
          <w:tcPr>
            <w:tcW w:w="3600" w:type="dxa"/>
            <w:vAlign w:val="bottom"/>
          </w:tcPr>
          <w:p w14:paraId="7A283DBE" w14:textId="77777777" w:rsidR="00F8498C" w:rsidRPr="009A4F68" w:rsidRDefault="00F8498C" w:rsidP="00F8498C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9A4F68">
              <w:rPr>
                <w:rFonts w:asciiTheme="majorBidi" w:hAnsiTheme="majorBidi" w:cstheme="majorBidi"/>
                <w:color w:val="auto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4996EF70" w14:textId="77777777" w:rsidR="00F8498C" w:rsidRPr="009A4F68" w:rsidRDefault="00F8498C" w:rsidP="00F8498C">
            <w:pPr>
              <w:pStyle w:val="a4"/>
              <w:tabs>
                <w:tab w:val="decimal" w:pos="768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32" w:type="dxa"/>
          </w:tcPr>
          <w:p w14:paraId="74D58CB8" w14:textId="0FAD4520" w:rsidR="00F8498C" w:rsidRPr="009A4F68" w:rsidRDefault="00F8498C" w:rsidP="00F8498C">
            <w:pPr>
              <w:pStyle w:val="a4"/>
              <w:tabs>
                <w:tab w:val="left" w:pos="1224"/>
              </w:tabs>
              <w:ind w:right="0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theme="majorBidi"/>
                <w:color w:val="auto"/>
                <w:lang w:val="en-GB"/>
              </w:rPr>
              <w:t>1,</w:t>
            </w:r>
            <w:r w:rsidRPr="009A4F68">
              <w:rPr>
                <w:rFonts w:asciiTheme="majorBidi" w:hAnsiTheme="majorBidi" w:cstheme="majorBidi"/>
                <w:color w:val="auto"/>
              </w:rPr>
              <w:t>078,317</w:t>
            </w:r>
          </w:p>
        </w:tc>
        <w:tc>
          <w:tcPr>
            <w:tcW w:w="236" w:type="dxa"/>
          </w:tcPr>
          <w:p w14:paraId="3F8461DC" w14:textId="77777777" w:rsidR="00F8498C" w:rsidRPr="009A4F68" w:rsidRDefault="00F8498C" w:rsidP="00F8498C">
            <w:pPr>
              <w:pStyle w:val="a4"/>
              <w:tabs>
                <w:tab w:val="decimal" w:pos="85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54AB07DE" w14:textId="42DCBD9B" w:rsidR="00F8498C" w:rsidRPr="009A4F68" w:rsidRDefault="00F8498C" w:rsidP="00F8498C">
            <w:pPr>
              <w:pStyle w:val="a4"/>
              <w:tabs>
                <w:tab w:val="decimal" w:pos="1135"/>
                <w:tab w:val="left" w:pos="1186"/>
              </w:tabs>
              <w:ind w:right="38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theme="majorBidi"/>
                <w:color w:val="auto"/>
              </w:rPr>
              <w:t>429,320</w:t>
            </w:r>
          </w:p>
        </w:tc>
        <w:tc>
          <w:tcPr>
            <w:tcW w:w="236" w:type="dxa"/>
          </w:tcPr>
          <w:p w14:paraId="4059AC69" w14:textId="77777777" w:rsidR="00F8498C" w:rsidRPr="009A4F68" w:rsidRDefault="00F8498C" w:rsidP="00F8498C">
            <w:pPr>
              <w:pStyle w:val="a4"/>
              <w:tabs>
                <w:tab w:val="decimal" w:pos="121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4B380D0A" w14:textId="4927ED32" w:rsidR="00F8498C" w:rsidRPr="009A4F68" w:rsidRDefault="00F8498C" w:rsidP="00F8498C">
            <w:pPr>
              <w:pStyle w:val="a4"/>
              <w:tabs>
                <w:tab w:val="decimal" w:pos="1217"/>
              </w:tabs>
              <w:ind w:right="0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theme="majorBidi"/>
                <w:color w:val="auto"/>
              </w:rPr>
              <w:t>2,866,591</w:t>
            </w:r>
          </w:p>
        </w:tc>
        <w:tc>
          <w:tcPr>
            <w:tcW w:w="236" w:type="dxa"/>
          </w:tcPr>
          <w:p w14:paraId="40590AC1" w14:textId="77777777" w:rsidR="00F8498C" w:rsidRPr="009A4F68" w:rsidRDefault="00F8498C" w:rsidP="00F8498C">
            <w:pPr>
              <w:pStyle w:val="a4"/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13" w:type="dxa"/>
            <w:vAlign w:val="bottom"/>
          </w:tcPr>
          <w:p w14:paraId="32FE6AF3" w14:textId="34C75A0B" w:rsidR="00F8498C" w:rsidRPr="009A4F68" w:rsidRDefault="00F8498C" w:rsidP="00F8498C">
            <w:pPr>
              <w:pStyle w:val="a4"/>
              <w:tabs>
                <w:tab w:val="decimal" w:pos="1162"/>
                <w:tab w:val="left" w:pos="1224"/>
              </w:tabs>
              <w:ind w:right="0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theme="majorBidi"/>
                <w:color w:val="auto"/>
              </w:rPr>
              <w:t>228,527</w:t>
            </w:r>
          </w:p>
        </w:tc>
        <w:tc>
          <w:tcPr>
            <w:tcW w:w="241" w:type="dxa"/>
          </w:tcPr>
          <w:p w14:paraId="6559C823" w14:textId="77777777" w:rsidR="00F8498C" w:rsidRPr="009A4F68" w:rsidRDefault="00F8498C" w:rsidP="00F8498C">
            <w:pPr>
              <w:pStyle w:val="a4"/>
              <w:tabs>
                <w:tab w:val="decimal" w:pos="9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35" w:type="dxa"/>
            <w:vAlign w:val="bottom"/>
          </w:tcPr>
          <w:p w14:paraId="405FDB14" w14:textId="5970D9DB" w:rsidR="00F8498C" w:rsidRPr="009A4F68" w:rsidRDefault="00F8498C" w:rsidP="00CC60CF">
            <w:pPr>
              <w:pStyle w:val="a4"/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="Angsana New"/>
                <w:color w:val="auto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14:paraId="38646B7A" w14:textId="77777777" w:rsidR="00F8498C" w:rsidRPr="009A4F68" w:rsidRDefault="00F8498C" w:rsidP="00F8498C">
            <w:pPr>
              <w:pStyle w:val="a4"/>
              <w:tabs>
                <w:tab w:val="decimal" w:pos="1176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F7BFFA8" w14:textId="31EA85FB" w:rsidR="00F8498C" w:rsidRPr="009A4F68" w:rsidRDefault="00F8498C" w:rsidP="00F8498C">
            <w:pPr>
              <w:pStyle w:val="a4"/>
              <w:tabs>
                <w:tab w:val="decimal" w:pos="1176"/>
                <w:tab w:val="left" w:pos="1222"/>
              </w:tabs>
              <w:ind w:right="0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theme="majorBidi"/>
                <w:color w:val="auto"/>
              </w:rPr>
              <w:t>59,953,664</w:t>
            </w:r>
          </w:p>
        </w:tc>
        <w:tc>
          <w:tcPr>
            <w:tcW w:w="241" w:type="dxa"/>
          </w:tcPr>
          <w:p w14:paraId="530BD627" w14:textId="77777777" w:rsidR="00F8498C" w:rsidRPr="009A4F68" w:rsidRDefault="00F8498C" w:rsidP="00F8498C">
            <w:pPr>
              <w:pStyle w:val="a4"/>
              <w:tabs>
                <w:tab w:val="decimal" w:pos="121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08237568" w14:textId="068C2BF5" w:rsidR="00F8498C" w:rsidRPr="009A4F68" w:rsidRDefault="00F8498C" w:rsidP="00F8498C">
            <w:pPr>
              <w:pStyle w:val="a4"/>
              <w:tabs>
                <w:tab w:val="decimal" w:pos="1013"/>
              </w:tabs>
              <w:ind w:right="-179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theme="majorBidi"/>
                <w:color w:val="auto"/>
              </w:rPr>
              <w:t>64,556,419</w:t>
            </w:r>
          </w:p>
        </w:tc>
      </w:tr>
      <w:tr w:rsidR="00F8498C" w:rsidRPr="001513C3" w14:paraId="18B0EFA2" w14:textId="77777777" w:rsidTr="009E489E">
        <w:tc>
          <w:tcPr>
            <w:tcW w:w="3600" w:type="dxa"/>
            <w:vAlign w:val="bottom"/>
          </w:tcPr>
          <w:p w14:paraId="02A4C093" w14:textId="77777777" w:rsidR="00F8498C" w:rsidRPr="009A4F68" w:rsidRDefault="00F8498C" w:rsidP="00F8498C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9A4F68">
              <w:rPr>
                <w:rFonts w:asciiTheme="majorBidi" w:hAnsiTheme="majorBidi" w:cstheme="majorBidi"/>
                <w:color w:val="auto"/>
                <w:cs/>
              </w:rPr>
              <w:t>โอน</w:t>
            </w:r>
          </w:p>
        </w:tc>
        <w:tc>
          <w:tcPr>
            <w:tcW w:w="810" w:type="dxa"/>
          </w:tcPr>
          <w:p w14:paraId="642D1376" w14:textId="77777777" w:rsidR="00F8498C" w:rsidRPr="009A4F68" w:rsidRDefault="00F8498C" w:rsidP="00F8498C">
            <w:pPr>
              <w:pStyle w:val="a4"/>
              <w:tabs>
                <w:tab w:val="decimal" w:pos="1145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32" w:type="dxa"/>
          </w:tcPr>
          <w:p w14:paraId="057C8A3E" w14:textId="046AFE94" w:rsidR="00F8498C" w:rsidRPr="005C6EA6" w:rsidRDefault="00F8498C" w:rsidP="00F8498C">
            <w:pPr>
              <w:pStyle w:val="acctfourfigures"/>
              <w:tabs>
                <w:tab w:val="clear" w:pos="765"/>
              </w:tabs>
              <w:spacing w:line="120" w:lineRule="atLeast"/>
              <w:ind w:right="-48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C6EA6">
              <w:rPr>
                <w:rFonts w:asciiTheme="majorBidi" w:hAnsiTheme="majorBidi" w:cs="Angsana New"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5D020E7" w14:textId="77777777" w:rsidR="00F8498C" w:rsidRPr="009A4F68" w:rsidRDefault="00F8498C" w:rsidP="00F8498C">
            <w:pPr>
              <w:pStyle w:val="a4"/>
              <w:tabs>
                <w:tab w:val="decimal" w:pos="85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6C8B071C" w14:textId="1B506B77" w:rsidR="00F8498C" w:rsidRPr="009A4F68" w:rsidRDefault="00F8498C" w:rsidP="00F8498C">
            <w:pPr>
              <w:pStyle w:val="a4"/>
              <w:tabs>
                <w:tab w:val="decimal" w:pos="1135"/>
                <w:tab w:val="left" w:pos="1186"/>
              </w:tabs>
              <w:ind w:right="38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theme="majorBidi"/>
                <w:color w:val="auto"/>
              </w:rPr>
              <w:t>4,578,069</w:t>
            </w:r>
          </w:p>
        </w:tc>
        <w:tc>
          <w:tcPr>
            <w:tcW w:w="236" w:type="dxa"/>
          </w:tcPr>
          <w:p w14:paraId="2C9CBFE3" w14:textId="77777777" w:rsidR="00F8498C" w:rsidRPr="009A4F68" w:rsidRDefault="00F8498C" w:rsidP="00F8498C">
            <w:pPr>
              <w:pStyle w:val="a4"/>
              <w:tabs>
                <w:tab w:val="decimal" w:pos="121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147A2954" w14:textId="26A3191F" w:rsidR="00F8498C" w:rsidRPr="009A4F68" w:rsidRDefault="00F8498C" w:rsidP="00F8498C">
            <w:pPr>
              <w:pStyle w:val="a4"/>
              <w:tabs>
                <w:tab w:val="decimal" w:pos="1217"/>
              </w:tabs>
              <w:ind w:right="0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theme="majorBidi"/>
                <w:color w:val="auto"/>
              </w:rPr>
              <w:t>6,797,583</w:t>
            </w:r>
          </w:p>
        </w:tc>
        <w:tc>
          <w:tcPr>
            <w:tcW w:w="236" w:type="dxa"/>
          </w:tcPr>
          <w:p w14:paraId="2D904865" w14:textId="77777777" w:rsidR="00F8498C" w:rsidRPr="009A4F68" w:rsidRDefault="00F8498C" w:rsidP="00F8498C">
            <w:pPr>
              <w:pStyle w:val="a4"/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13" w:type="dxa"/>
            <w:vAlign w:val="bottom"/>
          </w:tcPr>
          <w:p w14:paraId="13360C1B" w14:textId="6DDB115C" w:rsidR="00F8498C" w:rsidRPr="009A4F68" w:rsidRDefault="00F8498C" w:rsidP="00CC60CF">
            <w:pPr>
              <w:pStyle w:val="a4"/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="Angsana New"/>
                <w:color w:val="auto"/>
                <w:cs/>
                <w:lang w:val="en-GB"/>
              </w:rPr>
              <w:t>-</w:t>
            </w:r>
          </w:p>
        </w:tc>
        <w:tc>
          <w:tcPr>
            <w:tcW w:w="241" w:type="dxa"/>
          </w:tcPr>
          <w:p w14:paraId="1B7B313E" w14:textId="77777777" w:rsidR="00F8498C" w:rsidRPr="009A4F68" w:rsidRDefault="00F8498C" w:rsidP="00F8498C">
            <w:pPr>
              <w:pStyle w:val="a4"/>
              <w:tabs>
                <w:tab w:val="decimal" w:pos="9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35" w:type="dxa"/>
            <w:vAlign w:val="bottom"/>
          </w:tcPr>
          <w:p w14:paraId="601CCB4C" w14:textId="162F8D4F" w:rsidR="00F8498C" w:rsidRPr="009A4F68" w:rsidRDefault="00F8498C" w:rsidP="00F8498C">
            <w:pPr>
              <w:pStyle w:val="a4"/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="Angsana New"/>
                <w:color w:val="auto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14:paraId="4BB01027" w14:textId="77777777" w:rsidR="00F8498C" w:rsidRPr="009A4F68" w:rsidRDefault="00F8498C" w:rsidP="00F8498C">
            <w:pPr>
              <w:pStyle w:val="a4"/>
              <w:tabs>
                <w:tab w:val="decimal" w:pos="1176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C689770" w14:textId="54609F0F" w:rsidR="00F8498C" w:rsidRPr="009A4F68" w:rsidRDefault="00F8498C" w:rsidP="00CC60CF">
            <w:pPr>
              <w:pStyle w:val="a4"/>
              <w:tabs>
                <w:tab w:val="decimal" w:pos="1210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="Angsana New"/>
                <w:color w:val="auto"/>
                <w:cs/>
              </w:rPr>
              <w:t>(</w:t>
            </w:r>
            <w:r w:rsidRPr="009A4F68">
              <w:rPr>
                <w:rFonts w:asciiTheme="majorBidi" w:hAnsiTheme="majorBidi" w:cstheme="majorBidi"/>
                <w:color w:val="auto"/>
              </w:rPr>
              <w:t>11,375,652</w:t>
            </w:r>
            <w:r w:rsidRPr="009A4F68">
              <w:rPr>
                <w:rFonts w:asciiTheme="majorBidi" w:hAnsiTheme="majorBidi" w:cs="Angsana New"/>
                <w:color w:val="auto"/>
                <w:cs/>
              </w:rPr>
              <w:t>)</w:t>
            </w:r>
          </w:p>
        </w:tc>
        <w:tc>
          <w:tcPr>
            <w:tcW w:w="241" w:type="dxa"/>
          </w:tcPr>
          <w:p w14:paraId="1386736A" w14:textId="77777777" w:rsidR="00F8498C" w:rsidRPr="009A4F68" w:rsidRDefault="00F8498C" w:rsidP="00F8498C">
            <w:pPr>
              <w:pStyle w:val="a4"/>
              <w:tabs>
                <w:tab w:val="decimal" w:pos="9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2806672D" w14:textId="625C0222" w:rsidR="00F8498C" w:rsidRPr="009A4F68" w:rsidRDefault="00F8498C" w:rsidP="00CC60CF">
            <w:pPr>
              <w:pStyle w:val="a4"/>
              <w:tabs>
                <w:tab w:val="decimal" w:pos="702"/>
              </w:tabs>
              <w:ind w:right="-179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="Angsana New"/>
                <w:color w:val="auto"/>
                <w:cs/>
              </w:rPr>
              <w:t>-</w:t>
            </w:r>
          </w:p>
        </w:tc>
      </w:tr>
      <w:tr w:rsidR="00F8498C" w:rsidRPr="001513C3" w14:paraId="4AA01CCC" w14:textId="77777777" w:rsidTr="00F8498C">
        <w:tc>
          <w:tcPr>
            <w:tcW w:w="3600" w:type="dxa"/>
            <w:vAlign w:val="bottom"/>
          </w:tcPr>
          <w:p w14:paraId="0EFB6722" w14:textId="7F87EEDA" w:rsidR="00F8498C" w:rsidRPr="009A4F68" w:rsidRDefault="00F8498C" w:rsidP="00F8498C">
            <w:pPr>
              <w:pStyle w:val="a4"/>
              <w:ind w:left="159" w:right="-72" w:hanging="159"/>
              <w:rPr>
                <w:rFonts w:asciiTheme="majorBidi" w:hAnsiTheme="majorBidi" w:cstheme="majorBidi"/>
                <w:color w:val="auto"/>
                <w:cs/>
              </w:rPr>
            </w:pPr>
            <w:r w:rsidRPr="009A4F68">
              <w:rPr>
                <w:rFonts w:asciiTheme="majorBidi" w:hAnsiTheme="majorBidi" w:cstheme="majorBidi"/>
                <w:color w:val="auto"/>
                <w:cs/>
              </w:rPr>
              <w:t>โอน</w:t>
            </w:r>
            <w:r w:rsidR="001B6419">
              <w:rPr>
                <w:rFonts w:asciiTheme="majorBidi" w:hAnsiTheme="majorBidi" w:cstheme="majorBidi" w:hint="cs"/>
                <w:color w:val="auto"/>
                <w:cs/>
              </w:rPr>
              <w:t>จาก</w:t>
            </w:r>
            <w:r w:rsidRPr="009A4F68">
              <w:rPr>
                <w:rFonts w:asciiTheme="majorBidi" w:hAnsiTheme="majorBidi" w:cstheme="majorBidi"/>
                <w:color w:val="auto"/>
                <w:cs/>
              </w:rPr>
              <w:t xml:space="preserve">สินทรัพย์ไม่หมุนเวียนที่จัดประเภทเป็นสินทรัพย์ที่ถือไว้เพื่อขาย  </w:t>
            </w:r>
          </w:p>
        </w:tc>
        <w:tc>
          <w:tcPr>
            <w:tcW w:w="810" w:type="dxa"/>
            <w:vAlign w:val="bottom"/>
          </w:tcPr>
          <w:p w14:paraId="5DB03E3E" w14:textId="699929C4" w:rsidR="00F8498C" w:rsidRPr="009A4F68" w:rsidRDefault="00F8498C" w:rsidP="00F8498C">
            <w:pPr>
              <w:pStyle w:val="a4"/>
              <w:tabs>
                <w:tab w:val="left" w:pos="342"/>
              </w:tabs>
              <w:ind w:right="-72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4D50C7E2" w14:textId="41C673C1" w:rsidR="00F8498C" w:rsidRPr="009A4F68" w:rsidRDefault="00F8498C" w:rsidP="00CC60CF">
            <w:pPr>
              <w:pStyle w:val="a4"/>
              <w:tabs>
                <w:tab w:val="left" w:pos="1224"/>
              </w:tabs>
              <w:ind w:right="0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theme="majorBidi"/>
                <w:color w:val="auto"/>
                <w:lang w:val="en-GB"/>
              </w:rPr>
              <w:t>23,506,000</w:t>
            </w:r>
          </w:p>
        </w:tc>
        <w:tc>
          <w:tcPr>
            <w:tcW w:w="236" w:type="dxa"/>
            <w:vAlign w:val="bottom"/>
          </w:tcPr>
          <w:p w14:paraId="2F111081" w14:textId="77777777" w:rsidR="00F8498C" w:rsidRPr="009A4F68" w:rsidRDefault="00F8498C" w:rsidP="00F8498C">
            <w:pPr>
              <w:pStyle w:val="a4"/>
              <w:tabs>
                <w:tab w:val="decimal" w:pos="85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3CB2F1D1" w14:textId="22E5AC35" w:rsidR="00F8498C" w:rsidRPr="009A4F68" w:rsidRDefault="00F8498C" w:rsidP="00CC60CF">
            <w:pPr>
              <w:pStyle w:val="a4"/>
              <w:tabs>
                <w:tab w:val="decimal" w:pos="1135"/>
                <w:tab w:val="left" w:pos="1186"/>
              </w:tabs>
              <w:ind w:right="38"/>
              <w:jc w:val="right"/>
              <w:rPr>
                <w:rFonts w:asciiTheme="majorBidi" w:hAnsiTheme="majorBidi" w:cstheme="majorBidi"/>
                <w:color w:val="auto"/>
              </w:rPr>
            </w:pPr>
            <w:r w:rsidRPr="009A4F68">
              <w:rPr>
                <w:rFonts w:asciiTheme="majorBidi" w:hAnsiTheme="majorBidi" w:cstheme="majorBidi"/>
                <w:color w:val="auto"/>
              </w:rPr>
              <w:t>64,109,194</w:t>
            </w:r>
          </w:p>
        </w:tc>
        <w:tc>
          <w:tcPr>
            <w:tcW w:w="236" w:type="dxa"/>
            <w:vAlign w:val="bottom"/>
          </w:tcPr>
          <w:p w14:paraId="37F3A74F" w14:textId="77777777" w:rsidR="00F8498C" w:rsidRPr="009A4F68" w:rsidRDefault="00F8498C" w:rsidP="00F8498C">
            <w:pPr>
              <w:pStyle w:val="a4"/>
              <w:tabs>
                <w:tab w:val="decimal" w:pos="121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19664703" w14:textId="51CB387E" w:rsidR="00F8498C" w:rsidRPr="009A4F68" w:rsidRDefault="00F8498C" w:rsidP="00F8498C">
            <w:pPr>
              <w:pStyle w:val="a4"/>
              <w:tabs>
                <w:tab w:val="decimal" w:pos="1217"/>
              </w:tabs>
              <w:ind w:right="0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theme="majorBidi"/>
                <w:color w:val="auto"/>
              </w:rPr>
              <w:t>1,772,780</w:t>
            </w:r>
          </w:p>
        </w:tc>
        <w:tc>
          <w:tcPr>
            <w:tcW w:w="236" w:type="dxa"/>
            <w:vAlign w:val="bottom"/>
          </w:tcPr>
          <w:p w14:paraId="03BEF23E" w14:textId="77777777" w:rsidR="00F8498C" w:rsidRPr="009A4F68" w:rsidRDefault="00F8498C" w:rsidP="00F8498C">
            <w:pPr>
              <w:pStyle w:val="a4"/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13" w:type="dxa"/>
            <w:vAlign w:val="bottom"/>
          </w:tcPr>
          <w:p w14:paraId="4F5FF82F" w14:textId="3795DA34" w:rsidR="00F8498C" w:rsidRPr="009A4F68" w:rsidRDefault="00F8498C" w:rsidP="00F8498C">
            <w:pPr>
              <w:pStyle w:val="a4"/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="Angsana New"/>
                <w:color w:val="auto"/>
                <w:cs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2FC0FDBD" w14:textId="77777777" w:rsidR="00F8498C" w:rsidRPr="009A4F68" w:rsidRDefault="00F8498C" w:rsidP="00F8498C">
            <w:pPr>
              <w:pStyle w:val="a4"/>
              <w:tabs>
                <w:tab w:val="decimal" w:pos="9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35" w:type="dxa"/>
            <w:vAlign w:val="bottom"/>
          </w:tcPr>
          <w:p w14:paraId="19D30D42" w14:textId="6DA92077" w:rsidR="00F8498C" w:rsidRPr="009A4F68" w:rsidRDefault="00F8498C" w:rsidP="00F8498C">
            <w:pPr>
              <w:pStyle w:val="a4"/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="Angsana New"/>
                <w:color w:val="auto"/>
                <w:cs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50B06F66" w14:textId="77777777" w:rsidR="00F8498C" w:rsidRPr="009A4F68" w:rsidRDefault="00F8498C" w:rsidP="00F8498C">
            <w:pPr>
              <w:pStyle w:val="a4"/>
              <w:tabs>
                <w:tab w:val="decimal" w:pos="1176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BAE6E67" w14:textId="5F6A344B" w:rsidR="00F8498C" w:rsidRPr="009A4F68" w:rsidRDefault="00F8498C" w:rsidP="00F8498C">
            <w:pPr>
              <w:pStyle w:val="a4"/>
              <w:tabs>
                <w:tab w:val="decimal" w:pos="946"/>
              </w:tabs>
              <w:ind w:right="169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="Angsana New"/>
                <w:color w:val="auto"/>
                <w:cs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0DCE30CD" w14:textId="77777777" w:rsidR="00F8498C" w:rsidRPr="009A4F68" w:rsidRDefault="00F8498C" w:rsidP="00F8498C">
            <w:pPr>
              <w:pStyle w:val="a4"/>
              <w:tabs>
                <w:tab w:val="decimal" w:pos="9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3A32D19C" w14:textId="280689E1" w:rsidR="00F8498C" w:rsidRPr="009A4F68" w:rsidRDefault="00F8498C" w:rsidP="00F8498C">
            <w:pPr>
              <w:pStyle w:val="a4"/>
              <w:tabs>
                <w:tab w:val="decimal" w:pos="1013"/>
              </w:tabs>
              <w:ind w:right="-179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theme="majorBidi"/>
                <w:color w:val="auto"/>
              </w:rPr>
              <w:t>89,387,974</w:t>
            </w:r>
          </w:p>
        </w:tc>
      </w:tr>
      <w:tr w:rsidR="00F8498C" w:rsidRPr="001513C3" w14:paraId="456F18DC" w14:textId="77777777" w:rsidTr="009E489E">
        <w:tc>
          <w:tcPr>
            <w:tcW w:w="3600" w:type="dxa"/>
            <w:vAlign w:val="bottom"/>
          </w:tcPr>
          <w:p w14:paraId="56E5DBDD" w14:textId="77777777" w:rsidR="00F8498C" w:rsidRPr="009A4F68" w:rsidRDefault="00F8498C" w:rsidP="00F8498C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9A4F68">
              <w:rPr>
                <w:rFonts w:asciiTheme="majorBidi" w:hAnsiTheme="majorBidi" w:cstheme="majorBidi"/>
                <w:color w:val="auto"/>
                <w:cs/>
              </w:rPr>
              <w:t>จำหน่าย</w:t>
            </w:r>
          </w:p>
        </w:tc>
        <w:tc>
          <w:tcPr>
            <w:tcW w:w="810" w:type="dxa"/>
          </w:tcPr>
          <w:p w14:paraId="19E59867" w14:textId="77777777" w:rsidR="00F8498C" w:rsidRPr="009A4F68" w:rsidRDefault="00F8498C" w:rsidP="00F8498C">
            <w:pPr>
              <w:pStyle w:val="a4"/>
              <w:tabs>
                <w:tab w:val="decimal" w:pos="768"/>
              </w:tabs>
              <w:ind w:right="-72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4B308819" w14:textId="56A19993" w:rsidR="00F8498C" w:rsidRPr="005C6EA6" w:rsidRDefault="00F8498C" w:rsidP="00F8498C">
            <w:pPr>
              <w:pStyle w:val="acctfourfigures"/>
              <w:tabs>
                <w:tab w:val="clear" w:pos="765"/>
              </w:tabs>
              <w:spacing w:line="120" w:lineRule="atLeast"/>
              <w:ind w:right="-48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C6EA6">
              <w:rPr>
                <w:rFonts w:asciiTheme="majorBidi" w:hAnsiTheme="majorBidi" w:cs="Angsana New"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FE2069E" w14:textId="77777777" w:rsidR="00F8498C" w:rsidRPr="009A4F68" w:rsidRDefault="00F8498C" w:rsidP="00F8498C">
            <w:pPr>
              <w:pStyle w:val="a4"/>
              <w:tabs>
                <w:tab w:val="decimal" w:pos="85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3D24A594" w14:textId="1DA4DE35" w:rsidR="00F8498C" w:rsidRPr="009A4F68" w:rsidRDefault="00F8498C" w:rsidP="009A4BDB">
            <w:pPr>
              <w:pStyle w:val="a4"/>
              <w:tabs>
                <w:tab w:val="decimal" w:pos="1020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9A4F68">
              <w:rPr>
                <w:rFonts w:asciiTheme="majorBidi" w:hAnsiTheme="majorBidi" w:cs="Angsana New"/>
                <w:color w:val="auto"/>
                <w:cs/>
              </w:rPr>
              <w:t>(</w:t>
            </w:r>
            <w:r w:rsidRPr="009A4F68">
              <w:rPr>
                <w:rFonts w:asciiTheme="majorBidi" w:hAnsiTheme="majorBidi" w:cstheme="majorBidi"/>
                <w:color w:val="auto"/>
              </w:rPr>
              <w:t>1,662,028</w:t>
            </w:r>
            <w:r w:rsidRPr="009A4F68">
              <w:rPr>
                <w:rFonts w:asciiTheme="majorBidi" w:hAnsiTheme="majorBidi" w:cs="Angsana New"/>
                <w:color w:val="auto"/>
                <w:cs/>
              </w:rPr>
              <w:t>)</w:t>
            </w:r>
          </w:p>
        </w:tc>
        <w:tc>
          <w:tcPr>
            <w:tcW w:w="236" w:type="dxa"/>
          </w:tcPr>
          <w:p w14:paraId="41F0F1DC" w14:textId="77777777" w:rsidR="00F8498C" w:rsidRPr="009A4F68" w:rsidRDefault="00F8498C" w:rsidP="00F8498C">
            <w:pPr>
              <w:pStyle w:val="a4"/>
              <w:tabs>
                <w:tab w:val="decimal" w:pos="121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537B6F9E" w14:textId="242D4487" w:rsidR="00F8498C" w:rsidRPr="009A4F68" w:rsidRDefault="00F8498C" w:rsidP="00CC60CF">
            <w:pPr>
              <w:pStyle w:val="a4"/>
              <w:tabs>
                <w:tab w:val="decimal" w:pos="1048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="Angsana New"/>
                <w:color w:val="auto"/>
                <w:cs/>
                <w:lang w:val="en-GB"/>
              </w:rPr>
              <w:t>(</w:t>
            </w:r>
            <w:r w:rsidRPr="009A4F68">
              <w:rPr>
                <w:rFonts w:asciiTheme="majorBidi" w:hAnsiTheme="majorBidi" w:cstheme="majorBidi"/>
                <w:color w:val="auto"/>
                <w:lang w:val="en-GB"/>
              </w:rPr>
              <w:t>8,772,729</w:t>
            </w:r>
            <w:r w:rsidRPr="009A4F68">
              <w:rPr>
                <w:rFonts w:asciiTheme="majorBidi" w:hAnsiTheme="majorBidi" w:cs="Angsana New"/>
                <w:color w:val="auto"/>
                <w:cs/>
                <w:lang w:val="en-GB"/>
              </w:rPr>
              <w:t>)</w:t>
            </w:r>
          </w:p>
        </w:tc>
        <w:tc>
          <w:tcPr>
            <w:tcW w:w="236" w:type="dxa"/>
          </w:tcPr>
          <w:p w14:paraId="4175F36A" w14:textId="77777777" w:rsidR="00F8498C" w:rsidRPr="009A4F68" w:rsidRDefault="00F8498C" w:rsidP="00F8498C">
            <w:pPr>
              <w:pStyle w:val="a4"/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6507FC60" w14:textId="6AE9DA4D" w:rsidR="00F8498C" w:rsidRPr="009A4F68" w:rsidRDefault="00F8498C" w:rsidP="00CC60CF">
            <w:pPr>
              <w:pStyle w:val="a4"/>
              <w:tabs>
                <w:tab w:val="left" w:pos="1224"/>
              </w:tabs>
              <w:ind w:right="-80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="Angsana New"/>
                <w:color w:val="auto"/>
                <w:cs/>
              </w:rPr>
              <w:t>(</w:t>
            </w:r>
            <w:r w:rsidRPr="009A4F68">
              <w:rPr>
                <w:rFonts w:asciiTheme="majorBidi" w:hAnsiTheme="majorBidi" w:cstheme="majorBidi"/>
                <w:color w:val="auto"/>
              </w:rPr>
              <w:t>1,593,605</w:t>
            </w:r>
            <w:r w:rsidRPr="009A4F68">
              <w:rPr>
                <w:rFonts w:asciiTheme="majorBidi" w:hAnsiTheme="majorBidi" w:cs="Angsana New"/>
                <w:color w:val="auto"/>
                <w:cs/>
              </w:rPr>
              <w:t>)</w:t>
            </w:r>
          </w:p>
        </w:tc>
        <w:tc>
          <w:tcPr>
            <w:tcW w:w="241" w:type="dxa"/>
          </w:tcPr>
          <w:p w14:paraId="7E69EB07" w14:textId="77777777" w:rsidR="00F8498C" w:rsidRPr="009A4F68" w:rsidRDefault="00F8498C" w:rsidP="00F8498C">
            <w:pPr>
              <w:pStyle w:val="a4"/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406A6AEC" w14:textId="5324F1D2" w:rsidR="00F8498C" w:rsidRPr="009A4F68" w:rsidRDefault="00F8498C" w:rsidP="00CC60CF">
            <w:pPr>
              <w:pStyle w:val="a4"/>
              <w:tabs>
                <w:tab w:val="decimal" w:pos="973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="Angsana New"/>
                <w:color w:val="auto"/>
                <w:cs/>
              </w:rPr>
              <w:t>(</w:t>
            </w:r>
            <w:r w:rsidRPr="009A4F68">
              <w:rPr>
                <w:rFonts w:asciiTheme="majorBidi" w:hAnsiTheme="majorBidi" w:cstheme="majorBidi"/>
                <w:color w:val="auto"/>
              </w:rPr>
              <w:t>27,233</w:t>
            </w:r>
            <w:r w:rsidRPr="009A4F68">
              <w:rPr>
                <w:rFonts w:asciiTheme="majorBidi" w:hAnsiTheme="majorBidi" w:cs="Angsana New"/>
                <w:color w:val="auto"/>
                <w:cs/>
              </w:rPr>
              <w:t>)</w:t>
            </w:r>
          </w:p>
        </w:tc>
        <w:tc>
          <w:tcPr>
            <w:tcW w:w="236" w:type="dxa"/>
          </w:tcPr>
          <w:p w14:paraId="4D94B17B" w14:textId="77777777" w:rsidR="00F8498C" w:rsidRPr="009A4F68" w:rsidRDefault="00F8498C" w:rsidP="00F8498C">
            <w:pPr>
              <w:pStyle w:val="a4"/>
              <w:tabs>
                <w:tab w:val="decimal" w:pos="1176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699C0A" w14:textId="6C84D84D" w:rsidR="00F8498C" w:rsidRPr="009A4F68" w:rsidRDefault="00F8498C" w:rsidP="00F8498C">
            <w:pPr>
              <w:pStyle w:val="a4"/>
              <w:tabs>
                <w:tab w:val="decimal" w:pos="946"/>
              </w:tabs>
              <w:ind w:right="169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="Angsana New"/>
                <w:color w:val="auto"/>
                <w:cs/>
                <w:lang w:val="en-GB"/>
              </w:rPr>
              <w:t>-</w:t>
            </w:r>
          </w:p>
        </w:tc>
        <w:tc>
          <w:tcPr>
            <w:tcW w:w="241" w:type="dxa"/>
          </w:tcPr>
          <w:p w14:paraId="5A941C19" w14:textId="77777777" w:rsidR="00F8498C" w:rsidRPr="009A4F68" w:rsidRDefault="00F8498C" w:rsidP="00F8498C">
            <w:pPr>
              <w:pStyle w:val="a4"/>
              <w:ind w:right="-72"/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7F06DD92" w14:textId="079E25C1" w:rsidR="00F8498C" w:rsidRPr="009A4F68" w:rsidRDefault="00F8498C" w:rsidP="00F8498C">
            <w:pPr>
              <w:pStyle w:val="a4"/>
              <w:tabs>
                <w:tab w:val="decimal" w:pos="1013"/>
              </w:tabs>
              <w:ind w:right="-179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="Angsana New"/>
                <w:color w:val="auto"/>
                <w:cs/>
              </w:rPr>
              <w:t>(</w:t>
            </w:r>
            <w:r w:rsidRPr="009A4F68">
              <w:rPr>
                <w:rFonts w:asciiTheme="majorBidi" w:hAnsiTheme="majorBidi" w:cstheme="majorBidi"/>
                <w:color w:val="auto"/>
              </w:rPr>
              <w:t>12,055,595</w:t>
            </w:r>
            <w:r w:rsidRPr="009A4F68">
              <w:rPr>
                <w:rFonts w:asciiTheme="majorBidi" w:hAnsiTheme="majorBidi" w:cs="Angsana New"/>
                <w:color w:val="auto"/>
                <w:cs/>
              </w:rPr>
              <w:t>)</w:t>
            </w:r>
          </w:p>
        </w:tc>
      </w:tr>
      <w:tr w:rsidR="00F8498C" w:rsidRPr="001513C3" w14:paraId="34D84FED" w14:textId="77777777" w:rsidTr="009E489E">
        <w:tc>
          <w:tcPr>
            <w:tcW w:w="3600" w:type="dxa"/>
            <w:vAlign w:val="bottom"/>
          </w:tcPr>
          <w:p w14:paraId="52197C46" w14:textId="19DC96EC" w:rsidR="00F8498C" w:rsidRPr="009A4F68" w:rsidRDefault="00F8498C" w:rsidP="00F8498C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9A4F68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ณ วันที่ </w:t>
            </w:r>
            <w:r w:rsidRPr="009A4F68">
              <w:rPr>
                <w:rFonts w:asciiTheme="majorBidi" w:hAnsiTheme="majorBidi" w:cstheme="majorBidi"/>
                <w:b/>
                <w:bCs/>
                <w:color w:val="auto"/>
              </w:rPr>
              <w:t>31</w:t>
            </w:r>
            <w:r w:rsidRPr="009A4F68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 ธันวาคม </w:t>
            </w:r>
            <w:r w:rsidRPr="009A4F68">
              <w:rPr>
                <w:rFonts w:asciiTheme="majorBidi" w:hAnsiTheme="majorBidi" w:cstheme="majorBidi"/>
                <w:b/>
                <w:bCs/>
                <w:color w:val="auto"/>
              </w:rPr>
              <w:t xml:space="preserve">2563 </w:t>
            </w:r>
            <w:r w:rsidRPr="009A4F68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และ </w:t>
            </w:r>
            <w:r w:rsidRPr="009A4F68">
              <w:rPr>
                <w:rFonts w:asciiTheme="majorBidi" w:hAnsiTheme="majorBidi" w:cstheme="majorBidi"/>
                <w:b/>
                <w:bCs/>
                <w:color w:val="auto"/>
              </w:rPr>
              <w:t>1</w:t>
            </w:r>
            <w:r w:rsidRPr="009A4F68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 มกราคม </w:t>
            </w:r>
            <w:r w:rsidRPr="009A4F68">
              <w:rPr>
                <w:rFonts w:asciiTheme="majorBidi" w:hAnsiTheme="majorBidi" w:cstheme="majorBidi"/>
                <w:b/>
                <w:bCs/>
                <w:color w:val="auto"/>
              </w:rPr>
              <w:t>2564</w:t>
            </w:r>
          </w:p>
        </w:tc>
        <w:tc>
          <w:tcPr>
            <w:tcW w:w="810" w:type="dxa"/>
          </w:tcPr>
          <w:p w14:paraId="5FECF4FE" w14:textId="77777777" w:rsidR="00F8498C" w:rsidRPr="009A4F68" w:rsidRDefault="00F8498C" w:rsidP="00F8498C">
            <w:pPr>
              <w:pStyle w:val="a4"/>
              <w:tabs>
                <w:tab w:val="decimal" w:pos="114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36C166CB" w14:textId="591B2199" w:rsidR="00F8498C" w:rsidRPr="009A4F68" w:rsidRDefault="00F8498C" w:rsidP="00CC60CF">
            <w:pPr>
              <w:pStyle w:val="a4"/>
              <w:tabs>
                <w:tab w:val="left" w:pos="1224"/>
              </w:tabs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9A4F68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54,933,804</w:t>
            </w:r>
          </w:p>
        </w:tc>
        <w:tc>
          <w:tcPr>
            <w:tcW w:w="236" w:type="dxa"/>
          </w:tcPr>
          <w:p w14:paraId="349139A9" w14:textId="77777777" w:rsidR="00F8498C" w:rsidRPr="009A4F68" w:rsidRDefault="00F8498C" w:rsidP="00F8498C">
            <w:pPr>
              <w:pStyle w:val="a4"/>
              <w:tabs>
                <w:tab w:val="decimal" w:pos="85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425DDFE9" w14:textId="00E4C52D" w:rsidR="00F8498C" w:rsidRPr="009A4F68" w:rsidRDefault="00F8498C" w:rsidP="00CC60CF">
            <w:pPr>
              <w:pStyle w:val="a4"/>
              <w:tabs>
                <w:tab w:val="decimal" w:pos="1135"/>
                <w:tab w:val="left" w:pos="1186"/>
              </w:tabs>
              <w:ind w:right="38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A4F68">
              <w:rPr>
                <w:rFonts w:asciiTheme="majorBidi" w:hAnsiTheme="majorBidi" w:cstheme="majorBidi"/>
                <w:b/>
                <w:bCs/>
                <w:color w:val="auto"/>
              </w:rPr>
              <w:t>315</w:t>
            </w:r>
            <w:r w:rsidRPr="009A4F68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,507,612</w:t>
            </w:r>
          </w:p>
        </w:tc>
        <w:tc>
          <w:tcPr>
            <w:tcW w:w="236" w:type="dxa"/>
          </w:tcPr>
          <w:p w14:paraId="2663CD7B" w14:textId="77777777" w:rsidR="00F8498C" w:rsidRPr="009A4F68" w:rsidRDefault="00F8498C" w:rsidP="00F8498C">
            <w:pPr>
              <w:pStyle w:val="a4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5DCEA75F" w14:textId="636CF39C" w:rsidR="00F8498C" w:rsidRPr="009A4F68" w:rsidRDefault="00F8498C" w:rsidP="00CC60CF">
            <w:pPr>
              <w:pStyle w:val="a4"/>
              <w:tabs>
                <w:tab w:val="decimal" w:pos="1217"/>
              </w:tabs>
              <w:ind w:right="0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A4F68">
              <w:rPr>
                <w:rFonts w:asciiTheme="majorBidi" w:hAnsiTheme="majorBidi" w:cstheme="majorBidi"/>
                <w:b/>
                <w:bCs/>
                <w:color w:val="auto"/>
              </w:rPr>
              <w:t>214,956,998</w:t>
            </w:r>
          </w:p>
        </w:tc>
        <w:tc>
          <w:tcPr>
            <w:tcW w:w="236" w:type="dxa"/>
          </w:tcPr>
          <w:p w14:paraId="5BF7D07C" w14:textId="77777777" w:rsidR="00F8498C" w:rsidRPr="009A4F68" w:rsidRDefault="00F8498C" w:rsidP="00F8498C">
            <w:pPr>
              <w:pStyle w:val="a4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4D06113E" w14:textId="65CAA494" w:rsidR="00F8498C" w:rsidRPr="009A4F68" w:rsidRDefault="00F8498C" w:rsidP="00F8498C">
            <w:pPr>
              <w:pStyle w:val="a4"/>
              <w:tabs>
                <w:tab w:val="left" w:pos="1224"/>
              </w:tabs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A4F68">
              <w:rPr>
                <w:rFonts w:asciiTheme="majorBidi" w:hAnsiTheme="majorBidi" w:cstheme="majorBidi"/>
                <w:b/>
                <w:bCs/>
                <w:color w:val="auto"/>
              </w:rPr>
              <w:t>4,831,245</w:t>
            </w:r>
          </w:p>
        </w:tc>
        <w:tc>
          <w:tcPr>
            <w:tcW w:w="241" w:type="dxa"/>
          </w:tcPr>
          <w:p w14:paraId="7CD05C73" w14:textId="77777777" w:rsidR="00F8498C" w:rsidRPr="009A4F68" w:rsidRDefault="00F8498C" w:rsidP="00F8498C">
            <w:pPr>
              <w:pStyle w:val="a4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60779B51" w14:textId="2A189F34" w:rsidR="00F8498C" w:rsidRPr="009A4F68" w:rsidRDefault="00F8498C" w:rsidP="00F8498C">
            <w:pPr>
              <w:pStyle w:val="a4"/>
              <w:tabs>
                <w:tab w:val="left" w:pos="1188"/>
              </w:tabs>
              <w:ind w:right="36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A4F68">
              <w:rPr>
                <w:rFonts w:asciiTheme="majorBidi" w:hAnsiTheme="majorBidi" w:cstheme="majorBidi"/>
                <w:b/>
                <w:bCs/>
                <w:color w:val="auto"/>
              </w:rPr>
              <w:t>11,281,240</w:t>
            </w:r>
          </w:p>
        </w:tc>
        <w:tc>
          <w:tcPr>
            <w:tcW w:w="236" w:type="dxa"/>
          </w:tcPr>
          <w:p w14:paraId="678E4FDC" w14:textId="77777777" w:rsidR="00F8498C" w:rsidRPr="009A4F68" w:rsidRDefault="00F8498C" w:rsidP="00F8498C">
            <w:pPr>
              <w:pStyle w:val="a4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9A982B" w14:textId="0DA054C7" w:rsidR="00F8498C" w:rsidRPr="009A4F68" w:rsidRDefault="00F8498C" w:rsidP="00CC60CF">
            <w:pPr>
              <w:pStyle w:val="a4"/>
              <w:tabs>
                <w:tab w:val="decimal" w:pos="1176"/>
                <w:tab w:val="left" w:pos="1222"/>
              </w:tabs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A4F68">
              <w:rPr>
                <w:rFonts w:asciiTheme="majorBidi" w:hAnsiTheme="majorBidi" w:cstheme="majorBidi"/>
                <w:b/>
                <w:bCs/>
                <w:color w:val="auto"/>
              </w:rPr>
              <w:t>49,247,022</w:t>
            </w:r>
          </w:p>
        </w:tc>
        <w:tc>
          <w:tcPr>
            <w:tcW w:w="241" w:type="dxa"/>
          </w:tcPr>
          <w:p w14:paraId="1ACC7D05" w14:textId="77777777" w:rsidR="00F8498C" w:rsidRPr="009A4F68" w:rsidRDefault="00F8498C" w:rsidP="00F8498C">
            <w:pPr>
              <w:pStyle w:val="a4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31E4E2AA" w14:textId="5AE10353" w:rsidR="00F8498C" w:rsidRPr="009A4F68" w:rsidRDefault="00F8498C" w:rsidP="00F8498C">
            <w:pPr>
              <w:pStyle w:val="a4"/>
              <w:tabs>
                <w:tab w:val="decimal" w:pos="1013"/>
              </w:tabs>
              <w:ind w:right="-179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A4F68">
              <w:rPr>
                <w:rFonts w:asciiTheme="majorBidi" w:hAnsiTheme="majorBidi" w:cstheme="majorBidi"/>
                <w:b/>
                <w:bCs/>
                <w:color w:val="auto"/>
              </w:rPr>
              <w:t>650,757,921</w:t>
            </w:r>
          </w:p>
        </w:tc>
      </w:tr>
      <w:tr w:rsidR="008308C2" w:rsidRPr="00D44D1B" w14:paraId="09137961" w14:textId="77777777" w:rsidTr="00F8498C">
        <w:tc>
          <w:tcPr>
            <w:tcW w:w="3600" w:type="dxa"/>
            <w:vAlign w:val="bottom"/>
          </w:tcPr>
          <w:p w14:paraId="280F01DE" w14:textId="3EE6BC50" w:rsidR="008308C2" w:rsidRPr="009A4F68" w:rsidRDefault="008308C2" w:rsidP="008308C2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9A4F68">
              <w:rPr>
                <w:rFonts w:asciiTheme="majorBidi" w:hAnsiTheme="majorBidi" w:cstheme="majorBidi"/>
                <w:color w:val="auto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62C76827" w14:textId="77777777" w:rsidR="008308C2" w:rsidRPr="009A4F68" w:rsidRDefault="008308C2" w:rsidP="008308C2">
            <w:pPr>
              <w:pStyle w:val="a4"/>
              <w:tabs>
                <w:tab w:val="decimal" w:pos="114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32" w:type="dxa"/>
          </w:tcPr>
          <w:p w14:paraId="16F39D73" w14:textId="7F5C6F00" w:rsidR="008308C2" w:rsidRPr="009A4F68" w:rsidDel="001C2549" w:rsidRDefault="008308C2" w:rsidP="00CC60CF">
            <w:pPr>
              <w:pStyle w:val="a4"/>
              <w:tabs>
                <w:tab w:val="left" w:pos="1224"/>
              </w:tabs>
              <w:ind w:right="0"/>
              <w:jc w:val="right"/>
              <w:rPr>
                <w:rFonts w:asciiTheme="majorBidi" w:hAnsiTheme="majorBidi" w:cstheme="majorBidi"/>
                <w:color w:val="auto"/>
              </w:rPr>
            </w:pPr>
            <w:r w:rsidRPr="009A4F68">
              <w:rPr>
                <w:rFonts w:asciiTheme="majorBidi" w:hAnsiTheme="majorBidi" w:cstheme="majorBidi"/>
                <w:color w:val="auto"/>
              </w:rPr>
              <w:t>102,360</w:t>
            </w:r>
          </w:p>
        </w:tc>
        <w:tc>
          <w:tcPr>
            <w:tcW w:w="236" w:type="dxa"/>
          </w:tcPr>
          <w:p w14:paraId="1AEC133B" w14:textId="77777777" w:rsidR="008308C2" w:rsidRPr="009A4F68" w:rsidRDefault="008308C2" w:rsidP="008308C2">
            <w:pPr>
              <w:pStyle w:val="a4"/>
              <w:tabs>
                <w:tab w:val="decimal" w:pos="85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6DAA78BA" w14:textId="181B59B9" w:rsidR="008308C2" w:rsidRPr="009A4F68" w:rsidDel="001C2549" w:rsidRDefault="008308C2" w:rsidP="00CC60CF">
            <w:pPr>
              <w:pStyle w:val="a4"/>
              <w:tabs>
                <w:tab w:val="decimal" w:pos="1135"/>
                <w:tab w:val="left" w:pos="1186"/>
              </w:tabs>
              <w:ind w:right="38"/>
              <w:jc w:val="right"/>
              <w:rPr>
                <w:rFonts w:asciiTheme="majorBidi" w:hAnsiTheme="majorBidi" w:cstheme="majorBidi"/>
                <w:color w:val="auto"/>
              </w:rPr>
            </w:pPr>
            <w:r w:rsidRPr="009A4F68">
              <w:rPr>
                <w:rFonts w:asciiTheme="majorBidi" w:hAnsiTheme="majorBidi" w:cstheme="majorBidi"/>
                <w:color w:val="auto"/>
              </w:rPr>
              <w:t>1,914,200</w:t>
            </w:r>
          </w:p>
        </w:tc>
        <w:tc>
          <w:tcPr>
            <w:tcW w:w="236" w:type="dxa"/>
          </w:tcPr>
          <w:p w14:paraId="3FE65D8C" w14:textId="77777777" w:rsidR="008308C2" w:rsidRPr="009A4F68" w:rsidRDefault="008308C2" w:rsidP="008308C2">
            <w:pPr>
              <w:pStyle w:val="a4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67" w:type="dxa"/>
            <w:vAlign w:val="bottom"/>
          </w:tcPr>
          <w:p w14:paraId="039FA5F2" w14:textId="6C4DD875" w:rsidR="008308C2" w:rsidRPr="009A4F68" w:rsidDel="001C2549" w:rsidRDefault="008308C2" w:rsidP="00CC60CF">
            <w:pPr>
              <w:pStyle w:val="a4"/>
              <w:tabs>
                <w:tab w:val="decimal" w:pos="1217"/>
              </w:tabs>
              <w:ind w:right="0"/>
              <w:rPr>
                <w:rFonts w:asciiTheme="majorBidi" w:hAnsiTheme="majorBidi" w:cstheme="majorBidi"/>
                <w:color w:val="auto"/>
              </w:rPr>
            </w:pPr>
            <w:r w:rsidRPr="009A4F68">
              <w:rPr>
                <w:rFonts w:asciiTheme="majorBidi" w:hAnsiTheme="majorBidi" w:cstheme="majorBidi"/>
                <w:color w:val="auto"/>
              </w:rPr>
              <w:t>4,308,570</w:t>
            </w:r>
          </w:p>
        </w:tc>
        <w:tc>
          <w:tcPr>
            <w:tcW w:w="236" w:type="dxa"/>
          </w:tcPr>
          <w:p w14:paraId="1EADDF7A" w14:textId="77777777" w:rsidR="008308C2" w:rsidRPr="009A4F68" w:rsidRDefault="008308C2" w:rsidP="008308C2">
            <w:pPr>
              <w:pStyle w:val="a4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13" w:type="dxa"/>
            <w:vAlign w:val="bottom"/>
          </w:tcPr>
          <w:p w14:paraId="0F630565" w14:textId="017600EF" w:rsidR="008308C2" w:rsidRPr="009A4F68" w:rsidDel="001C2549" w:rsidRDefault="008308C2" w:rsidP="008308C2">
            <w:pPr>
              <w:pStyle w:val="a4"/>
              <w:tabs>
                <w:tab w:val="left" w:pos="1224"/>
              </w:tabs>
              <w:ind w:right="0"/>
              <w:jc w:val="right"/>
              <w:rPr>
                <w:rFonts w:asciiTheme="majorBidi" w:hAnsiTheme="majorBidi" w:cstheme="majorBidi"/>
                <w:color w:val="auto"/>
              </w:rPr>
            </w:pPr>
            <w:r w:rsidRPr="009A4F68">
              <w:rPr>
                <w:rFonts w:asciiTheme="majorBidi" w:hAnsiTheme="majorBidi" w:cstheme="majorBidi"/>
                <w:color w:val="auto"/>
              </w:rPr>
              <w:t>432,823</w:t>
            </w:r>
          </w:p>
        </w:tc>
        <w:tc>
          <w:tcPr>
            <w:tcW w:w="241" w:type="dxa"/>
          </w:tcPr>
          <w:p w14:paraId="64D29E66" w14:textId="77777777" w:rsidR="008308C2" w:rsidRPr="009A4F68" w:rsidRDefault="008308C2" w:rsidP="008308C2">
            <w:pPr>
              <w:pStyle w:val="a4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35" w:type="dxa"/>
            <w:vAlign w:val="bottom"/>
          </w:tcPr>
          <w:p w14:paraId="7F139D6C" w14:textId="270E9131" w:rsidR="008308C2" w:rsidRPr="009A4F68" w:rsidDel="001C2549" w:rsidRDefault="008308C2" w:rsidP="008308C2">
            <w:pPr>
              <w:pStyle w:val="a4"/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theme="majorBidi"/>
                <w:color w:val="auto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14:paraId="2E8B276E" w14:textId="77777777" w:rsidR="008308C2" w:rsidRPr="009A4F68" w:rsidRDefault="008308C2" w:rsidP="008308C2">
            <w:pPr>
              <w:pStyle w:val="a4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40" w:type="dxa"/>
            <w:vAlign w:val="bottom"/>
          </w:tcPr>
          <w:p w14:paraId="2B746FB8" w14:textId="74E4B966" w:rsidR="008308C2" w:rsidRPr="009A4F68" w:rsidDel="001C2549" w:rsidRDefault="008308C2" w:rsidP="00CC60CF">
            <w:pPr>
              <w:pStyle w:val="a4"/>
              <w:tabs>
                <w:tab w:val="decimal" w:pos="1176"/>
                <w:tab w:val="left" w:pos="1222"/>
              </w:tabs>
              <w:ind w:right="0"/>
              <w:jc w:val="right"/>
              <w:rPr>
                <w:rFonts w:asciiTheme="majorBidi" w:hAnsiTheme="majorBidi" w:cstheme="majorBidi"/>
                <w:color w:val="auto"/>
              </w:rPr>
            </w:pPr>
            <w:r w:rsidRPr="009A4F68">
              <w:rPr>
                <w:rFonts w:asciiTheme="majorBidi" w:hAnsiTheme="majorBidi" w:cstheme="majorBidi"/>
                <w:color w:val="auto"/>
              </w:rPr>
              <w:t>27,594,668</w:t>
            </w:r>
          </w:p>
        </w:tc>
        <w:tc>
          <w:tcPr>
            <w:tcW w:w="241" w:type="dxa"/>
          </w:tcPr>
          <w:p w14:paraId="2CEEA7A2" w14:textId="77777777" w:rsidR="008308C2" w:rsidRPr="009A4F68" w:rsidRDefault="008308C2" w:rsidP="008308C2">
            <w:pPr>
              <w:pStyle w:val="a4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78" w:type="dxa"/>
            <w:vAlign w:val="bottom"/>
          </w:tcPr>
          <w:p w14:paraId="5AA1B7C2" w14:textId="05A97708" w:rsidR="008308C2" w:rsidRPr="009A4F68" w:rsidDel="001C2549" w:rsidRDefault="008308C2" w:rsidP="00CC60CF">
            <w:pPr>
              <w:pStyle w:val="a4"/>
              <w:tabs>
                <w:tab w:val="decimal" w:pos="1013"/>
              </w:tabs>
              <w:ind w:right="-179"/>
              <w:rPr>
                <w:rFonts w:asciiTheme="majorBidi" w:hAnsiTheme="majorBidi" w:cstheme="majorBidi"/>
                <w:color w:val="auto"/>
              </w:rPr>
            </w:pPr>
            <w:r w:rsidRPr="009A4F68">
              <w:rPr>
                <w:rFonts w:asciiTheme="majorBidi" w:hAnsiTheme="majorBidi" w:cstheme="majorBidi"/>
                <w:color w:val="auto"/>
              </w:rPr>
              <w:t>34,352,621</w:t>
            </w:r>
          </w:p>
        </w:tc>
      </w:tr>
      <w:tr w:rsidR="008308C2" w:rsidRPr="00D44D1B" w14:paraId="4E1959CC" w14:textId="77777777" w:rsidTr="00F8498C">
        <w:tc>
          <w:tcPr>
            <w:tcW w:w="3600" w:type="dxa"/>
            <w:vAlign w:val="bottom"/>
          </w:tcPr>
          <w:p w14:paraId="4DA709EA" w14:textId="34D31B1C" w:rsidR="008308C2" w:rsidRPr="009A4F68" w:rsidRDefault="008308C2" w:rsidP="008308C2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9A4F68">
              <w:rPr>
                <w:rFonts w:asciiTheme="majorBidi" w:hAnsiTheme="majorBidi" w:cstheme="majorBidi"/>
                <w:color w:val="auto"/>
                <w:cs/>
              </w:rPr>
              <w:t>โอน</w:t>
            </w:r>
          </w:p>
        </w:tc>
        <w:tc>
          <w:tcPr>
            <w:tcW w:w="810" w:type="dxa"/>
          </w:tcPr>
          <w:p w14:paraId="1C343120" w14:textId="77777777" w:rsidR="008308C2" w:rsidRPr="009A4F68" w:rsidRDefault="008308C2" w:rsidP="008308C2">
            <w:pPr>
              <w:pStyle w:val="a4"/>
              <w:tabs>
                <w:tab w:val="decimal" w:pos="114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32" w:type="dxa"/>
          </w:tcPr>
          <w:p w14:paraId="194D474F" w14:textId="5148183D" w:rsidR="008308C2" w:rsidRPr="009A4F68" w:rsidDel="001C2549" w:rsidRDefault="008308C2" w:rsidP="00CC60CF">
            <w:pPr>
              <w:pStyle w:val="a4"/>
              <w:tabs>
                <w:tab w:val="left" w:pos="1224"/>
              </w:tabs>
              <w:ind w:right="0"/>
              <w:jc w:val="right"/>
              <w:rPr>
                <w:rFonts w:asciiTheme="majorBidi" w:hAnsiTheme="majorBidi" w:cstheme="majorBidi"/>
                <w:color w:val="auto"/>
              </w:rPr>
            </w:pPr>
            <w:r w:rsidRPr="009A4F68">
              <w:rPr>
                <w:rFonts w:asciiTheme="majorBidi" w:hAnsiTheme="majorBidi" w:cstheme="majorBidi"/>
                <w:color w:val="auto"/>
              </w:rPr>
              <w:t>79,000</w:t>
            </w:r>
          </w:p>
        </w:tc>
        <w:tc>
          <w:tcPr>
            <w:tcW w:w="236" w:type="dxa"/>
          </w:tcPr>
          <w:p w14:paraId="44B55B65" w14:textId="77777777" w:rsidR="008308C2" w:rsidRPr="009A4F68" w:rsidRDefault="008308C2" w:rsidP="008308C2">
            <w:pPr>
              <w:pStyle w:val="a4"/>
              <w:tabs>
                <w:tab w:val="decimal" w:pos="768"/>
                <w:tab w:val="decimal" w:pos="85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7C800648" w14:textId="55D6CE0D" w:rsidR="008308C2" w:rsidRPr="009A4F68" w:rsidDel="001C2549" w:rsidRDefault="008308C2" w:rsidP="00CC60CF">
            <w:pPr>
              <w:pStyle w:val="a4"/>
              <w:tabs>
                <w:tab w:val="decimal" w:pos="1135"/>
                <w:tab w:val="left" w:pos="1186"/>
              </w:tabs>
              <w:ind w:right="38"/>
              <w:jc w:val="right"/>
              <w:rPr>
                <w:rFonts w:asciiTheme="majorBidi" w:hAnsiTheme="majorBidi" w:cstheme="majorBidi"/>
                <w:color w:val="auto"/>
              </w:rPr>
            </w:pPr>
            <w:r w:rsidRPr="009A4F68">
              <w:rPr>
                <w:rFonts w:asciiTheme="majorBidi" w:hAnsiTheme="majorBidi" w:cstheme="majorBidi"/>
                <w:color w:val="auto"/>
              </w:rPr>
              <w:t>4,569,833</w:t>
            </w:r>
          </w:p>
        </w:tc>
        <w:tc>
          <w:tcPr>
            <w:tcW w:w="236" w:type="dxa"/>
          </w:tcPr>
          <w:p w14:paraId="567DFB21" w14:textId="77777777" w:rsidR="008308C2" w:rsidRPr="009A4F68" w:rsidRDefault="008308C2" w:rsidP="008308C2">
            <w:pPr>
              <w:pStyle w:val="a4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67" w:type="dxa"/>
            <w:vAlign w:val="bottom"/>
          </w:tcPr>
          <w:p w14:paraId="3A180E4F" w14:textId="2CABA629" w:rsidR="008308C2" w:rsidRPr="009A4F68" w:rsidDel="001C2549" w:rsidRDefault="008308C2" w:rsidP="008308C2">
            <w:pPr>
              <w:pStyle w:val="a4"/>
              <w:ind w:right="0"/>
              <w:jc w:val="right"/>
              <w:rPr>
                <w:rFonts w:asciiTheme="majorBidi" w:hAnsiTheme="majorBidi" w:cstheme="majorBidi"/>
                <w:color w:val="auto"/>
              </w:rPr>
            </w:pPr>
            <w:r w:rsidRPr="009A4F68">
              <w:rPr>
                <w:rFonts w:asciiTheme="majorBidi" w:hAnsiTheme="majorBidi" w:cstheme="majorBidi"/>
                <w:color w:val="auto"/>
              </w:rPr>
              <w:t>30,349,222</w:t>
            </w:r>
          </w:p>
        </w:tc>
        <w:tc>
          <w:tcPr>
            <w:tcW w:w="236" w:type="dxa"/>
          </w:tcPr>
          <w:p w14:paraId="47E9C710" w14:textId="77777777" w:rsidR="008308C2" w:rsidRPr="009A4F68" w:rsidRDefault="008308C2" w:rsidP="008308C2">
            <w:pPr>
              <w:pStyle w:val="a4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13" w:type="dxa"/>
            <w:vAlign w:val="bottom"/>
          </w:tcPr>
          <w:p w14:paraId="6E868CE6" w14:textId="501239C7" w:rsidR="008308C2" w:rsidRPr="009A4F68" w:rsidDel="001C2549" w:rsidRDefault="008308C2" w:rsidP="008308C2">
            <w:pPr>
              <w:pStyle w:val="a4"/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theme="majorBidi"/>
                <w:color w:val="auto"/>
                <w:cs/>
                <w:lang w:val="en-GB"/>
              </w:rPr>
              <w:t>-</w:t>
            </w:r>
          </w:p>
        </w:tc>
        <w:tc>
          <w:tcPr>
            <w:tcW w:w="241" w:type="dxa"/>
          </w:tcPr>
          <w:p w14:paraId="3AD83676" w14:textId="77777777" w:rsidR="008308C2" w:rsidRPr="009A4F68" w:rsidRDefault="008308C2" w:rsidP="008308C2">
            <w:pPr>
              <w:pStyle w:val="a4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35" w:type="dxa"/>
            <w:vAlign w:val="bottom"/>
          </w:tcPr>
          <w:p w14:paraId="13AE1DB8" w14:textId="663F5AB0" w:rsidR="008308C2" w:rsidRPr="009A4F68" w:rsidDel="001C2549" w:rsidRDefault="008308C2" w:rsidP="008308C2">
            <w:pPr>
              <w:pStyle w:val="a4"/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theme="majorBidi"/>
                <w:color w:val="auto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14:paraId="19B6CEF3" w14:textId="77777777" w:rsidR="008308C2" w:rsidRPr="009A4F68" w:rsidRDefault="008308C2" w:rsidP="008308C2">
            <w:pPr>
              <w:pStyle w:val="a4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40" w:type="dxa"/>
            <w:vAlign w:val="bottom"/>
          </w:tcPr>
          <w:p w14:paraId="152DEF1C" w14:textId="2786F226" w:rsidR="008308C2" w:rsidRPr="009A4F68" w:rsidDel="001C2549" w:rsidRDefault="008308C2" w:rsidP="00CC60CF">
            <w:pPr>
              <w:pStyle w:val="a4"/>
              <w:tabs>
                <w:tab w:val="decimal" w:pos="1210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9A4F68">
              <w:rPr>
                <w:rFonts w:asciiTheme="majorBidi" w:hAnsiTheme="majorBidi" w:cstheme="majorBidi"/>
                <w:color w:val="auto"/>
                <w:cs/>
              </w:rPr>
              <w:t>(</w:t>
            </w:r>
            <w:r w:rsidRPr="009A4F68">
              <w:rPr>
                <w:rFonts w:asciiTheme="majorBidi" w:hAnsiTheme="majorBidi" w:cstheme="majorBidi"/>
                <w:color w:val="auto"/>
              </w:rPr>
              <w:t>34,998,055</w:t>
            </w:r>
            <w:r w:rsidRPr="009A4F68">
              <w:rPr>
                <w:rFonts w:asciiTheme="majorBidi" w:hAnsiTheme="majorBidi" w:cstheme="majorBidi"/>
                <w:color w:val="auto"/>
                <w:cs/>
              </w:rPr>
              <w:t>)</w:t>
            </w:r>
          </w:p>
        </w:tc>
        <w:tc>
          <w:tcPr>
            <w:tcW w:w="241" w:type="dxa"/>
          </w:tcPr>
          <w:p w14:paraId="1E3ACCCE" w14:textId="77777777" w:rsidR="008308C2" w:rsidRPr="009A4F68" w:rsidRDefault="008308C2" w:rsidP="008308C2">
            <w:pPr>
              <w:pStyle w:val="a4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78" w:type="dxa"/>
            <w:vAlign w:val="bottom"/>
          </w:tcPr>
          <w:p w14:paraId="50CFC730" w14:textId="7F0457F8" w:rsidR="008308C2" w:rsidRPr="009A4F68" w:rsidDel="001C2549" w:rsidRDefault="008308C2" w:rsidP="00CC60CF">
            <w:pPr>
              <w:pStyle w:val="a4"/>
              <w:tabs>
                <w:tab w:val="decimal" w:pos="702"/>
              </w:tabs>
              <w:ind w:right="-179"/>
              <w:rPr>
                <w:rFonts w:asciiTheme="majorBidi" w:hAnsiTheme="majorBidi" w:cstheme="majorBidi"/>
                <w:color w:val="auto"/>
              </w:rPr>
            </w:pPr>
            <w:r w:rsidRPr="009A4F68">
              <w:rPr>
                <w:rFonts w:asciiTheme="majorBidi" w:hAnsiTheme="majorBidi" w:cstheme="majorBidi"/>
                <w:color w:val="auto"/>
                <w:cs/>
              </w:rPr>
              <w:t>-</w:t>
            </w:r>
          </w:p>
        </w:tc>
      </w:tr>
      <w:tr w:rsidR="008308C2" w:rsidRPr="00D44D1B" w14:paraId="50437416" w14:textId="77777777" w:rsidTr="008308C2">
        <w:tc>
          <w:tcPr>
            <w:tcW w:w="3600" w:type="dxa"/>
            <w:vAlign w:val="bottom"/>
          </w:tcPr>
          <w:p w14:paraId="68F2E756" w14:textId="7513B03D" w:rsidR="008308C2" w:rsidRPr="009A4F68" w:rsidRDefault="008308C2" w:rsidP="008308C2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9A4F68">
              <w:rPr>
                <w:rFonts w:asciiTheme="majorBidi" w:hAnsiTheme="majorBidi" w:cstheme="majorBidi"/>
                <w:color w:val="auto"/>
                <w:cs/>
              </w:rPr>
              <w:t>จำหน่าย</w:t>
            </w:r>
          </w:p>
        </w:tc>
        <w:tc>
          <w:tcPr>
            <w:tcW w:w="810" w:type="dxa"/>
          </w:tcPr>
          <w:p w14:paraId="49A1C4B4" w14:textId="77777777" w:rsidR="008308C2" w:rsidRPr="009A4F68" w:rsidRDefault="008308C2" w:rsidP="008308C2">
            <w:pPr>
              <w:pStyle w:val="a4"/>
              <w:tabs>
                <w:tab w:val="decimal" w:pos="1145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5E040DE6" w14:textId="64AFBFD3" w:rsidR="008308C2" w:rsidRPr="00013FE9" w:rsidDel="001C2549" w:rsidRDefault="008308C2" w:rsidP="008308C2">
            <w:pPr>
              <w:pStyle w:val="acctfourfigures"/>
              <w:tabs>
                <w:tab w:val="clear" w:pos="765"/>
              </w:tabs>
              <w:spacing w:line="120" w:lineRule="atLeast"/>
              <w:ind w:right="-489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13FE9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C960898" w14:textId="77777777" w:rsidR="008308C2" w:rsidRPr="009A4F68" w:rsidRDefault="008308C2" w:rsidP="008308C2">
            <w:pPr>
              <w:pStyle w:val="a4"/>
              <w:tabs>
                <w:tab w:val="decimal" w:pos="768"/>
                <w:tab w:val="decimal" w:pos="85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2D49979" w14:textId="18491446" w:rsidR="008308C2" w:rsidRPr="009A4F68" w:rsidDel="001C2549" w:rsidRDefault="00675FB5" w:rsidP="009A4BDB">
            <w:pPr>
              <w:pStyle w:val="a4"/>
              <w:tabs>
                <w:tab w:val="decimal" w:pos="1020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9A4F68">
              <w:rPr>
                <w:rFonts w:asciiTheme="majorBidi" w:hAnsiTheme="majorBidi" w:cs="Angsana New"/>
                <w:color w:val="auto"/>
                <w:cs/>
              </w:rPr>
              <w:t>(</w:t>
            </w:r>
            <w:r w:rsidRPr="009A4F68">
              <w:rPr>
                <w:rFonts w:asciiTheme="majorBidi" w:hAnsiTheme="majorBidi" w:cstheme="majorBidi"/>
                <w:color w:val="auto"/>
              </w:rPr>
              <w:t>26,754</w:t>
            </w:r>
            <w:r w:rsidRPr="009A4F68">
              <w:rPr>
                <w:rFonts w:asciiTheme="majorBidi" w:hAnsiTheme="majorBidi" w:cs="Angsana New"/>
                <w:color w:val="auto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311059CD" w14:textId="77777777" w:rsidR="008308C2" w:rsidRPr="009A4F68" w:rsidRDefault="008308C2" w:rsidP="008308C2">
            <w:pPr>
              <w:pStyle w:val="a4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5B51D2B5" w14:textId="66251F44" w:rsidR="008308C2" w:rsidRPr="009A4F68" w:rsidDel="001C2549" w:rsidRDefault="008308C2" w:rsidP="00CC60CF">
            <w:pPr>
              <w:pStyle w:val="a4"/>
              <w:tabs>
                <w:tab w:val="decimal" w:pos="1048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="Angsana New"/>
                <w:color w:val="auto"/>
                <w:cs/>
              </w:rPr>
              <w:t>(</w:t>
            </w:r>
            <w:r w:rsidRPr="009A4F68">
              <w:rPr>
                <w:rFonts w:asciiTheme="majorBidi" w:hAnsiTheme="majorBidi" w:cstheme="majorBidi"/>
                <w:color w:val="auto"/>
              </w:rPr>
              <w:t>10,763,576</w:t>
            </w:r>
            <w:r w:rsidRPr="009A4F68">
              <w:rPr>
                <w:rFonts w:asciiTheme="majorBidi" w:hAnsiTheme="majorBidi" w:cs="Angsana New"/>
                <w:color w:val="auto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6D0D544D" w14:textId="77777777" w:rsidR="008308C2" w:rsidRPr="009A4F68" w:rsidRDefault="008308C2" w:rsidP="008308C2">
            <w:pPr>
              <w:pStyle w:val="a4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3367F30D" w14:textId="69D74C06" w:rsidR="008308C2" w:rsidRPr="009A4F68" w:rsidDel="001C2549" w:rsidRDefault="008308C2" w:rsidP="00CC60CF">
            <w:pPr>
              <w:pStyle w:val="a4"/>
              <w:tabs>
                <w:tab w:val="left" w:pos="1224"/>
              </w:tabs>
              <w:ind w:right="-80"/>
              <w:jc w:val="right"/>
              <w:rPr>
                <w:rFonts w:asciiTheme="majorBidi" w:hAnsiTheme="majorBidi" w:cstheme="majorBidi"/>
                <w:color w:val="auto"/>
              </w:rPr>
            </w:pPr>
            <w:r w:rsidRPr="009A4F68">
              <w:rPr>
                <w:rFonts w:asciiTheme="majorBidi" w:hAnsiTheme="majorBidi" w:cs="Angsana New"/>
                <w:color w:val="auto"/>
                <w:cs/>
              </w:rPr>
              <w:t>(</w:t>
            </w:r>
            <w:r w:rsidRPr="009A4F68">
              <w:rPr>
                <w:rFonts w:asciiTheme="majorBidi" w:hAnsiTheme="majorBidi" w:cstheme="majorBidi"/>
                <w:color w:val="auto"/>
              </w:rPr>
              <w:t>100,52</w:t>
            </w:r>
            <w:r w:rsidR="005825D8">
              <w:rPr>
                <w:rFonts w:asciiTheme="majorBidi" w:hAnsiTheme="majorBidi" w:cstheme="majorBidi"/>
                <w:color w:val="auto"/>
              </w:rPr>
              <w:t>6</w:t>
            </w:r>
            <w:r w:rsidRPr="009A4F68">
              <w:rPr>
                <w:rFonts w:asciiTheme="majorBidi" w:hAnsiTheme="majorBidi" w:cs="Angsana New"/>
                <w:color w:val="auto"/>
                <w:cs/>
              </w:rPr>
              <w:t>)</w:t>
            </w:r>
          </w:p>
        </w:tc>
        <w:tc>
          <w:tcPr>
            <w:tcW w:w="241" w:type="dxa"/>
            <w:vAlign w:val="bottom"/>
          </w:tcPr>
          <w:p w14:paraId="35E414E9" w14:textId="77777777" w:rsidR="008308C2" w:rsidRPr="009A4F68" w:rsidRDefault="008308C2" w:rsidP="008308C2">
            <w:pPr>
              <w:pStyle w:val="a4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0A030AA9" w14:textId="1E712C37" w:rsidR="008308C2" w:rsidRPr="009A4F68" w:rsidDel="001C2549" w:rsidRDefault="008308C2" w:rsidP="00CC60CF">
            <w:pPr>
              <w:pStyle w:val="a4"/>
              <w:tabs>
                <w:tab w:val="decimal" w:pos="973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9A4F68">
              <w:rPr>
                <w:rFonts w:asciiTheme="majorBidi" w:hAnsiTheme="majorBidi" w:cs="Angsana New"/>
                <w:color w:val="auto"/>
                <w:cs/>
              </w:rPr>
              <w:t>(</w:t>
            </w:r>
            <w:r w:rsidRPr="009A4F68">
              <w:rPr>
                <w:rFonts w:asciiTheme="majorBidi" w:hAnsiTheme="majorBidi" w:cstheme="majorBidi"/>
                <w:color w:val="auto"/>
              </w:rPr>
              <w:t>1,470</w:t>
            </w:r>
            <w:r w:rsidRPr="009A4F68">
              <w:rPr>
                <w:rFonts w:asciiTheme="majorBidi" w:hAnsiTheme="majorBidi" w:cs="Angsana New"/>
                <w:color w:val="auto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31BCAAF8" w14:textId="77777777" w:rsidR="008308C2" w:rsidRPr="009A4F68" w:rsidRDefault="008308C2" w:rsidP="008308C2">
            <w:pPr>
              <w:pStyle w:val="a4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F7C110" w14:textId="76BA06EE" w:rsidR="008308C2" w:rsidRPr="009A4F68" w:rsidDel="001C2549" w:rsidRDefault="008308C2" w:rsidP="008308C2">
            <w:pPr>
              <w:pStyle w:val="a4"/>
              <w:tabs>
                <w:tab w:val="decimal" w:pos="946"/>
              </w:tabs>
              <w:ind w:right="169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theme="majorBidi"/>
                <w:color w:val="auto"/>
                <w:cs/>
              </w:rPr>
              <w:t>-</w:t>
            </w:r>
          </w:p>
        </w:tc>
        <w:tc>
          <w:tcPr>
            <w:tcW w:w="241" w:type="dxa"/>
            <w:vAlign w:val="bottom"/>
          </w:tcPr>
          <w:p w14:paraId="14B65BE8" w14:textId="77777777" w:rsidR="008308C2" w:rsidRPr="009A4F68" w:rsidRDefault="008308C2" w:rsidP="008308C2">
            <w:pPr>
              <w:pStyle w:val="a4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32F085A2" w14:textId="59A8C734" w:rsidR="008308C2" w:rsidRPr="009A4F68" w:rsidDel="001C2549" w:rsidRDefault="008308C2" w:rsidP="009A4F68">
            <w:pPr>
              <w:pStyle w:val="a4"/>
              <w:tabs>
                <w:tab w:val="decimal" w:pos="1013"/>
              </w:tabs>
              <w:ind w:right="-179"/>
              <w:rPr>
                <w:rFonts w:asciiTheme="majorBidi" w:hAnsiTheme="majorBidi" w:cstheme="majorBidi"/>
                <w:color w:val="auto"/>
              </w:rPr>
            </w:pPr>
            <w:r w:rsidRPr="009A4F68">
              <w:rPr>
                <w:rFonts w:asciiTheme="majorBidi" w:hAnsiTheme="majorBidi" w:cs="Angsana New"/>
                <w:color w:val="auto"/>
                <w:cs/>
              </w:rPr>
              <w:t>(</w:t>
            </w:r>
            <w:r w:rsidRPr="009A4F68">
              <w:rPr>
                <w:rFonts w:asciiTheme="majorBidi" w:hAnsiTheme="majorBidi" w:cstheme="majorBidi"/>
                <w:color w:val="auto"/>
              </w:rPr>
              <w:t>10,892,326</w:t>
            </w:r>
            <w:r w:rsidRPr="009A4F68">
              <w:rPr>
                <w:rFonts w:asciiTheme="majorBidi" w:hAnsiTheme="majorBidi" w:cs="Angsana New"/>
                <w:color w:val="auto"/>
                <w:cs/>
              </w:rPr>
              <w:t>)</w:t>
            </w:r>
          </w:p>
        </w:tc>
      </w:tr>
      <w:tr w:rsidR="008308C2" w:rsidRPr="00D44D1B" w14:paraId="50264B64" w14:textId="77777777" w:rsidTr="00F8498C">
        <w:tc>
          <w:tcPr>
            <w:tcW w:w="3600" w:type="dxa"/>
            <w:vAlign w:val="bottom"/>
          </w:tcPr>
          <w:p w14:paraId="51B97C1A" w14:textId="3782EBDE" w:rsidR="008308C2" w:rsidRPr="009A4F68" w:rsidRDefault="008308C2" w:rsidP="008308C2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9A4F68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ณ วันที่ </w:t>
            </w:r>
            <w:r w:rsidRPr="009A4F68">
              <w:rPr>
                <w:rFonts w:asciiTheme="majorBidi" w:hAnsiTheme="majorBidi" w:cstheme="majorBidi"/>
                <w:b/>
                <w:bCs/>
                <w:color w:val="auto"/>
              </w:rPr>
              <w:t>31</w:t>
            </w:r>
            <w:r w:rsidRPr="009A4F68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 ธันวาคม </w:t>
            </w:r>
            <w:r w:rsidRPr="009A4F68">
              <w:rPr>
                <w:rFonts w:asciiTheme="majorBidi" w:hAnsiTheme="majorBidi" w:cstheme="majorBidi"/>
                <w:b/>
                <w:bCs/>
                <w:color w:val="auto"/>
              </w:rPr>
              <w:t>2564</w:t>
            </w:r>
          </w:p>
        </w:tc>
        <w:tc>
          <w:tcPr>
            <w:tcW w:w="810" w:type="dxa"/>
          </w:tcPr>
          <w:p w14:paraId="53DAC00B" w14:textId="77777777" w:rsidR="008308C2" w:rsidRPr="009A4F68" w:rsidRDefault="008308C2" w:rsidP="008308C2">
            <w:pPr>
              <w:pStyle w:val="a4"/>
              <w:tabs>
                <w:tab w:val="decimal" w:pos="1145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0A065498" w14:textId="3AEF01B7" w:rsidR="008308C2" w:rsidRPr="009A4F68" w:rsidDel="001C2549" w:rsidRDefault="008308C2" w:rsidP="00CC60CF">
            <w:pPr>
              <w:pStyle w:val="a4"/>
              <w:tabs>
                <w:tab w:val="left" w:pos="1224"/>
              </w:tabs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9A4F68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55,115,164</w:t>
            </w:r>
          </w:p>
        </w:tc>
        <w:tc>
          <w:tcPr>
            <w:tcW w:w="236" w:type="dxa"/>
          </w:tcPr>
          <w:p w14:paraId="2FE80298" w14:textId="77777777" w:rsidR="008308C2" w:rsidRPr="009A4F68" w:rsidRDefault="008308C2" w:rsidP="008308C2">
            <w:pPr>
              <w:pStyle w:val="a4"/>
              <w:tabs>
                <w:tab w:val="decimal" w:pos="85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2B83D9C" w14:textId="7E218B90" w:rsidR="008308C2" w:rsidRPr="009A4F68" w:rsidDel="001C2549" w:rsidRDefault="008308C2" w:rsidP="00CC60CF">
            <w:pPr>
              <w:pStyle w:val="a4"/>
              <w:tabs>
                <w:tab w:val="decimal" w:pos="1135"/>
                <w:tab w:val="left" w:pos="1186"/>
              </w:tabs>
              <w:ind w:right="38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9A4F68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321,964,891</w:t>
            </w:r>
          </w:p>
        </w:tc>
        <w:tc>
          <w:tcPr>
            <w:tcW w:w="236" w:type="dxa"/>
          </w:tcPr>
          <w:p w14:paraId="212072F3" w14:textId="77777777" w:rsidR="008308C2" w:rsidRPr="009A4F68" w:rsidRDefault="008308C2" w:rsidP="008308C2">
            <w:pPr>
              <w:pStyle w:val="a4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4E68FB1" w14:textId="3BB5B1D9" w:rsidR="008308C2" w:rsidRPr="009A4F68" w:rsidDel="001C2549" w:rsidRDefault="008308C2" w:rsidP="00CC60CF">
            <w:pPr>
              <w:pStyle w:val="a4"/>
              <w:tabs>
                <w:tab w:val="decimal" w:pos="1217"/>
              </w:tabs>
              <w:ind w:right="0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A4F68">
              <w:rPr>
                <w:rFonts w:asciiTheme="majorBidi" w:hAnsiTheme="majorBidi" w:cstheme="majorBidi"/>
                <w:b/>
                <w:bCs/>
                <w:color w:val="auto"/>
              </w:rPr>
              <w:t>238,851,21</w:t>
            </w:r>
            <w:r w:rsidR="005825D8">
              <w:rPr>
                <w:rFonts w:asciiTheme="majorBidi" w:hAnsiTheme="majorBidi" w:cstheme="majorBidi"/>
                <w:b/>
                <w:bCs/>
                <w:color w:val="auto"/>
              </w:rPr>
              <w:t>4</w:t>
            </w:r>
          </w:p>
        </w:tc>
        <w:tc>
          <w:tcPr>
            <w:tcW w:w="236" w:type="dxa"/>
          </w:tcPr>
          <w:p w14:paraId="4C237B13" w14:textId="77777777" w:rsidR="008308C2" w:rsidRPr="009A4F68" w:rsidRDefault="008308C2" w:rsidP="008308C2">
            <w:pPr>
              <w:pStyle w:val="a4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083578D3" w14:textId="1ACE32FE" w:rsidR="008308C2" w:rsidRPr="009A4F68" w:rsidDel="001C2549" w:rsidRDefault="008308C2" w:rsidP="008308C2">
            <w:pPr>
              <w:pStyle w:val="a4"/>
              <w:tabs>
                <w:tab w:val="left" w:pos="1224"/>
              </w:tabs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A4F68">
              <w:rPr>
                <w:rFonts w:asciiTheme="majorBidi" w:hAnsiTheme="majorBidi" w:cstheme="majorBidi"/>
                <w:b/>
                <w:bCs/>
                <w:color w:val="auto"/>
              </w:rPr>
              <w:t>5,163,542</w:t>
            </w:r>
          </w:p>
        </w:tc>
        <w:tc>
          <w:tcPr>
            <w:tcW w:w="241" w:type="dxa"/>
          </w:tcPr>
          <w:p w14:paraId="0668DFDE" w14:textId="77777777" w:rsidR="008308C2" w:rsidRPr="009A4F68" w:rsidRDefault="008308C2" w:rsidP="008308C2">
            <w:pPr>
              <w:pStyle w:val="a4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0060F762" w14:textId="73870BCB" w:rsidR="008308C2" w:rsidRPr="009A4F68" w:rsidDel="001C2549" w:rsidRDefault="008308C2" w:rsidP="008308C2">
            <w:pPr>
              <w:pStyle w:val="a4"/>
              <w:tabs>
                <w:tab w:val="left" w:pos="1188"/>
              </w:tabs>
              <w:ind w:right="36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A4F68">
              <w:rPr>
                <w:rFonts w:asciiTheme="majorBidi" w:hAnsiTheme="majorBidi" w:cstheme="majorBidi"/>
                <w:b/>
                <w:bCs/>
                <w:color w:val="auto"/>
              </w:rPr>
              <w:t>11,279,770</w:t>
            </w:r>
          </w:p>
        </w:tc>
        <w:tc>
          <w:tcPr>
            <w:tcW w:w="236" w:type="dxa"/>
          </w:tcPr>
          <w:p w14:paraId="22FF12C4" w14:textId="77777777" w:rsidR="008308C2" w:rsidRPr="009A4F68" w:rsidRDefault="008308C2" w:rsidP="008308C2">
            <w:pPr>
              <w:pStyle w:val="a4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7FAA78" w14:textId="1EDC5C91" w:rsidR="008308C2" w:rsidRPr="009A4F68" w:rsidDel="001C2549" w:rsidRDefault="008308C2" w:rsidP="00CC60CF">
            <w:pPr>
              <w:pStyle w:val="a4"/>
              <w:tabs>
                <w:tab w:val="decimal" w:pos="1176"/>
                <w:tab w:val="left" w:pos="1222"/>
              </w:tabs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A4F68">
              <w:rPr>
                <w:rFonts w:asciiTheme="majorBidi" w:hAnsiTheme="majorBidi" w:cstheme="majorBidi"/>
                <w:b/>
                <w:bCs/>
                <w:color w:val="auto"/>
              </w:rPr>
              <w:t>41,843,635</w:t>
            </w:r>
          </w:p>
        </w:tc>
        <w:tc>
          <w:tcPr>
            <w:tcW w:w="241" w:type="dxa"/>
          </w:tcPr>
          <w:p w14:paraId="72BB8778" w14:textId="77777777" w:rsidR="008308C2" w:rsidRPr="009A4F68" w:rsidRDefault="008308C2" w:rsidP="008308C2">
            <w:pPr>
              <w:pStyle w:val="a4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1F490A8B" w14:textId="06D7D6DC" w:rsidR="008308C2" w:rsidRPr="009A4F68" w:rsidDel="001C2549" w:rsidRDefault="008308C2" w:rsidP="00CC60CF">
            <w:pPr>
              <w:pStyle w:val="a4"/>
              <w:tabs>
                <w:tab w:val="decimal" w:pos="1013"/>
              </w:tabs>
              <w:ind w:right="-179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A4F68">
              <w:rPr>
                <w:rFonts w:asciiTheme="majorBidi" w:hAnsiTheme="majorBidi" w:cstheme="majorBidi"/>
                <w:b/>
                <w:bCs/>
                <w:color w:val="auto"/>
              </w:rPr>
              <w:t>674,218,216</w:t>
            </w:r>
          </w:p>
        </w:tc>
      </w:tr>
      <w:tr w:rsidR="00F8498C" w:rsidRPr="001513C3" w14:paraId="17F065F3" w14:textId="77777777" w:rsidTr="00F8498C">
        <w:tc>
          <w:tcPr>
            <w:tcW w:w="3600" w:type="dxa"/>
            <w:vAlign w:val="bottom"/>
          </w:tcPr>
          <w:p w14:paraId="76BA4D12" w14:textId="77777777" w:rsidR="00F8498C" w:rsidRPr="009A4F68" w:rsidRDefault="00F8498C" w:rsidP="00F8498C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810" w:type="dxa"/>
          </w:tcPr>
          <w:p w14:paraId="62526EB5" w14:textId="32ECF691" w:rsidR="00F8498C" w:rsidRPr="009A4F68" w:rsidRDefault="00F8498C" w:rsidP="00F8498C">
            <w:pPr>
              <w:pStyle w:val="a4"/>
              <w:spacing w:line="32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cs/>
              </w:rPr>
            </w:pPr>
          </w:p>
        </w:tc>
        <w:tc>
          <w:tcPr>
            <w:tcW w:w="1332" w:type="dxa"/>
            <w:vAlign w:val="bottom"/>
          </w:tcPr>
          <w:p w14:paraId="642BB136" w14:textId="02E33AC6" w:rsidR="00F8498C" w:rsidRPr="009A4F68" w:rsidRDefault="00F8498C" w:rsidP="00F8498C">
            <w:pPr>
              <w:pStyle w:val="a4"/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  <w:r w:rsidRPr="009A4F68">
              <w:rPr>
                <w:rFonts w:asciiTheme="majorBidi" w:hAnsiTheme="majorBidi" w:cstheme="majorBidi"/>
                <w:color w:val="auto"/>
                <w:cs/>
              </w:rPr>
              <w:t>ที่ดินและส่วนปรับปรุงที่ดิน</w:t>
            </w:r>
          </w:p>
        </w:tc>
        <w:tc>
          <w:tcPr>
            <w:tcW w:w="236" w:type="dxa"/>
          </w:tcPr>
          <w:p w14:paraId="7B3A4040" w14:textId="77777777" w:rsidR="00F8498C" w:rsidRPr="009A4F68" w:rsidRDefault="00F8498C" w:rsidP="00F8498C">
            <w:pPr>
              <w:pStyle w:val="a4"/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7" w:type="dxa"/>
            <w:vAlign w:val="bottom"/>
          </w:tcPr>
          <w:p w14:paraId="04BFDD13" w14:textId="77777777" w:rsidR="00F8498C" w:rsidRPr="009A4F68" w:rsidRDefault="00F8498C" w:rsidP="00F8498C">
            <w:pPr>
              <w:pStyle w:val="a4"/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  <w:r w:rsidRPr="009A4F68">
              <w:rPr>
                <w:rFonts w:asciiTheme="majorBidi" w:hAnsiTheme="majorBidi" w:cstheme="majorBidi"/>
                <w:color w:val="auto"/>
                <w:cs/>
              </w:rPr>
              <w:t>อาคารและส่วนปรับปรุงอาคาร</w:t>
            </w:r>
          </w:p>
        </w:tc>
        <w:tc>
          <w:tcPr>
            <w:tcW w:w="236" w:type="dxa"/>
          </w:tcPr>
          <w:p w14:paraId="4F90E543" w14:textId="77777777" w:rsidR="00F8498C" w:rsidRPr="009A4F68" w:rsidRDefault="00F8498C" w:rsidP="00F8498C">
            <w:pPr>
              <w:pStyle w:val="a4"/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7" w:type="dxa"/>
            <w:vAlign w:val="bottom"/>
          </w:tcPr>
          <w:p w14:paraId="04B8207F" w14:textId="77777777" w:rsidR="00F8498C" w:rsidRPr="009A4F68" w:rsidRDefault="00F8498C" w:rsidP="00F8498C">
            <w:pPr>
              <w:pStyle w:val="a4"/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9A4F68">
              <w:rPr>
                <w:rFonts w:asciiTheme="majorBidi" w:hAnsiTheme="majorBidi" w:cstheme="majorBidi"/>
                <w:color w:val="auto"/>
                <w:cs/>
              </w:rPr>
              <w:t>เครื่องจักรและอุปกรณ์</w:t>
            </w:r>
          </w:p>
        </w:tc>
        <w:tc>
          <w:tcPr>
            <w:tcW w:w="236" w:type="dxa"/>
          </w:tcPr>
          <w:p w14:paraId="26C363DB" w14:textId="77777777" w:rsidR="00F8498C" w:rsidRPr="009A4F68" w:rsidRDefault="00F8498C" w:rsidP="00F8498C">
            <w:pPr>
              <w:pStyle w:val="a4"/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  <w:lang w:val="en-GB"/>
              </w:rPr>
            </w:pPr>
          </w:p>
        </w:tc>
        <w:tc>
          <w:tcPr>
            <w:tcW w:w="1213" w:type="dxa"/>
            <w:vAlign w:val="bottom"/>
          </w:tcPr>
          <w:p w14:paraId="30DA997B" w14:textId="77777777" w:rsidR="00F8498C" w:rsidRPr="009A4F68" w:rsidRDefault="00F8498C" w:rsidP="00F8498C">
            <w:pPr>
              <w:pStyle w:val="a4"/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  <w:r w:rsidRPr="009A4F68">
              <w:rPr>
                <w:rFonts w:asciiTheme="majorBidi" w:hAnsiTheme="majorBidi" w:cstheme="majorBidi"/>
                <w:color w:val="auto"/>
                <w:cs/>
                <w:lang w:val="en-GB"/>
              </w:rPr>
              <w:t>เครื่องตกแต่ง ติดตั้ง และอุปกรณ์สำนักงาน</w:t>
            </w:r>
          </w:p>
        </w:tc>
        <w:tc>
          <w:tcPr>
            <w:tcW w:w="241" w:type="dxa"/>
          </w:tcPr>
          <w:p w14:paraId="4D3EE41E" w14:textId="77777777" w:rsidR="00F8498C" w:rsidRPr="009A4F68" w:rsidRDefault="00F8498C" w:rsidP="00F8498C">
            <w:pPr>
              <w:pStyle w:val="a4"/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35" w:type="dxa"/>
            <w:vAlign w:val="bottom"/>
          </w:tcPr>
          <w:p w14:paraId="00C223FA" w14:textId="77777777" w:rsidR="00F8498C" w:rsidRPr="009A4F68" w:rsidRDefault="00F8498C" w:rsidP="00F8498C">
            <w:pPr>
              <w:pStyle w:val="a4"/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theme="majorBidi"/>
                <w:color w:val="auto"/>
                <w:cs/>
              </w:rPr>
              <w:t>ยานพาหนะ</w:t>
            </w:r>
          </w:p>
        </w:tc>
        <w:tc>
          <w:tcPr>
            <w:tcW w:w="236" w:type="dxa"/>
          </w:tcPr>
          <w:p w14:paraId="32EACF77" w14:textId="77777777" w:rsidR="00F8498C" w:rsidRPr="009A4F68" w:rsidRDefault="00F8498C" w:rsidP="00F8498C">
            <w:pPr>
              <w:pStyle w:val="a4"/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440" w:type="dxa"/>
            <w:vAlign w:val="bottom"/>
          </w:tcPr>
          <w:p w14:paraId="7525D10F" w14:textId="057E5589" w:rsidR="00F8498C" w:rsidRPr="009A4F68" w:rsidRDefault="00F8498C" w:rsidP="00F8498C">
            <w:pPr>
              <w:pStyle w:val="a4"/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9A4F68">
              <w:rPr>
                <w:rFonts w:asciiTheme="majorBidi" w:hAnsiTheme="majorBidi" w:cstheme="majorBidi"/>
                <w:color w:val="auto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41" w:type="dxa"/>
          </w:tcPr>
          <w:p w14:paraId="46D22712" w14:textId="77777777" w:rsidR="00F8498C" w:rsidRPr="009A4F68" w:rsidRDefault="00F8498C" w:rsidP="00F8498C">
            <w:pPr>
              <w:pStyle w:val="a4"/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78" w:type="dxa"/>
            <w:vAlign w:val="bottom"/>
          </w:tcPr>
          <w:p w14:paraId="0731AE17" w14:textId="77777777" w:rsidR="00F8498C" w:rsidRPr="009A4F68" w:rsidRDefault="00F8498C" w:rsidP="00F8498C">
            <w:pPr>
              <w:pStyle w:val="a4"/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  <w:r w:rsidRPr="009A4F68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</w:tr>
      <w:tr w:rsidR="00F8498C" w:rsidRPr="001513C3" w14:paraId="7F6ABA21" w14:textId="77777777" w:rsidTr="00F8498C">
        <w:tc>
          <w:tcPr>
            <w:tcW w:w="3600" w:type="dxa"/>
            <w:vAlign w:val="bottom"/>
          </w:tcPr>
          <w:p w14:paraId="7C83DA97" w14:textId="77777777" w:rsidR="00F8498C" w:rsidRPr="009A4F68" w:rsidRDefault="00F8498C" w:rsidP="00F8498C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810" w:type="dxa"/>
          </w:tcPr>
          <w:p w14:paraId="08FA9279" w14:textId="77777777" w:rsidR="00F8498C" w:rsidRPr="009A4F68" w:rsidRDefault="00F8498C" w:rsidP="00F8498C">
            <w:pPr>
              <w:pStyle w:val="a4"/>
              <w:spacing w:line="32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cs/>
              </w:rPr>
            </w:pPr>
          </w:p>
        </w:tc>
        <w:tc>
          <w:tcPr>
            <w:tcW w:w="10458" w:type="dxa"/>
            <w:gridSpan w:val="13"/>
            <w:vAlign w:val="bottom"/>
          </w:tcPr>
          <w:p w14:paraId="6965BF59" w14:textId="0F6DF91D" w:rsidR="00F8498C" w:rsidRPr="009A4F68" w:rsidRDefault="00F8498C" w:rsidP="00F8498C">
            <w:pPr>
              <w:pStyle w:val="a4"/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9A4F68">
              <w:rPr>
                <w:rFonts w:asciiTheme="majorBidi" w:hAnsiTheme="majorBidi" w:cstheme="majorBidi"/>
                <w:i/>
                <w:iCs/>
                <w:color w:val="auto"/>
                <w:cs/>
              </w:rPr>
              <w:t>(บาท)</w:t>
            </w:r>
          </w:p>
        </w:tc>
      </w:tr>
      <w:tr w:rsidR="00F8498C" w:rsidRPr="001513C3" w14:paraId="568EBD95" w14:textId="77777777" w:rsidTr="00F8498C">
        <w:tc>
          <w:tcPr>
            <w:tcW w:w="3600" w:type="dxa"/>
            <w:vAlign w:val="bottom"/>
          </w:tcPr>
          <w:p w14:paraId="3C738D68" w14:textId="62ED0BE7" w:rsidR="00F8498C" w:rsidRPr="009A4F68" w:rsidRDefault="00F8498C" w:rsidP="00F8498C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</w:pPr>
            <w:r w:rsidRPr="009A4F68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  <w:t>ค่าเสื่อมราคา</w:t>
            </w:r>
          </w:p>
        </w:tc>
        <w:tc>
          <w:tcPr>
            <w:tcW w:w="810" w:type="dxa"/>
          </w:tcPr>
          <w:p w14:paraId="02166FC2" w14:textId="77777777" w:rsidR="00F8498C" w:rsidRPr="009A4F68" w:rsidRDefault="00F8498C" w:rsidP="00F8498C">
            <w:pPr>
              <w:pStyle w:val="a4"/>
              <w:tabs>
                <w:tab w:val="decimal" w:pos="1145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332" w:type="dxa"/>
            <w:vAlign w:val="bottom"/>
          </w:tcPr>
          <w:p w14:paraId="3804ADB7" w14:textId="0FD1E3A2" w:rsidR="00F8498C" w:rsidRPr="00BB3EA6" w:rsidRDefault="00F8498C" w:rsidP="00F8498C">
            <w:pPr>
              <w:pStyle w:val="a4"/>
              <w:tabs>
                <w:tab w:val="decimal" w:pos="1145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36" w:type="dxa"/>
          </w:tcPr>
          <w:p w14:paraId="268924A4" w14:textId="77777777" w:rsidR="00F8498C" w:rsidRPr="00BB3EA6" w:rsidRDefault="00F8498C" w:rsidP="00F8498C">
            <w:pPr>
              <w:pStyle w:val="a4"/>
              <w:tabs>
                <w:tab w:val="decimal" w:pos="1135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764F7547" w14:textId="77777777" w:rsidR="00F8498C" w:rsidRPr="00BB3EA6" w:rsidRDefault="00F8498C" w:rsidP="00F8498C">
            <w:pPr>
              <w:pStyle w:val="a4"/>
              <w:tabs>
                <w:tab w:val="decimal" w:pos="1135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36" w:type="dxa"/>
          </w:tcPr>
          <w:p w14:paraId="61530C7E" w14:textId="77777777" w:rsidR="00F8498C" w:rsidRPr="00BB3EA6" w:rsidRDefault="00F8498C" w:rsidP="00F8498C">
            <w:pPr>
              <w:pStyle w:val="a4"/>
              <w:tabs>
                <w:tab w:val="decimal" w:pos="121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4A132699" w14:textId="77777777" w:rsidR="00F8498C" w:rsidRPr="00BB3EA6" w:rsidRDefault="00F8498C" w:rsidP="00F8498C">
            <w:pPr>
              <w:pStyle w:val="a4"/>
              <w:tabs>
                <w:tab w:val="decimal" w:pos="121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36" w:type="dxa"/>
          </w:tcPr>
          <w:p w14:paraId="5BBC99D7" w14:textId="77777777" w:rsidR="00F8498C" w:rsidRPr="00BB3EA6" w:rsidRDefault="00F8498C" w:rsidP="00F8498C">
            <w:pPr>
              <w:pStyle w:val="a4"/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13" w:type="dxa"/>
            <w:vAlign w:val="bottom"/>
          </w:tcPr>
          <w:p w14:paraId="6D66BA46" w14:textId="77777777" w:rsidR="00F8498C" w:rsidRPr="00BB3EA6" w:rsidRDefault="00F8498C" w:rsidP="00F8498C">
            <w:pPr>
              <w:pStyle w:val="a4"/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1" w:type="dxa"/>
          </w:tcPr>
          <w:p w14:paraId="19050239" w14:textId="77777777" w:rsidR="00F8498C" w:rsidRPr="00BB3EA6" w:rsidRDefault="00F8498C" w:rsidP="00F8498C">
            <w:pPr>
              <w:pStyle w:val="a4"/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35" w:type="dxa"/>
            <w:vAlign w:val="bottom"/>
          </w:tcPr>
          <w:p w14:paraId="703302AC" w14:textId="77777777" w:rsidR="00F8498C" w:rsidRPr="00BB3EA6" w:rsidRDefault="00F8498C" w:rsidP="00F8498C">
            <w:pPr>
              <w:pStyle w:val="a4"/>
              <w:tabs>
                <w:tab w:val="decimal" w:pos="1098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36" w:type="dxa"/>
          </w:tcPr>
          <w:p w14:paraId="6FFA62A3" w14:textId="77777777" w:rsidR="00F8498C" w:rsidRPr="00BB3EA6" w:rsidRDefault="00F8498C" w:rsidP="00F8498C">
            <w:pPr>
              <w:pStyle w:val="a4"/>
              <w:tabs>
                <w:tab w:val="decimal" w:pos="1176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A7059E" w14:textId="77777777" w:rsidR="00F8498C" w:rsidRPr="00BB3EA6" w:rsidRDefault="00F8498C" w:rsidP="00F8498C">
            <w:pPr>
              <w:pStyle w:val="a4"/>
              <w:tabs>
                <w:tab w:val="decimal" w:pos="772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1" w:type="dxa"/>
          </w:tcPr>
          <w:p w14:paraId="698F68B8" w14:textId="77777777" w:rsidR="00F8498C" w:rsidRPr="00BB3EA6" w:rsidRDefault="00F8498C" w:rsidP="00F8498C">
            <w:pPr>
              <w:pStyle w:val="a4"/>
              <w:tabs>
                <w:tab w:val="decimal" w:pos="121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3DB15175" w14:textId="77777777" w:rsidR="00F8498C" w:rsidRPr="00BB3EA6" w:rsidRDefault="00F8498C" w:rsidP="00F8498C">
            <w:pPr>
              <w:pStyle w:val="a4"/>
              <w:tabs>
                <w:tab w:val="decimal" w:pos="121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F8498C" w:rsidRPr="00C364A5" w14:paraId="5643E87F" w14:textId="77777777" w:rsidTr="00F8498C">
        <w:tc>
          <w:tcPr>
            <w:tcW w:w="3600" w:type="dxa"/>
            <w:vAlign w:val="bottom"/>
          </w:tcPr>
          <w:p w14:paraId="3D0BF34B" w14:textId="09E036E8" w:rsidR="00F8498C" w:rsidRPr="009A4F68" w:rsidRDefault="00F8498C" w:rsidP="00F8498C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9A4F68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9A4F68">
              <w:rPr>
                <w:rFonts w:asciiTheme="majorBidi" w:hAnsiTheme="majorBidi" w:cstheme="majorBidi"/>
                <w:color w:val="auto"/>
              </w:rPr>
              <w:t>1</w:t>
            </w:r>
            <w:r w:rsidRPr="009A4F68">
              <w:rPr>
                <w:rFonts w:asciiTheme="majorBidi" w:hAnsiTheme="majorBidi" w:cstheme="majorBidi"/>
                <w:color w:val="auto"/>
                <w:cs/>
              </w:rPr>
              <w:t xml:space="preserve"> มกราคม </w:t>
            </w:r>
            <w:r w:rsidRPr="009A4F68">
              <w:rPr>
                <w:rFonts w:asciiTheme="majorBidi" w:hAnsiTheme="majorBidi" w:cstheme="majorBidi"/>
                <w:color w:val="auto"/>
              </w:rPr>
              <w:t>2563</w:t>
            </w:r>
          </w:p>
        </w:tc>
        <w:tc>
          <w:tcPr>
            <w:tcW w:w="810" w:type="dxa"/>
          </w:tcPr>
          <w:p w14:paraId="3103DC20" w14:textId="77777777" w:rsidR="00F8498C" w:rsidRPr="009A4F68" w:rsidRDefault="00F8498C" w:rsidP="00F8498C">
            <w:pPr>
              <w:pStyle w:val="a4"/>
              <w:tabs>
                <w:tab w:val="decimal" w:pos="768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32" w:type="dxa"/>
          </w:tcPr>
          <w:p w14:paraId="0E8148E2" w14:textId="30FC8739" w:rsidR="00F8498C" w:rsidRPr="00BB3EA6" w:rsidRDefault="00F8498C" w:rsidP="009A4F68">
            <w:pPr>
              <w:pStyle w:val="acctfourfigures"/>
              <w:tabs>
                <w:tab w:val="clear" w:pos="765"/>
              </w:tabs>
              <w:spacing w:line="120" w:lineRule="atLeast"/>
              <w:ind w:right="-4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3EA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0D5C844" w14:textId="77777777" w:rsidR="00F8498C" w:rsidRPr="00BB3EA6" w:rsidRDefault="00F8498C" w:rsidP="00F8498C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67" w:type="dxa"/>
            <w:vAlign w:val="bottom"/>
          </w:tcPr>
          <w:p w14:paraId="74709B16" w14:textId="398B6F41" w:rsidR="00F8498C" w:rsidRPr="00BB3EA6" w:rsidRDefault="00F8498C" w:rsidP="009A4BDB">
            <w:pPr>
              <w:pStyle w:val="a4"/>
              <w:tabs>
                <w:tab w:val="decimal" w:pos="1135"/>
                <w:tab w:val="left" w:pos="1186"/>
              </w:tabs>
              <w:ind w:right="38"/>
              <w:jc w:val="right"/>
              <w:rPr>
                <w:rFonts w:asciiTheme="majorBidi" w:hAnsiTheme="majorBidi" w:cstheme="majorBidi"/>
                <w:color w:val="auto"/>
              </w:rPr>
            </w:pPr>
            <w:r w:rsidRPr="00BB3EA6">
              <w:rPr>
                <w:rFonts w:asciiTheme="majorBidi" w:hAnsiTheme="majorBidi" w:cstheme="majorBidi"/>
                <w:color w:val="auto"/>
              </w:rPr>
              <w:t>34,450,983</w:t>
            </w:r>
          </w:p>
        </w:tc>
        <w:tc>
          <w:tcPr>
            <w:tcW w:w="236" w:type="dxa"/>
          </w:tcPr>
          <w:p w14:paraId="1EFA98A6" w14:textId="77777777" w:rsidR="00F8498C" w:rsidRPr="00BB3EA6" w:rsidRDefault="00F8498C" w:rsidP="00F8498C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67" w:type="dxa"/>
            <w:vAlign w:val="bottom"/>
          </w:tcPr>
          <w:p w14:paraId="0EBEE350" w14:textId="3B052E84" w:rsidR="00F8498C" w:rsidRPr="00BB3EA6" w:rsidRDefault="00F8498C" w:rsidP="009A4BDB">
            <w:pPr>
              <w:pStyle w:val="a4"/>
              <w:ind w:right="0"/>
              <w:jc w:val="right"/>
              <w:rPr>
                <w:rFonts w:asciiTheme="majorBidi" w:hAnsiTheme="majorBidi" w:cstheme="majorBidi"/>
                <w:color w:val="auto"/>
              </w:rPr>
            </w:pPr>
            <w:r w:rsidRPr="00BB3EA6">
              <w:rPr>
                <w:rFonts w:asciiTheme="majorBidi" w:hAnsiTheme="majorBidi" w:cstheme="majorBidi"/>
                <w:color w:val="auto"/>
              </w:rPr>
              <w:t>96,733,276</w:t>
            </w:r>
          </w:p>
        </w:tc>
        <w:tc>
          <w:tcPr>
            <w:tcW w:w="236" w:type="dxa"/>
          </w:tcPr>
          <w:p w14:paraId="4C2320B8" w14:textId="77777777" w:rsidR="00F8498C" w:rsidRPr="00BB3EA6" w:rsidRDefault="00F8498C" w:rsidP="00F8498C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13" w:type="dxa"/>
            <w:vAlign w:val="bottom"/>
          </w:tcPr>
          <w:p w14:paraId="7AAB1692" w14:textId="471B9923" w:rsidR="00F8498C" w:rsidRPr="00BB3EA6" w:rsidRDefault="00F8498C" w:rsidP="00013FE9">
            <w:pPr>
              <w:pStyle w:val="a4"/>
              <w:tabs>
                <w:tab w:val="left" w:pos="1224"/>
              </w:tabs>
              <w:ind w:right="0"/>
              <w:jc w:val="right"/>
              <w:rPr>
                <w:rFonts w:asciiTheme="majorBidi" w:hAnsiTheme="majorBidi" w:cstheme="majorBidi"/>
                <w:color w:val="auto"/>
              </w:rPr>
            </w:pPr>
            <w:r w:rsidRPr="00BB3EA6">
              <w:rPr>
                <w:rFonts w:asciiTheme="majorBidi" w:hAnsiTheme="majorBidi" w:cstheme="majorBidi"/>
                <w:color w:val="auto"/>
              </w:rPr>
              <w:t>4,803,256</w:t>
            </w:r>
          </w:p>
        </w:tc>
        <w:tc>
          <w:tcPr>
            <w:tcW w:w="241" w:type="dxa"/>
          </w:tcPr>
          <w:p w14:paraId="108DD62E" w14:textId="77777777" w:rsidR="00F8498C" w:rsidRPr="00BB3EA6" w:rsidRDefault="00F8498C" w:rsidP="00F8498C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35" w:type="dxa"/>
            <w:vAlign w:val="bottom"/>
          </w:tcPr>
          <w:p w14:paraId="2C5E4EFF" w14:textId="7CD94743" w:rsidR="00F8498C" w:rsidRPr="00BB3EA6" w:rsidRDefault="00F8498C" w:rsidP="00013FE9">
            <w:pPr>
              <w:pStyle w:val="a4"/>
              <w:tabs>
                <w:tab w:val="left" w:pos="1188"/>
              </w:tabs>
              <w:ind w:right="36"/>
              <w:jc w:val="right"/>
              <w:rPr>
                <w:rFonts w:asciiTheme="majorBidi" w:hAnsiTheme="majorBidi" w:cstheme="majorBidi"/>
                <w:color w:val="auto"/>
              </w:rPr>
            </w:pPr>
            <w:r w:rsidRPr="00BB3EA6">
              <w:rPr>
                <w:rFonts w:asciiTheme="majorBidi" w:hAnsiTheme="majorBidi" w:cstheme="majorBidi"/>
                <w:color w:val="auto"/>
              </w:rPr>
              <w:t>9,289,408</w:t>
            </w:r>
          </w:p>
        </w:tc>
        <w:tc>
          <w:tcPr>
            <w:tcW w:w="236" w:type="dxa"/>
          </w:tcPr>
          <w:p w14:paraId="39094D86" w14:textId="77777777" w:rsidR="00F8498C" w:rsidRPr="00BB3EA6" w:rsidRDefault="00F8498C" w:rsidP="00F8498C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440" w:type="dxa"/>
            <w:vAlign w:val="bottom"/>
          </w:tcPr>
          <w:p w14:paraId="34EFF30F" w14:textId="462E30C2" w:rsidR="00F8498C" w:rsidRPr="00BB3EA6" w:rsidRDefault="00F8498C" w:rsidP="00013FE9">
            <w:pPr>
              <w:pStyle w:val="a4"/>
              <w:tabs>
                <w:tab w:val="decimal" w:pos="946"/>
              </w:tabs>
              <w:ind w:right="169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BB3EA6">
              <w:rPr>
                <w:rFonts w:asciiTheme="majorBidi" w:hAnsiTheme="majorBidi" w:cs="Angsana New"/>
                <w:color w:val="auto"/>
                <w:cs/>
                <w:lang w:val="en-GB"/>
              </w:rPr>
              <w:t>-</w:t>
            </w:r>
          </w:p>
        </w:tc>
        <w:tc>
          <w:tcPr>
            <w:tcW w:w="241" w:type="dxa"/>
          </w:tcPr>
          <w:p w14:paraId="744C5712" w14:textId="77777777" w:rsidR="00F8498C" w:rsidRPr="00BB3EA6" w:rsidRDefault="00F8498C" w:rsidP="00F8498C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78" w:type="dxa"/>
            <w:vAlign w:val="bottom"/>
          </w:tcPr>
          <w:p w14:paraId="2FB53877" w14:textId="372BF44C" w:rsidR="00F8498C" w:rsidRPr="00BB3EA6" w:rsidRDefault="00F8498C" w:rsidP="00013FE9">
            <w:pPr>
              <w:pStyle w:val="a4"/>
              <w:tabs>
                <w:tab w:val="decimal" w:pos="1017"/>
              </w:tabs>
              <w:ind w:right="-179"/>
              <w:rPr>
                <w:rFonts w:asciiTheme="majorBidi" w:hAnsiTheme="majorBidi" w:cstheme="majorBidi"/>
                <w:color w:val="auto"/>
              </w:rPr>
            </w:pPr>
            <w:r w:rsidRPr="00BB3EA6">
              <w:rPr>
                <w:rFonts w:asciiTheme="majorBidi" w:hAnsiTheme="majorBidi" w:cstheme="majorBidi"/>
                <w:color w:val="auto"/>
              </w:rPr>
              <w:t>145,276,923</w:t>
            </w:r>
          </w:p>
        </w:tc>
      </w:tr>
      <w:tr w:rsidR="00F8498C" w:rsidRPr="001513C3" w14:paraId="34670EE7" w14:textId="77777777" w:rsidTr="00F8498C">
        <w:tc>
          <w:tcPr>
            <w:tcW w:w="3600" w:type="dxa"/>
            <w:vAlign w:val="bottom"/>
          </w:tcPr>
          <w:p w14:paraId="063B43FB" w14:textId="02DB785D" w:rsidR="00F8498C" w:rsidRPr="009A4F68" w:rsidRDefault="00F8498C" w:rsidP="00F8498C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9A4F68">
              <w:rPr>
                <w:rFonts w:asciiTheme="majorBidi" w:hAnsiTheme="majorBidi" w:cstheme="majorBidi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09006DD4" w14:textId="77777777" w:rsidR="00F8498C" w:rsidRPr="009A4F68" w:rsidRDefault="00F8498C" w:rsidP="00F8498C">
            <w:pPr>
              <w:pStyle w:val="a4"/>
              <w:tabs>
                <w:tab w:val="decimal" w:pos="768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32" w:type="dxa"/>
          </w:tcPr>
          <w:p w14:paraId="2AABA09E" w14:textId="58EC3520" w:rsidR="00F8498C" w:rsidRPr="009A4F68" w:rsidRDefault="00F8498C" w:rsidP="009A4F68">
            <w:pPr>
              <w:pStyle w:val="a4"/>
              <w:tabs>
                <w:tab w:val="left" w:pos="1224"/>
              </w:tabs>
              <w:ind w:right="0"/>
              <w:jc w:val="right"/>
              <w:rPr>
                <w:rFonts w:asciiTheme="majorBidi" w:hAnsiTheme="majorBidi" w:cstheme="majorBidi"/>
                <w:color w:val="auto"/>
              </w:rPr>
            </w:pPr>
            <w:r w:rsidRPr="009A4F68">
              <w:rPr>
                <w:rFonts w:asciiTheme="majorBidi" w:hAnsiTheme="majorBidi" w:cstheme="majorBidi"/>
                <w:color w:val="auto"/>
              </w:rPr>
              <w:t>335,639</w:t>
            </w:r>
          </w:p>
        </w:tc>
        <w:tc>
          <w:tcPr>
            <w:tcW w:w="236" w:type="dxa"/>
          </w:tcPr>
          <w:p w14:paraId="153D9C3A" w14:textId="77777777" w:rsidR="00F8498C" w:rsidRPr="009A4F68" w:rsidRDefault="00F8498C" w:rsidP="00F8498C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7" w:type="dxa"/>
          </w:tcPr>
          <w:p w14:paraId="779F13D7" w14:textId="512017EF" w:rsidR="00F8498C" w:rsidRPr="009A4BDB" w:rsidRDefault="00F8498C" w:rsidP="009A4BDB">
            <w:pPr>
              <w:pStyle w:val="a4"/>
              <w:tabs>
                <w:tab w:val="decimal" w:pos="1135"/>
                <w:tab w:val="left" w:pos="1186"/>
              </w:tabs>
              <w:ind w:right="38"/>
              <w:jc w:val="right"/>
              <w:rPr>
                <w:rFonts w:asciiTheme="majorBidi" w:hAnsiTheme="majorBidi" w:cstheme="majorBidi"/>
                <w:color w:val="auto"/>
              </w:rPr>
            </w:pPr>
            <w:r w:rsidRPr="009A4BDB">
              <w:rPr>
                <w:rFonts w:asciiTheme="majorBidi" w:hAnsiTheme="majorBidi" w:cstheme="majorBidi"/>
                <w:color w:val="auto"/>
              </w:rPr>
              <w:t>14,893,728</w:t>
            </w:r>
          </w:p>
        </w:tc>
        <w:tc>
          <w:tcPr>
            <w:tcW w:w="236" w:type="dxa"/>
          </w:tcPr>
          <w:p w14:paraId="2CC916D8" w14:textId="77777777" w:rsidR="00F8498C" w:rsidRPr="009A4F68" w:rsidRDefault="00F8498C" w:rsidP="00F8498C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7" w:type="dxa"/>
          </w:tcPr>
          <w:p w14:paraId="397E1A23" w14:textId="40D5A116" w:rsidR="00F8498C" w:rsidRPr="009A4F68" w:rsidRDefault="00F8498C" w:rsidP="009A4BDB">
            <w:pPr>
              <w:pStyle w:val="a4"/>
              <w:ind w:right="0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theme="majorBidi"/>
                <w:color w:val="auto"/>
                <w:lang w:val="en-GB"/>
              </w:rPr>
              <w:t>21,458,413</w:t>
            </w:r>
          </w:p>
        </w:tc>
        <w:tc>
          <w:tcPr>
            <w:tcW w:w="236" w:type="dxa"/>
          </w:tcPr>
          <w:p w14:paraId="35BD7700" w14:textId="77777777" w:rsidR="00F8498C" w:rsidRPr="009A4F68" w:rsidRDefault="00F8498C" w:rsidP="00F8498C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13" w:type="dxa"/>
          </w:tcPr>
          <w:p w14:paraId="408AFD03" w14:textId="134BE0A0" w:rsidR="00F8498C" w:rsidRPr="009A4F68" w:rsidRDefault="00F8498C" w:rsidP="00013FE9">
            <w:pPr>
              <w:pStyle w:val="a4"/>
              <w:tabs>
                <w:tab w:val="left" w:pos="1224"/>
              </w:tabs>
              <w:ind w:right="0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theme="majorBidi"/>
                <w:color w:val="auto"/>
                <w:lang w:val="en-GB"/>
              </w:rPr>
              <w:t>836,475</w:t>
            </w:r>
          </w:p>
        </w:tc>
        <w:tc>
          <w:tcPr>
            <w:tcW w:w="241" w:type="dxa"/>
          </w:tcPr>
          <w:p w14:paraId="2F1936E7" w14:textId="77777777" w:rsidR="00F8498C" w:rsidRPr="009A4F68" w:rsidRDefault="00F8498C" w:rsidP="00F8498C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35" w:type="dxa"/>
          </w:tcPr>
          <w:p w14:paraId="755C1B73" w14:textId="33BBA2C2" w:rsidR="00F8498C" w:rsidRPr="009A4F68" w:rsidRDefault="00F8498C" w:rsidP="00013FE9">
            <w:pPr>
              <w:pStyle w:val="a4"/>
              <w:tabs>
                <w:tab w:val="left" w:pos="1188"/>
              </w:tabs>
              <w:ind w:right="3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theme="majorBidi"/>
                <w:color w:val="auto"/>
              </w:rPr>
              <w:t>1,363,126</w:t>
            </w:r>
          </w:p>
        </w:tc>
        <w:tc>
          <w:tcPr>
            <w:tcW w:w="236" w:type="dxa"/>
          </w:tcPr>
          <w:p w14:paraId="6995FB51" w14:textId="77777777" w:rsidR="00F8498C" w:rsidRPr="009A4F68" w:rsidRDefault="00F8498C" w:rsidP="00F8498C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9D74C09" w14:textId="31FAC91F" w:rsidR="00F8498C" w:rsidRPr="00013FE9" w:rsidRDefault="00F8498C" w:rsidP="00013FE9">
            <w:pPr>
              <w:pStyle w:val="a4"/>
              <w:tabs>
                <w:tab w:val="decimal" w:pos="946"/>
              </w:tabs>
              <w:ind w:right="169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13FE9">
              <w:rPr>
                <w:rFonts w:asciiTheme="majorBidi" w:hAnsiTheme="majorBidi" w:cs="Angsana New"/>
                <w:color w:val="auto"/>
                <w:cs/>
                <w:lang w:val="en-GB"/>
              </w:rPr>
              <w:t>-</w:t>
            </w:r>
          </w:p>
        </w:tc>
        <w:tc>
          <w:tcPr>
            <w:tcW w:w="241" w:type="dxa"/>
          </w:tcPr>
          <w:p w14:paraId="138CC78B" w14:textId="77777777" w:rsidR="00F8498C" w:rsidRPr="009A4F68" w:rsidRDefault="00F8498C" w:rsidP="00F8498C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</w:tcPr>
          <w:p w14:paraId="1ACFE3E9" w14:textId="621A4791" w:rsidR="00F8498C" w:rsidRPr="009A4F68" w:rsidRDefault="00F8498C" w:rsidP="00013FE9">
            <w:pPr>
              <w:pStyle w:val="a4"/>
              <w:tabs>
                <w:tab w:val="decimal" w:pos="1017"/>
              </w:tabs>
              <w:ind w:right="-179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theme="majorBidi"/>
                <w:color w:val="auto"/>
                <w:lang w:val="en-GB"/>
              </w:rPr>
              <w:t>38,887,381</w:t>
            </w:r>
          </w:p>
        </w:tc>
      </w:tr>
      <w:tr w:rsidR="00F8498C" w:rsidRPr="001513C3" w14:paraId="610DE503" w14:textId="77777777" w:rsidTr="00F8498C">
        <w:tc>
          <w:tcPr>
            <w:tcW w:w="3600" w:type="dxa"/>
            <w:vAlign w:val="bottom"/>
          </w:tcPr>
          <w:p w14:paraId="2BBEB4CE" w14:textId="3A46B9A0" w:rsidR="00F8498C" w:rsidRPr="009A4F68" w:rsidRDefault="00F8498C" w:rsidP="00F8498C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9A4F68">
              <w:rPr>
                <w:rFonts w:asciiTheme="majorBidi" w:hAnsiTheme="majorBidi" w:cstheme="majorBidi"/>
                <w:color w:val="auto"/>
                <w:cs/>
              </w:rPr>
              <w:t>โอน</w:t>
            </w:r>
          </w:p>
        </w:tc>
        <w:tc>
          <w:tcPr>
            <w:tcW w:w="810" w:type="dxa"/>
          </w:tcPr>
          <w:p w14:paraId="4E2B1016" w14:textId="77777777" w:rsidR="00F8498C" w:rsidRPr="009A4F68" w:rsidRDefault="00F8498C" w:rsidP="00F8498C">
            <w:pPr>
              <w:pStyle w:val="a4"/>
              <w:tabs>
                <w:tab w:val="decimal" w:pos="768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32" w:type="dxa"/>
          </w:tcPr>
          <w:p w14:paraId="6515003F" w14:textId="2538777E" w:rsidR="00F8498C" w:rsidRPr="00794510" w:rsidRDefault="00F8498C" w:rsidP="009A4F68">
            <w:pPr>
              <w:pStyle w:val="acctfourfigures"/>
              <w:tabs>
                <w:tab w:val="clear" w:pos="765"/>
              </w:tabs>
              <w:spacing w:line="120" w:lineRule="atLeast"/>
              <w:ind w:right="-48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94510">
              <w:rPr>
                <w:rFonts w:asciiTheme="majorBidi" w:hAnsiTheme="majorBidi" w:cs="Angsana New"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1B74C12" w14:textId="77777777" w:rsidR="00F8498C" w:rsidRPr="009A4F68" w:rsidRDefault="00F8498C" w:rsidP="00F8498C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7" w:type="dxa"/>
          </w:tcPr>
          <w:p w14:paraId="1FEE50EB" w14:textId="024CF33F" w:rsidR="00F8498C" w:rsidRPr="009A4BDB" w:rsidRDefault="00F8498C" w:rsidP="009A4BDB">
            <w:pPr>
              <w:pStyle w:val="a4"/>
              <w:tabs>
                <w:tab w:val="decimal" w:pos="1135"/>
                <w:tab w:val="left" w:pos="1186"/>
              </w:tabs>
              <w:ind w:right="38"/>
              <w:jc w:val="right"/>
              <w:rPr>
                <w:rFonts w:asciiTheme="majorBidi" w:hAnsiTheme="majorBidi" w:cstheme="majorBidi"/>
                <w:color w:val="auto"/>
              </w:rPr>
            </w:pPr>
            <w:r w:rsidRPr="009A4BDB">
              <w:rPr>
                <w:rFonts w:asciiTheme="majorBidi" w:hAnsiTheme="majorBidi" w:cstheme="majorBidi"/>
                <w:color w:val="auto"/>
              </w:rPr>
              <w:t>1,566,899</w:t>
            </w:r>
          </w:p>
        </w:tc>
        <w:tc>
          <w:tcPr>
            <w:tcW w:w="236" w:type="dxa"/>
          </w:tcPr>
          <w:p w14:paraId="14A2FCF3" w14:textId="77777777" w:rsidR="00F8498C" w:rsidRPr="009A4F68" w:rsidRDefault="00F8498C" w:rsidP="00F8498C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7" w:type="dxa"/>
          </w:tcPr>
          <w:p w14:paraId="4BCEA4E2" w14:textId="5D1C5C86" w:rsidR="00F8498C" w:rsidRPr="009A4F68" w:rsidRDefault="00F8498C" w:rsidP="009A4BDB">
            <w:pPr>
              <w:pStyle w:val="a4"/>
              <w:tabs>
                <w:tab w:val="decimal" w:pos="1061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="Angsana New"/>
                <w:color w:val="auto"/>
                <w:cs/>
                <w:lang w:val="en-GB"/>
              </w:rPr>
              <w:t>(</w:t>
            </w:r>
            <w:r w:rsidRPr="009A4F68">
              <w:rPr>
                <w:rFonts w:asciiTheme="majorBidi" w:hAnsiTheme="majorBidi" w:cstheme="majorBidi"/>
                <w:color w:val="auto"/>
                <w:lang w:val="en-GB"/>
              </w:rPr>
              <w:t>1,566,899</w:t>
            </w:r>
            <w:r w:rsidRPr="009A4F68">
              <w:rPr>
                <w:rFonts w:asciiTheme="majorBidi" w:hAnsiTheme="majorBidi" w:cs="Angsana New"/>
                <w:color w:val="auto"/>
                <w:cs/>
                <w:lang w:val="en-GB"/>
              </w:rPr>
              <w:t>)</w:t>
            </w:r>
          </w:p>
        </w:tc>
        <w:tc>
          <w:tcPr>
            <w:tcW w:w="236" w:type="dxa"/>
          </w:tcPr>
          <w:p w14:paraId="51984B31" w14:textId="77777777" w:rsidR="00F8498C" w:rsidRPr="009A4F68" w:rsidRDefault="00F8498C" w:rsidP="00F8498C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13" w:type="dxa"/>
          </w:tcPr>
          <w:p w14:paraId="5A896F84" w14:textId="24167A11" w:rsidR="00F8498C" w:rsidRPr="00013FE9" w:rsidRDefault="00F8498C" w:rsidP="00F8498C">
            <w:pPr>
              <w:pStyle w:val="a4"/>
              <w:tabs>
                <w:tab w:val="decimal" w:pos="721"/>
              </w:tabs>
              <w:ind w:left="-109" w:right="-217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13FE9">
              <w:rPr>
                <w:rFonts w:asciiTheme="majorBidi" w:hAnsiTheme="majorBidi" w:cs="Angsana New"/>
                <w:color w:val="auto"/>
                <w:cs/>
                <w:lang w:val="en-GB"/>
              </w:rPr>
              <w:t>-</w:t>
            </w:r>
          </w:p>
        </w:tc>
        <w:tc>
          <w:tcPr>
            <w:tcW w:w="241" w:type="dxa"/>
          </w:tcPr>
          <w:p w14:paraId="6587F730" w14:textId="77777777" w:rsidR="00F8498C" w:rsidRPr="00013FE9" w:rsidRDefault="00F8498C" w:rsidP="00F8498C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35" w:type="dxa"/>
          </w:tcPr>
          <w:p w14:paraId="2C22DD48" w14:textId="0D55B28C" w:rsidR="00F8498C" w:rsidRPr="00013FE9" w:rsidRDefault="00F8498C" w:rsidP="00013FE9">
            <w:pPr>
              <w:pStyle w:val="a4"/>
              <w:tabs>
                <w:tab w:val="decimal" w:pos="708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13FE9">
              <w:rPr>
                <w:rFonts w:asciiTheme="majorBidi" w:hAnsiTheme="majorBidi" w:cs="Angsana New"/>
                <w:color w:val="auto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14:paraId="508FDBC3" w14:textId="77777777" w:rsidR="00F8498C" w:rsidRPr="009A4F68" w:rsidRDefault="00F8498C" w:rsidP="00F8498C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9EEA20E" w14:textId="2BAF6C91" w:rsidR="00F8498C" w:rsidRPr="00013FE9" w:rsidRDefault="00F8498C" w:rsidP="00013FE9">
            <w:pPr>
              <w:pStyle w:val="a4"/>
              <w:tabs>
                <w:tab w:val="decimal" w:pos="946"/>
              </w:tabs>
              <w:ind w:right="169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13FE9">
              <w:rPr>
                <w:rFonts w:asciiTheme="majorBidi" w:hAnsiTheme="majorBidi" w:cs="Angsana New"/>
                <w:color w:val="auto"/>
                <w:cs/>
                <w:lang w:val="en-GB"/>
              </w:rPr>
              <w:t>-</w:t>
            </w:r>
          </w:p>
        </w:tc>
        <w:tc>
          <w:tcPr>
            <w:tcW w:w="241" w:type="dxa"/>
          </w:tcPr>
          <w:p w14:paraId="12CBC13D" w14:textId="77777777" w:rsidR="00F8498C" w:rsidRPr="009A4F68" w:rsidRDefault="00F8498C" w:rsidP="00F8498C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</w:tcPr>
          <w:p w14:paraId="2DC105F2" w14:textId="03E4CA00" w:rsidR="00F8498C" w:rsidRPr="009A4F68" w:rsidRDefault="00F8498C" w:rsidP="00013FE9">
            <w:pPr>
              <w:pStyle w:val="a4"/>
              <w:tabs>
                <w:tab w:val="decimal" w:pos="702"/>
              </w:tabs>
              <w:ind w:right="-179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="Angsana New"/>
                <w:color w:val="auto"/>
                <w:cs/>
                <w:lang w:val="en-GB"/>
              </w:rPr>
              <w:t>-</w:t>
            </w:r>
          </w:p>
        </w:tc>
      </w:tr>
      <w:tr w:rsidR="00F8498C" w:rsidRPr="001513C3" w14:paraId="66374325" w14:textId="77777777" w:rsidTr="009E489E">
        <w:tc>
          <w:tcPr>
            <w:tcW w:w="3600" w:type="dxa"/>
            <w:vAlign w:val="bottom"/>
          </w:tcPr>
          <w:p w14:paraId="71302336" w14:textId="7EDF68AB" w:rsidR="00F8498C" w:rsidRPr="009A4F68" w:rsidRDefault="00F8498C" w:rsidP="00F8498C">
            <w:pPr>
              <w:pStyle w:val="a4"/>
              <w:ind w:left="159" w:right="-72" w:hanging="159"/>
              <w:rPr>
                <w:rFonts w:asciiTheme="majorBidi" w:hAnsiTheme="majorBidi" w:cstheme="majorBidi"/>
                <w:color w:val="auto"/>
                <w:cs/>
              </w:rPr>
            </w:pPr>
            <w:r w:rsidRPr="009A4F68">
              <w:rPr>
                <w:rFonts w:asciiTheme="majorBidi" w:hAnsiTheme="majorBidi" w:cstheme="majorBidi"/>
                <w:color w:val="auto"/>
                <w:cs/>
              </w:rPr>
              <w:t>โอน</w:t>
            </w:r>
            <w:r w:rsidR="001B6419">
              <w:rPr>
                <w:rFonts w:asciiTheme="majorBidi" w:hAnsiTheme="majorBidi" w:cstheme="majorBidi" w:hint="cs"/>
                <w:color w:val="auto"/>
                <w:cs/>
              </w:rPr>
              <w:t>จาก</w:t>
            </w:r>
            <w:r w:rsidRPr="009A4F68">
              <w:rPr>
                <w:rFonts w:asciiTheme="majorBidi" w:hAnsiTheme="majorBidi" w:cstheme="majorBidi"/>
                <w:color w:val="auto"/>
                <w:cs/>
              </w:rPr>
              <w:t xml:space="preserve">สินทรัพย์ไม่หมุนเวียนที่จัดประเภทเป็นสินทรัพย์ที่ถือไว้เพื่อขาย  </w:t>
            </w:r>
          </w:p>
        </w:tc>
        <w:tc>
          <w:tcPr>
            <w:tcW w:w="810" w:type="dxa"/>
          </w:tcPr>
          <w:p w14:paraId="5EC3C321" w14:textId="47BBDA2A" w:rsidR="00F8498C" w:rsidRPr="009A4F68" w:rsidRDefault="00F8498C" w:rsidP="00F8498C">
            <w:pPr>
              <w:pStyle w:val="a4"/>
              <w:tabs>
                <w:tab w:val="left" w:pos="684"/>
                <w:tab w:val="decimal" w:pos="768"/>
              </w:tabs>
              <w:ind w:right="-72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7EFBBC06" w14:textId="77777777" w:rsidR="00F8498C" w:rsidRPr="00794510" w:rsidRDefault="00F8498C" w:rsidP="009A4F68">
            <w:pPr>
              <w:pStyle w:val="acctfourfigures"/>
              <w:tabs>
                <w:tab w:val="clear" w:pos="765"/>
              </w:tabs>
              <w:spacing w:line="120" w:lineRule="atLeast"/>
              <w:ind w:right="-48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1721B437" w14:textId="1A692CB1" w:rsidR="00F8498C" w:rsidRPr="00794510" w:rsidRDefault="00F8498C" w:rsidP="009A4F68">
            <w:pPr>
              <w:pStyle w:val="acctfourfigures"/>
              <w:tabs>
                <w:tab w:val="clear" w:pos="765"/>
              </w:tabs>
              <w:spacing w:line="120" w:lineRule="atLeast"/>
              <w:ind w:right="-48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94510">
              <w:rPr>
                <w:rFonts w:asciiTheme="majorBidi" w:hAnsiTheme="majorBidi" w:cs="Angsana New"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30B52B0" w14:textId="77777777" w:rsidR="00F8498C" w:rsidRPr="009A4F68" w:rsidRDefault="00F8498C" w:rsidP="00F8498C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646FDFF5" w14:textId="00D8E601" w:rsidR="00F8498C" w:rsidRPr="009A4F68" w:rsidRDefault="00F8498C" w:rsidP="009A4BDB">
            <w:pPr>
              <w:pStyle w:val="a4"/>
              <w:tabs>
                <w:tab w:val="decimal" w:pos="1135"/>
                <w:tab w:val="left" w:pos="1186"/>
              </w:tabs>
              <w:ind w:right="38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theme="majorBidi"/>
                <w:color w:val="auto"/>
              </w:rPr>
              <w:t>8,865,150</w:t>
            </w:r>
          </w:p>
        </w:tc>
        <w:tc>
          <w:tcPr>
            <w:tcW w:w="236" w:type="dxa"/>
            <w:vAlign w:val="bottom"/>
          </w:tcPr>
          <w:p w14:paraId="32EFB8C9" w14:textId="77777777" w:rsidR="00F8498C" w:rsidRPr="009A4F68" w:rsidRDefault="00F8498C" w:rsidP="00F8498C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3190CE63" w14:textId="3C483EDE" w:rsidR="00F8498C" w:rsidRPr="009A4F68" w:rsidRDefault="00F8498C" w:rsidP="009A4BDB">
            <w:pPr>
              <w:pStyle w:val="a4"/>
              <w:ind w:right="0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theme="majorBidi"/>
                <w:color w:val="auto"/>
                <w:lang w:val="en-GB"/>
              </w:rPr>
              <w:t>1,566,899</w:t>
            </w:r>
          </w:p>
        </w:tc>
        <w:tc>
          <w:tcPr>
            <w:tcW w:w="236" w:type="dxa"/>
            <w:vAlign w:val="bottom"/>
          </w:tcPr>
          <w:p w14:paraId="1B4A7DDD" w14:textId="77777777" w:rsidR="00F8498C" w:rsidRPr="009A4F68" w:rsidRDefault="00F8498C" w:rsidP="00F8498C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13" w:type="dxa"/>
            <w:vAlign w:val="bottom"/>
          </w:tcPr>
          <w:p w14:paraId="13CB4F38" w14:textId="3DE9072C" w:rsidR="00F8498C" w:rsidRPr="00013FE9" w:rsidRDefault="00F8498C" w:rsidP="00F8498C">
            <w:pPr>
              <w:pStyle w:val="a4"/>
              <w:tabs>
                <w:tab w:val="decimal" w:pos="721"/>
              </w:tabs>
              <w:ind w:left="-109" w:right="-217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13FE9">
              <w:rPr>
                <w:rFonts w:asciiTheme="majorBidi" w:hAnsiTheme="majorBidi" w:cs="Angsana New"/>
                <w:color w:val="auto"/>
                <w:cs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79AAD934" w14:textId="77777777" w:rsidR="00F8498C" w:rsidRPr="00013FE9" w:rsidRDefault="00F8498C" w:rsidP="00F8498C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35" w:type="dxa"/>
            <w:vAlign w:val="bottom"/>
          </w:tcPr>
          <w:p w14:paraId="2A5B9322" w14:textId="2FA8E46B" w:rsidR="00F8498C" w:rsidRPr="00013FE9" w:rsidRDefault="00F8498C" w:rsidP="00013FE9">
            <w:pPr>
              <w:pStyle w:val="a4"/>
              <w:tabs>
                <w:tab w:val="decimal" w:pos="708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13FE9">
              <w:rPr>
                <w:rFonts w:asciiTheme="majorBidi" w:hAnsiTheme="majorBidi" w:cs="Angsana New"/>
                <w:color w:val="auto"/>
                <w:cs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162840EB" w14:textId="77777777" w:rsidR="00F8498C" w:rsidRPr="009A4F68" w:rsidRDefault="00F8498C" w:rsidP="00F8498C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4F2860" w14:textId="720AE4DC" w:rsidR="00F8498C" w:rsidRPr="00013FE9" w:rsidRDefault="00F8498C" w:rsidP="00013FE9">
            <w:pPr>
              <w:pStyle w:val="a4"/>
              <w:tabs>
                <w:tab w:val="decimal" w:pos="946"/>
              </w:tabs>
              <w:ind w:right="169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13FE9">
              <w:rPr>
                <w:rFonts w:asciiTheme="majorBidi" w:hAnsiTheme="majorBidi" w:cs="Angsana New"/>
                <w:color w:val="auto"/>
                <w:cs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74CCBCC5" w14:textId="77777777" w:rsidR="00F8498C" w:rsidRPr="009A4F68" w:rsidRDefault="00F8498C" w:rsidP="00F8498C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6D72BFDC" w14:textId="7EFFB329" w:rsidR="00F8498C" w:rsidRPr="009A4F68" w:rsidRDefault="00F8498C" w:rsidP="00013FE9">
            <w:pPr>
              <w:pStyle w:val="a4"/>
              <w:tabs>
                <w:tab w:val="decimal" w:pos="1017"/>
              </w:tabs>
              <w:ind w:right="-179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theme="majorBidi"/>
                <w:color w:val="auto"/>
                <w:lang w:val="en-GB"/>
              </w:rPr>
              <w:t>10,432,049</w:t>
            </w:r>
          </w:p>
        </w:tc>
      </w:tr>
      <w:tr w:rsidR="00F8498C" w:rsidRPr="00193DE9" w14:paraId="77383BF8" w14:textId="77777777" w:rsidTr="009E489E">
        <w:tc>
          <w:tcPr>
            <w:tcW w:w="3600" w:type="dxa"/>
            <w:vAlign w:val="bottom"/>
          </w:tcPr>
          <w:p w14:paraId="27E874BF" w14:textId="77777777" w:rsidR="00F8498C" w:rsidRPr="009A4F68" w:rsidRDefault="00F8498C" w:rsidP="00F8498C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9A4F68">
              <w:rPr>
                <w:rFonts w:asciiTheme="majorBidi" w:hAnsiTheme="majorBidi" w:cstheme="majorBidi"/>
                <w:color w:val="auto"/>
                <w:cs/>
              </w:rPr>
              <w:t>จำหน่าย</w:t>
            </w:r>
          </w:p>
        </w:tc>
        <w:tc>
          <w:tcPr>
            <w:tcW w:w="810" w:type="dxa"/>
          </w:tcPr>
          <w:p w14:paraId="488FA453" w14:textId="77777777" w:rsidR="00F8498C" w:rsidRPr="009A4F68" w:rsidRDefault="00F8498C" w:rsidP="00F8498C">
            <w:pPr>
              <w:pStyle w:val="a4"/>
              <w:tabs>
                <w:tab w:val="decimal" w:pos="768"/>
              </w:tabs>
              <w:ind w:right="-72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1BD3961B" w14:textId="5381ABFF" w:rsidR="00F8498C" w:rsidRPr="00794510" w:rsidRDefault="00F8498C" w:rsidP="009A4F68">
            <w:pPr>
              <w:pStyle w:val="acctfourfigures"/>
              <w:tabs>
                <w:tab w:val="clear" w:pos="765"/>
              </w:tabs>
              <w:spacing w:line="120" w:lineRule="atLeast"/>
              <w:ind w:right="-48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94510">
              <w:rPr>
                <w:rFonts w:asciiTheme="majorBidi" w:hAnsiTheme="majorBidi" w:cs="Angsana New"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F324A06" w14:textId="77777777" w:rsidR="00F8498C" w:rsidRPr="009A4F68" w:rsidRDefault="00F8498C" w:rsidP="00F8498C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74E9534" w14:textId="758CA549" w:rsidR="00F8498C" w:rsidRPr="009A4BDB" w:rsidRDefault="00F8498C" w:rsidP="009A4BDB">
            <w:pPr>
              <w:pStyle w:val="a4"/>
              <w:tabs>
                <w:tab w:val="decimal" w:pos="1020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9A4BDB">
              <w:rPr>
                <w:rFonts w:asciiTheme="majorBidi" w:hAnsiTheme="majorBidi" w:cs="Angsana New"/>
                <w:color w:val="auto"/>
                <w:cs/>
              </w:rPr>
              <w:t>(</w:t>
            </w:r>
            <w:r w:rsidRPr="009A4BDB">
              <w:rPr>
                <w:rFonts w:asciiTheme="majorBidi" w:hAnsiTheme="majorBidi" w:cstheme="majorBidi"/>
                <w:color w:val="auto"/>
              </w:rPr>
              <w:t>1,621,797</w:t>
            </w:r>
            <w:r w:rsidRPr="009A4BDB">
              <w:rPr>
                <w:rFonts w:asciiTheme="majorBidi" w:hAnsiTheme="majorBidi" w:cs="Angsana New"/>
                <w:color w:val="auto"/>
                <w:cs/>
              </w:rPr>
              <w:t>)</w:t>
            </w:r>
          </w:p>
        </w:tc>
        <w:tc>
          <w:tcPr>
            <w:tcW w:w="236" w:type="dxa"/>
          </w:tcPr>
          <w:p w14:paraId="4CBEE19A" w14:textId="77777777" w:rsidR="00F8498C" w:rsidRPr="009A4F68" w:rsidRDefault="00F8498C" w:rsidP="00F8498C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1E1B87F" w14:textId="3CC7A73C" w:rsidR="00F8498C" w:rsidRPr="009A4F68" w:rsidRDefault="00F8498C" w:rsidP="009A4BDB">
            <w:pPr>
              <w:pStyle w:val="a4"/>
              <w:tabs>
                <w:tab w:val="decimal" w:pos="1061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="Angsana New"/>
                <w:color w:val="auto"/>
                <w:cs/>
                <w:lang w:val="en-GB"/>
              </w:rPr>
              <w:t>(</w:t>
            </w:r>
            <w:r w:rsidRPr="009A4F68">
              <w:rPr>
                <w:rFonts w:asciiTheme="majorBidi" w:hAnsiTheme="majorBidi" w:cstheme="majorBidi"/>
                <w:color w:val="auto"/>
                <w:lang w:val="en-GB"/>
              </w:rPr>
              <w:t>8,771,926</w:t>
            </w:r>
            <w:r w:rsidRPr="009A4F68">
              <w:rPr>
                <w:rFonts w:asciiTheme="majorBidi" w:hAnsiTheme="majorBidi" w:cs="Angsana New"/>
                <w:color w:val="auto"/>
                <w:cs/>
                <w:lang w:val="en-GB"/>
              </w:rPr>
              <w:t>)</w:t>
            </w:r>
          </w:p>
        </w:tc>
        <w:tc>
          <w:tcPr>
            <w:tcW w:w="236" w:type="dxa"/>
          </w:tcPr>
          <w:p w14:paraId="5B6FBB06" w14:textId="77777777" w:rsidR="00F8498C" w:rsidRPr="009A4F68" w:rsidRDefault="00F8498C" w:rsidP="00F8498C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6866BBAE" w14:textId="64E3BD3A" w:rsidR="00F8498C" w:rsidRPr="009A4F68" w:rsidRDefault="00F8498C" w:rsidP="00013FE9">
            <w:pPr>
              <w:pStyle w:val="a4"/>
              <w:tabs>
                <w:tab w:val="decimal" w:pos="1061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="Angsana New"/>
                <w:color w:val="auto"/>
                <w:cs/>
                <w:lang w:val="en-GB"/>
              </w:rPr>
              <w:t>(</w:t>
            </w:r>
            <w:r w:rsidRPr="009A4F68">
              <w:rPr>
                <w:rFonts w:asciiTheme="majorBidi" w:hAnsiTheme="majorBidi" w:cstheme="majorBidi"/>
                <w:color w:val="auto"/>
                <w:lang w:val="en-GB"/>
              </w:rPr>
              <w:t>1,593,396</w:t>
            </w:r>
            <w:r w:rsidRPr="009A4F68">
              <w:rPr>
                <w:rFonts w:asciiTheme="majorBidi" w:hAnsiTheme="majorBidi" w:cs="Angsana New"/>
                <w:color w:val="auto"/>
                <w:cs/>
                <w:lang w:val="en-GB"/>
              </w:rPr>
              <w:t>)</w:t>
            </w:r>
          </w:p>
        </w:tc>
        <w:tc>
          <w:tcPr>
            <w:tcW w:w="241" w:type="dxa"/>
          </w:tcPr>
          <w:p w14:paraId="483AEEA2" w14:textId="77777777" w:rsidR="00F8498C" w:rsidRPr="009A4F68" w:rsidRDefault="00F8498C" w:rsidP="00F8498C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17E19053" w14:textId="01D717CF" w:rsidR="00F8498C" w:rsidRPr="009A4F68" w:rsidRDefault="00F8498C" w:rsidP="00013FE9">
            <w:pPr>
              <w:pStyle w:val="a4"/>
              <w:tabs>
                <w:tab w:val="decimal" w:pos="978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9A4F68">
              <w:rPr>
                <w:rFonts w:asciiTheme="majorBidi" w:hAnsiTheme="majorBidi" w:cs="Angsana New"/>
                <w:color w:val="auto"/>
                <w:cs/>
              </w:rPr>
              <w:t>(</w:t>
            </w:r>
            <w:r w:rsidRPr="009A4F68">
              <w:rPr>
                <w:rFonts w:asciiTheme="majorBidi" w:hAnsiTheme="majorBidi" w:cstheme="majorBidi"/>
                <w:color w:val="auto"/>
              </w:rPr>
              <w:t>27,231</w:t>
            </w:r>
            <w:r w:rsidRPr="009A4F68">
              <w:rPr>
                <w:rFonts w:asciiTheme="majorBidi" w:hAnsiTheme="majorBidi" w:cs="Angsana New"/>
                <w:color w:val="auto"/>
                <w:cs/>
              </w:rPr>
              <w:t>)</w:t>
            </w:r>
          </w:p>
        </w:tc>
        <w:tc>
          <w:tcPr>
            <w:tcW w:w="236" w:type="dxa"/>
          </w:tcPr>
          <w:p w14:paraId="436A80F7" w14:textId="77777777" w:rsidR="00F8498C" w:rsidRPr="009A4F68" w:rsidRDefault="00F8498C" w:rsidP="00F8498C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E26223" w14:textId="60AA2933" w:rsidR="00F8498C" w:rsidRPr="00013FE9" w:rsidRDefault="00F8498C" w:rsidP="00013FE9">
            <w:pPr>
              <w:pStyle w:val="a4"/>
              <w:tabs>
                <w:tab w:val="decimal" w:pos="946"/>
              </w:tabs>
              <w:ind w:right="169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13FE9">
              <w:rPr>
                <w:rFonts w:asciiTheme="majorBidi" w:hAnsiTheme="majorBidi" w:cs="Angsana New"/>
                <w:color w:val="auto"/>
                <w:cs/>
                <w:lang w:val="en-GB"/>
              </w:rPr>
              <w:t>-</w:t>
            </w:r>
          </w:p>
        </w:tc>
        <w:tc>
          <w:tcPr>
            <w:tcW w:w="241" w:type="dxa"/>
          </w:tcPr>
          <w:p w14:paraId="72DBD3D2" w14:textId="77777777" w:rsidR="00F8498C" w:rsidRPr="009A4F68" w:rsidRDefault="00F8498C" w:rsidP="00F8498C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765A09D6" w14:textId="197BDAAF" w:rsidR="00F8498C" w:rsidRPr="009A4F68" w:rsidRDefault="00F8498C" w:rsidP="00013FE9">
            <w:pPr>
              <w:pStyle w:val="a4"/>
              <w:tabs>
                <w:tab w:val="decimal" w:pos="1017"/>
              </w:tabs>
              <w:ind w:right="-179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="Angsana New"/>
                <w:color w:val="auto"/>
                <w:cs/>
                <w:lang w:val="en-GB"/>
              </w:rPr>
              <w:t>(</w:t>
            </w:r>
            <w:r w:rsidRPr="009A4F68">
              <w:rPr>
                <w:rFonts w:asciiTheme="majorBidi" w:hAnsiTheme="majorBidi" w:cstheme="majorBidi"/>
                <w:color w:val="auto"/>
                <w:lang w:val="en-GB"/>
              </w:rPr>
              <w:t>12,014,350</w:t>
            </w:r>
            <w:r w:rsidRPr="009A4F68">
              <w:rPr>
                <w:rFonts w:asciiTheme="majorBidi" w:hAnsiTheme="majorBidi" w:cs="Angsana New"/>
                <w:color w:val="auto"/>
                <w:cs/>
                <w:lang w:val="en-GB"/>
              </w:rPr>
              <w:t>)</w:t>
            </w:r>
          </w:p>
        </w:tc>
      </w:tr>
      <w:tr w:rsidR="00F8498C" w:rsidRPr="004C1349" w14:paraId="1E87C31B" w14:textId="77777777" w:rsidTr="00F8498C">
        <w:tc>
          <w:tcPr>
            <w:tcW w:w="3600" w:type="dxa"/>
            <w:vAlign w:val="bottom"/>
          </w:tcPr>
          <w:p w14:paraId="3CE04D5E" w14:textId="2AB346F4" w:rsidR="00F8498C" w:rsidRPr="009A4F68" w:rsidRDefault="00F8498C" w:rsidP="00F8498C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9A4F68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ณ วันที่ </w:t>
            </w:r>
            <w:r w:rsidRPr="009A4F68">
              <w:rPr>
                <w:rFonts w:asciiTheme="majorBidi" w:hAnsiTheme="majorBidi" w:cstheme="majorBidi"/>
                <w:b/>
                <w:bCs/>
                <w:color w:val="auto"/>
              </w:rPr>
              <w:t>31</w:t>
            </w:r>
            <w:r w:rsidRPr="009A4F68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 ธันวาคม </w:t>
            </w:r>
            <w:r w:rsidRPr="009A4F68">
              <w:rPr>
                <w:rFonts w:asciiTheme="majorBidi" w:hAnsiTheme="majorBidi" w:cstheme="majorBidi"/>
                <w:b/>
                <w:bCs/>
                <w:color w:val="auto"/>
              </w:rPr>
              <w:t xml:space="preserve">2563 </w:t>
            </w:r>
            <w:r w:rsidRPr="009A4F68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และ </w:t>
            </w:r>
            <w:r w:rsidRPr="009A4F68">
              <w:rPr>
                <w:rFonts w:asciiTheme="majorBidi" w:hAnsiTheme="majorBidi" w:cstheme="majorBidi"/>
                <w:b/>
                <w:bCs/>
                <w:color w:val="auto"/>
              </w:rPr>
              <w:t>1</w:t>
            </w:r>
            <w:r w:rsidRPr="009A4F68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 มกราคม </w:t>
            </w:r>
            <w:r w:rsidRPr="009A4F68">
              <w:rPr>
                <w:rFonts w:asciiTheme="majorBidi" w:hAnsiTheme="majorBidi" w:cstheme="majorBidi"/>
                <w:b/>
                <w:bCs/>
                <w:color w:val="auto"/>
              </w:rPr>
              <w:t>2564</w:t>
            </w:r>
          </w:p>
        </w:tc>
        <w:tc>
          <w:tcPr>
            <w:tcW w:w="810" w:type="dxa"/>
          </w:tcPr>
          <w:p w14:paraId="7046D775" w14:textId="77777777" w:rsidR="00F8498C" w:rsidRPr="009A4F68" w:rsidRDefault="00F8498C" w:rsidP="00F8498C">
            <w:pPr>
              <w:pStyle w:val="a4"/>
              <w:tabs>
                <w:tab w:val="decimal" w:pos="76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32" w:type="dxa"/>
          </w:tcPr>
          <w:p w14:paraId="0404EB2A" w14:textId="3F813454" w:rsidR="00F8498C" w:rsidRPr="009A4F68" w:rsidRDefault="00F8498C" w:rsidP="009A4F68">
            <w:pPr>
              <w:pStyle w:val="a4"/>
              <w:tabs>
                <w:tab w:val="left" w:pos="1224"/>
              </w:tabs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9A4F68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335,639</w:t>
            </w:r>
          </w:p>
        </w:tc>
        <w:tc>
          <w:tcPr>
            <w:tcW w:w="236" w:type="dxa"/>
          </w:tcPr>
          <w:p w14:paraId="4BBE5FD5" w14:textId="77777777" w:rsidR="00F8498C" w:rsidRPr="009A4F68" w:rsidRDefault="00F8498C" w:rsidP="00F8498C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616F4359" w14:textId="5AC162AA" w:rsidR="00F8498C" w:rsidRPr="009A4F68" w:rsidRDefault="00F8498C" w:rsidP="009A4BDB">
            <w:pPr>
              <w:pStyle w:val="a4"/>
              <w:tabs>
                <w:tab w:val="decimal" w:pos="1135"/>
                <w:tab w:val="left" w:pos="1186"/>
              </w:tabs>
              <w:ind w:right="38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A4F68">
              <w:rPr>
                <w:rFonts w:asciiTheme="majorBidi" w:hAnsiTheme="majorBidi" w:cstheme="majorBidi"/>
                <w:b/>
                <w:bCs/>
                <w:color w:val="auto"/>
              </w:rPr>
              <w:t>58,154,963</w:t>
            </w:r>
          </w:p>
        </w:tc>
        <w:tc>
          <w:tcPr>
            <w:tcW w:w="236" w:type="dxa"/>
          </w:tcPr>
          <w:p w14:paraId="0477866D" w14:textId="77777777" w:rsidR="00F8498C" w:rsidRPr="009A4F68" w:rsidRDefault="00F8498C" w:rsidP="00F8498C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67" w:type="dxa"/>
            <w:vAlign w:val="bottom"/>
          </w:tcPr>
          <w:p w14:paraId="786CB5F2" w14:textId="47F30007" w:rsidR="00F8498C" w:rsidRPr="009A4F68" w:rsidRDefault="00F8498C" w:rsidP="009A4BDB">
            <w:pPr>
              <w:pStyle w:val="a4"/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A4F68">
              <w:rPr>
                <w:rFonts w:asciiTheme="majorBidi" w:hAnsiTheme="majorBidi" w:cstheme="majorBidi"/>
                <w:b/>
                <w:bCs/>
                <w:color w:val="auto"/>
              </w:rPr>
              <w:t>109,419,763</w:t>
            </w:r>
          </w:p>
        </w:tc>
        <w:tc>
          <w:tcPr>
            <w:tcW w:w="236" w:type="dxa"/>
          </w:tcPr>
          <w:p w14:paraId="7D8D0783" w14:textId="77777777" w:rsidR="00F8498C" w:rsidRPr="009A4F68" w:rsidRDefault="00F8498C" w:rsidP="00F8498C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13" w:type="dxa"/>
            <w:vAlign w:val="bottom"/>
          </w:tcPr>
          <w:p w14:paraId="26661D82" w14:textId="5054F870" w:rsidR="00F8498C" w:rsidRPr="009A4F68" w:rsidRDefault="00F8498C" w:rsidP="00013FE9">
            <w:pPr>
              <w:pStyle w:val="a4"/>
              <w:tabs>
                <w:tab w:val="left" w:pos="1224"/>
              </w:tabs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A4F68">
              <w:rPr>
                <w:rFonts w:asciiTheme="majorBidi" w:hAnsiTheme="majorBidi" w:cstheme="majorBidi"/>
                <w:b/>
                <w:bCs/>
                <w:color w:val="auto"/>
              </w:rPr>
              <w:t>4,046,335</w:t>
            </w:r>
          </w:p>
        </w:tc>
        <w:tc>
          <w:tcPr>
            <w:tcW w:w="241" w:type="dxa"/>
          </w:tcPr>
          <w:p w14:paraId="3686D3E0" w14:textId="77777777" w:rsidR="00F8498C" w:rsidRPr="009A4F68" w:rsidRDefault="00F8498C" w:rsidP="00F8498C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35" w:type="dxa"/>
            <w:vAlign w:val="bottom"/>
          </w:tcPr>
          <w:p w14:paraId="6D7B156F" w14:textId="66CBD01B" w:rsidR="00F8498C" w:rsidRPr="009A4F68" w:rsidRDefault="00F8498C" w:rsidP="00013FE9">
            <w:pPr>
              <w:pStyle w:val="a4"/>
              <w:tabs>
                <w:tab w:val="left" w:pos="1188"/>
              </w:tabs>
              <w:ind w:right="36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A4F68">
              <w:rPr>
                <w:rFonts w:asciiTheme="majorBidi" w:hAnsiTheme="majorBidi" w:cstheme="majorBidi"/>
                <w:b/>
                <w:bCs/>
                <w:color w:val="auto"/>
              </w:rPr>
              <w:t>10,625,303</w:t>
            </w:r>
          </w:p>
        </w:tc>
        <w:tc>
          <w:tcPr>
            <w:tcW w:w="236" w:type="dxa"/>
          </w:tcPr>
          <w:p w14:paraId="25F23418" w14:textId="77777777" w:rsidR="00F8498C" w:rsidRPr="009A4F68" w:rsidRDefault="00F8498C" w:rsidP="00F8498C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40" w:type="dxa"/>
            <w:vAlign w:val="bottom"/>
          </w:tcPr>
          <w:p w14:paraId="57C53E6E" w14:textId="33FB7978" w:rsidR="00F8498C" w:rsidRPr="00013FE9" w:rsidRDefault="00F8498C" w:rsidP="00013FE9">
            <w:pPr>
              <w:pStyle w:val="a4"/>
              <w:tabs>
                <w:tab w:val="decimal" w:pos="946"/>
              </w:tabs>
              <w:ind w:right="169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013FE9">
              <w:rPr>
                <w:rFonts w:asciiTheme="majorBidi" w:hAnsiTheme="majorBidi" w:cs="Angsana New"/>
                <w:b/>
                <w:bCs/>
                <w:color w:val="auto"/>
                <w:cs/>
                <w:lang w:val="en-GB"/>
              </w:rPr>
              <w:t>-</w:t>
            </w:r>
          </w:p>
        </w:tc>
        <w:tc>
          <w:tcPr>
            <w:tcW w:w="241" w:type="dxa"/>
          </w:tcPr>
          <w:p w14:paraId="44F8E744" w14:textId="77777777" w:rsidR="00F8498C" w:rsidRPr="009A4F68" w:rsidRDefault="00F8498C" w:rsidP="00F8498C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78" w:type="dxa"/>
            <w:vAlign w:val="bottom"/>
          </w:tcPr>
          <w:p w14:paraId="1BCCE55C" w14:textId="516FCC61" w:rsidR="00F8498C" w:rsidRPr="009A4F68" w:rsidRDefault="00F8498C" w:rsidP="00013FE9">
            <w:pPr>
              <w:pStyle w:val="a4"/>
              <w:tabs>
                <w:tab w:val="decimal" w:pos="1017"/>
              </w:tabs>
              <w:ind w:right="-179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A4F68">
              <w:rPr>
                <w:rFonts w:asciiTheme="majorBidi" w:hAnsiTheme="majorBidi" w:cstheme="majorBidi"/>
                <w:b/>
                <w:bCs/>
                <w:color w:val="auto"/>
              </w:rPr>
              <w:t>182,582,003</w:t>
            </w:r>
          </w:p>
        </w:tc>
      </w:tr>
      <w:tr w:rsidR="008308C2" w:rsidRPr="001513C3" w14:paraId="41CA9F6E" w14:textId="77777777" w:rsidTr="00F8498C">
        <w:tc>
          <w:tcPr>
            <w:tcW w:w="3600" w:type="dxa"/>
            <w:vAlign w:val="bottom"/>
          </w:tcPr>
          <w:p w14:paraId="59549DA0" w14:textId="40AF785E" w:rsidR="008308C2" w:rsidRPr="009A4F68" w:rsidRDefault="008308C2" w:rsidP="008308C2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9A4F68">
              <w:rPr>
                <w:rFonts w:asciiTheme="majorBidi" w:hAnsiTheme="majorBidi" w:cstheme="majorBidi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592B3B1F" w14:textId="77777777" w:rsidR="008308C2" w:rsidRPr="009A4F68" w:rsidRDefault="008308C2" w:rsidP="008308C2">
            <w:pPr>
              <w:pStyle w:val="a4"/>
              <w:tabs>
                <w:tab w:val="decimal" w:pos="768"/>
              </w:tabs>
              <w:ind w:right="-72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32" w:type="dxa"/>
          </w:tcPr>
          <w:p w14:paraId="1E2FF385" w14:textId="64B843D1" w:rsidR="008308C2" w:rsidRPr="009A4F68" w:rsidRDefault="008308C2" w:rsidP="009A4F68">
            <w:pPr>
              <w:pStyle w:val="a4"/>
              <w:tabs>
                <w:tab w:val="left" w:pos="1224"/>
              </w:tabs>
              <w:ind w:right="0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theme="majorBidi"/>
                <w:color w:val="auto"/>
                <w:lang w:val="en-GB"/>
              </w:rPr>
              <w:t>335,639</w:t>
            </w:r>
          </w:p>
        </w:tc>
        <w:tc>
          <w:tcPr>
            <w:tcW w:w="236" w:type="dxa"/>
          </w:tcPr>
          <w:p w14:paraId="309DFA7A" w14:textId="77777777" w:rsidR="008308C2" w:rsidRPr="009A4F68" w:rsidRDefault="008308C2" w:rsidP="008308C2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7" w:type="dxa"/>
          </w:tcPr>
          <w:p w14:paraId="379EE6E6" w14:textId="0C0E92E1" w:rsidR="008308C2" w:rsidRPr="009A4F68" w:rsidRDefault="008308C2" w:rsidP="009A4BDB">
            <w:pPr>
              <w:pStyle w:val="a4"/>
              <w:tabs>
                <w:tab w:val="decimal" w:pos="1135"/>
                <w:tab w:val="left" w:pos="1186"/>
              </w:tabs>
              <w:ind w:right="38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theme="majorBidi"/>
                <w:color w:val="auto"/>
                <w:lang w:val="en-GB"/>
              </w:rPr>
              <w:t>12,924,349</w:t>
            </w:r>
          </w:p>
        </w:tc>
        <w:tc>
          <w:tcPr>
            <w:tcW w:w="236" w:type="dxa"/>
          </w:tcPr>
          <w:p w14:paraId="660CD174" w14:textId="77777777" w:rsidR="008308C2" w:rsidRPr="009A4F68" w:rsidRDefault="008308C2" w:rsidP="008308C2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7" w:type="dxa"/>
          </w:tcPr>
          <w:p w14:paraId="14CC4F6C" w14:textId="26256F12" w:rsidR="008308C2" w:rsidRPr="009A4F68" w:rsidRDefault="008308C2" w:rsidP="009A4BDB">
            <w:pPr>
              <w:pStyle w:val="a4"/>
              <w:ind w:right="0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theme="majorBidi"/>
                <w:color w:val="auto"/>
                <w:lang w:val="en-GB"/>
              </w:rPr>
              <w:t>22,324,038</w:t>
            </w:r>
          </w:p>
        </w:tc>
        <w:tc>
          <w:tcPr>
            <w:tcW w:w="236" w:type="dxa"/>
          </w:tcPr>
          <w:p w14:paraId="7D0F9482" w14:textId="77777777" w:rsidR="008308C2" w:rsidRPr="009A4F68" w:rsidRDefault="008308C2" w:rsidP="008308C2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13" w:type="dxa"/>
          </w:tcPr>
          <w:p w14:paraId="59C13ADB" w14:textId="0522DB43" w:rsidR="008308C2" w:rsidRPr="009A4F68" w:rsidRDefault="008308C2" w:rsidP="00013FE9">
            <w:pPr>
              <w:pStyle w:val="a4"/>
              <w:tabs>
                <w:tab w:val="left" w:pos="1224"/>
              </w:tabs>
              <w:ind w:right="0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theme="majorBidi"/>
                <w:color w:val="auto"/>
                <w:lang w:val="en-GB"/>
              </w:rPr>
              <w:t>417,824</w:t>
            </w:r>
          </w:p>
        </w:tc>
        <w:tc>
          <w:tcPr>
            <w:tcW w:w="241" w:type="dxa"/>
          </w:tcPr>
          <w:p w14:paraId="64FBD8AB" w14:textId="77777777" w:rsidR="008308C2" w:rsidRPr="009A4F68" w:rsidRDefault="008308C2" w:rsidP="008308C2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35" w:type="dxa"/>
          </w:tcPr>
          <w:p w14:paraId="2CB414A7" w14:textId="25424506" w:rsidR="008308C2" w:rsidRPr="009A4F68" w:rsidRDefault="008308C2" w:rsidP="00013FE9">
            <w:pPr>
              <w:pStyle w:val="a4"/>
              <w:tabs>
                <w:tab w:val="left" w:pos="1188"/>
              </w:tabs>
              <w:ind w:right="36"/>
              <w:jc w:val="right"/>
              <w:rPr>
                <w:rFonts w:asciiTheme="majorBidi" w:hAnsiTheme="majorBidi" w:cstheme="majorBidi"/>
                <w:color w:val="auto"/>
              </w:rPr>
            </w:pPr>
            <w:r w:rsidRPr="009A4F68">
              <w:rPr>
                <w:rFonts w:asciiTheme="majorBidi" w:hAnsiTheme="majorBidi" w:cstheme="majorBidi"/>
                <w:color w:val="auto"/>
              </w:rPr>
              <w:t>295,538</w:t>
            </w:r>
          </w:p>
        </w:tc>
        <w:tc>
          <w:tcPr>
            <w:tcW w:w="236" w:type="dxa"/>
          </w:tcPr>
          <w:p w14:paraId="1389202A" w14:textId="77777777" w:rsidR="008308C2" w:rsidRPr="009A4F68" w:rsidRDefault="008308C2" w:rsidP="008308C2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EA3A867" w14:textId="7A5ECD0B" w:rsidR="008308C2" w:rsidRPr="00013FE9" w:rsidRDefault="008308C2" w:rsidP="00013FE9">
            <w:pPr>
              <w:pStyle w:val="a4"/>
              <w:tabs>
                <w:tab w:val="decimal" w:pos="946"/>
              </w:tabs>
              <w:ind w:right="169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13FE9">
              <w:rPr>
                <w:rFonts w:asciiTheme="majorBidi" w:hAnsiTheme="majorBidi" w:cstheme="majorBidi"/>
                <w:color w:val="auto"/>
                <w:cs/>
                <w:lang w:val="en-GB"/>
              </w:rPr>
              <w:t>-</w:t>
            </w:r>
          </w:p>
        </w:tc>
        <w:tc>
          <w:tcPr>
            <w:tcW w:w="241" w:type="dxa"/>
          </w:tcPr>
          <w:p w14:paraId="37803349" w14:textId="77777777" w:rsidR="008308C2" w:rsidRPr="009A4F68" w:rsidRDefault="008308C2" w:rsidP="008308C2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</w:tcPr>
          <w:p w14:paraId="4C3C5661" w14:textId="21ED2558" w:rsidR="008308C2" w:rsidRPr="009A4F68" w:rsidRDefault="008308C2" w:rsidP="00013FE9">
            <w:pPr>
              <w:pStyle w:val="a4"/>
              <w:tabs>
                <w:tab w:val="decimal" w:pos="1017"/>
              </w:tabs>
              <w:ind w:right="-179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theme="majorBidi"/>
                <w:color w:val="auto"/>
                <w:lang w:val="en-GB"/>
              </w:rPr>
              <w:t>36,297,388</w:t>
            </w:r>
          </w:p>
        </w:tc>
      </w:tr>
      <w:tr w:rsidR="008308C2" w:rsidRPr="00193DE9" w14:paraId="2A44D3B4" w14:textId="77777777" w:rsidTr="00F8498C">
        <w:tc>
          <w:tcPr>
            <w:tcW w:w="3600" w:type="dxa"/>
            <w:vAlign w:val="bottom"/>
          </w:tcPr>
          <w:p w14:paraId="313C71C6" w14:textId="77777777" w:rsidR="008308C2" w:rsidRPr="009A4F68" w:rsidRDefault="008308C2" w:rsidP="008308C2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9A4F68">
              <w:rPr>
                <w:rFonts w:asciiTheme="majorBidi" w:hAnsiTheme="majorBidi" w:cstheme="majorBidi"/>
                <w:color w:val="auto"/>
                <w:cs/>
              </w:rPr>
              <w:t>จำหน่าย</w:t>
            </w:r>
          </w:p>
        </w:tc>
        <w:tc>
          <w:tcPr>
            <w:tcW w:w="810" w:type="dxa"/>
          </w:tcPr>
          <w:p w14:paraId="4AC1A46A" w14:textId="77777777" w:rsidR="008308C2" w:rsidRPr="009A4F68" w:rsidRDefault="008308C2" w:rsidP="008308C2">
            <w:pPr>
              <w:pStyle w:val="a4"/>
              <w:tabs>
                <w:tab w:val="decimal" w:pos="768"/>
              </w:tabs>
              <w:ind w:right="-72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76E59636" w14:textId="750AB3D7" w:rsidR="008308C2" w:rsidRPr="00794510" w:rsidRDefault="008308C2" w:rsidP="009A4F68">
            <w:pPr>
              <w:pStyle w:val="acctfourfigures"/>
              <w:tabs>
                <w:tab w:val="clear" w:pos="765"/>
              </w:tabs>
              <w:spacing w:line="120" w:lineRule="atLeast"/>
              <w:ind w:right="-489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94510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0C09B4A" w14:textId="77777777" w:rsidR="008308C2" w:rsidRPr="009A4F68" w:rsidRDefault="008308C2" w:rsidP="008308C2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8124185" w14:textId="36A23D5C" w:rsidR="008308C2" w:rsidRPr="009A4BDB" w:rsidRDefault="008308C2" w:rsidP="009A4BDB">
            <w:pPr>
              <w:pStyle w:val="a4"/>
              <w:tabs>
                <w:tab w:val="decimal" w:pos="1020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9A4BDB">
              <w:rPr>
                <w:rFonts w:asciiTheme="majorBidi" w:hAnsiTheme="majorBidi" w:cstheme="majorBidi"/>
                <w:color w:val="auto"/>
                <w:cs/>
              </w:rPr>
              <w:t>(</w:t>
            </w:r>
            <w:r w:rsidRPr="009A4BDB">
              <w:rPr>
                <w:rFonts w:asciiTheme="majorBidi" w:hAnsiTheme="majorBidi" w:cstheme="majorBidi"/>
                <w:color w:val="auto"/>
              </w:rPr>
              <w:t>25,783</w:t>
            </w:r>
            <w:r w:rsidRPr="009A4BDB">
              <w:rPr>
                <w:rFonts w:asciiTheme="majorBidi" w:hAnsiTheme="majorBidi" w:cstheme="majorBidi"/>
                <w:color w:val="auto"/>
                <w:cs/>
              </w:rPr>
              <w:t>)</w:t>
            </w:r>
          </w:p>
        </w:tc>
        <w:tc>
          <w:tcPr>
            <w:tcW w:w="236" w:type="dxa"/>
          </w:tcPr>
          <w:p w14:paraId="4F686AC6" w14:textId="77777777" w:rsidR="008308C2" w:rsidRPr="009A4F68" w:rsidRDefault="008308C2" w:rsidP="008308C2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3D51780" w14:textId="0918CED0" w:rsidR="008308C2" w:rsidRPr="009A4F68" w:rsidRDefault="008308C2" w:rsidP="009A4BDB">
            <w:pPr>
              <w:pStyle w:val="a4"/>
              <w:tabs>
                <w:tab w:val="decimal" w:pos="1061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theme="majorBidi"/>
                <w:color w:val="auto"/>
                <w:cs/>
                <w:lang w:val="en-GB"/>
              </w:rPr>
              <w:t>(</w:t>
            </w:r>
            <w:r w:rsidRPr="009A4F68">
              <w:rPr>
                <w:rFonts w:asciiTheme="majorBidi" w:hAnsiTheme="majorBidi" w:cstheme="majorBidi"/>
                <w:color w:val="auto"/>
                <w:lang w:val="en-GB"/>
              </w:rPr>
              <w:t>8,512,714</w:t>
            </w:r>
            <w:r w:rsidRPr="009A4F68">
              <w:rPr>
                <w:rFonts w:asciiTheme="majorBidi" w:hAnsiTheme="majorBidi" w:cstheme="majorBidi"/>
                <w:color w:val="auto"/>
                <w:cs/>
                <w:lang w:val="en-GB"/>
              </w:rPr>
              <w:t>)</w:t>
            </w:r>
          </w:p>
        </w:tc>
        <w:tc>
          <w:tcPr>
            <w:tcW w:w="236" w:type="dxa"/>
          </w:tcPr>
          <w:p w14:paraId="50F38714" w14:textId="77777777" w:rsidR="008308C2" w:rsidRPr="009A4F68" w:rsidRDefault="008308C2" w:rsidP="008308C2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2991F497" w14:textId="17C2B39E" w:rsidR="008308C2" w:rsidRPr="009A4F68" w:rsidRDefault="008308C2" w:rsidP="00013FE9">
            <w:pPr>
              <w:pStyle w:val="a4"/>
              <w:tabs>
                <w:tab w:val="decimal" w:pos="1061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theme="majorBidi"/>
                <w:color w:val="auto"/>
                <w:cs/>
                <w:lang w:val="en-GB"/>
              </w:rPr>
              <w:t>(</w:t>
            </w:r>
            <w:r w:rsidRPr="009A4F68">
              <w:rPr>
                <w:rFonts w:asciiTheme="majorBidi" w:hAnsiTheme="majorBidi" w:cstheme="majorBidi"/>
                <w:color w:val="auto"/>
                <w:lang w:val="en-GB"/>
              </w:rPr>
              <w:t>69,708</w:t>
            </w:r>
            <w:r w:rsidRPr="009A4F68">
              <w:rPr>
                <w:rFonts w:asciiTheme="majorBidi" w:hAnsiTheme="majorBidi" w:cstheme="majorBidi"/>
                <w:color w:val="auto"/>
                <w:cs/>
                <w:lang w:val="en-GB"/>
              </w:rPr>
              <w:t>)</w:t>
            </w:r>
          </w:p>
        </w:tc>
        <w:tc>
          <w:tcPr>
            <w:tcW w:w="241" w:type="dxa"/>
          </w:tcPr>
          <w:p w14:paraId="5F611507" w14:textId="77777777" w:rsidR="008308C2" w:rsidRPr="009A4F68" w:rsidRDefault="008308C2" w:rsidP="008308C2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2A709505" w14:textId="237174C4" w:rsidR="008308C2" w:rsidRPr="009A4F68" w:rsidRDefault="008308C2" w:rsidP="00013FE9">
            <w:pPr>
              <w:pStyle w:val="a4"/>
              <w:tabs>
                <w:tab w:val="decimal" w:pos="978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theme="majorBidi"/>
                <w:color w:val="auto"/>
                <w:cs/>
                <w:lang w:val="en-GB"/>
              </w:rPr>
              <w:t>(</w:t>
            </w:r>
            <w:r w:rsidRPr="009A4F68">
              <w:rPr>
                <w:rFonts w:asciiTheme="majorBidi" w:hAnsiTheme="majorBidi" w:cstheme="majorBidi"/>
                <w:color w:val="auto"/>
                <w:lang w:val="en-GB"/>
              </w:rPr>
              <w:t>1,469</w:t>
            </w:r>
            <w:r w:rsidRPr="009A4F68">
              <w:rPr>
                <w:rFonts w:asciiTheme="majorBidi" w:hAnsiTheme="majorBidi" w:cstheme="majorBidi"/>
                <w:color w:val="auto"/>
                <w:cs/>
                <w:lang w:val="en-GB"/>
              </w:rPr>
              <w:t>)</w:t>
            </w:r>
          </w:p>
        </w:tc>
        <w:tc>
          <w:tcPr>
            <w:tcW w:w="236" w:type="dxa"/>
          </w:tcPr>
          <w:p w14:paraId="3C11B4BD" w14:textId="77777777" w:rsidR="008308C2" w:rsidRPr="009A4F68" w:rsidRDefault="008308C2" w:rsidP="008308C2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4F7AEC" w14:textId="529937CD" w:rsidR="008308C2" w:rsidRPr="00013FE9" w:rsidRDefault="008308C2" w:rsidP="00013FE9">
            <w:pPr>
              <w:pStyle w:val="a4"/>
              <w:tabs>
                <w:tab w:val="decimal" w:pos="946"/>
              </w:tabs>
              <w:ind w:right="169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13FE9">
              <w:rPr>
                <w:rFonts w:asciiTheme="majorBidi" w:hAnsiTheme="majorBidi" w:cstheme="majorBidi"/>
                <w:color w:val="auto"/>
                <w:cs/>
                <w:lang w:val="en-GB"/>
              </w:rPr>
              <w:t>-</w:t>
            </w:r>
          </w:p>
        </w:tc>
        <w:tc>
          <w:tcPr>
            <w:tcW w:w="241" w:type="dxa"/>
          </w:tcPr>
          <w:p w14:paraId="1A2B756C" w14:textId="77777777" w:rsidR="008308C2" w:rsidRPr="009A4F68" w:rsidRDefault="008308C2" w:rsidP="008308C2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104460DE" w14:textId="76DD404B" w:rsidR="008308C2" w:rsidRPr="009A4F68" w:rsidRDefault="008308C2" w:rsidP="00013FE9">
            <w:pPr>
              <w:pStyle w:val="a4"/>
              <w:tabs>
                <w:tab w:val="decimal" w:pos="1017"/>
              </w:tabs>
              <w:ind w:right="-179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A4F68">
              <w:rPr>
                <w:rFonts w:asciiTheme="majorBidi" w:hAnsiTheme="majorBidi" w:cstheme="majorBidi"/>
                <w:color w:val="auto"/>
                <w:cs/>
                <w:lang w:val="en-GB"/>
              </w:rPr>
              <w:t>(</w:t>
            </w:r>
            <w:r w:rsidRPr="009A4F68">
              <w:rPr>
                <w:rFonts w:asciiTheme="majorBidi" w:hAnsiTheme="majorBidi" w:cstheme="majorBidi"/>
                <w:color w:val="auto"/>
                <w:lang w:val="en-GB"/>
              </w:rPr>
              <w:t>8,609,67</w:t>
            </w:r>
            <w:r w:rsidR="005825D8">
              <w:rPr>
                <w:rFonts w:asciiTheme="majorBidi" w:hAnsiTheme="majorBidi" w:cstheme="majorBidi"/>
                <w:color w:val="auto"/>
                <w:lang w:val="en-GB"/>
              </w:rPr>
              <w:t>4</w:t>
            </w:r>
            <w:r w:rsidRPr="009A4F68">
              <w:rPr>
                <w:rFonts w:asciiTheme="majorBidi" w:hAnsiTheme="majorBidi" w:cstheme="majorBidi"/>
                <w:color w:val="auto"/>
                <w:cs/>
                <w:lang w:val="en-GB"/>
              </w:rPr>
              <w:t>)</w:t>
            </w:r>
          </w:p>
        </w:tc>
      </w:tr>
      <w:tr w:rsidR="008308C2" w:rsidRPr="004C1349" w14:paraId="09B3FB15" w14:textId="77777777" w:rsidTr="00F8498C">
        <w:tc>
          <w:tcPr>
            <w:tcW w:w="3600" w:type="dxa"/>
            <w:vAlign w:val="bottom"/>
          </w:tcPr>
          <w:p w14:paraId="2D7A7CEE" w14:textId="6A8717A6" w:rsidR="008308C2" w:rsidRPr="009A4F68" w:rsidRDefault="008308C2" w:rsidP="008308C2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9A4F68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ณ วันที่ </w:t>
            </w:r>
            <w:r w:rsidRPr="009A4F68">
              <w:rPr>
                <w:rFonts w:asciiTheme="majorBidi" w:hAnsiTheme="majorBidi" w:cstheme="majorBidi"/>
                <w:b/>
                <w:bCs/>
                <w:color w:val="auto"/>
              </w:rPr>
              <w:t>31</w:t>
            </w:r>
            <w:r w:rsidRPr="009A4F68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 ธันวาคม </w:t>
            </w:r>
            <w:r w:rsidRPr="009A4F68">
              <w:rPr>
                <w:rFonts w:asciiTheme="majorBidi" w:hAnsiTheme="majorBidi" w:cstheme="majorBidi"/>
                <w:b/>
                <w:bCs/>
                <w:color w:val="auto"/>
              </w:rPr>
              <w:t>2564</w:t>
            </w:r>
          </w:p>
        </w:tc>
        <w:tc>
          <w:tcPr>
            <w:tcW w:w="810" w:type="dxa"/>
          </w:tcPr>
          <w:p w14:paraId="3A59F17B" w14:textId="77777777" w:rsidR="008308C2" w:rsidRPr="009A4F68" w:rsidRDefault="008308C2" w:rsidP="008308C2">
            <w:pPr>
              <w:pStyle w:val="a4"/>
              <w:tabs>
                <w:tab w:val="decimal" w:pos="768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4F177673" w14:textId="757125D9" w:rsidR="008308C2" w:rsidRPr="009A4F68" w:rsidRDefault="008308C2" w:rsidP="009A4F68">
            <w:pPr>
              <w:pStyle w:val="a4"/>
              <w:tabs>
                <w:tab w:val="left" w:pos="1224"/>
              </w:tabs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9A4F68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671,278</w:t>
            </w:r>
          </w:p>
        </w:tc>
        <w:tc>
          <w:tcPr>
            <w:tcW w:w="236" w:type="dxa"/>
          </w:tcPr>
          <w:p w14:paraId="5227F843" w14:textId="77777777" w:rsidR="008308C2" w:rsidRPr="009A4F68" w:rsidRDefault="008308C2" w:rsidP="008308C2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BFE0D" w14:textId="10C5F00B" w:rsidR="008308C2" w:rsidRPr="009A4F68" w:rsidRDefault="008308C2" w:rsidP="009A4BDB">
            <w:pPr>
              <w:pStyle w:val="a4"/>
              <w:tabs>
                <w:tab w:val="decimal" w:pos="1135"/>
                <w:tab w:val="left" w:pos="1186"/>
              </w:tabs>
              <w:ind w:right="38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A4F68">
              <w:rPr>
                <w:rFonts w:asciiTheme="majorBidi" w:hAnsiTheme="majorBidi" w:cstheme="majorBidi"/>
                <w:b/>
                <w:bCs/>
                <w:color w:val="auto"/>
              </w:rPr>
              <w:t>71,053,529</w:t>
            </w:r>
          </w:p>
        </w:tc>
        <w:tc>
          <w:tcPr>
            <w:tcW w:w="236" w:type="dxa"/>
          </w:tcPr>
          <w:p w14:paraId="63FE1F26" w14:textId="77777777" w:rsidR="008308C2" w:rsidRPr="009A4F68" w:rsidRDefault="008308C2" w:rsidP="008308C2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DDA42" w14:textId="1496935E" w:rsidR="008308C2" w:rsidRPr="009A4F68" w:rsidRDefault="008308C2" w:rsidP="009A4BDB">
            <w:pPr>
              <w:pStyle w:val="a4"/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A4F68">
              <w:rPr>
                <w:rFonts w:asciiTheme="majorBidi" w:hAnsiTheme="majorBidi" w:cstheme="majorBidi"/>
                <w:b/>
                <w:bCs/>
                <w:color w:val="auto"/>
              </w:rPr>
              <w:t>123,231,087</w:t>
            </w:r>
          </w:p>
        </w:tc>
        <w:tc>
          <w:tcPr>
            <w:tcW w:w="236" w:type="dxa"/>
          </w:tcPr>
          <w:p w14:paraId="73AAED91" w14:textId="77777777" w:rsidR="008308C2" w:rsidRPr="009A4F68" w:rsidRDefault="008308C2" w:rsidP="008308C2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8BA79" w14:textId="6FA0278E" w:rsidR="008308C2" w:rsidRPr="009A4F68" w:rsidRDefault="008308C2" w:rsidP="008308C2">
            <w:pPr>
              <w:pStyle w:val="a4"/>
              <w:tabs>
                <w:tab w:val="decimal" w:pos="991"/>
              </w:tabs>
              <w:ind w:left="-109" w:right="-217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A4F68">
              <w:rPr>
                <w:rFonts w:asciiTheme="majorBidi" w:hAnsiTheme="majorBidi" w:cstheme="majorBidi"/>
                <w:b/>
                <w:bCs/>
                <w:color w:val="auto"/>
              </w:rPr>
              <w:t>4,394,451</w:t>
            </w:r>
          </w:p>
        </w:tc>
        <w:tc>
          <w:tcPr>
            <w:tcW w:w="241" w:type="dxa"/>
          </w:tcPr>
          <w:p w14:paraId="6FC6BC40" w14:textId="77777777" w:rsidR="008308C2" w:rsidRPr="009A4F68" w:rsidRDefault="008308C2" w:rsidP="008308C2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0CCAD" w14:textId="6E1A6B71" w:rsidR="008308C2" w:rsidRPr="009A4F68" w:rsidRDefault="008308C2" w:rsidP="00013FE9">
            <w:pPr>
              <w:pStyle w:val="a4"/>
              <w:tabs>
                <w:tab w:val="left" w:pos="1188"/>
              </w:tabs>
              <w:ind w:right="36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A4F68">
              <w:rPr>
                <w:rFonts w:asciiTheme="majorBidi" w:hAnsiTheme="majorBidi" w:cstheme="majorBidi"/>
                <w:b/>
                <w:bCs/>
                <w:color w:val="auto"/>
              </w:rPr>
              <w:t>10,919,372</w:t>
            </w:r>
          </w:p>
        </w:tc>
        <w:tc>
          <w:tcPr>
            <w:tcW w:w="236" w:type="dxa"/>
          </w:tcPr>
          <w:p w14:paraId="0928D235" w14:textId="77777777" w:rsidR="008308C2" w:rsidRPr="009A4F68" w:rsidRDefault="008308C2" w:rsidP="008308C2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4E80F" w14:textId="0698CDCF" w:rsidR="008308C2" w:rsidRPr="00013FE9" w:rsidRDefault="008308C2" w:rsidP="00013FE9">
            <w:pPr>
              <w:pStyle w:val="a4"/>
              <w:tabs>
                <w:tab w:val="decimal" w:pos="946"/>
              </w:tabs>
              <w:ind w:right="169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013FE9"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  <w:t>-</w:t>
            </w:r>
          </w:p>
        </w:tc>
        <w:tc>
          <w:tcPr>
            <w:tcW w:w="241" w:type="dxa"/>
          </w:tcPr>
          <w:p w14:paraId="0317791F" w14:textId="77777777" w:rsidR="008308C2" w:rsidRPr="009A4F68" w:rsidRDefault="008308C2" w:rsidP="008308C2">
            <w:pPr>
              <w:pStyle w:val="a4"/>
              <w:tabs>
                <w:tab w:val="decimal" w:pos="1061"/>
              </w:tabs>
              <w:ind w:left="-109" w:right="-217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E3C81" w14:textId="2F1C2623" w:rsidR="008308C2" w:rsidRPr="009A4F68" w:rsidRDefault="008308C2" w:rsidP="00013FE9">
            <w:pPr>
              <w:pStyle w:val="a4"/>
              <w:tabs>
                <w:tab w:val="decimal" w:pos="1017"/>
              </w:tabs>
              <w:ind w:right="-179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A4F68">
              <w:rPr>
                <w:rFonts w:asciiTheme="majorBidi" w:hAnsiTheme="majorBidi" w:cstheme="majorBidi"/>
                <w:b/>
                <w:bCs/>
                <w:color w:val="auto"/>
              </w:rPr>
              <w:t>210,269,717</w:t>
            </w:r>
          </w:p>
        </w:tc>
      </w:tr>
    </w:tbl>
    <w:p w14:paraId="1E3F0CE7" w14:textId="77777777" w:rsidR="00F83B6C" w:rsidRDefault="00F83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1425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98"/>
        <w:gridCol w:w="1332"/>
        <w:gridCol w:w="236"/>
        <w:gridCol w:w="1267"/>
        <w:gridCol w:w="241"/>
        <w:gridCol w:w="1262"/>
        <w:gridCol w:w="236"/>
        <w:gridCol w:w="1213"/>
        <w:gridCol w:w="241"/>
        <w:gridCol w:w="1235"/>
        <w:gridCol w:w="236"/>
        <w:gridCol w:w="1440"/>
        <w:gridCol w:w="241"/>
        <w:gridCol w:w="1278"/>
      </w:tblGrid>
      <w:tr w:rsidR="00F83B6C" w:rsidRPr="001513C3" w14:paraId="6F8C72AB" w14:textId="77777777" w:rsidTr="00C0355C">
        <w:tc>
          <w:tcPr>
            <w:tcW w:w="3798" w:type="dxa"/>
            <w:vAlign w:val="bottom"/>
          </w:tcPr>
          <w:p w14:paraId="3580D90C" w14:textId="77777777" w:rsidR="00F83B6C" w:rsidRPr="001513C3" w:rsidRDefault="00F83B6C" w:rsidP="00C0355C">
            <w:pPr>
              <w:pStyle w:val="a4"/>
              <w:ind w:left="-18" w:right="-72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2B1369BE" w14:textId="77777777" w:rsidR="00F83B6C" w:rsidRPr="001513C3" w:rsidRDefault="00F83B6C" w:rsidP="00C0355C">
            <w:pPr>
              <w:pStyle w:val="a4"/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236" w:type="dxa"/>
          </w:tcPr>
          <w:p w14:paraId="22CC6356" w14:textId="77777777" w:rsidR="00F83B6C" w:rsidRPr="001513C3" w:rsidRDefault="00F83B6C" w:rsidP="00C0355C">
            <w:pPr>
              <w:pStyle w:val="a4"/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160B8E65" w14:textId="77777777" w:rsidR="00F83B6C" w:rsidRPr="001513C3" w:rsidRDefault="00F83B6C" w:rsidP="00C0355C">
            <w:pPr>
              <w:pStyle w:val="a4"/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41" w:type="dxa"/>
          </w:tcPr>
          <w:p w14:paraId="54627C5A" w14:textId="77777777" w:rsidR="00F83B6C" w:rsidRPr="001513C3" w:rsidRDefault="00F83B6C" w:rsidP="00C0355C">
            <w:pPr>
              <w:pStyle w:val="a4"/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62" w:type="dxa"/>
            <w:vAlign w:val="bottom"/>
          </w:tcPr>
          <w:p w14:paraId="6149635B" w14:textId="77777777" w:rsidR="00F83B6C" w:rsidRPr="001513C3" w:rsidRDefault="00F83B6C" w:rsidP="00C0355C">
            <w:pPr>
              <w:pStyle w:val="a4"/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513C3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เครื่อง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จักรและอุปกรณ์</w:t>
            </w:r>
          </w:p>
        </w:tc>
        <w:tc>
          <w:tcPr>
            <w:tcW w:w="236" w:type="dxa"/>
          </w:tcPr>
          <w:p w14:paraId="57759205" w14:textId="77777777" w:rsidR="00F83B6C" w:rsidRPr="001513C3" w:rsidRDefault="00F83B6C" w:rsidP="00C0355C">
            <w:pPr>
              <w:pStyle w:val="a4"/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213" w:type="dxa"/>
            <w:vAlign w:val="bottom"/>
          </w:tcPr>
          <w:p w14:paraId="546F9C3D" w14:textId="77777777" w:rsidR="00F83B6C" w:rsidRPr="001513C3" w:rsidRDefault="00F83B6C" w:rsidP="00C0355C">
            <w:pPr>
              <w:pStyle w:val="a4"/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GB"/>
              </w:rPr>
              <w:t>เค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  <w:lang w:val="en-GB"/>
              </w:rPr>
              <w:t>รื่องตกแต่ง ติดตั้ง และอุปกรณ์สำนักงาน</w:t>
            </w:r>
          </w:p>
        </w:tc>
        <w:tc>
          <w:tcPr>
            <w:tcW w:w="241" w:type="dxa"/>
          </w:tcPr>
          <w:p w14:paraId="58C9A281" w14:textId="77777777" w:rsidR="00F83B6C" w:rsidRPr="001513C3" w:rsidRDefault="00F83B6C" w:rsidP="00C0355C">
            <w:pPr>
              <w:pStyle w:val="a4"/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35" w:type="dxa"/>
            <w:vAlign w:val="bottom"/>
          </w:tcPr>
          <w:p w14:paraId="4A6C209B" w14:textId="77777777" w:rsidR="00F83B6C" w:rsidRPr="001513C3" w:rsidRDefault="00F83B6C" w:rsidP="00C0355C">
            <w:pPr>
              <w:pStyle w:val="a4"/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  <w:r w:rsidRPr="001513C3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14:paraId="312BA9CF" w14:textId="77777777" w:rsidR="00F83B6C" w:rsidRPr="001513C3" w:rsidRDefault="00F83B6C" w:rsidP="00C0355C">
            <w:pPr>
              <w:pStyle w:val="a4"/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31E3952" w14:textId="22F7FC08" w:rsidR="00F83B6C" w:rsidRPr="001513C3" w:rsidRDefault="00F83B6C" w:rsidP="00C0355C">
            <w:pPr>
              <w:pStyle w:val="a4"/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สินทรัพย์</w:t>
            </w:r>
            <w:r w:rsidRPr="001513C3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ระหว่างก่อสร้าง</w:t>
            </w:r>
            <w:r w:rsidR="00181FB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41" w:type="dxa"/>
          </w:tcPr>
          <w:p w14:paraId="6989F7CC" w14:textId="77777777" w:rsidR="00F83B6C" w:rsidRPr="001513C3" w:rsidRDefault="00F83B6C" w:rsidP="00C0355C">
            <w:pPr>
              <w:pStyle w:val="a4"/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78" w:type="dxa"/>
            <w:vAlign w:val="bottom"/>
          </w:tcPr>
          <w:p w14:paraId="6CF4346F" w14:textId="77777777" w:rsidR="00F83B6C" w:rsidRPr="001513C3" w:rsidRDefault="00F83B6C" w:rsidP="00C0355C">
            <w:pPr>
              <w:pStyle w:val="a4"/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513C3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F83B6C" w:rsidRPr="001513C3" w14:paraId="74DB023A" w14:textId="77777777" w:rsidTr="00C0355C">
        <w:tc>
          <w:tcPr>
            <w:tcW w:w="3798" w:type="dxa"/>
            <w:vAlign w:val="bottom"/>
          </w:tcPr>
          <w:p w14:paraId="7A17FD22" w14:textId="77777777" w:rsidR="00F83B6C" w:rsidRPr="001513C3" w:rsidRDefault="00F83B6C" w:rsidP="00C0355C">
            <w:pPr>
              <w:pStyle w:val="a4"/>
              <w:ind w:left="-18" w:right="-72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0458" w:type="dxa"/>
            <w:gridSpan w:val="13"/>
            <w:vAlign w:val="bottom"/>
          </w:tcPr>
          <w:p w14:paraId="0556FAAA" w14:textId="7893A0EC" w:rsidR="00F83B6C" w:rsidRPr="001513C3" w:rsidRDefault="00F83B6C" w:rsidP="00C0355C">
            <w:pPr>
              <w:pStyle w:val="a4"/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513C3">
              <w:rPr>
                <w:rFonts w:ascii="Angsana New" w:hAnsi="Angsana New" w:cs="Angsana New" w:hint="cs"/>
                <w:i/>
                <w:iCs/>
                <w:color w:val="auto"/>
                <w:sz w:val="30"/>
                <w:szCs w:val="30"/>
                <w:cs/>
              </w:rPr>
              <w:t>(</w:t>
            </w:r>
            <w:r w:rsidRPr="001513C3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บาท</w:t>
            </w:r>
            <w:r w:rsidRPr="001513C3">
              <w:rPr>
                <w:rFonts w:ascii="Angsana New" w:hAnsi="Angsana New" w:cs="Angsana New" w:hint="cs"/>
                <w:i/>
                <w:iCs/>
                <w:color w:val="auto"/>
                <w:sz w:val="30"/>
                <w:szCs w:val="30"/>
                <w:cs/>
              </w:rPr>
              <w:t>)</w:t>
            </w:r>
          </w:p>
        </w:tc>
      </w:tr>
      <w:tr w:rsidR="00F83B6C" w:rsidRPr="001513C3" w14:paraId="5F3FA782" w14:textId="77777777" w:rsidTr="00C0355C">
        <w:tc>
          <w:tcPr>
            <w:tcW w:w="3798" w:type="dxa"/>
            <w:vAlign w:val="bottom"/>
          </w:tcPr>
          <w:p w14:paraId="10F16D4D" w14:textId="5BCC17CE" w:rsidR="00F83B6C" w:rsidRPr="001513C3" w:rsidRDefault="00F83B6C" w:rsidP="00F83B6C">
            <w:pPr>
              <w:pStyle w:val="a4"/>
              <w:ind w:right="-72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32" w:type="dxa"/>
            <w:vAlign w:val="bottom"/>
          </w:tcPr>
          <w:p w14:paraId="18FACAC3" w14:textId="77777777" w:rsidR="00F83B6C" w:rsidRPr="001513C3" w:rsidRDefault="00F83B6C" w:rsidP="00C0355C">
            <w:pPr>
              <w:pStyle w:val="a4"/>
              <w:tabs>
                <w:tab w:val="decimal" w:pos="1145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415F9F" w14:textId="77777777" w:rsidR="00F83B6C" w:rsidRPr="001513C3" w:rsidRDefault="00F83B6C" w:rsidP="00C0355C">
            <w:pPr>
              <w:pStyle w:val="a4"/>
              <w:tabs>
                <w:tab w:val="decimal" w:pos="1135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2EFE4D3A" w14:textId="77777777" w:rsidR="00F83B6C" w:rsidRPr="001513C3" w:rsidRDefault="00F83B6C" w:rsidP="00C0355C">
            <w:pPr>
              <w:pStyle w:val="a4"/>
              <w:tabs>
                <w:tab w:val="decimal" w:pos="1135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41" w:type="dxa"/>
          </w:tcPr>
          <w:p w14:paraId="6CE56436" w14:textId="77777777" w:rsidR="00F83B6C" w:rsidRPr="001513C3" w:rsidRDefault="00F83B6C" w:rsidP="00C0355C">
            <w:pPr>
              <w:pStyle w:val="a4"/>
              <w:tabs>
                <w:tab w:val="decimal" w:pos="1217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  <w:vAlign w:val="bottom"/>
          </w:tcPr>
          <w:p w14:paraId="37426A06" w14:textId="77777777" w:rsidR="00F83B6C" w:rsidRPr="001513C3" w:rsidRDefault="00F83B6C" w:rsidP="00C0355C">
            <w:pPr>
              <w:pStyle w:val="a4"/>
              <w:tabs>
                <w:tab w:val="decimal" w:pos="1217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EA2C25" w14:textId="77777777" w:rsidR="00F83B6C" w:rsidRPr="001513C3" w:rsidRDefault="00F83B6C" w:rsidP="00C0355C">
            <w:pPr>
              <w:pStyle w:val="a4"/>
              <w:tabs>
                <w:tab w:val="decimal" w:pos="1162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13" w:type="dxa"/>
            <w:vAlign w:val="bottom"/>
          </w:tcPr>
          <w:p w14:paraId="77AC3140" w14:textId="77777777" w:rsidR="00F83B6C" w:rsidRPr="001513C3" w:rsidRDefault="00F83B6C" w:rsidP="00C0355C">
            <w:pPr>
              <w:pStyle w:val="a4"/>
              <w:tabs>
                <w:tab w:val="decimal" w:pos="1162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41" w:type="dxa"/>
          </w:tcPr>
          <w:p w14:paraId="23EA4BBA" w14:textId="77777777" w:rsidR="00F83B6C" w:rsidRPr="001513C3" w:rsidRDefault="00F83B6C" w:rsidP="00C0355C">
            <w:pPr>
              <w:pStyle w:val="a4"/>
              <w:tabs>
                <w:tab w:val="decimal" w:pos="1162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  <w:vAlign w:val="bottom"/>
          </w:tcPr>
          <w:p w14:paraId="6E67F290" w14:textId="77777777" w:rsidR="00F83B6C" w:rsidRPr="001513C3" w:rsidRDefault="00F83B6C" w:rsidP="00C0355C">
            <w:pPr>
              <w:pStyle w:val="a4"/>
              <w:tabs>
                <w:tab w:val="decimal" w:pos="1098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D16FE8" w14:textId="77777777" w:rsidR="00F83B6C" w:rsidRPr="001513C3" w:rsidRDefault="00F83B6C" w:rsidP="00C0355C">
            <w:pPr>
              <w:pStyle w:val="a4"/>
              <w:tabs>
                <w:tab w:val="decimal" w:pos="1176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1BED8D9" w14:textId="77777777" w:rsidR="00F83B6C" w:rsidRPr="001513C3" w:rsidRDefault="00F83B6C" w:rsidP="00C0355C">
            <w:pPr>
              <w:pStyle w:val="a4"/>
              <w:tabs>
                <w:tab w:val="decimal" w:pos="772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41" w:type="dxa"/>
          </w:tcPr>
          <w:p w14:paraId="6191ADD5" w14:textId="77777777" w:rsidR="00F83B6C" w:rsidRPr="001513C3" w:rsidRDefault="00F83B6C" w:rsidP="00C0355C">
            <w:pPr>
              <w:pStyle w:val="a4"/>
              <w:tabs>
                <w:tab w:val="decimal" w:pos="1217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2CC6BCA4" w14:textId="77777777" w:rsidR="00F83B6C" w:rsidRPr="001513C3" w:rsidRDefault="00F83B6C" w:rsidP="00C0355C">
            <w:pPr>
              <w:pStyle w:val="a4"/>
              <w:tabs>
                <w:tab w:val="decimal" w:pos="1217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</w:tr>
      <w:tr w:rsidR="00C3515E" w:rsidRPr="00C364A5" w14:paraId="13B22845" w14:textId="77777777" w:rsidTr="00B34B24">
        <w:tc>
          <w:tcPr>
            <w:tcW w:w="3798" w:type="dxa"/>
            <w:vAlign w:val="bottom"/>
          </w:tcPr>
          <w:p w14:paraId="280A0E74" w14:textId="427BAAEB" w:rsidR="00C3515E" w:rsidRPr="00F83B6C" w:rsidRDefault="00C3515E" w:rsidP="00C3515E">
            <w:pPr>
              <w:pStyle w:val="a4"/>
              <w:ind w:left="-18" w:right="-72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F83B6C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F83B6C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>3</w:t>
            </w:r>
            <w:r w:rsidR="00AC0571" w:rsidRPr="00AC0571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  <w:r w:rsidRPr="00F83B6C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="00CF269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>25</w:t>
            </w:r>
            <w:r w:rsidRPr="00F83B6C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>6</w:t>
            </w:r>
            <w:r w:rsidR="00F8498C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>3</w:t>
            </w:r>
          </w:p>
        </w:tc>
        <w:tc>
          <w:tcPr>
            <w:tcW w:w="1332" w:type="dxa"/>
          </w:tcPr>
          <w:p w14:paraId="24D94505" w14:textId="61A485FB" w:rsidR="00C3515E" w:rsidRPr="00C3515E" w:rsidRDefault="00C3515E" w:rsidP="00C3515E">
            <w:pPr>
              <w:pStyle w:val="a4"/>
              <w:tabs>
                <w:tab w:val="left" w:pos="1224"/>
              </w:tabs>
              <w:ind w:right="0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39923B" w14:textId="77777777" w:rsidR="00C3515E" w:rsidRPr="00C3515E" w:rsidRDefault="00C3515E" w:rsidP="00C3515E">
            <w:pPr>
              <w:pStyle w:val="a4"/>
              <w:ind w:right="-72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1ABAADD" w14:textId="1904A116" w:rsidR="00C3515E" w:rsidRPr="00C3515E" w:rsidRDefault="00C3515E" w:rsidP="00C3515E">
            <w:pPr>
              <w:pStyle w:val="a4"/>
              <w:tabs>
                <w:tab w:val="left" w:pos="1186"/>
              </w:tabs>
              <w:ind w:right="38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41" w:type="dxa"/>
          </w:tcPr>
          <w:p w14:paraId="71C6BA6C" w14:textId="77777777" w:rsidR="00C3515E" w:rsidRPr="00C3515E" w:rsidRDefault="00C3515E" w:rsidP="00C3515E">
            <w:pPr>
              <w:pStyle w:val="a4"/>
              <w:ind w:right="-72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FEAAEC7" w14:textId="174A50A6" w:rsidR="00C3515E" w:rsidRPr="00C3515E" w:rsidRDefault="00C3515E" w:rsidP="00C3515E">
            <w:pPr>
              <w:pStyle w:val="a4"/>
              <w:ind w:right="0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3FF7B7" w14:textId="77777777" w:rsidR="00C3515E" w:rsidRPr="00C3515E" w:rsidRDefault="00C3515E" w:rsidP="00C3515E">
            <w:pPr>
              <w:pStyle w:val="a4"/>
              <w:ind w:right="-72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13" w:type="dxa"/>
          </w:tcPr>
          <w:p w14:paraId="460EDEDA" w14:textId="6C125B6D" w:rsidR="00C3515E" w:rsidRPr="00C3515E" w:rsidRDefault="00C3515E" w:rsidP="00C3515E">
            <w:pPr>
              <w:pStyle w:val="a4"/>
              <w:tabs>
                <w:tab w:val="left" w:pos="1224"/>
              </w:tabs>
              <w:ind w:right="0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41" w:type="dxa"/>
          </w:tcPr>
          <w:p w14:paraId="438833F3" w14:textId="77777777" w:rsidR="00C3515E" w:rsidRPr="00C3515E" w:rsidRDefault="00C3515E" w:rsidP="00C3515E">
            <w:pPr>
              <w:pStyle w:val="a4"/>
              <w:ind w:right="-72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5B3DDA8D" w14:textId="2BA4CB27" w:rsidR="00C3515E" w:rsidRPr="00C3515E" w:rsidRDefault="00C3515E" w:rsidP="00C3515E">
            <w:pPr>
              <w:pStyle w:val="a4"/>
              <w:tabs>
                <w:tab w:val="left" w:pos="1188"/>
              </w:tabs>
              <w:ind w:right="36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F634ED" w14:textId="77777777" w:rsidR="00C3515E" w:rsidRPr="00C3515E" w:rsidRDefault="00C3515E" w:rsidP="00C3515E">
            <w:pPr>
              <w:pStyle w:val="a4"/>
              <w:ind w:right="-72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5962E7" w14:textId="7DB88A76" w:rsidR="00C3515E" w:rsidRPr="00C3515E" w:rsidRDefault="00C3515E" w:rsidP="00C3515E">
            <w:pPr>
              <w:pStyle w:val="a4"/>
              <w:tabs>
                <w:tab w:val="left" w:pos="1222"/>
              </w:tabs>
              <w:ind w:right="0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41" w:type="dxa"/>
          </w:tcPr>
          <w:p w14:paraId="5E342D08" w14:textId="77777777" w:rsidR="00C3515E" w:rsidRPr="00C3515E" w:rsidRDefault="00C3515E" w:rsidP="00C3515E">
            <w:pPr>
              <w:pStyle w:val="a4"/>
              <w:ind w:right="-72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12B06227" w14:textId="61546521" w:rsidR="00C3515E" w:rsidRPr="00C364A5" w:rsidRDefault="00C3515E" w:rsidP="00C3515E">
            <w:pPr>
              <w:pStyle w:val="a4"/>
              <w:ind w:right="0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</w:tr>
      <w:tr w:rsidR="00F8498C" w:rsidRPr="00C364A5" w14:paraId="22BFD140" w14:textId="77777777" w:rsidTr="00114BE3">
        <w:tc>
          <w:tcPr>
            <w:tcW w:w="3798" w:type="dxa"/>
            <w:vAlign w:val="bottom"/>
          </w:tcPr>
          <w:p w14:paraId="56D1C0C8" w14:textId="4D07F821" w:rsidR="00F8498C" w:rsidRPr="00F83B6C" w:rsidRDefault="00F8498C" w:rsidP="00F8498C">
            <w:pPr>
              <w:pStyle w:val="a4"/>
              <w:ind w:left="-18" w:right="-72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332" w:type="dxa"/>
          </w:tcPr>
          <w:p w14:paraId="47DD96C4" w14:textId="75838CC5" w:rsidR="00F8498C" w:rsidRPr="00EF61CE" w:rsidRDefault="00F8498C" w:rsidP="00F8498C">
            <w:pPr>
              <w:pStyle w:val="a4"/>
              <w:tabs>
                <w:tab w:val="decimal" w:pos="1145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  <w:r w:rsidRPr="00A17FF8"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  <w:t>53,926,887</w:t>
            </w:r>
          </w:p>
        </w:tc>
        <w:tc>
          <w:tcPr>
            <w:tcW w:w="236" w:type="dxa"/>
          </w:tcPr>
          <w:p w14:paraId="1AEDBC71" w14:textId="77777777" w:rsidR="00F8498C" w:rsidRPr="00C3515E" w:rsidRDefault="00F8498C" w:rsidP="00F8498C">
            <w:pPr>
              <w:pStyle w:val="a4"/>
              <w:ind w:right="-72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67" w:type="dxa"/>
          </w:tcPr>
          <w:p w14:paraId="2D62E95C" w14:textId="1FD19662" w:rsidR="00F8498C" w:rsidRPr="00C3515E" w:rsidRDefault="00F8498C" w:rsidP="00F8498C">
            <w:pPr>
              <w:pStyle w:val="a4"/>
              <w:tabs>
                <w:tab w:val="left" w:pos="1186"/>
              </w:tabs>
              <w:ind w:right="38"/>
              <w:jc w:val="right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  <w:t>257,352,649</w:t>
            </w:r>
          </w:p>
        </w:tc>
        <w:tc>
          <w:tcPr>
            <w:tcW w:w="241" w:type="dxa"/>
          </w:tcPr>
          <w:p w14:paraId="469F2BA3" w14:textId="77777777" w:rsidR="00F8498C" w:rsidRPr="00C3515E" w:rsidRDefault="00F8498C" w:rsidP="00F8498C">
            <w:pPr>
              <w:pStyle w:val="a4"/>
              <w:ind w:right="-72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359F56A" w14:textId="2B1D7319" w:rsidR="00F8498C" w:rsidRDefault="00F8498C" w:rsidP="00F8498C">
            <w:pPr>
              <w:pStyle w:val="a4"/>
              <w:ind w:right="0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  <w:t>105,537,235</w:t>
            </w:r>
          </w:p>
        </w:tc>
        <w:tc>
          <w:tcPr>
            <w:tcW w:w="236" w:type="dxa"/>
          </w:tcPr>
          <w:p w14:paraId="0D28BE40" w14:textId="77777777" w:rsidR="00F8498C" w:rsidRPr="00C3515E" w:rsidRDefault="00F8498C" w:rsidP="00F8498C">
            <w:pPr>
              <w:pStyle w:val="a4"/>
              <w:ind w:right="-72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6F174F73" w14:textId="46B1CD40" w:rsidR="00F8498C" w:rsidRPr="00C3515E" w:rsidRDefault="00F8498C" w:rsidP="00F8498C">
            <w:pPr>
              <w:pStyle w:val="a4"/>
              <w:tabs>
                <w:tab w:val="left" w:pos="1224"/>
              </w:tabs>
              <w:ind w:right="0"/>
              <w:jc w:val="right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  <w:t>784,910</w:t>
            </w:r>
          </w:p>
        </w:tc>
        <w:tc>
          <w:tcPr>
            <w:tcW w:w="241" w:type="dxa"/>
          </w:tcPr>
          <w:p w14:paraId="6C4FE370" w14:textId="77777777" w:rsidR="00F8498C" w:rsidRPr="00C3515E" w:rsidRDefault="00F8498C" w:rsidP="00F8498C">
            <w:pPr>
              <w:pStyle w:val="a4"/>
              <w:ind w:right="-72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35" w:type="dxa"/>
          </w:tcPr>
          <w:p w14:paraId="4FD538D9" w14:textId="7F29EEF2" w:rsidR="00F8498C" w:rsidRDefault="00F8498C" w:rsidP="00F8498C">
            <w:pPr>
              <w:pStyle w:val="a4"/>
              <w:tabs>
                <w:tab w:val="left" w:pos="1188"/>
              </w:tabs>
              <w:ind w:right="36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  <w:t>184,463</w:t>
            </w:r>
          </w:p>
        </w:tc>
        <w:tc>
          <w:tcPr>
            <w:tcW w:w="236" w:type="dxa"/>
          </w:tcPr>
          <w:p w14:paraId="41F2ABBB" w14:textId="77777777" w:rsidR="00F8498C" w:rsidRPr="00C3515E" w:rsidRDefault="00F8498C" w:rsidP="00F8498C">
            <w:pPr>
              <w:pStyle w:val="a4"/>
              <w:ind w:right="-72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5B3090A" w14:textId="2CFE280F" w:rsidR="00F8498C" w:rsidRPr="002C41DA" w:rsidRDefault="00F8498C" w:rsidP="00F8498C">
            <w:pPr>
              <w:pStyle w:val="a4"/>
              <w:tabs>
                <w:tab w:val="decimal" w:pos="1135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  <w:t>49,247,022</w:t>
            </w:r>
          </w:p>
        </w:tc>
        <w:tc>
          <w:tcPr>
            <w:tcW w:w="241" w:type="dxa"/>
          </w:tcPr>
          <w:p w14:paraId="106E91E3" w14:textId="77777777" w:rsidR="00F8498C" w:rsidRPr="00C3515E" w:rsidRDefault="00F8498C" w:rsidP="00F8498C">
            <w:pPr>
              <w:pStyle w:val="a4"/>
              <w:ind w:right="-72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CDF6F5A" w14:textId="7C2E87C0" w:rsidR="00F8498C" w:rsidRDefault="00F8498C" w:rsidP="00F8498C">
            <w:pPr>
              <w:pStyle w:val="a4"/>
              <w:ind w:right="0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  <w:t>467,033,166</w:t>
            </w:r>
          </w:p>
        </w:tc>
      </w:tr>
      <w:tr w:rsidR="00F8498C" w:rsidRPr="001513C3" w14:paraId="041E4B11" w14:textId="77777777" w:rsidTr="00F83B6C">
        <w:tc>
          <w:tcPr>
            <w:tcW w:w="3798" w:type="dxa"/>
            <w:vAlign w:val="bottom"/>
          </w:tcPr>
          <w:p w14:paraId="51AD719E" w14:textId="753A4647" w:rsidR="00F8498C" w:rsidRPr="001513C3" w:rsidRDefault="00100BB4" w:rsidP="00F8498C">
            <w:pPr>
              <w:pStyle w:val="a4"/>
              <w:ind w:left="-18" w:right="-72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05EC9CA2" w14:textId="3EBDDE99" w:rsidR="00F8498C" w:rsidRPr="00D44D1B" w:rsidRDefault="00F8498C" w:rsidP="00F8498C">
            <w:pPr>
              <w:pStyle w:val="a4"/>
              <w:tabs>
                <w:tab w:val="decimal" w:pos="1145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  <w:t>671,278</w:t>
            </w:r>
          </w:p>
        </w:tc>
        <w:tc>
          <w:tcPr>
            <w:tcW w:w="236" w:type="dxa"/>
          </w:tcPr>
          <w:p w14:paraId="6141AB59" w14:textId="77777777" w:rsidR="00F8498C" w:rsidRPr="00D44D1B" w:rsidRDefault="00F8498C" w:rsidP="00F8498C">
            <w:pPr>
              <w:pStyle w:val="a4"/>
              <w:tabs>
                <w:tab w:val="decimal" w:pos="857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F574D86" w14:textId="59BC2D1A" w:rsidR="00F8498C" w:rsidRPr="0092706B" w:rsidRDefault="00F8498C" w:rsidP="00F8498C">
            <w:pPr>
              <w:pStyle w:val="a4"/>
              <w:tabs>
                <w:tab w:val="decimal" w:pos="735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1" w:type="dxa"/>
          </w:tcPr>
          <w:p w14:paraId="4345DF80" w14:textId="77777777" w:rsidR="00F8498C" w:rsidRPr="0092706B" w:rsidRDefault="00F8498C" w:rsidP="00F8498C">
            <w:pPr>
              <w:pStyle w:val="a4"/>
              <w:tabs>
                <w:tab w:val="decimal" w:pos="1217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6A9C18D3" w14:textId="6387C2C8" w:rsidR="00F8498C" w:rsidRPr="0092706B" w:rsidRDefault="00F8498C" w:rsidP="00F8498C">
            <w:pPr>
              <w:pStyle w:val="a4"/>
              <w:tabs>
                <w:tab w:val="decimal" w:pos="754"/>
              </w:tabs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  <w:r w:rsidRPr="00E92A8C">
              <w:rPr>
                <w:rFonts w:ascii="Angsana New" w:hAnsi="Angsana New" w:cs="Angsana New"/>
                <w:color w:val="auto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14:paraId="01714301" w14:textId="77777777" w:rsidR="00F8498C" w:rsidRPr="0092706B" w:rsidRDefault="00F8498C" w:rsidP="00F8498C">
            <w:pPr>
              <w:pStyle w:val="a4"/>
              <w:tabs>
                <w:tab w:val="decimal" w:pos="1162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71242380" w14:textId="75CD71B9" w:rsidR="00F8498C" w:rsidRPr="0092706B" w:rsidRDefault="00F8498C" w:rsidP="00F8498C">
            <w:pPr>
              <w:pStyle w:val="a4"/>
              <w:tabs>
                <w:tab w:val="decimal" w:pos="702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1" w:type="dxa"/>
          </w:tcPr>
          <w:p w14:paraId="1272D0CD" w14:textId="77777777" w:rsidR="00F8498C" w:rsidRPr="0092706B" w:rsidRDefault="00F8498C" w:rsidP="00F8498C">
            <w:pPr>
              <w:pStyle w:val="a4"/>
              <w:tabs>
                <w:tab w:val="decimal" w:pos="947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59C10BAF" w14:textId="7E325AA6" w:rsidR="00F8498C" w:rsidRPr="0092706B" w:rsidRDefault="00F8498C" w:rsidP="00F8498C">
            <w:pPr>
              <w:pStyle w:val="a4"/>
              <w:tabs>
                <w:tab w:val="left" w:pos="1188"/>
              </w:tabs>
              <w:ind w:right="36"/>
              <w:jc w:val="right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  <w:t>471,474</w:t>
            </w:r>
          </w:p>
        </w:tc>
        <w:tc>
          <w:tcPr>
            <w:tcW w:w="236" w:type="dxa"/>
          </w:tcPr>
          <w:p w14:paraId="5DEA0FCA" w14:textId="77777777" w:rsidR="00F8498C" w:rsidRPr="0092706B" w:rsidRDefault="00F8498C" w:rsidP="00F8498C">
            <w:pPr>
              <w:pStyle w:val="a4"/>
              <w:tabs>
                <w:tab w:val="decimal" w:pos="1176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6CA2B4" w14:textId="7F3CF59F" w:rsidR="00F8498C" w:rsidRPr="001513C3" w:rsidRDefault="00F8498C" w:rsidP="00F8498C">
            <w:pPr>
              <w:pStyle w:val="a4"/>
              <w:tabs>
                <w:tab w:val="decimal" w:pos="831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1" w:type="dxa"/>
          </w:tcPr>
          <w:p w14:paraId="1DAAC9EE" w14:textId="77777777" w:rsidR="00F8498C" w:rsidRPr="001513C3" w:rsidRDefault="00F8498C" w:rsidP="00F8498C">
            <w:pPr>
              <w:pStyle w:val="a4"/>
              <w:tabs>
                <w:tab w:val="decimal" w:pos="947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C1170B9" w14:textId="229ECE19" w:rsidR="00F8498C" w:rsidRPr="001513C3" w:rsidRDefault="00F8498C" w:rsidP="00F8498C">
            <w:pPr>
              <w:pStyle w:val="a4"/>
              <w:ind w:right="0"/>
              <w:jc w:val="right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  <w:t>1,142,752</w:t>
            </w:r>
          </w:p>
        </w:tc>
      </w:tr>
      <w:tr w:rsidR="00F8498C" w:rsidRPr="00193DE9" w14:paraId="663DD37E" w14:textId="77777777" w:rsidTr="00114BE3">
        <w:tc>
          <w:tcPr>
            <w:tcW w:w="3798" w:type="dxa"/>
            <w:vAlign w:val="bottom"/>
          </w:tcPr>
          <w:p w14:paraId="19328732" w14:textId="6042D0DC" w:rsidR="00F8498C" w:rsidRPr="001513C3" w:rsidRDefault="00F8498C" w:rsidP="00F8498C">
            <w:pPr>
              <w:pStyle w:val="a4"/>
              <w:ind w:left="-18" w:right="-72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42794F99" w14:textId="03EC582A" w:rsidR="00F8498C" w:rsidRPr="00F83B6C" w:rsidRDefault="00F8498C" w:rsidP="00F8498C">
            <w:pPr>
              <w:pStyle w:val="a4"/>
              <w:tabs>
                <w:tab w:val="decimal" w:pos="1145"/>
              </w:tabs>
              <w:ind w:right="-72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EF61CE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GB"/>
              </w:rPr>
              <w:t>54,598,165</w:t>
            </w:r>
          </w:p>
        </w:tc>
        <w:tc>
          <w:tcPr>
            <w:tcW w:w="236" w:type="dxa"/>
          </w:tcPr>
          <w:p w14:paraId="42EF7088" w14:textId="77777777" w:rsidR="00F8498C" w:rsidRPr="00F83B6C" w:rsidRDefault="00F8498C" w:rsidP="00F8498C">
            <w:pPr>
              <w:pStyle w:val="a4"/>
              <w:tabs>
                <w:tab w:val="decimal" w:pos="857"/>
              </w:tabs>
              <w:ind w:right="-72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76BCE3F9" w14:textId="79CB58CE" w:rsidR="00F8498C" w:rsidRPr="00F83B6C" w:rsidRDefault="00F8498C" w:rsidP="00F8498C">
            <w:pPr>
              <w:pStyle w:val="a4"/>
              <w:tabs>
                <w:tab w:val="decimal" w:pos="1006"/>
              </w:tabs>
              <w:ind w:right="-72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GB"/>
              </w:rPr>
              <w:t>257,352,649</w:t>
            </w:r>
          </w:p>
        </w:tc>
        <w:tc>
          <w:tcPr>
            <w:tcW w:w="241" w:type="dxa"/>
          </w:tcPr>
          <w:p w14:paraId="4782CE1A" w14:textId="77777777" w:rsidR="00F8498C" w:rsidRPr="00F83B6C" w:rsidRDefault="00F8498C" w:rsidP="00F8498C">
            <w:pPr>
              <w:pStyle w:val="a4"/>
              <w:tabs>
                <w:tab w:val="decimal" w:pos="1217"/>
              </w:tabs>
              <w:ind w:right="-72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9A506" w14:textId="65651034" w:rsidR="00F8498C" w:rsidRPr="00F83B6C" w:rsidRDefault="00F8498C" w:rsidP="00F8498C">
            <w:pPr>
              <w:pStyle w:val="a4"/>
              <w:tabs>
                <w:tab w:val="decimal" w:pos="1217"/>
              </w:tabs>
              <w:ind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GB"/>
              </w:rPr>
              <w:t>105,537,235</w:t>
            </w:r>
          </w:p>
        </w:tc>
        <w:tc>
          <w:tcPr>
            <w:tcW w:w="236" w:type="dxa"/>
          </w:tcPr>
          <w:p w14:paraId="58AC8808" w14:textId="77777777" w:rsidR="00F8498C" w:rsidRPr="00F83B6C" w:rsidRDefault="00F8498C" w:rsidP="00F8498C">
            <w:pPr>
              <w:pStyle w:val="a4"/>
              <w:tabs>
                <w:tab w:val="decimal" w:pos="1162"/>
              </w:tabs>
              <w:ind w:right="-72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B853A" w14:textId="2DD8FCB3" w:rsidR="00F8498C" w:rsidRPr="00F83B6C" w:rsidRDefault="00F8498C" w:rsidP="00F8498C">
            <w:pPr>
              <w:pStyle w:val="a4"/>
              <w:tabs>
                <w:tab w:val="left" w:pos="1224"/>
              </w:tabs>
              <w:ind w:right="0"/>
              <w:jc w:val="right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GB"/>
              </w:rPr>
              <w:t>784,910</w:t>
            </w:r>
          </w:p>
        </w:tc>
        <w:tc>
          <w:tcPr>
            <w:tcW w:w="241" w:type="dxa"/>
          </w:tcPr>
          <w:p w14:paraId="7F6306FD" w14:textId="77777777" w:rsidR="00F8498C" w:rsidRPr="00F83B6C" w:rsidRDefault="00F8498C" w:rsidP="00F8498C">
            <w:pPr>
              <w:pStyle w:val="a4"/>
              <w:tabs>
                <w:tab w:val="decimal" w:pos="1162"/>
              </w:tabs>
              <w:ind w:right="-72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10211B" w14:textId="0D9B5B96" w:rsidR="00F8498C" w:rsidRPr="00F83B6C" w:rsidRDefault="00F8498C" w:rsidP="00F8498C">
            <w:pPr>
              <w:pStyle w:val="a4"/>
              <w:tabs>
                <w:tab w:val="left" w:pos="1188"/>
              </w:tabs>
              <w:ind w:right="36"/>
              <w:jc w:val="right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>655,937</w:t>
            </w:r>
          </w:p>
        </w:tc>
        <w:tc>
          <w:tcPr>
            <w:tcW w:w="236" w:type="dxa"/>
          </w:tcPr>
          <w:p w14:paraId="26D2D2C4" w14:textId="77777777" w:rsidR="00F8498C" w:rsidRPr="00F83B6C" w:rsidRDefault="00F8498C" w:rsidP="00F8498C">
            <w:pPr>
              <w:pStyle w:val="a4"/>
              <w:tabs>
                <w:tab w:val="decimal" w:pos="1176"/>
              </w:tabs>
              <w:ind w:right="-72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EC6766" w14:textId="792F20F7" w:rsidR="00F8498C" w:rsidRPr="00F83B6C" w:rsidRDefault="00F8498C" w:rsidP="00F8498C">
            <w:pPr>
              <w:pStyle w:val="a4"/>
              <w:tabs>
                <w:tab w:val="decimal" w:pos="1135"/>
              </w:tabs>
              <w:ind w:right="-72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GB"/>
              </w:rPr>
              <w:t>49,247,022</w:t>
            </w:r>
          </w:p>
        </w:tc>
        <w:tc>
          <w:tcPr>
            <w:tcW w:w="241" w:type="dxa"/>
          </w:tcPr>
          <w:p w14:paraId="08475E65" w14:textId="77777777" w:rsidR="00F8498C" w:rsidRPr="00F83B6C" w:rsidRDefault="00F8498C" w:rsidP="00F8498C">
            <w:pPr>
              <w:pStyle w:val="a4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CEDDC" w14:textId="380F2959" w:rsidR="00F8498C" w:rsidRPr="00F83B6C" w:rsidRDefault="00F8498C" w:rsidP="00F8498C">
            <w:pPr>
              <w:pStyle w:val="a4"/>
              <w:ind w:right="0"/>
              <w:jc w:val="right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>468,175,918</w:t>
            </w:r>
            <w:r w:rsidDel="00CF269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</w:p>
        </w:tc>
      </w:tr>
      <w:tr w:rsidR="00F8498C" w:rsidRPr="00F8498C" w14:paraId="153F9BF1" w14:textId="77777777" w:rsidTr="00F83B6C">
        <w:tc>
          <w:tcPr>
            <w:tcW w:w="3798" w:type="dxa"/>
            <w:vAlign w:val="bottom"/>
          </w:tcPr>
          <w:p w14:paraId="6CE784AA" w14:textId="178663C3" w:rsidR="00F8498C" w:rsidRPr="00F8498C" w:rsidRDefault="00F8498C" w:rsidP="00F8498C">
            <w:pPr>
              <w:pStyle w:val="a4"/>
              <w:ind w:right="-72"/>
              <w:jc w:val="thaiDistribute"/>
              <w:rPr>
                <w:rFonts w:ascii="Angsana New" w:hAnsi="Angsana New" w:cs="Angsan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</w:tcPr>
          <w:p w14:paraId="08D967E5" w14:textId="77777777" w:rsidR="00F8498C" w:rsidRPr="00F8498C" w:rsidRDefault="00F8498C" w:rsidP="00F8498C">
            <w:pPr>
              <w:pStyle w:val="a4"/>
              <w:tabs>
                <w:tab w:val="decimal" w:pos="1145"/>
              </w:tabs>
              <w:ind w:right="-72"/>
              <w:rPr>
                <w:rFonts w:ascii="Angsana New" w:hAnsi="Angsana New" w:cs="Angsana New"/>
                <w:b/>
                <w:bCs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177372AB" w14:textId="77777777" w:rsidR="00F8498C" w:rsidRPr="00F8498C" w:rsidRDefault="00F8498C" w:rsidP="00F8498C">
            <w:pPr>
              <w:pStyle w:val="a4"/>
              <w:tabs>
                <w:tab w:val="decimal" w:pos="857"/>
              </w:tabs>
              <w:ind w:right="-72"/>
              <w:rPr>
                <w:rFonts w:ascii="Angsana New" w:hAnsi="Angsana New" w:cs="Angsana New"/>
                <w:b/>
                <w:bCs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vAlign w:val="bottom"/>
          </w:tcPr>
          <w:p w14:paraId="4302BF9F" w14:textId="77777777" w:rsidR="00F8498C" w:rsidRPr="00F8498C" w:rsidRDefault="00F8498C" w:rsidP="00F8498C">
            <w:pPr>
              <w:pStyle w:val="a4"/>
              <w:tabs>
                <w:tab w:val="left" w:pos="1186"/>
              </w:tabs>
              <w:ind w:right="38"/>
              <w:jc w:val="right"/>
              <w:rPr>
                <w:rFonts w:ascii="Angsana New" w:hAnsi="Angsana New" w:cs="Angsan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241" w:type="dxa"/>
          </w:tcPr>
          <w:p w14:paraId="5B7E04C3" w14:textId="77777777" w:rsidR="00F8498C" w:rsidRPr="00F8498C" w:rsidRDefault="00F8498C" w:rsidP="00F8498C">
            <w:pPr>
              <w:pStyle w:val="a4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vAlign w:val="bottom"/>
          </w:tcPr>
          <w:p w14:paraId="0C898A0E" w14:textId="77777777" w:rsidR="00F8498C" w:rsidRPr="00F8498C" w:rsidRDefault="00F8498C" w:rsidP="00F8498C">
            <w:pPr>
              <w:pStyle w:val="a4"/>
              <w:ind w:right="0"/>
              <w:jc w:val="right"/>
              <w:rPr>
                <w:rFonts w:ascii="Angsana New" w:hAnsi="Angsana New" w:cs="Angsan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236" w:type="dxa"/>
          </w:tcPr>
          <w:p w14:paraId="1381ED11" w14:textId="77777777" w:rsidR="00F8498C" w:rsidRPr="00F8498C" w:rsidRDefault="00F8498C" w:rsidP="00F8498C">
            <w:pPr>
              <w:pStyle w:val="a4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vAlign w:val="bottom"/>
          </w:tcPr>
          <w:p w14:paraId="7A705E91" w14:textId="77777777" w:rsidR="00F8498C" w:rsidRPr="00F8498C" w:rsidRDefault="00F8498C" w:rsidP="00F8498C">
            <w:pPr>
              <w:pStyle w:val="a4"/>
              <w:tabs>
                <w:tab w:val="left" w:pos="1224"/>
              </w:tabs>
              <w:ind w:right="0"/>
              <w:jc w:val="right"/>
              <w:rPr>
                <w:rFonts w:ascii="Angsana New" w:hAnsi="Angsana New" w:cs="Angsan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241" w:type="dxa"/>
          </w:tcPr>
          <w:p w14:paraId="43E8E620" w14:textId="77777777" w:rsidR="00F8498C" w:rsidRPr="00F8498C" w:rsidRDefault="00F8498C" w:rsidP="00F8498C">
            <w:pPr>
              <w:pStyle w:val="a4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double" w:sz="4" w:space="0" w:color="auto"/>
            </w:tcBorders>
            <w:vAlign w:val="bottom"/>
          </w:tcPr>
          <w:p w14:paraId="58D1206E" w14:textId="77777777" w:rsidR="00F8498C" w:rsidRPr="00F8498C" w:rsidRDefault="00F8498C" w:rsidP="00F8498C">
            <w:pPr>
              <w:pStyle w:val="a4"/>
              <w:tabs>
                <w:tab w:val="left" w:pos="1188"/>
              </w:tabs>
              <w:ind w:right="36"/>
              <w:jc w:val="right"/>
              <w:rPr>
                <w:rFonts w:ascii="Angsana New" w:hAnsi="Angsana New" w:cs="Angsan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236" w:type="dxa"/>
          </w:tcPr>
          <w:p w14:paraId="69D60EC0" w14:textId="77777777" w:rsidR="00F8498C" w:rsidRPr="00F8498C" w:rsidRDefault="00F8498C" w:rsidP="00F8498C">
            <w:pPr>
              <w:pStyle w:val="a4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400C014" w14:textId="77777777" w:rsidR="00F8498C" w:rsidRPr="00F8498C" w:rsidRDefault="00F8498C" w:rsidP="00F8498C">
            <w:pPr>
              <w:pStyle w:val="a4"/>
              <w:tabs>
                <w:tab w:val="left" w:pos="1222"/>
              </w:tabs>
              <w:ind w:right="0"/>
              <w:jc w:val="right"/>
              <w:rPr>
                <w:rFonts w:ascii="Angsana New" w:hAnsi="Angsana New" w:cs="Angsan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241" w:type="dxa"/>
          </w:tcPr>
          <w:p w14:paraId="3BD5A16C" w14:textId="77777777" w:rsidR="00F8498C" w:rsidRPr="00F8498C" w:rsidRDefault="00F8498C" w:rsidP="00F8498C">
            <w:pPr>
              <w:pStyle w:val="a4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bottom"/>
          </w:tcPr>
          <w:p w14:paraId="0D9E8421" w14:textId="77777777" w:rsidR="00F8498C" w:rsidRPr="00F8498C" w:rsidRDefault="00F8498C" w:rsidP="00F8498C">
            <w:pPr>
              <w:pStyle w:val="a4"/>
              <w:ind w:right="0"/>
              <w:jc w:val="right"/>
              <w:rPr>
                <w:rFonts w:ascii="Angsana New" w:hAnsi="Angsana New" w:cs="Angsana New"/>
                <w:b/>
                <w:bCs/>
                <w:color w:val="auto"/>
                <w:sz w:val="16"/>
                <w:szCs w:val="16"/>
              </w:rPr>
            </w:pPr>
          </w:p>
        </w:tc>
      </w:tr>
      <w:tr w:rsidR="00F8498C" w:rsidRPr="004C1349" w14:paraId="60AC41A1" w14:textId="77777777" w:rsidTr="00C0355C">
        <w:tc>
          <w:tcPr>
            <w:tcW w:w="3798" w:type="dxa"/>
            <w:vAlign w:val="bottom"/>
          </w:tcPr>
          <w:p w14:paraId="444E17A2" w14:textId="674A4FCE" w:rsidR="00F8498C" w:rsidRPr="001513C3" w:rsidRDefault="00F8498C" w:rsidP="00F8498C">
            <w:pPr>
              <w:pStyle w:val="a4"/>
              <w:ind w:left="-18" w:right="-72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1513C3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>31</w:t>
            </w:r>
            <w:r w:rsidRPr="001513C3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>2564</w:t>
            </w:r>
          </w:p>
        </w:tc>
        <w:tc>
          <w:tcPr>
            <w:tcW w:w="1332" w:type="dxa"/>
          </w:tcPr>
          <w:p w14:paraId="02ED8CB4" w14:textId="1C20977A" w:rsidR="00F8498C" w:rsidRPr="00D44D1B" w:rsidRDefault="00F8498C" w:rsidP="00F8498C">
            <w:pPr>
              <w:pStyle w:val="a4"/>
              <w:tabs>
                <w:tab w:val="decimal" w:pos="1145"/>
              </w:tabs>
              <w:ind w:right="-72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6E3B899D" w14:textId="77777777" w:rsidR="00F8498C" w:rsidRPr="00D44D1B" w:rsidRDefault="00F8498C" w:rsidP="00F8498C">
            <w:pPr>
              <w:pStyle w:val="a4"/>
              <w:tabs>
                <w:tab w:val="decimal" w:pos="857"/>
              </w:tabs>
              <w:ind w:right="-72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7D1B3D07" w14:textId="77777777" w:rsidR="00F8498C" w:rsidRPr="00290C35" w:rsidRDefault="00F8498C" w:rsidP="00F8498C">
            <w:pPr>
              <w:pStyle w:val="a4"/>
              <w:tabs>
                <w:tab w:val="left" w:pos="1186"/>
              </w:tabs>
              <w:ind w:right="38"/>
              <w:jc w:val="right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41" w:type="dxa"/>
          </w:tcPr>
          <w:p w14:paraId="1901232A" w14:textId="77777777" w:rsidR="00F8498C" w:rsidRPr="004C1349" w:rsidRDefault="00F8498C" w:rsidP="00F8498C">
            <w:pPr>
              <w:pStyle w:val="a4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BAED234" w14:textId="77777777" w:rsidR="00F8498C" w:rsidRPr="004C1349" w:rsidRDefault="00F8498C" w:rsidP="00F8498C">
            <w:pPr>
              <w:pStyle w:val="a4"/>
              <w:ind w:right="0"/>
              <w:jc w:val="right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C30DD3" w14:textId="77777777" w:rsidR="00F8498C" w:rsidRPr="004C1349" w:rsidRDefault="00F8498C" w:rsidP="00F8498C">
            <w:pPr>
              <w:pStyle w:val="a4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41F637EF" w14:textId="77777777" w:rsidR="00F8498C" w:rsidRPr="004C1349" w:rsidRDefault="00F8498C" w:rsidP="00F8498C">
            <w:pPr>
              <w:pStyle w:val="a4"/>
              <w:tabs>
                <w:tab w:val="left" w:pos="1224"/>
              </w:tabs>
              <w:ind w:right="0"/>
              <w:jc w:val="right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41" w:type="dxa"/>
          </w:tcPr>
          <w:p w14:paraId="1DCCB553" w14:textId="77777777" w:rsidR="00F8498C" w:rsidRPr="004C1349" w:rsidRDefault="00F8498C" w:rsidP="00F8498C">
            <w:pPr>
              <w:pStyle w:val="a4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51550166" w14:textId="77777777" w:rsidR="00F8498C" w:rsidRPr="004C1349" w:rsidRDefault="00F8498C" w:rsidP="00F8498C">
            <w:pPr>
              <w:pStyle w:val="a4"/>
              <w:tabs>
                <w:tab w:val="left" w:pos="1188"/>
              </w:tabs>
              <w:ind w:right="36"/>
              <w:jc w:val="right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239480" w14:textId="77777777" w:rsidR="00F8498C" w:rsidRPr="004C1349" w:rsidRDefault="00F8498C" w:rsidP="00F8498C">
            <w:pPr>
              <w:pStyle w:val="a4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104C24E" w14:textId="77777777" w:rsidR="00F8498C" w:rsidRPr="004C1349" w:rsidRDefault="00F8498C" w:rsidP="00F8498C">
            <w:pPr>
              <w:pStyle w:val="a4"/>
              <w:tabs>
                <w:tab w:val="left" w:pos="1222"/>
              </w:tabs>
              <w:ind w:right="0"/>
              <w:jc w:val="right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41" w:type="dxa"/>
          </w:tcPr>
          <w:p w14:paraId="2E9EC89C" w14:textId="77777777" w:rsidR="00F8498C" w:rsidRPr="004C1349" w:rsidRDefault="00F8498C" w:rsidP="00F8498C">
            <w:pPr>
              <w:pStyle w:val="a4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1C82CAD6" w14:textId="77777777" w:rsidR="00F8498C" w:rsidRPr="004C1349" w:rsidRDefault="00F8498C" w:rsidP="00F8498C">
            <w:pPr>
              <w:pStyle w:val="a4"/>
              <w:ind w:right="0"/>
              <w:jc w:val="right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</w:tr>
      <w:tr w:rsidR="008308C2" w:rsidRPr="001513C3" w14:paraId="0CDF1F4C" w14:textId="77777777" w:rsidTr="00B34B24">
        <w:tc>
          <w:tcPr>
            <w:tcW w:w="3798" w:type="dxa"/>
            <w:vAlign w:val="bottom"/>
          </w:tcPr>
          <w:p w14:paraId="4B5EA36E" w14:textId="1AE33BE6" w:rsidR="008308C2" w:rsidRPr="001513C3" w:rsidRDefault="008308C2" w:rsidP="008308C2">
            <w:pPr>
              <w:pStyle w:val="a4"/>
              <w:ind w:left="-18" w:right="-72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332" w:type="dxa"/>
          </w:tcPr>
          <w:p w14:paraId="08B07E58" w14:textId="0FC5F4FB" w:rsidR="008308C2" w:rsidRPr="00A17FF8" w:rsidRDefault="008308C2" w:rsidP="008308C2">
            <w:pPr>
              <w:pStyle w:val="a4"/>
              <w:tabs>
                <w:tab w:val="decimal" w:pos="1145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  <w:r w:rsidRPr="004A6BEF"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  <w:t>54,108,247</w:t>
            </w:r>
          </w:p>
        </w:tc>
        <w:tc>
          <w:tcPr>
            <w:tcW w:w="236" w:type="dxa"/>
          </w:tcPr>
          <w:p w14:paraId="75EB9F1A" w14:textId="77777777" w:rsidR="008308C2" w:rsidRPr="00D44D1B" w:rsidRDefault="008308C2" w:rsidP="008308C2">
            <w:pPr>
              <w:pStyle w:val="a4"/>
              <w:tabs>
                <w:tab w:val="decimal" w:pos="857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7" w:type="dxa"/>
          </w:tcPr>
          <w:p w14:paraId="6B439DEE" w14:textId="3853EC1E" w:rsidR="008308C2" w:rsidRPr="00290C35" w:rsidRDefault="008308C2" w:rsidP="008308C2">
            <w:pPr>
              <w:pStyle w:val="a4"/>
              <w:tabs>
                <w:tab w:val="decimal" w:pos="1006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  <w:r w:rsidRPr="004A6BEF"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  <w:t>250,911,362</w:t>
            </w:r>
          </w:p>
        </w:tc>
        <w:tc>
          <w:tcPr>
            <w:tcW w:w="241" w:type="dxa"/>
          </w:tcPr>
          <w:p w14:paraId="1C0EAC79" w14:textId="77777777" w:rsidR="008308C2" w:rsidRPr="001513C3" w:rsidRDefault="008308C2" w:rsidP="008308C2">
            <w:pPr>
              <w:pStyle w:val="a4"/>
              <w:tabs>
                <w:tab w:val="decimal" w:pos="1217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</w:tcPr>
          <w:p w14:paraId="79FB5EEB" w14:textId="069617D0" w:rsidR="008308C2" w:rsidRPr="001513C3" w:rsidRDefault="008308C2" w:rsidP="008308C2">
            <w:pPr>
              <w:pStyle w:val="a4"/>
              <w:tabs>
                <w:tab w:val="decimal" w:pos="1217"/>
              </w:tabs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  <w:r w:rsidRPr="004A6BEF"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  <w:t>115,620,127</w:t>
            </w:r>
          </w:p>
        </w:tc>
        <w:tc>
          <w:tcPr>
            <w:tcW w:w="236" w:type="dxa"/>
          </w:tcPr>
          <w:p w14:paraId="3B7549B8" w14:textId="77777777" w:rsidR="008308C2" w:rsidRPr="001513C3" w:rsidRDefault="008308C2" w:rsidP="008308C2">
            <w:pPr>
              <w:pStyle w:val="a4"/>
              <w:tabs>
                <w:tab w:val="decimal" w:pos="1162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13" w:type="dxa"/>
            <w:vAlign w:val="bottom"/>
          </w:tcPr>
          <w:p w14:paraId="1D99E47F" w14:textId="0ABB6D0D" w:rsidR="008308C2" w:rsidRPr="002C41DA" w:rsidRDefault="008308C2" w:rsidP="008308C2">
            <w:pPr>
              <w:pStyle w:val="a4"/>
              <w:tabs>
                <w:tab w:val="decimal" w:pos="1162"/>
                <w:tab w:val="left" w:pos="1224"/>
              </w:tabs>
              <w:ind w:right="0"/>
              <w:jc w:val="right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  <w:r w:rsidRPr="004A6BEF"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  <w:t>769,09</w:t>
            </w:r>
            <w:r w:rsidR="00D32C94"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  <w:t>1</w:t>
            </w:r>
          </w:p>
        </w:tc>
        <w:tc>
          <w:tcPr>
            <w:tcW w:w="241" w:type="dxa"/>
          </w:tcPr>
          <w:p w14:paraId="33DFAF02" w14:textId="77777777" w:rsidR="008308C2" w:rsidRPr="001513C3" w:rsidRDefault="008308C2" w:rsidP="008308C2">
            <w:pPr>
              <w:pStyle w:val="a4"/>
              <w:tabs>
                <w:tab w:val="decimal" w:pos="947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</w:tcPr>
          <w:p w14:paraId="2749B585" w14:textId="2F3551F6" w:rsidR="008308C2" w:rsidRPr="001513C3" w:rsidRDefault="008308C2" w:rsidP="008308C2">
            <w:pPr>
              <w:pStyle w:val="a4"/>
              <w:tabs>
                <w:tab w:val="left" w:pos="1188"/>
              </w:tabs>
              <w:ind w:right="36"/>
              <w:jc w:val="right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  <w:r w:rsidRPr="004A6BEF"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  <w:t>360,39</w:t>
            </w:r>
            <w:r w:rsidR="003011B2"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  <w:t>8</w:t>
            </w:r>
          </w:p>
        </w:tc>
        <w:tc>
          <w:tcPr>
            <w:tcW w:w="236" w:type="dxa"/>
          </w:tcPr>
          <w:p w14:paraId="51C58855" w14:textId="77777777" w:rsidR="008308C2" w:rsidRPr="001513C3" w:rsidRDefault="008308C2" w:rsidP="008308C2">
            <w:pPr>
              <w:pStyle w:val="a4"/>
              <w:tabs>
                <w:tab w:val="decimal" w:pos="1176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20BF6A1" w14:textId="324F239B" w:rsidR="008308C2" w:rsidRPr="001513C3" w:rsidRDefault="008308C2" w:rsidP="008308C2">
            <w:pPr>
              <w:pStyle w:val="a4"/>
              <w:tabs>
                <w:tab w:val="decimal" w:pos="1135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  <w:r w:rsidRPr="004A6BEF"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  <w:t>41,843,635</w:t>
            </w:r>
          </w:p>
        </w:tc>
        <w:tc>
          <w:tcPr>
            <w:tcW w:w="241" w:type="dxa"/>
          </w:tcPr>
          <w:p w14:paraId="4001387C" w14:textId="77777777" w:rsidR="008308C2" w:rsidRPr="001513C3" w:rsidRDefault="008308C2" w:rsidP="008308C2">
            <w:pPr>
              <w:pStyle w:val="a4"/>
              <w:tabs>
                <w:tab w:val="decimal" w:pos="1217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14:paraId="09E0B728" w14:textId="5D7C3BF8" w:rsidR="008308C2" w:rsidRPr="001513C3" w:rsidRDefault="008308C2" w:rsidP="008308C2">
            <w:pPr>
              <w:pStyle w:val="a4"/>
              <w:ind w:right="0"/>
              <w:jc w:val="right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  <w:r w:rsidRPr="004A6BEF"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  <w:t>463,612,8</w:t>
            </w:r>
            <w:r w:rsidR="00DF46AA"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  <w:t>60</w:t>
            </w:r>
          </w:p>
        </w:tc>
      </w:tr>
      <w:tr w:rsidR="008308C2" w:rsidRPr="001513C3" w14:paraId="7317D3A3" w14:textId="77777777" w:rsidTr="00F83B6C">
        <w:tc>
          <w:tcPr>
            <w:tcW w:w="3798" w:type="dxa"/>
            <w:vAlign w:val="bottom"/>
          </w:tcPr>
          <w:p w14:paraId="66C06F10" w14:textId="35009B11" w:rsidR="008308C2" w:rsidRPr="001513C3" w:rsidRDefault="008308C2" w:rsidP="008308C2">
            <w:pPr>
              <w:pStyle w:val="a4"/>
              <w:ind w:left="-18" w:right="-72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7F71AB73" w14:textId="5B5EAB24" w:rsidR="008308C2" w:rsidRPr="00D44D1B" w:rsidRDefault="008308C2" w:rsidP="008308C2">
            <w:pPr>
              <w:pStyle w:val="a4"/>
              <w:tabs>
                <w:tab w:val="decimal" w:pos="1145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  <w:r w:rsidRPr="004A6BEF"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  <w:t>335,639</w:t>
            </w:r>
          </w:p>
        </w:tc>
        <w:tc>
          <w:tcPr>
            <w:tcW w:w="236" w:type="dxa"/>
          </w:tcPr>
          <w:p w14:paraId="46CB5788" w14:textId="77777777" w:rsidR="008308C2" w:rsidRPr="00D44D1B" w:rsidRDefault="008308C2" w:rsidP="008308C2">
            <w:pPr>
              <w:pStyle w:val="a4"/>
              <w:tabs>
                <w:tab w:val="decimal" w:pos="857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1E9E6E2" w14:textId="59D86509" w:rsidR="008308C2" w:rsidRPr="00290C35" w:rsidRDefault="008308C2" w:rsidP="008308C2">
            <w:pPr>
              <w:pStyle w:val="a4"/>
              <w:tabs>
                <w:tab w:val="decimal" w:pos="735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  <w:r w:rsidRPr="004A6BEF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1" w:type="dxa"/>
          </w:tcPr>
          <w:p w14:paraId="054B23DA" w14:textId="77777777" w:rsidR="008308C2" w:rsidRPr="0092706B" w:rsidRDefault="008308C2" w:rsidP="008308C2">
            <w:pPr>
              <w:pStyle w:val="a4"/>
              <w:tabs>
                <w:tab w:val="decimal" w:pos="1217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2EAB1B12" w14:textId="5DA8E5C1" w:rsidR="008308C2" w:rsidRPr="0092706B" w:rsidRDefault="008308C2" w:rsidP="008308C2">
            <w:pPr>
              <w:pStyle w:val="a4"/>
              <w:tabs>
                <w:tab w:val="decimal" w:pos="753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  <w:r w:rsidRPr="004A6BEF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14:paraId="753A46D6" w14:textId="77777777" w:rsidR="008308C2" w:rsidRPr="0092706B" w:rsidRDefault="008308C2" w:rsidP="008308C2">
            <w:pPr>
              <w:pStyle w:val="a4"/>
              <w:tabs>
                <w:tab w:val="decimal" w:pos="1162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57BC715F" w14:textId="33831500" w:rsidR="008308C2" w:rsidRPr="0092706B" w:rsidRDefault="008308C2" w:rsidP="008308C2">
            <w:pPr>
              <w:pStyle w:val="a4"/>
              <w:tabs>
                <w:tab w:val="decimal" w:pos="702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  <w:r w:rsidRPr="004A6BEF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1" w:type="dxa"/>
          </w:tcPr>
          <w:p w14:paraId="735621D9" w14:textId="77777777" w:rsidR="008308C2" w:rsidRPr="0092706B" w:rsidRDefault="008308C2" w:rsidP="008308C2">
            <w:pPr>
              <w:pStyle w:val="a4"/>
              <w:tabs>
                <w:tab w:val="decimal" w:pos="947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4A5D87F4" w14:textId="46C96C74" w:rsidR="008308C2" w:rsidRPr="001513C3" w:rsidRDefault="008308C2" w:rsidP="001B6419">
            <w:pPr>
              <w:pStyle w:val="a4"/>
              <w:tabs>
                <w:tab w:val="decimal" w:pos="702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  <w:r w:rsidRPr="004A6BEF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14:paraId="01357AE1" w14:textId="77777777" w:rsidR="008308C2" w:rsidRPr="0092706B" w:rsidRDefault="008308C2" w:rsidP="008308C2">
            <w:pPr>
              <w:pStyle w:val="a4"/>
              <w:tabs>
                <w:tab w:val="decimal" w:pos="1176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B7B80A" w14:textId="3852749C" w:rsidR="008308C2" w:rsidRPr="001513C3" w:rsidRDefault="008308C2" w:rsidP="008308C2">
            <w:pPr>
              <w:pStyle w:val="a4"/>
              <w:tabs>
                <w:tab w:val="decimal" w:pos="831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  <w:r w:rsidRPr="004A6BEF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1" w:type="dxa"/>
          </w:tcPr>
          <w:p w14:paraId="521C6194" w14:textId="77777777" w:rsidR="008308C2" w:rsidRPr="001513C3" w:rsidRDefault="008308C2" w:rsidP="008308C2">
            <w:pPr>
              <w:pStyle w:val="a4"/>
              <w:tabs>
                <w:tab w:val="decimal" w:pos="947"/>
              </w:tabs>
              <w:ind w:right="-72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5D83938" w14:textId="4E504FAD" w:rsidR="008308C2" w:rsidRPr="0062294A" w:rsidRDefault="008308C2" w:rsidP="008308C2">
            <w:pPr>
              <w:pStyle w:val="a4"/>
              <w:ind w:right="0"/>
              <w:jc w:val="right"/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</w:pPr>
            <w:r w:rsidRPr="004A6BEF">
              <w:rPr>
                <w:rFonts w:ascii="Angsana New" w:hAnsi="Angsana New" w:cs="Angsana New"/>
                <w:color w:val="auto"/>
                <w:sz w:val="30"/>
                <w:szCs w:val="30"/>
                <w:lang w:val="en-GB"/>
              </w:rPr>
              <w:t>335,639</w:t>
            </w:r>
          </w:p>
        </w:tc>
      </w:tr>
      <w:tr w:rsidR="00C50244" w:rsidRPr="004C1349" w14:paraId="41128847" w14:textId="77777777" w:rsidTr="00B85FF2">
        <w:tc>
          <w:tcPr>
            <w:tcW w:w="3798" w:type="dxa"/>
            <w:vAlign w:val="bottom"/>
          </w:tcPr>
          <w:p w14:paraId="1F57B97A" w14:textId="3145C8F1" w:rsidR="00C50244" w:rsidRPr="001513C3" w:rsidRDefault="00C50244" w:rsidP="00C50244">
            <w:pPr>
              <w:pStyle w:val="a4"/>
              <w:ind w:left="-18" w:right="-72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7343E8" w14:textId="5646F925" w:rsidR="00C50244" w:rsidRPr="00C50244" w:rsidRDefault="00C50244" w:rsidP="00C50244">
            <w:pPr>
              <w:pStyle w:val="a4"/>
              <w:tabs>
                <w:tab w:val="decimal" w:pos="1145"/>
              </w:tabs>
              <w:ind w:right="-72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C50244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GB"/>
              </w:rPr>
              <w:t>54,443,886</w:t>
            </w:r>
          </w:p>
        </w:tc>
        <w:tc>
          <w:tcPr>
            <w:tcW w:w="236" w:type="dxa"/>
          </w:tcPr>
          <w:p w14:paraId="7800D2CD" w14:textId="77777777" w:rsidR="00C50244" w:rsidRPr="00C50244" w:rsidRDefault="00C50244" w:rsidP="00C50244">
            <w:pPr>
              <w:pStyle w:val="a4"/>
              <w:tabs>
                <w:tab w:val="decimal" w:pos="857"/>
              </w:tabs>
              <w:ind w:right="-72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A3F32A" w14:textId="1846F754" w:rsidR="00C50244" w:rsidRPr="00C50244" w:rsidRDefault="00C50244" w:rsidP="00C50244">
            <w:pPr>
              <w:pStyle w:val="a4"/>
              <w:tabs>
                <w:tab w:val="left" w:pos="1186"/>
              </w:tabs>
              <w:ind w:right="38"/>
              <w:jc w:val="right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C50244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>250,911,362</w:t>
            </w:r>
          </w:p>
        </w:tc>
        <w:tc>
          <w:tcPr>
            <w:tcW w:w="241" w:type="dxa"/>
          </w:tcPr>
          <w:p w14:paraId="76B47349" w14:textId="77777777" w:rsidR="00C50244" w:rsidRPr="00C50244" w:rsidRDefault="00C50244" w:rsidP="00C50244">
            <w:pPr>
              <w:pStyle w:val="a4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B7C058" w14:textId="3E15CEB9" w:rsidR="00C50244" w:rsidRPr="00C50244" w:rsidRDefault="00C50244" w:rsidP="00C50244">
            <w:pPr>
              <w:pStyle w:val="a4"/>
              <w:tabs>
                <w:tab w:val="decimal" w:pos="1217"/>
              </w:tabs>
              <w:ind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C50244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GB"/>
              </w:rPr>
              <w:t>115,620,12</w:t>
            </w:r>
            <w:r w:rsidR="00D32C94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GB"/>
              </w:rPr>
              <w:t>7</w:t>
            </w:r>
          </w:p>
        </w:tc>
        <w:tc>
          <w:tcPr>
            <w:tcW w:w="236" w:type="dxa"/>
          </w:tcPr>
          <w:p w14:paraId="3B5A9728" w14:textId="77777777" w:rsidR="00C50244" w:rsidRPr="00C50244" w:rsidRDefault="00C50244" w:rsidP="00C50244">
            <w:pPr>
              <w:pStyle w:val="a4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65B34C" w14:textId="57B926F0" w:rsidR="00C50244" w:rsidRPr="00C50244" w:rsidRDefault="00C50244" w:rsidP="00C50244">
            <w:pPr>
              <w:pStyle w:val="a4"/>
              <w:tabs>
                <w:tab w:val="left" w:pos="1224"/>
              </w:tabs>
              <w:ind w:right="0"/>
              <w:jc w:val="right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C50244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GB"/>
              </w:rPr>
              <w:t>769,09</w:t>
            </w:r>
            <w:r w:rsidR="00DF46A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GB"/>
              </w:rPr>
              <w:t>1</w:t>
            </w:r>
          </w:p>
        </w:tc>
        <w:tc>
          <w:tcPr>
            <w:tcW w:w="241" w:type="dxa"/>
          </w:tcPr>
          <w:p w14:paraId="619C3550" w14:textId="77777777" w:rsidR="00C50244" w:rsidRPr="00C50244" w:rsidRDefault="00C50244" w:rsidP="00C50244">
            <w:pPr>
              <w:pStyle w:val="a4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B61B93" w14:textId="1AF7C01A" w:rsidR="00C50244" w:rsidRPr="00C50244" w:rsidRDefault="00C50244" w:rsidP="00C50244">
            <w:pPr>
              <w:pStyle w:val="a4"/>
              <w:tabs>
                <w:tab w:val="left" w:pos="1188"/>
              </w:tabs>
              <w:ind w:right="36"/>
              <w:jc w:val="right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C50244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>360,398</w:t>
            </w:r>
          </w:p>
        </w:tc>
        <w:tc>
          <w:tcPr>
            <w:tcW w:w="236" w:type="dxa"/>
          </w:tcPr>
          <w:p w14:paraId="254CA441" w14:textId="77777777" w:rsidR="00C50244" w:rsidRPr="00C50244" w:rsidRDefault="00C50244" w:rsidP="00C50244">
            <w:pPr>
              <w:pStyle w:val="a4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4620E4" w14:textId="3DEA51F0" w:rsidR="00C50244" w:rsidRPr="00C50244" w:rsidRDefault="00C50244" w:rsidP="00C50244">
            <w:pPr>
              <w:pStyle w:val="a4"/>
              <w:tabs>
                <w:tab w:val="decimal" w:pos="1135"/>
              </w:tabs>
              <w:ind w:right="-72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C50244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GB"/>
              </w:rPr>
              <w:t>41,843,635</w:t>
            </w:r>
          </w:p>
        </w:tc>
        <w:tc>
          <w:tcPr>
            <w:tcW w:w="241" w:type="dxa"/>
          </w:tcPr>
          <w:p w14:paraId="0568850D" w14:textId="77777777" w:rsidR="00C50244" w:rsidRPr="00C50244" w:rsidRDefault="00C50244" w:rsidP="00C50244">
            <w:pPr>
              <w:pStyle w:val="a4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C4FC5F" w14:textId="7C20A1A3" w:rsidR="00C50244" w:rsidRPr="00C50244" w:rsidRDefault="00C50244" w:rsidP="00C50244">
            <w:pPr>
              <w:pStyle w:val="a4"/>
              <w:ind w:right="0"/>
              <w:jc w:val="right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C50244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>463,948,</w:t>
            </w:r>
            <w:r w:rsidR="00DF46A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>499</w:t>
            </w:r>
          </w:p>
        </w:tc>
      </w:tr>
    </w:tbl>
    <w:p w14:paraId="3413802D" w14:textId="0DD59D4A" w:rsidR="004D5148" w:rsidRPr="00F8498C" w:rsidRDefault="004D5148" w:rsidP="004D5148">
      <w:pPr>
        <w:spacing w:line="240" w:lineRule="auto"/>
        <w:rPr>
          <w:rFonts w:ascii="Angsana New" w:hAnsi="Angsana New"/>
          <w:sz w:val="16"/>
          <w:szCs w:val="16"/>
        </w:rPr>
      </w:pPr>
    </w:p>
    <w:p w14:paraId="4F4184BD" w14:textId="19DD706C" w:rsidR="00BD3C0B" w:rsidRPr="001A0CED" w:rsidRDefault="00BD3C0B" w:rsidP="001A0CED">
      <w:pPr>
        <w:tabs>
          <w:tab w:val="clear" w:pos="227"/>
          <w:tab w:val="clear" w:pos="454"/>
        </w:tabs>
        <w:rPr>
          <w:rFonts w:asciiTheme="majorBidi" w:hAnsiTheme="majorBidi"/>
          <w:i/>
          <w:iCs/>
          <w:sz w:val="30"/>
          <w:szCs w:val="30"/>
          <w:cs/>
        </w:rPr>
        <w:sectPr w:rsidR="00BD3C0B" w:rsidRPr="001A0CED" w:rsidSect="00100BB4">
          <w:footerReference w:type="default" r:id="rId12"/>
          <w:pgSz w:w="16834" w:h="11909" w:orient="landscape" w:code="9"/>
          <w:pgMar w:top="691" w:right="864" w:bottom="576" w:left="864" w:header="720" w:footer="720" w:gutter="0"/>
          <w:paperSrc w:first="7" w:other="7"/>
          <w:pgNumType w:start="27"/>
          <w:cols w:space="720"/>
          <w:docGrid w:linePitch="360"/>
        </w:sectPr>
      </w:pPr>
    </w:p>
    <w:p w14:paraId="4E2F74EC" w14:textId="6EB4F6D4" w:rsidR="00C0355C" w:rsidRPr="00371921" w:rsidRDefault="00C0355C" w:rsidP="003D65CA">
      <w:pPr>
        <w:pStyle w:val="Heading9"/>
        <w:numPr>
          <w:ilvl w:val="0"/>
          <w:numId w:val="26"/>
        </w:numPr>
        <w:ind w:left="540" w:hanging="540"/>
        <w:rPr>
          <w:rFonts w:asciiTheme="majorBidi" w:hAnsiTheme="majorBidi" w:cs="Angsana New"/>
          <w:cs/>
          <w:lang w:val="th-TH"/>
        </w:rPr>
      </w:pPr>
      <w:r w:rsidRPr="00371921">
        <w:rPr>
          <w:rFonts w:asciiTheme="majorBidi" w:hAnsiTheme="majorBidi" w:cstheme="majorBidi"/>
          <w:cs/>
          <w:lang w:val="th-TH"/>
        </w:rPr>
        <w:lastRenderedPageBreak/>
        <w:t>หนี้สินที่มีภาระดอกเบี้ย</w:t>
      </w:r>
    </w:p>
    <w:p w14:paraId="0DA55B21" w14:textId="77777777" w:rsidR="00C0355C" w:rsidRPr="00114BE3" w:rsidRDefault="00C0355C" w:rsidP="00C0355C">
      <w:pPr>
        <w:widowControl w:val="0"/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260"/>
        <w:gridCol w:w="1530"/>
        <w:gridCol w:w="270"/>
        <w:gridCol w:w="1530"/>
      </w:tblGrid>
      <w:tr w:rsidR="00341E05" w:rsidRPr="004B0745" w14:paraId="35252F57" w14:textId="77777777" w:rsidTr="00114BE3">
        <w:tc>
          <w:tcPr>
            <w:tcW w:w="4860" w:type="dxa"/>
          </w:tcPr>
          <w:p w14:paraId="7D7084ED" w14:textId="77777777" w:rsidR="00341E05" w:rsidRPr="004B0745" w:rsidRDefault="00341E05" w:rsidP="0035172D">
            <w:pPr>
              <w:pStyle w:val="BodyText"/>
              <w:spacing w:after="0" w:line="1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bookmarkStart w:id="4" w:name="_Hlk30148679"/>
          </w:p>
        </w:tc>
        <w:tc>
          <w:tcPr>
            <w:tcW w:w="1260" w:type="dxa"/>
          </w:tcPr>
          <w:p w14:paraId="510051C2" w14:textId="59B69F8F" w:rsidR="00341E05" w:rsidRPr="004B0745" w:rsidRDefault="00341E05" w:rsidP="0035172D">
            <w:pPr>
              <w:spacing w:line="12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2BF9833" w14:textId="255908BD" w:rsidR="00341E05" w:rsidRPr="004B0745" w:rsidRDefault="00341E05" w:rsidP="0035172D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B074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F8498C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B3EE067" w14:textId="77777777" w:rsidR="00341E05" w:rsidRPr="004B0745" w:rsidRDefault="00341E05" w:rsidP="0035172D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6339D44" w14:textId="16561EC2" w:rsidR="00341E05" w:rsidRPr="004B0745" w:rsidRDefault="00341E05" w:rsidP="0035172D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B074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F8498C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</w:tr>
      <w:tr w:rsidR="00341E05" w:rsidRPr="004B0745" w14:paraId="4F0CAE39" w14:textId="77777777" w:rsidTr="00114BE3">
        <w:tc>
          <w:tcPr>
            <w:tcW w:w="4860" w:type="dxa"/>
          </w:tcPr>
          <w:p w14:paraId="6E95FD56" w14:textId="77777777" w:rsidR="00341E05" w:rsidRPr="004B0745" w:rsidRDefault="00341E05" w:rsidP="0035172D">
            <w:pPr>
              <w:pStyle w:val="BodyText"/>
              <w:spacing w:after="0" w:line="1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14:paraId="75F54F45" w14:textId="77777777" w:rsidR="00341E05" w:rsidRPr="004B0745" w:rsidRDefault="00341E05" w:rsidP="0035172D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  <w:tcBorders>
              <w:left w:val="nil"/>
            </w:tcBorders>
          </w:tcPr>
          <w:p w14:paraId="1AE1447A" w14:textId="144D5652" w:rsidR="00341E05" w:rsidRPr="004B0745" w:rsidRDefault="00341E05" w:rsidP="0035172D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B074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</w:tr>
      <w:tr w:rsidR="00341E05" w:rsidRPr="004B0745" w14:paraId="323F3A73" w14:textId="77777777" w:rsidTr="00114BE3">
        <w:tc>
          <w:tcPr>
            <w:tcW w:w="4860" w:type="dxa"/>
          </w:tcPr>
          <w:p w14:paraId="34849980" w14:textId="77777777" w:rsidR="00341E05" w:rsidRPr="004B0745" w:rsidRDefault="00341E05" w:rsidP="0035172D">
            <w:pPr>
              <w:tabs>
                <w:tab w:val="left" w:pos="360"/>
              </w:tabs>
              <w:spacing w:line="12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B07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60" w:type="dxa"/>
          </w:tcPr>
          <w:p w14:paraId="0F4DBA26" w14:textId="77777777" w:rsidR="00341E05" w:rsidRPr="004B0745" w:rsidRDefault="00341E05" w:rsidP="0035172D">
            <w:pPr>
              <w:spacing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7907FB" w14:textId="5EEEEED8" w:rsidR="00341E05" w:rsidRPr="004B0745" w:rsidRDefault="00341E05" w:rsidP="0035172D">
            <w:pPr>
              <w:spacing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F33EFA9" w14:textId="77777777" w:rsidR="00341E05" w:rsidRPr="004B0745" w:rsidRDefault="00341E05" w:rsidP="0035172D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67E318A" w14:textId="77777777" w:rsidR="00341E05" w:rsidRPr="004B0745" w:rsidRDefault="00341E05" w:rsidP="0035172D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4E83" w:rsidRPr="004B0745" w14:paraId="6670B486" w14:textId="77777777" w:rsidTr="00F8498C">
        <w:tc>
          <w:tcPr>
            <w:tcW w:w="4860" w:type="dxa"/>
            <w:vAlign w:val="bottom"/>
          </w:tcPr>
          <w:p w14:paraId="5B91665E" w14:textId="77777777" w:rsidR="006A4E83" w:rsidRPr="004B0745" w:rsidRDefault="006A4E83" w:rsidP="006A4E83">
            <w:pPr>
              <w:tabs>
                <w:tab w:val="left" w:pos="360"/>
              </w:tabs>
              <w:spacing w:line="120" w:lineRule="atLeast"/>
              <w:rPr>
                <w:rFonts w:ascii="Angsana New" w:hAnsi="Angsana New"/>
                <w:sz w:val="30"/>
                <w:szCs w:val="30"/>
              </w:rPr>
            </w:pPr>
            <w:r w:rsidRPr="004B0745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  <w:p w14:paraId="3ECC2096" w14:textId="517C8FD3" w:rsidR="006A4E83" w:rsidRPr="004B0745" w:rsidRDefault="006A4E83" w:rsidP="006A4E83">
            <w:pPr>
              <w:tabs>
                <w:tab w:val="left" w:pos="360"/>
              </w:tabs>
              <w:spacing w:line="12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B0745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ส่วนที่มีหลักประกัน</w:t>
            </w:r>
          </w:p>
        </w:tc>
        <w:tc>
          <w:tcPr>
            <w:tcW w:w="1260" w:type="dxa"/>
            <w:vAlign w:val="bottom"/>
          </w:tcPr>
          <w:p w14:paraId="5AE916A0" w14:textId="77777777" w:rsidR="006A4E83" w:rsidRPr="004B0745" w:rsidRDefault="006A4E83" w:rsidP="006A4E83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2F63642" w14:textId="19FCD238" w:rsidR="006A4E83" w:rsidRPr="004B0745" w:rsidRDefault="006A4E83" w:rsidP="006A4E83">
            <w:pPr>
              <w:pStyle w:val="acctfourfigures"/>
              <w:tabs>
                <w:tab w:val="clear" w:pos="765"/>
                <w:tab w:val="decimal" w:pos="1246"/>
              </w:tabs>
              <w:spacing w:line="120" w:lineRule="atLeast"/>
              <w:ind w:right="-553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14,456,573</w:t>
            </w:r>
          </w:p>
        </w:tc>
        <w:tc>
          <w:tcPr>
            <w:tcW w:w="270" w:type="dxa"/>
            <w:vAlign w:val="bottom"/>
          </w:tcPr>
          <w:p w14:paraId="2A8C48EF" w14:textId="77777777" w:rsidR="006A4E83" w:rsidRPr="004B0745" w:rsidRDefault="006A4E83" w:rsidP="006A4E83">
            <w:pPr>
              <w:pStyle w:val="acctfourfigures"/>
              <w:tabs>
                <w:tab w:val="clear" w:pos="765"/>
                <w:tab w:val="decimal" w:pos="1246"/>
              </w:tabs>
              <w:spacing w:line="12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2D6D330" w14:textId="4B09FFDD" w:rsidR="006A4E83" w:rsidRPr="00F9766D" w:rsidRDefault="006A4E83" w:rsidP="006A4E83">
            <w:pPr>
              <w:pStyle w:val="acctfourfigures"/>
              <w:tabs>
                <w:tab w:val="clear" w:pos="765"/>
                <w:tab w:val="decimal" w:pos="972"/>
              </w:tabs>
              <w:spacing w:line="12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F9766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A4E83" w:rsidRPr="004B0745" w14:paraId="545EB241" w14:textId="77777777" w:rsidTr="00F8498C">
        <w:tc>
          <w:tcPr>
            <w:tcW w:w="4860" w:type="dxa"/>
            <w:vAlign w:val="bottom"/>
          </w:tcPr>
          <w:p w14:paraId="3184AC99" w14:textId="77777777" w:rsidR="006A4E83" w:rsidRPr="004B0745" w:rsidRDefault="006A4E83" w:rsidP="006A4E83">
            <w:pPr>
              <w:tabs>
                <w:tab w:val="clear" w:pos="227"/>
                <w:tab w:val="left" w:pos="336"/>
              </w:tabs>
              <w:spacing w:line="120" w:lineRule="atLeast"/>
              <w:ind w:left="15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B074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  <w:p w14:paraId="14B38B6C" w14:textId="32A682F2" w:rsidR="006A4E83" w:rsidRPr="004B0745" w:rsidRDefault="006A4E83" w:rsidP="006A4E83">
            <w:pPr>
              <w:tabs>
                <w:tab w:val="clear" w:pos="227"/>
                <w:tab w:val="left" w:pos="336"/>
              </w:tabs>
              <w:spacing w:line="120" w:lineRule="atLeast"/>
              <w:ind w:left="15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B0745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ส่วนที่มีหลักประกัน</w:t>
            </w:r>
          </w:p>
        </w:tc>
        <w:tc>
          <w:tcPr>
            <w:tcW w:w="1260" w:type="dxa"/>
            <w:vAlign w:val="bottom"/>
          </w:tcPr>
          <w:p w14:paraId="5086527F" w14:textId="77777777" w:rsidR="006A4E83" w:rsidRPr="004B0745" w:rsidRDefault="006A4E83" w:rsidP="006A4E83">
            <w:pPr>
              <w:spacing w:line="120" w:lineRule="atLeas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8559837" w14:textId="13197E5F" w:rsidR="006A4E83" w:rsidRPr="004B0745" w:rsidRDefault="006A4E83" w:rsidP="006A4E83">
            <w:pPr>
              <w:pStyle w:val="acctfourfigures"/>
              <w:tabs>
                <w:tab w:val="clear" w:pos="765"/>
                <w:tab w:val="decimal" w:pos="1246"/>
              </w:tabs>
              <w:spacing w:line="12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30,318,987</w:t>
            </w:r>
          </w:p>
        </w:tc>
        <w:tc>
          <w:tcPr>
            <w:tcW w:w="270" w:type="dxa"/>
            <w:vAlign w:val="bottom"/>
          </w:tcPr>
          <w:p w14:paraId="26BD21AB" w14:textId="77777777" w:rsidR="006A4E83" w:rsidRPr="004B0745" w:rsidRDefault="006A4E83" w:rsidP="006A4E83">
            <w:pPr>
              <w:pStyle w:val="acctfourfigures"/>
              <w:tabs>
                <w:tab w:val="clear" w:pos="765"/>
                <w:tab w:val="decimal" w:pos="1246"/>
              </w:tabs>
              <w:spacing w:line="12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0C15821" w14:textId="5B352659" w:rsidR="006A4E83" w:rsidRPr="004B0745" w:rsidRDefault="006A4E83" w:rsidP="006A4E83">
            <w:pPr>
              <w:pStyle w:val="acctfourfigures"/>
              <w:tabs>
                <w:tab w:val="clear" w:pos="765"/>
                <w:tab w:val="decimal" w:pos="1246"/>
              </w:tabs>
              <w:spacing w:line="12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77,802,066</w:t>
            </w:r>
          </w:p>
        </w:tc>
      </w:tr>
      <w:tr w:rsidR="006A4E83" w:rsidRPr="004B0745" w14:paraId="2C2A5B19" w14:textId="77777777" w:rsidTr="00B85FF2">
        <w:tc>
          <w:tcPr>
            <w:tcW w:w="4860" w:type="dxa"/>
            <w:shd w:val="clear" w:color="auto" w:fill="auto"/>
            <w:vAlign w:val="bottom"/>
          </w:tcPr>
          <w:p w14:paraId="45932D83" w14:textId="77777777" w:rsidR="006A4E83" w:rsidRPr="004B0745" w:rsidRDefault="006A4E83" w:rsidP="006A4E83">
            <w:pPr>
              <w:tabs>
                <w:tab w:val="left" w:pos="360"/>
              </w:tabs>
              <w:spacing w:line="120" w:lineRule="atLeast"/>
              <w:rPr>
                <w:rFonts w:ascii="Angsana New" w:hAnsi="Angsana New"/>
                <w:sz w:val="30"/>
                <w:szCs w:val="30"/>
              </w:rPr>
            </w:pPr>
            <w:r w:rsidRPr="004B0745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</w:p>
          <w:p w14:paraId="3EB213E9" w14:textId="0D128D31" w:rsidR="006A4E83" w:rsidRPr="004B0745" w:rsidRDefault="006A4E83" w:rsidP="006A4E83">
            <w:pPr>
              <w:tabs>
                <w:tab w:val="left" w:pos="360"/>
              </w:tabs>
              <w:spacing w:line="12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B0745">
              <w:rPr>
                <w:rFonts w:ascii="Angsana New" w:hAnsi="Angsana New"/>
                <w:sz w:val="30"/>
                <w:szCs w:val="30"/>
                <w:cs/>
              </w:rPr>
              <w:t xml:space="preserve">   ที่ถึงกำหนดชำระภายในหนึ่งปี</w:t>
            </w:r>
          </w:p>
          <w:p w14:paraId="718084AE" w14:textId="77777777" w:rsidR="006A4E83" w:rsidRPr="004B0745" w:rsidRDefault="006A4E83" w:rsidP="006A4E83">
            <w:pPr>
              <w:tabs>
                <w:tab w:val="left" w:pos="360"/>
              </w:tabs>
              <w:spacing w:line="120" w:lineRule="atLeast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4B0745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260" w:type="dxa"/>
            <w:vAlign w:val="bottom"/>
          </w:tcPr>
          <w:p w14:paraId="41E2D65D" w14:textId="77777777" w:rsidR="006A4E83" w:rsidRPr="004B0745" w:rsidRDefault="006A4E83" w:rsidP="006A4E8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81DD0CF" w14:textId="45C61115" w:rsidR="006A4E83" w:rsidRPr="004B0745" w:rsidRDefault="00B5650C" w:rsidP="006A4E83">
            <w:pPr>
              <w:pStyle w:val="acctfourfigures"/>
              <w:tabs>
                <w:tab w:val="clear" w:pos="765"/>
                <w:tab w:val="decimal" w:pos="1246"/>
              </w:tabs>
              <w:spacing w:line="12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5650C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28,118,237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E089B6" w14:textId="77777777" w:rsidR="006A4E83" w:rsidRPr="004B0745" w:rsidRDefault="006A4E83" w:rsidP="006A4E83">
            <w:pPr>
              <w:pStyle w:val="acctfourfigures"/>
              <w:tabs>
                <w:tab w:val="clear" w:pos="765"/>
                <w:tab w:val="decimal" w:pos="1246"/>
              </w:tabs>
              <w:spacing w:line="120" w:lineRule="atLeast"/>
              <w:ind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6ACBF0F" w14:textId="0AC4AC8E" w:rsidR="006A4E83" w:rsidRPr="004B0745" w:rsidRDefault="006A4E83" w:rsidP="006A4E83">
            <w:pPr>
              <w:pStyle w:val="acctfourfigures"/>
              <w:tabs>
                <w:tab w:val="clear" w:pos="765"/>
                <w:tab w:val="decimal" w:pos="1246"/>
              </w:tabs>
              <w:spacing w:line="12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31,185,060</w:t>
            </w:r>
          </w:p>
        </w:tc>
      </w:tr>
      <w:tr w:rsidR="006A4E83" w:rsidRPr="004B0745" w14:paraId="10E5D6C3" w14:textId="77777777" w:rsidTr="00B85FF2">
        <w:tc>
          <w:tcPr>
            <w:tcW w:w="4860" w:type="dxa"/>
            <w:shd w:val="clear" w:color="auto" w:fill="auto"/>
            <w:vAlign w:val="bottom"/>
          </w:tcPr>
          <w:p w14:paraId="53A88A78" w14:textId="2756F791" w:rsidR="006A4E83" w:rsidRPr="004B0745" w:rsidRDefault="006A4E83" w:rsidP="006A4E83">
            <w:pPr>
              <w:tabs>
                <w:tab w:val="left" w:pos="360"/>
              </w:tabs>
              <w:spacing w:line="12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B074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เงินกู้ยืมระยะสั้นจากบุคคลอื่น</w:t>
            </w:r>
          </w:p>
          <w:p w14:paraId="116CCBE9" w14:textId="03D50AD8" w:rsidR="006A4E83" w:rsidRPr="004B0745" w:rsidRDefault="006A4E83" w:rsidP="006A4E83">
            <w:pPr>
              <w:tabs>
                <w:tab w:val="left" w:pos="360"/>
              </w:tabs>
              <w:spacing w:line="12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B0745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ส่วนที่ไม่มีหลักประกัน</w:t>
            </w:r>
          </w:p>
        </w:tc>
        <w:tc>
          <w:tcPr>
            <w:tcW w:w="1260" w:type="dxa"/>
            <w:vAlign w:val="bottom"/>
          </w:tcPr>
          <w:p w14:paraId="098DB537" w14:textId="77777777" w:rsidR="006A4E83" w:rsidRPr="004B0745" w:rsidRDefault="006A4E83" w:rsidP="006A4E83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13597E5" w14:textId="4673FD19" w:rsidR="006A4E83" w:rsidRPr="00F9766D" w:rsidRDefault="006A4E83" w:rsidP="00F9766D">
            <w:pPr>
              <w:pStyle w:val="acctfourfigures"/>
              <w:tabs>
                <w:tab w:val="clear" w:pos="765"/>
                <w:tab w:val="decimal" w:pos="970"/>
              </w:tabs>
              <w:spacing w:line="12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9766D">
              <w:rPr>
                <w:rFonts w:asciiTheme="majorBidi" w:hAnsiTheme="majorBidi" w:cs="Angsana New"/>
                <w:b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112042" w14:textId="77777777" w:rsidR="006A4E83" w:rsidRPr="004B0745" w:rsidRDefault="006A4E83" w:rsidP="006A4E83">
            <w:pPr>
              <w:pStyle w:val="acctfourfigures"/>
              <w:tabs>
                <w:tab w:val="clear" w:pos="765"/>
                <w:tab w:val="decimal" w:pos="1246"/>
              </w:tabs>
              <w:spacing w:line="120" w:lineRule="atLeast"/>
              <w:ind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C0F4564" w14:textId="7F6C1753" w:rsidR="006A4E83" w:rsidRPr="004B0745" w:rsidRDefault="006A4E83" w:rsidP="006A4E83">
            <w:pPr>
              <w:pStyle w:val="acctfourfigures"/>
              <w:tabs>
                <w:tab w:val="clear" w:pos="765"/>
                <w:tab w:val="decimal" w:pos="1246"/>
              </w:tabs>
              <w:spacing w:line="12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40,000,000</w:t>
            </w:r>
          </w:p>
        </w:tc>
      </w:tr>
      <w:tr w:rsidR="006A4E83" w:rsidRPr="004B0745" w14:paraId="598E31E2" w14:textId="77777777" w:rsidTr="00B85FF2">
        <w:trPr>
          <w:trHeight w:val="434"/>
        </w:trPr>
        <w:tc>
          <w:tcPr>
            <w:tcW w:w="4860" w:type="dxa"/>
            <w:shd w:val="clear" w:color="auto" w:fill="auto"/>
            <w:vAlign w:val="bottom"/>
          </w:tcPr>
          <w:p w14:paraId="54BE44AA" w14:textId="77777777" w:rsidR="006A4E83" w:rsidRDefault="006A4E83" w:rsidP="006A4E83">
            <w:pPr>
              <w:tabs>
                <w:tab w:val="clear" w:pos="1644"/>
              </w:tabs>
              <w:spacing w:line="12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</w:t>
            </w:r>
          </w:p>
          <w:p w14:paraId="594679FF" w14:textId="79F229D2" w:rsidR="006A4E83" w:rsidRPr="004B0745" w:rsidRDefault="006A4E83" w:rsidP="006A4E83">
            <w:pPr>
              <w:tabs>
                <w:tab w:val="clear" w:pos="1644"/>
              </w:tabs>
              <w:spacing w:line="12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หนึ่งปี</w:t>
            </w:r>
          </w:p>
        </w:tc>
        <w:tc>
          <w:tcPr>
            <w:tcW w:w="1260" w:type="dxa"/>
            <w:vAlign w:val="bottom"/>
          </w:tcPr>
          <w:p w14:paraId="34E8C0C2" w14:textId="77777777" w:rsidR="006A4E83" w:rsidRPr="004B0745" w:rsidRDefault="006A4E83" w:rsidP="006A4E83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19698E" w14:textId="6AC191F4" w:rsidR="006A4E83" w:rsidRPr="004B0745" w:rsidRDefault="006A4E83" w:rsidP="006A4E83">
            <w:pPr>
              <w:pStyle w:val="acctfourfigures"/>
              <w:tabs>
                <w:tab w:val="clear" w:pos="765"/>
                <w:tab w:val="decimal" w:pos="1246"/>
              </w:tabs>
              <w:spacing w:line="12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353,319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F33FD4" w14:textId="77777777" w:rsidR="006A4E83" w:rsidRPr="004B0745" w:rsidRDefault="006A4E83" w:rsidP="006A4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after="0" w:line="240" w:lineRule="auto"/>
              <w:ind w:left="-101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3EB13" w14:textId="3889D992" w:rsidR="006A4E83" w:rsidRPr="004B0745" w:rsidRDefault="006A4E83" w:rsidP="006A4E83">
            <w:pPr>
              <w:pStyle w:val="acctfourfigures"/>
              <w:tabs>
                <w:tab w:val="clear" w:pos="765"/>
                <w:tab w:val="decimal" w:pos="1246"/>
              </w:tabs>
              <w:spacing w:line="12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584,628</w:t>
            </w:r>
          </w:p>
        </w:tc>
      </w:tr>
      <w:tr w:rsidR="006A4E83" w:rsidRPr="00C53D8E" w14:paraId="20175430" w14:textId="77777777" w:rsidTr="00F8498C">
        <w:tc>
          <w:tcPr>
            <w:tcW w:w="4860" w:type="dxa"/>
            <w:shd w:val="clear" w:color="auto" w:fill="auto"/>
            <w:vAlign w:val="bottom"/>
          </w:tcPr>
          <w:p w14:paraId="3F1CA037" w14:textId="4EC13162" w:rsidR="006A4E83" w:rsidRPr="00C53D8E" w:rsidRDefault="006A4E83" w:rsidP="006A4E83">
            <w:pPr>
              <w:tabs>
                <w:tab w:val="left" w:pos="360"/>
              </w:tabs>
              <w:spacing w:line="12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D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60" w:type="dxa"/>
            <w:vAlign w:val="bottom"/>
          </w:tcPr>
          <w:p w14:paraId="514AE313" w14:textId="77777777" w:rsidR="006A4E83" w:rsidRDefault="006A4E83" w:rsidP="006A4E83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6C08C4" w14:textId="0E0E6D7F" w:rsidR="006A4E83" w:rsidRPr="00640B54" w:rsidRDefault="00B5650C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65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73,247,116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992610" w14:textId="77777777" w:rsidR="006A4E83" w:rsidRPr="00EF1279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560C01" w14:textId="2C321AEF" w:rsidR="006A4E83" w:rsidRPr="003D1DE2" w:rsidRDefault="006A4E83" w:rsidP="006A4E83">
            <w:pPr>
              <w:pStyle w:val="acctfourfigures"/>
              <w:tabs>
                <w:tab w:val="clear" w:pos="765"/>
                <w:tab w:val="decimal" w:pos="1246"/>
              </w:tabs>
              <w:spacing w:line="12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149,571,754</w:t>
            </w:r>
          </w:p>
        </w:tc>
      </w:tr>
      <w:tr w:rsidR="006A4E83" w:rsidRPr="00E829AC" w14:paraId="636C76AB" w14:textId="77777777" w:rsidTr="00F8498C">
        <w:tblPrEx>
          <w:tblLook w:val="0000" w:firstRow="0" w:lastRow="0" w:firstColumn="0" w:lastColumn="0" w:noHBand="0" w:noVBand="0"/>
        </w:tblPrEx>
        <w:tc>
          <w:tcPr>
            <w:tcW w:w="4860" w:type="dxa"/>
            <w:vAlign w:val="bottom"/>
          </w:tcPr>
          <w:p w14:paraId="6973E74C" w14:textId="4F9F39ED" w:rsidR="006A4E83" w:rsidRPr="00E829AC" w:rsidRDefault="006A4E83" w:rsidP="00F8498C">
            <w:pPr>
              <w:tabs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vAlign w:val="bottom"/>
          </w:tcPr>
          <w:p w14:paraId="1E7D4825" w14:textId="77777777" w:rsidR="006A4E83" w:rsidRPr="00BA1263" w:rsidRDefault="006A4E83" w:rsidP="00F8498C">
            <w:pPr>
              <w:tabs>
                <w:tab w:val="decimal" w:pos="972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0" w:type="dxa"/>
            <w:vAlign w:val="bottom"/>
          </w:tcPr>
          <w:p w14:paraId="47457EBF" w14:textId="77777777" w:rsidR="006A4E83" w:rsidRPr="00BA1263" w:rsidRDefault="006A4E83" w:rsidP="00F84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14:paraId="501C2DEB" w14:textId="77777777" w:rsidR="006A4E83" w:rsidRPr="00E829AC" w:rsidRDefault="006A4E83" w:rsidP="00F84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641A639D" w14:textId="77777777" w:rsidR="006A4E83" w:rsidRPr="00E829AC" w:rsidRDefault="006A4E83" w:rsidP="00F84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8498C" w:rsidRPr="00C53D8E" w14:paraId="1CAFB491" w14:textId="77777777" w:rsidTr="00F8498C">
        <w:tblPrEx>
          <w:tblLook w:val="0000" w:firstRow="0" w:lastRow="0" w:firstColumn="0" w:lastColumn="0" w:noHBand="0" w:noVBand="0"/>
        </w:tblPrEx>
        <w:tc>
          <w:tcPr>
            <w:tcW w:w="4860" w:type="dxa"/>
            <w:vAlign w:val="bottom"/>
          </w:tcPr>
          <w:p w14:paraId="3509061B" w14:textId="77777777" w:rsidR="00F8498C" w:rsidRPr="00C53D8E" w:rsidRDefault="00F8498C" w:rsidP="00F8498C">
            <w:pPr>
              <w:tabs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3D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 w:rsidRPr="00C53D8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C53D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  <w:vAlign w:val="bottom"/>
          </w:tcPr>
          <w:p w14:paraId="33F9A400" w14:textId="77777777" w:rsidR="00F8498C" w:rsidRPr="00BA1263" w:rsidRDefault="00F8498C" w:rsidP="00F8498C">
            <w:pPr>
              <w:tabs>
                <w:tab w:val="decimal" w:pos="972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AE6A54A" w14:textId="4567A389" w:rsidR="00F8498C" w:rsidRPr="00BA1263" w:rsidRDefault="00F8498C" w:rsidP="00F84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D5FE16C" w14:textId="77777777" w:rsidR="00F8498C" w:rsidRPr="00EF1279" w:rsidRDefault="00F8498C" w:rsidP="00F84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257C866" w14:textId="77777777" w:rsidR="00F8498C" w:rsidRPr="00EF1279" w:rsidRDefault="00F8498C" w:rsidP="00F84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650C" w:rsidRPr="00C53D8E" w14:paraId="344416D7" w14:textId="77777777" w:rsidTr="00F8498C">
        <w:tblPrEx>
          <w:tblLook w:val="0000" w:firstRow="0" w:lastRow="0" w:firstColumn="0" w:lastColumn="0" w:noHBand="0" w:noVBand="0"/>
        </w:tblPrEx>
        <w:tc>
          <w:tcPr>
            <w:tcW w:w="4860" w:type="dxa"/>
            <w:vAlign w:val="bottom"/>
          </w:tcPr>
          <w:p w14:paraId="271A1085" w14:textId="1B1E509B" w:rsidR="00B5650C" w:rsidRDefault="00B5650C" w:rsidP="00B5650C">
            <w:pPr>
              <w:tabs>
                <w:tab w:val="left" w:pos="360"/>
              </w:tabs>
              <w:spacing w:line="12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14:paraId="1BAEEB68" w14:textId="06D3D1FD" w:rsidR="00B5650C" w:rsidRPr="00AB448E" w:rsidRDefault="00B5650C" w:rsidP="00B5650C">
            <w:pPr>
              <w:tabs>
                <w:tab w:val="left" w:pos="360"/>
              </w:tabs>
              <w:spacing w:line="120" w:lineRule="atLeast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260" w:type="dxa"/>
            <w:vAlign w:val="bottom"/>
          </w:tcPr>
          <w:p w14:paraId="4CAB6ABD" w14:textId="77777777" w:rsidR="00B5650C" w:rsidRDefault="00B5650C" w:rsidP="00B5650C">
            <w:pPr>
              <w:pStyle w:val="acctfourfigures"/>
              <w:tabs>
                <w:tab w:val="clear" w:pos="765"/>
              </w:tabs>
              <w:spacing w:line="120" w:lineRule="atLeast"/>
              <w:ind w:left="-221" w:right="11" w:firstLine="2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AB714E4" w14:textId="3AC8AD06" w:rsidR="00B5650C" w:rsidRPr="00B5650C" w:rsidRDefault="00B5650C" w:rsidP="00B5650C">
            <w:pPr>
              <w:pStyle w:val="acctfourfigures"/>
              <w:tabs>
                <w:tab w:val="clear" w:pos="765"/>
                <w:tab w:val="decimal" w:pos="1246"/>
              </w:tabs>
              <w:spacing w:line="120" w:lineRule="atLeast"/>
              <w:ind w:left="-221" w:right="11" w:firstLine="2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65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57,494,726</w:t>
            </w:r>
          </w:p>
        </w:tc>
        <w:tc>
          <w:tcPr>
            <w:tcW w:w="270" w:type="dxa"/>
            <w:vAlign w:val="bottom"/>
          </w:tcPr>
          <w:p w14:paraId="6CA93A94" w14:textId="77777777" w:rsidR="00B5650C" w:rsidRPr="00EF1279" w:rsidRDefault="00B5650C" w:rsidP="00B5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339321B" w14:textId="47CCE324" w:rsidR="00B5650C" w:rsidRPr="00BB2F54" w:rsidRDefault="00B5650C" w:rsidP="00B5650C">
            <w:pPr>
              <w:pStyle w:val="acctfourfigures"/>
              <w:tabs>
                <w:tab w:val="clear" w:pos="765"/>
                <w:tab w:val="decimal" w:pos="1246"/>
              </w:tabs>
              <w:spacing w:line="12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45,612,523</w:t>
            </w:r>
          </w:p>
        </w:tc>
      </w:tr>
      <w:tr w:rsidR="00B5650C" w:rsidRPr="00C53D8E" w14:paraId="6E57A0E9" w14:textId="77777777" w:rsidTr="00114BE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860" w:type="dxa"/>
          </w:tcPr>
          <w:p w14:paraId="332D1890" w14:textId="51D0326C" w:rsidR="00B5650C" w:rsidRPr="00AB448E" w:rsidRDefault="00B5650C" w:rsidP="00B5650C">
            <w:pPr>
              <w:spacing w:line="12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6C808A24" w14:textId="77777777" w:rsidR="00B5650C" w:rsidRDefault="00B5650C" w:rsidP="00B5650C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B0970C7" w14:textId="5D5EF4C5" w:rsidR="00B5650C" w:rsidRPr="00B5650C" w:rsidRDefault="00B5650C" w:rsidP="00F9766D">
            <w:pPr>
              <w:pStyle w:val="acctfourfigures"/>
              <w:tabs>
                <w:tab w:val="clear" w:pos="765"/>
                <w:tab w:val="decimal" w:pos="970"/>
              </w:tabs>
              <w:spacing w:line="120" w:lineRule="atLeast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9766D">
              <w:rPr>
                <w:rFonts w:asciiTheme="majorBidi" w:hAnsiTheme="majorBidi" w:cs="Angsana New"/>
                <w:b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4385E29" w14:textId="77777777" w:rsidR="00B5650C" w:rsidRPr="00EF1279" w:rsidRDefault="00B5650C" w:rsidP="00B5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810989" w14:textId="282EB663" w:rsidR="00B5650C" w:rsidRPr="00EF1279" w:rsidRDefault="00B5650C" w:rsidP="00B5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418,281</w:t>
            </w:r>
          </w:p>
        </w:tc>
      </w:tr>
      <w:tr w:rsidR="00B5650C" w:rsidRPr="00C53D8E" w14:paraId="554B1D2C" w14:textId="77777777" w:rsidTr="00B85FF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860" w:type="dxa"/>
          </w:tcPr>
          <w:p w14:paraId="0F274CA1" w14:textId="71DBA4A0" w:rsidR="00B5650C" w:rsidRPr="00C53D8E" w:rsidRDefault="00B5650C" w:rsidP="00B5650C">
            <w:pPr>
              <w:tabs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D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60" w:type="dxa"/>
          </w:tcPr>
          <w:p w14:paraId="388FC71C" w14:textId="77777777" w:rsidR="00B5650C" w:rsidRDefault="00B5650C" w:rsidP="00B5650C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10FB60B" w14:textId="3ADC0C7A" w:rsidR="00B5650C" w:rsidRPr="00B5650C" w:rsidRDefault="00B5650C" w:rsidP="00B5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65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57,494,726</w:t>
            </w:r>
          </w:p>
        </w:tc>
        <w:tc>
          <w:tcPr>
            <w:tcW w:w="270" w:type="dxa"/>
          </w:tcPr>
          <w:p w14:paraId="12C79200" w14:textId="77777777" w:rsidR="00B5650C" w:rsidRPr="00EF1279" w:rsidRDefault="00B5650C" w:rsidP="00B5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D38C0DA" w14:textId="614B0002" w:rsidR="00B5650C" w:rsidRPr="003406DC" w:rsidRDefault="00B5650C" w:rsidP="00B5650C">
            <w:pPr>
              <w:pStyle w:val="acctfourfigures"/>
              <w:tabs>
                <w:tab w:val="clear" w:pos="765"/>
                <w:tab w:val="decimal" w:pos="1246"/>
              </w:tabs>
              <w:spacing w:line="12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46,030,804</w:t>
            </w:r>
          </w:p>
        </w:tc>
      </w:tr>
      <w:bookmarkEnd w:id="4"/>
    </w:tbl>
    <w:p w14:paraId="608EC36E" w14:textId="1AA86C8A" w:rsidR="00943C37" w:rsidRPr="00F8498C" w:rsidRDefault="00943C37" w:rsidP="00C0355C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116B385D" w14:textId="77777777" w:rsidR="00D41B85" w:rsidRPr="00C66B75" w:rsidRDefault="00D41B85" w:rsidP="00D41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6B7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595E00CE" w14:textId="77777777" w:rsidR="00D41B85" w:rsidRPr="00F8498C" w:rsidRDefault="00D41B85" w:rsidP="00D41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24"/>
          <w:szCs w:val="24"/>
        </w:rPr>
      </w:pPr>
    </w:p>
    <w:p w14:paraId="0651C172" w14:textId="550B7ABB" w:rsidR="00D41B85" w:rsidRDefault="00D41B85" w:rsidP="002A3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3AE8">
        <w:rPr>
          <w:rFonts w:asciiTheme="majorBidi" w:hAnsiTheme="majorBidi" w:cstheme="majorBidi" w:hint="cs"/>
          <w:sz w:val="30"/>
          <w:szCs w:val="30"/>
          <w:cs/>
        </w:rPr>
        <w:t>เงินกู้ยืมระยะสั้นจากสถาบันการเงิน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93AE8">
        <w:rPr>
          <w:rFonts w:asciiTheme="majorBidi" w:hAnsiTheme="majorBidi" w:cstheme="majorBidi" w:hint="cs"/>
          <w:sz w:val="30"/>
          <w:szCs w:val="30"/>
          <w:cs/>
        </w:rPr>
        <w:t xml:space="preserve">ได้แก่ </w:t>
      </w:r>
      <w:r w:rsidRPr="00393AE8">
        <w:rPr>
          <w:rFonts w:asciiTheme="majorBidi" w:hAnsiTheme="majorBidi" w:cstheme="majorBidi"/>
          <w:sz w:val="30"/>
          <w:szCs w:val="30"/>
          <w:cs/>
        </w:rPr>
        <w:t>ตั๋วสัญญาใช้เงิ</w:t>
      </w:r>
      <w:r w:rsidR="00DD283D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393AE8">
        <w:rPr>
          <w:rFonts w:asciiTheme="majorBidi" w:hAnsiTheme="majorBidi" w:cstheme="majorBidi"/>
          <w:sz w:val="30"/>
          <w:szCs w:val="30"/>
          <w:cs/>
        </w:rPr>
        <w:t xml:space="preserve"> และตรา</w:t>
      </w:r>
      <w:r w:rsidRPr="00E106A2">
        <w:rPr>
          <w:rFonts w:asciiTheme="majorBidi" w:hAnsiTheme="majorBidi" w:cstheme="majorBidi"/>
          <w:sz w:val="30"/>
          <w:szCs w:val="30"/>
          <w:cs/>
        </w:rPr>
        <w:t>สารเครดิต</w:t>
      </w:r>
      <w:r w:rsidRPr="00E106A2">
        <w:rPr>
          <w:rFonts w:asciiTheme="majorBidi" w:hAnsiTheme="majorBidi"/>
          <w:sz w:val="30"/>
          <w:szCs w:val="30"/>
          <w:cs/>
        </w:rPr>
        <w:t xml:space="preserve"> </w:t>
      </w:r>
      <w:r w:rsidRPr="00E106A2">
        <w:rPr>
          <w:rFonts w:asciiTheme="majorBidi" w:hAnsiTheme="majorBidi" w:cstheme="majorBidi"/>
          <w:sz w:val="30"/>
          <w:szCs w:val="30"/>
          <w:cs/>
        </w:rPr>
        <w:t>โดยครบกำหนดภายใน</w:t>
      </w:r>
      <w:r w:rsidRPr="00E106A2">
        <w:rPr>
          <w:rFonts w:asciiTheme="majorBidi" w:hAnsiTheme="majorBidi" w:cstheme="majorBidi" w:hint="cs"/>
          <w:sz w:val="30"/>
          <w:szCs w:val="30"/>
          <w:cs/>
        </w:rPr>
        <w:t>ระยะเวลา</w:t>
      </w:r>
      <w:r w:rsidR="00A75700">
        <w:rPr>
          <w:rFonts w:asciiTheme="majorBidi" w:hAnsiTheme="majorBidi" w:cstheme="majorBidi"/>
          <w:sz w:val="30"/>
          <w:szCs w:val="30"/>
          <w:cs/>
        </w:rPr>
        <w:br/>
      </w:r>
      <w:r w:rsidR="00B5650C">
        <w:rPr>
          <w:rFonts w:asciiTheme="majorBidi" w:hAnsiTheme="majorBidi" w:cstheme="majorBidi"/>
          <w:sz w:val="30"/>
          <w:szCs w:val="30"/>
        </w:rPr>
        <w:t xml:space="preserve">1 </w:t>
      </w:r>
      <w:r w:rsidRPr="00E106A2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E106A2">
        <w:rPr>
          <w:rFonts w:asciiTheme="majorBidi" w:hAnsiTheme="majorBidi"/>
          <w:sz w:val="30"/>
          <w:szCs w:val="30"/>
          <w:cs/>
        </w:rPr>
        <w:t xml:space="preserve"> </w:t>
      </w:r>
      <w:r w:rsidRPr="00E106A2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B5650C">
        <w:rPr>
          <w:rFonts w:asciiTheme="majorBidi" w:hAnsiTheme="majorBidi" w:cstheme="majorBidi"/>
          <w:sz w:val="30"/>
          <w:szCs w:val="30"/>
        </w:rPr>
        <w:t xml:space="preserve"> 4</w:t>
      </w:r>
      <w:r w:rsidRPr="00E106A2">
        <w:rPr>
          <w:rFonts w:asciiTheme="majorBidi" w:hAnsiTheme="majorBidi"/>
          <w:sz w:val="30"/>
          <w:szCs w:val="30"/>
          <w:cs/>
        </w:rPr>
        <w:t xml:space="preserve"> </w:t>
      </w:r>
      <w:r w:rsidRPr="00E106A2">
        <w:rPr>
          <w:rFonts w:asciiTheme="majorBidi" w:hAnsiTheme="majorBidi" w:cstheme="majorBidi"/>
          <w:sz w:val="30"/>
          <w:szCs w:val="30"/>
          <w:cs/>
        </w:rPr>
        <w:t>เดือน</w:t>
      </w:r>
      <w:r w:rsidR="003D1DE2" w:rsidRPr="00E106A2">
        <w:rPr>
          <w:rFonts w:asciiTheme="majorBidi" w:hAnsiTheme="majorBidi"/>
          <w:sz w:val="30"/>
          <w:szCs w:val="30"/>
          <w:cs/>
        </w:rPr>
        <w:t xml:space="preserve"> </w:t>
      </w:r>
      <w:r w:rsidR="002A3182" w:rsidRPr="002A3182">
        <w:rPr>
          <w:rFonts w:asciiTheme="majorBidi" w:hAnsiTheme="majorBidi"/>
          <w:i/>
          <w:iCs/>
          <w:sz w:val="30"/>
          <w:szCs w:val="30"/>
          <w:cs/>
        </w:rPr>
        <w:t>(</w:t>
      </w:r>
      <w:r w:rsidR="002A3182" w:rsidRPr="002A318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8498C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2A3182" w:rsidRPr="002A3182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2A3182" w:rsidRPr="002A3182">
        <w:rPr>
          <w:rFonts w:asciiTheme="majorBidi" w:hAnsiTheme="majorBidi" w:cstheme="majorBidi" w:hint="cs"/>
          <w:i/>
          <w:iCs/>
          <w:sz w:val="30"/>
          <w:szCs w:val="30"/>
          <w:cs/>
        </w:rPr>
        <w:t>ระยะเวลา</w:t>
      </w:r>
      <w:r w:rsidR="002A3182" w:rsidRPr="002A318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2A3182" w:rsidRPr="00114BE3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2A3182" w:rsidRPr="002A318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เดือน</w:t>
      </w:r>
      <w:r w:rsidR="002A3182" w:rsidRPr="002A318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2A3182" w:rsidRPr="002A3182">
        <w:rPr>
          <w:rFonts w:asciiTheme="majorBidi" w:hAnsiTheme="majorBidi" w:cstheme="majorBidi" w:hint="cs"/>
          <w:i/>
          <w:iCs/>
          <w:sz w:val="30"/>
          <w:szCs w:val="30"/>
          <w:cs/>
        </w:rPr>
        <w:t>ถึง</w:t>
      </w:r>
      <w:r w:rsidR="002A3182" w:rsidRPr="002A318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F8498C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2A3182" w:rsidRPr="002A318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2A3182" w:rsidRPr="002A3182">
        <w:rPr>
          <w:rFonts w:asciiTheme="majorBidi" w:hAnsiTheme="majorBidi" w:cstheme="majorBidi"/>
          <w:i/>
          <w:iCs/>
          <w:sz w:val="30"/>
          <w:szCs w:val="30"/>
          <w:cs/>
        </w:rPr>
        <w:t>เดือน</w:t>
      </w:r>
      <w:r w:rsidR="002A3182" w:rsidRPr="002A3182">
        <w:rPr>
          <w:rFonts w:asciiTheme="majorBidi" w:hAnsiTheme="majorBidi"/>
          <w:i/>
          <w:iCs/>
          <w:sz w:val="30"/>
          <w:szCs w:val="30"/>
          <w:cs/>
        </w:rPr>
        <w:t>)</w:t>
      </w:r>
      <w:r w:rsidR="002A318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3D1DE2" w:rsidRPr="00E106A2">
        <w:rPr>
          <w:rFonts w:asciiTheme="majorBidi" w:hAnsiTheme="majorBidi" w:cstheme="majorBidi" w:hint="cs"/>
          <w:sz w:val="30"/>
          <w:szCs w:val="30"/>
          <w:cs/>
        </w:rPr>
        <w:t>และมีอัตราดอกเบี้ยร้อย</w:t>
      </w:r>
      <w:r w:rsidR="003D1DE2" w:rsidRPr="005A3DA7">
        <w:rPr>
          <w:rFonts w:asciiTheme="majorBidi" w:hAnsiTheme="majorBidi" w:cstheme="majorBidi" w:hint="cs"/>
          <w:sz w:val="30"/>
          <w:szCs w:val="30"/>
          <w:cs/>
        </w:rPr>
        <w:t xml:space="preserve">ละ </w:t>
      </w:r>
      <w:r w:rsidR="00B5650C" w:rsidRPr="00B5650C">
        <w:rPr>
          <w:rFonts w:asciiTheme="majorBidi" w:hAnsiTheme="majorBidi" w:cstheme="majorBidi"/>
          <w:sz w:val="30"/>
          <w:szCs w:val="30"/>
        </w:rPr>
        <w:t>4</w:t>
      </w:r>
      <w:r w:rsidR="00B5650C" w:rsidRPr="00B5650C">
        <w:rPr>
          <w:rFonts w:asciiTheme="majorBidi" w:hAnsiTheme="majorBidi"/>
          <w:sz w:val="30"/>
          <w:szCs w:val="30"/>
          <w:cs/>
        </w:rPr>
        <w:t>.</w:t>
      </w:r>
      <w:r w:rsidR="00B5650C" w:rsidRPr="00B5650C">
        <w:rPr>
          <w:rFonts w:asciiTheme="majorBidi" w:hAnsiTheme="majorBidi" w:cstheme="majorBidi"/>
          <w:sz w:val="30"/>
          <w:szCs w:val="30"/>
        </w:rPr>
        <w:t>13</w:t>
      </w:r>
      <w:r w:rsidR="00F976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5650C" w:rsidRPr="00B5650C">
        <w:rPr>
          <w:rFonts w:asciiTheme="majorBidi" w:hAnsiTheme="majorBidi"/>
          <w:sz w:val="30"/>
          <w:szCs w:val="30"/>
          <w:cs/>
        </w:rPr>
        <w:t>-</w:t>
      </w:r>
      <w:r w:rsidR="00F976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5650C" w:rsidRPr="00B5650C">
        <w:rPr>
          <w:rFonts w:asciiTheme="majorBidi" w:hAnsiTheme="majorBidi" w:cstheme="majorBidi"/>
          <w:sz w:val="30"/>
          <w:szCs w:val="30"/>
        </w:rPr>
        <w:t>5</w:t>
      </w:r>
      <w:r w:rsidR="00B5650C" w:rsidRPr="00B5650C">
        <w:rPr>
          <w:rFonts w:asciiTheme="majorBidi" w:hAnsiTheme="majorBidi"/>
          <w:sz w:val="30"/>
          <w:szCs w:val="30"/>
          <w:cs/>
        </w:rPr>
        <w:t>.</w:t>
      </w:r>
      <w:r w:rsidR="00B5650C" w:rsidRPr="00B5650C">
        <w:rPr>
          <w:rFonts w:asciiTheme="majorBidi" w:hAnsiTheme="majorBidi" w:cstheme="majorBidi"/>
          <w:sz w:val="30"/>
          <w:szCs w:val="30"/>
        </w:rPr>
        <w:t xml:space="preserve">25 </w:t>
      </w:r>
      <w:r w:rsidR="005A3DA7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="003D1DE2" w:rsidRPr="005A3DA7">
        <w:rPr>
          <w:rFonts w:asciiTheme="majorBidi" w:hAnsiTheme="majorBidi"/>
          <w:sz w:val="30"/>
          <w:szCs w:val="30"/>
          <w:cs/>
        </w:rPr>
        <w:t xml:space="preserve"> </w:t>
      </w:r>
      <w:r w:rsidR="003D1DE2" w:rsidRPr="005A3DA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C0571" w:rsidRPr="00AC057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8498C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3D1DE2" w:rsidRPr="005A3DA7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3D1DE2" w:rsidRPr="005A3DA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ร้อยละ </w:t>
      </w:r>
      <w:r w:rsidR="00507108" w:rsidRPr="00114BE3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507108" w:rsidRPr="00114BE3">
        <w:rPr>
          <w:rFonts w:asciiTheme="majorBidi" w:hAnsiTheme="majorBidi"/>
          <w:i/>
          <w:iCs/>
          <w:sz w:val="30"/>
          <w:szCs w:val="30"/>
          <w:cs/>
        </w:rPr>
        <w:t>.</w:t>
      </w:r>
      <w:r w:rsidR="00F8498C">
        <w:rPr>
          <w:rFonts w:asciiTheme="majorBidi" w:hAnsiTheme="majorBidi" w:cstheme="majorBidi"/>
          <w:i/>
          <w:iCs/>
          <w:sz w:val="30"/>
          <w:szCs w:val="30"/>
        </w:rPr>
        <w:t>13</w:t>
      </w:r>
      <w:r w:rsidR="00507108" w:rsidRPr="00114BE3">
        <w:rPr>
          <w:rFonts w:asciiTheme="majorBidi" w:hAnsiTheme="majorBidi"/>
          <w:i/>
          <w:iCs/>
          <w:sz w:val="30"/>
          <w:szCs w:val="30"/>
          <w:cs/>
        </w:rPr>
        <w:t xml:space="preserve"> - </w:t>
      </w:r>
      <w:r w:rsidR="00507108" w:rsidRPr="00114BE3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507108" w:rsidRPr="00114BE3">
        <w:rPr>
          <w:rFonts w:asciiTheme="majorBidi" w:hAnsiTheme="majorBidi"/>
          <w:i/>
          <w:iCs/>
          <w:sz w:val="30"/>
          <w:szCs w:val="30"/>
          <w:cs/>
        </w:rPr>
        <w:t>.</w:t>
      </w:r>
      <w:r w:rsidR="00F8498C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507108" w:rsidRPr="00114BE3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5A3DA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ต่อปี</w:t>
      </w:r>
      <w:r w:rsidR="003D1DE2" w:rsidRPr="005A3DA7">
        <w:rPr>
          <w:rFonts w:asciiTheme="majorBidi" w:hAnsiTheme="majorBidi"/>
          <w:i/>
          <w:iCs/>
          <w:sz w:val="30"/>
          <w:szCs w:val="30"/>
          <w:cs/>
        </w:rPr>
        <w:t>)</w:t>
      </w:r>
    </w:p>
    <w:p w14:paraId="47C281AC" w14:textId="77777777" w:rsidR="00F9766D" w:rsidRDefault="00F97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30911A6" w14:textId="16294180" w:rsidR="00C66B75" w:rsidRPr="00C66B75" w:rsidRDefault="00C66B75" w:rsidP="00393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6B7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เงินกู้ยืมระยะสั้นจาก</w:t>
      </w:r>
      <w:r w:rsidR="00D41B8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บุคคลอื่น</w:t>
      </w:r>
    </w:p>
    <w:p w14:paraId="3F9D4AD0" w14:textId="77777777" w:rsidR="00C66B75" w:rsidRPr="00F9766D" w:rsidRDefault="00C66B75" w:rsidP="00F93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5B929EF" w14:textId="050D741B" w:rsidR="00F8498C" w:rsidRDefault="00393AE8" w:rsidP="00114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31568">
        <w:rPr>
          <w:rFonts w:asciiTheme="majorBidi" w:hAnsiTheme="majorBidi" w:cstheme="majorBidi" w:hint="cs"/>
          <w:sz w:val="30"/>
          <w:szCs w:val="30"/>
          <w:cs/>
        </w:rPr>
        <w:t>เงินกู้ยืมระยะสั้นจาก</w:t>
      </w:r>
      <w:r w:rsidR="00D41B85" w:rsidRPr="00631568">
        <w:rPr>
          <w:rFonts w:asciiTheme="majorBidi" w:hAnsiTheme="majorBidi" w:cstheme="majorBidi" w:hint="cs"/>
          <w:sz w:val="30"/>
          <w:szCs w:val="30"/>
          <w:cs/>
        </w:rPr>
        <w:t>บุคคลอื่น</w:t>
      </w:r>
      <w:r w:rsidR="008132C7" w:rsidRPr="006315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31568">
        <w:rPr>
          <w:rFonts w:asciiTheme="majorBidi" w:hAnsiTheme="majorBidi" w:cstheme="majorBidi" w:hint="cs"/>
          <w:sz w:val="30"/>
          <w:szCs w:val="30"/>
          <w:cs/>
        </w:rPr>
        <w:t xml:space="preserve">ได้แก่ </w:t>
      </w:r>
      <w:r w:rsidRPr="00631568">
        <w:rPr>
          <w:rFonts w:asciiTheme="majorBidi" w:hAnsiTheme="majorBidi" w:cstheme="majorBidi"/>
          <w:sz w:val="30"/>
          <w:szCs w:val="30"/>
          <w:cs/>
        </w:rPr>
        <w:t xml:space="preserve">ตั๋วแลกเงิน </w:t>
      </w:r>
      <w:r w:rsidRPr="00E106A2">
        <w:rPr>
          <w:rFonts w:asciiTheme="majorBidi" w:hAnsiTheme="majorBidi" w:cstheme="majorBidi"/>
          <w:sz w:val="30"/>
          <w:szCs w:val="30"/>
          <w:cs/>
        </w:rPr>
        <w:t>โดยครบกำหนดภายใน</w:t>
      </w:r>
      <w:r w:rsidRPr="002A3182">
        <w:rPr>
          <w:rFonts w:asciiTheme="majorBidi" w:hAnsiTheme="majorBidi" w:cstheme="majorBidi" w:hint="cs"/>
          <w:sz w:val="30"/>
          <w:szCs w:val="30"/>
          <w:cs/>
        </w:rPr>
        <w:t>ระยะเวลา</w:t>
      </w:r>
      <w:r w:rsidRPr="002A31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650C">
        <w:rPr>
          <w:rFonts w:asciiTheme="majorBidi" w:hAnsiTheme="majorBidi" w:cstheme="majorBidi"/>
          <w:sz w:val="30"/>
          <w:szCs w:val="30"/>
        </w:rPr>
        <w:t>3</w:t>
      </w:r>
      <w:r w:rsidR="00B5650C">
        <w:rPr>
          <w:rFonts w:asciiTheme="majorBidi" w:hAnsiTheme="majorBidi" w:cstheme="majorBidi" w:hint="cs"/>
          <w:sz w:val="30"/>
          <w:szCs w:val="30"/>
          <w:cs/>
        </w:rPr>
        <w:t xml:space="preserve"> เดือน</w:t>
      </w:r>
      <w:r w:rsidR="003D1DE2" w:rsidRPr="00E106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A3182" w:rsidRPr="002A3182">
        <w:rPr>
          <w:rFonts w:asciiTheme="majorBidi" w:hAnsiTheme="majorBidi"/>
          <w:i/>
          <w:iCs/>
          <w:sz w:val="30"/>
          <w:szCs w:val="30"/>
          <w:cs/>
        </w:rPr>
        <w:t>(</w:t>
      </w:r>
      <w:r w:rsidR="002A3182" w:rsidRPr="002A318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8498C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2A3182" w:rsidRPr="002A3182">
        <w:rPr>
          <w:rFonts w:asciiTheme="majorBidi" w:hAnsiTheme="majorBidi"/>
          <w:i/>
          <w:iCs/>
          <w:sz w:val="30"/>
          <w:szCs w:val="30"/>
          <w:cs/>
        </w:rPr>
        <w:t>:</w:t>
      </w:r>
      <w:r w:rsidR="00F93D9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2A3182" w:rsidRPr="002A3182">
        <w:rPr>
          <w:rFonts w:asciiTheme="majorBidi" w:hAnsiTheme="majorBidi" w:cstheme="majorBidi" w:hint="cs"/>
          <w:i/>
          <w:iCs/>
          <w:sz w:val="30"/>
          <w:szCs w:val="30"/>
          <w:cs/>
        </w:rPr>
        <w:t>ระยะเวลา</w:t>
      </w:r>
      <w:r w:rsidR="002A3182" w:rsidRPr="002A318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2A3182" w:rsidRPr="00114BE3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2A3182" w:rsidRPr="002A318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เดือน</w:t>
      </w:r>
      <w:r w:rsidR="002A3182" w:rsidRPr="002A318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2A3182" w:rsidRPr="002A3182">
        <w:rPr>
          <w:rFonts w:asciiTheme="majorBidi" w:hAnsiTheme="majorBidi" w:cstheme="majorBidi" w:hint="cs"/>
          <w:i/>
          <w:iCs/>
          <w:sz w:val="30"/>
          <w:szCs w:val="30"/>
          <w:cs/>
        </w:rPr>
        <w:t>ถึง</w:t>
      </w:r>
      <w:r w:rsidR="002A3182" w:rsidRPr="002A318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F8498C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2A3182" w:rsidRPr="002A318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2A3182" w:rsidRPr="002A3182">
        <w:rPr>
          <w:rFonts w:asciiTheme="majorBidi" w:hAnsiTheme="majorBidi" w:cstheme="majorBidi"/>
          <w:i/>
          <w:iCs/>
          <w:sz w:val="30"/>
          <w:szCs w:val="30"/>
          <w:cs/>
        </w:rPr>
        <w:t>เดือน</w:t>
      </w:r>
      <w:r w:rsidR="002A3182" w:rsidRPr="002A3182">
        <w:rPr>
          <w:rFonts w:asciiTheme="majorBidi" w:hAnsiTheme="majorBidi"/>
          <w:i/>
          <w:iCs/>
          <w:sz w:val="30"/>
          <w:szCs w:val="30"/>
          <w:cs/>
        </w:rPr>
        <w:t>)</w:t>
      </w:r>
      <w:r w:rsidR="002A318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3D1DE2" w:rsidRPr="00E106A2">
        <w:rPr>
          <w:rFonts w:asciiTheme="majorBidi" w:hAnsiTheme="majorBidi" w:cstheme="majorBidi" w:hint="cs"/>
          <w:sz w:val="30"/>
          <w:szCs w:val="30"/>
          <w:cs/>
        </w:rPr>
        <w:t>และมีอัตราดอกเบี้ยร้อยละ</w:t>
      </w:r>
      <w:r w:rsidR="00B5650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5650C">
        <w:rPr>
          <w:rFonts w:asciiTheme="majorBidi" w:hAnsiTheme="majorBidi" w:cstheme="majorBidi"/>
          <w:sz w:val="30"/>
          <w:szCs w:val="30"/>
        </w:rPr>
        <w:t>5</w:t>
      </w:r>
      <w:r w:rsidR="00B5650C">
        <w:rPr>
          <w:rFonts w:asciiTheme="majorBidi" w:hAnsiTheme="majorBidi"/>
          <w:sz w:val="30"/>
          <w:szCs w:val="30"/>
          <w:cs/>
        </w:rPr>
        <w:t>.</w:t>
      </w:r>
      <w:r w:rsidR="00B5650C">
        <w:rPr>
          <w:rFonts w:asciiTheme="majorBidi" w:hAnsiTheme="majorBidi" w:cstheme="majorBidi"/>
          <w:sz w:val="30"/>
          <w:szCs w:val="30"/>
        </w:rPr>
        <w:t>50</w:t>
      </w:r>
      <w:r w:rsidR="003D1DE2">
        <w:rPr>
          <w:rFonts w:asciiTheme="majorBidi" w:hAnsiTheme="majorBidi"/>
          <w:sz w:val="30"/>
          <w:szCs w:val="30"/>
          <w:cs/>
        </w:rPr>
        <w:t xml:space="preserve"> </w:t>
      </w:r>
      <w:r w:rsidR="005A3DA7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="003D1DE2" w:rsidRPr="005A3DA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354E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8498C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3D1DE2" w:rsidRPr="005A3DA7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3D1DE2" w:rsidRPr="005A3DA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ร้อยละ </w:t>
      </w:r>
      <w:r w:rsidR="003D1DE2" w:rsidRPr="005A3DA7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3D1DE2" w:rsidRPr="005A3DA7">
        <w:rPr>
          <w:rFonts w:asciiTheme="majorBidi" w:hAnsiTheme="majorBidi"/>
          <w:i/>
          <w:iCs/>
          <w:sz w:val="30"/>
          <w:szCs w:val="30"/>
          <w:cs/>
        </w:rPr>
        <w:t>.</w:t>
      </w:r>
      <w:r w:rsidR="003D1DE2" w:rsidRPr="005A3DA7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E106A2" w:rsidRPr="005A3DA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F8498C">
        <w:rPr>
          <w:rFonts w:asciiTheme="majorBidi" w:hAnsiTheme="majorBidi"/>
          <w:i/>
          <w:iCs/>
          <w:sz w:val="30"/>
          <w:szCs w:val="30"/>
          <w:cs/>
        </w:rPr>
        <w:t>-</w:t>
      </w:r>
      <w:r w:rsidR="00E106A2" w:rsidRPr="005A3DA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F8498C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F8498C">
        <w:rPr>
          <w:rFonts w:asciiTheme="majorBidi" w:hAnsiTheme="majorBidi"/>
          <w:i/>
          <w:iCs/>
          <w:sz w:val="30"/>
          <w:szCs w:val="30"/>
          <w:cs/>
        </w:rPr>
        <w:t>.</w:t>
      </w:r>
      <w:r w:rsidR="00F8498C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E106A2" w:rsidRPr="005A3DA7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5A3DA7" w:rsidRPr="005A3DA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ต่อปี</w:t>
      </w:r>
      <w:r w:rsidR="003D1DE2" w:rsidRPr="005A3DA7">
        <w:rPr>
          <w:rFonts w:asciiTheme="majorBidi" w:hAnsiTheme="majorBidi"/>
          <w:i/>
          <w:iCs/>
          <w:sz w:val="30"/>
          <w:szCs w:val="30"/>
          <w:cs/>
        </w:rPr>
        <w:t>)</w:t>
      </w:r>
    </w:p>
    <w:p w14:paraId="3C299047" w14:textId="77777777" w:rsidR="00F8498C" w:rsidRDefault="00F8498C" w:rsidP="00114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92C3860" w14:textId="601375E5" w:rsidR="00C66B75" w:rsidRDefault="00C66B75" w:rsidP="00503A71">
      <w:pPr>
        <w:widowControl w:val="0"/>
        <w:spacing w:line="240" w:lineRule="auto"/>
        <w:ind w:left="540" w:right="-34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66B75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659EB89E" w14:textId="603CA016" w:rsidR="00A902BB" w:rsidRPr="003E4F12" w:rsidRDefault="00A902BB" w:rsidP="00393AE8">
      <w:pPr>
        <w:widowControl w:val="0"/>
        <w:spacing w:line="240" w:lineRule="auto"/>
        <w:ind w:left="540" w:right="-34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2350E06" w14:textId="5629F93A" w:rsidR="00491CBF" w:rsidRPr="00CC32B9" w:rsidRDefault="00491CBF" w:rsidP="00D64A1D">
      <w:pPr>
        <w:ind w:left="540" w:right="-342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รายการเคลื่อนไหวของเงินกู้ยืมระยะยาวจากสถาบันการเงินสำหรับแต่ละปีสิ้นสุดวันที่</w:t>
      </w:r>
      <w:r w:rsidRPr="00CC32B9">
        <w:rPr>
          <w:rFonts w:ascii="Angsana New" w:hAnsi="Angsana New"/>
          <w:sz w:val="30"/>
          <w:szCs w:val="30"/>
          <w:cs/>
        </w:rPr>
        <w:t xml:space="preserve"> </w:t>
      </w:r>
      <w:r w:rsidRPr="00CC32B9">
        <w:rPr>
          <w:rFonts w:ascii="Angsana New" w:hAnsi="Angsana New"/>
          <w:sz w:val="30"/>
          <w:szCs w:val="30"/>
        </w:rPr>
        <w:t>31</w:t>
      </w:r>
      <w:r w:rsidRPr="00CC32B9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CC32B9">
        <w:rPr>
          <w:rFonts w:ascii="Angsana New" w:hAnsi="Angsana New"/>
          <w:sz w:val="30"/>
          <w:szCs w:val="30"/>
          <w:cs/>
        </w:rPr>
        <w:t>ดังนี้</w:t>
      </w:r>
    </w:p>
    <w:p w14:paraId="626906C1" w14:textId="77777777" w:rsidR="00491CBF" w:rsidRDefault="00491CBF" w:rsidP="00A902BB">
      <w:pPr>
        <w:ind w:left="540" w:right="-432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260"/>
        <w:gridCol w:w="270"/>
        <w:gridCol w:w="1170"/>
      </w:tblGrid>
      <w:tr w:rsidR="00503A71" w:rsidRPr="00C053C8" w14:paraId="39B33CAC" w14:textId="77777777" w:rsidTr="00503A71">
        <w:tc>
          <w:tcPr>
            <w:tcW w:w="6570" w:type="dxa"/>
          </w:tcPr>
          <w:p w14:paraId="246709A7" w14:textId="77777777" w:rsidR="00503A71" w:rsidRPr="00C53D8E" w:rsidRDefault="00503A71" w:rsidP="00E614FF">
            <w:pPr>
              <w:pStyle w:val="BodyText"/>
              <w:spacing w:after="0" w:line="1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EA219D" w14:textId="723C31C0" w:rsidR="00503A71" w:rsidRPr="00C053C8" w:rsidRDefault="00503A71" w:rsidP="00E614FF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053C8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 w:rsidR="00F8498C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418449F" w14:textId="77777777" w:rsidR="00503A71" w:rsidRPr="00C053C8" w:rsidRDefault="00503A71" w:rsidP="00E614FF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0D77A1" w14:textId="5B4540D2" w:rsidR="00503A71" w:rsidRPr="00C053C8" w:rsidRDefault="00503A71" w:rsidP="00E614FF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F8498C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</w:tr>
      <w:tr w:rsidR="00503A71" w:rsidRPr="00D1156C" w14:paraId="1FC99A1D" w14:textId="77777777" w:rsidTr="00503A71">
        <w:tc>
          <w:tcPr>
            <w:tcW w:w="6570" w:type="dxa"/>
          </w:tcPr>
          <w:p w14:paraId="2C2B5C84" w14:textId="77777777" w:rsidR="00503A71" w:rsidRPr="00C53D8E" w:rsidRDefault="00503A71" w:rsidP="00E614FF">
            <w:pPr>
              <w:pStyle w:val="BodyText"/>
              <w:spacing w:after="0" w:line="1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left w:val="nil"/>
            </w:tcBorders>
          </w:tcPr>
          <w:p w14:paraId="1688F91D" w14:textId="77777777" w:rsidR="00503A71" w:rsidRPr="00D1156C" w:rsidRDefault="00503A71" w:rsidP="00E614FF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1156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</w:tr>
      <w:tr w:rsidR="00F8498C" w:rsidRPr="00491CBF" w14:paraId="76822670" w14:textId="77777777" w:rsidTr="00503A71">
        <w:tc>
          <w:tcPr>
            <w:tcW w:w="6570" w:type="dxa"/>
          </w:tcPr>
          <w:p w14:paraId="142A1671" w14:textId="0039C005" w:rsidR="00F8498C" w:rsidRPr="00491CBF" w:rsidRDefault="00F8498C" w:rsidP="00F8498C">
            <w:pPr>
              <w:tabs>
                <w:tab w:val="left" w:pos="360"/>
              </w:tabs>
              <w:spacing w:line="12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2DABA09A" w14:textId="58CB4E3F" w:rsidR="00F8498C" w:rsidRPr="00F8498C" w:rsidRDefault="00F8498C" w:rsidP="00F8498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849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76,797,583</w:t>
            </w:r>
          </w:p>
        </w:tc>
        <w:tc>
          <w:tcPr>
            <w:tcW w:w="270" w:type="dxa"/>
          </w:tcPr>
          <w:p w14:paraId="2C3D0C96" w14:textId="77777777" w:rsidR="00F8498C" w:rsidRPr="0044043C" w:rsidRDefault="00F8498C" w:rsidP="00F8498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D18ABC3" w14:textId="3EE6DD26" w:rsidR="00F8498C" w:rsidRPr="00491CBF" w:rsidRDefault="00F8498C" w:rsidP="00F8498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3D9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149,289,017</w:t>
            </w:r>
          </w:p>
        </w:tc>
      </w:tr>
      <w:tr w:rsidR="006A4E83" w:rsidRPr="00306785" w14:paraId="24FEF104" w14:textId="77777777" w:rsidTr="00B85FF2">
        <w:tc>
          <w:tcPr>
            <w:tcW w:w="6570" w:type="dxa"/>
            <w:shd w:val="clear" w:color="auto" w:fill="auto"/>
          </w:tcPr>
          <w:p w14:paraId="7A098547" w14:textId="3FC7B29B" w:rsidR="006A4E83" w:rsidRPr="00491CBF" w:rsidRDefault="006A4E83" w:rsidP="006A4E83">
            <w:pPr>
              <w:tabs>
                <w:tab w:val="left" w:pos="360"/>
              </w:tabs>
              <w:spacing w:line="12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5A4AF8E4" w14:textId="7EE7EDBB" w:rsidR="006A4E83" w:rsidRPr="00306785" w:rsidRDefault="002D2C7D" w:rsidP="006A4E8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D2C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="006A4E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,000,000</w:t>
            </w:r>
          </w:p>
        </w:tc>
        <w:tc>
          <w:tcPr>
            <w:tcW w:w="270" w:type="dxa"/>
            <w:shd w:val="clear" w:color="auto" w:fill="auto"/>
          </w:tcPr>
          <w:p w14:paraId="093B25AA" w14:textId="77777777" w:rsidR="006A4E83" w:rsidRPr="00306785" w:rsidRDefault="006A4E83" w:rsidP="006A4E83">
            <w:pPr>
              <w:tabs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208E46" w14:textId="6627AFAF" w:rsidR="006A4E83" w:rsidRPr="00306785" w:rsidRDefault="006A4E83" w:rsidP="006A4E8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10,000,000</w:t>
            </w:r>
          </w:p>
        </w:tc>
      </w:tr>
      <w:tr w:rsidR="006A4E83" w:rsidRPr="00306785" w14:paraId="417B6998" w14:textId="77777777" w:rsidTr="00B85FF2">
        <w:tc>
          <w:tcPr>
            <w:tcW w:w="6570" w:type="dxa"/>
            <w:shd w:val="clear" w:color="auto" w:fill="auto"/>
          </w:tcPr>
          <w:p w14:paraId="6370FB45" w14:textId="68B64E19" w:rsidR="006A4E83" w:rsidRPr="00491CBF" w:rsidRDefault="006A4E83" w:rsidP="006A4E83">
            <w:pPr>
              <w:tabs>
                <w:tab w:val="left" w:pos="360"/>
              </w:tabs>
              <w:spacing w:line="12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647796" w14:textId="5EBFD861" w:rsidR="006A4E83" w:rsidRPr="00306785" w:rsidRDefault="006A4E83" w:rsidP="006A4E8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31,184,620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94C7016" w14:textId="77777777" w:rsidR="006A4E83" w:rsidRPr="00306785" w:rsidRDefault="006A4E83" w:rsidP="006A4E83">
            <w:pPr>
              <w:tabs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4D77A" w14:textId="5B199889" w:rsidR="006A4E83" w:rsidRPr="00306785" w:rsidRDefault="006A4E83" w:rsidP="006A4E8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82,491,434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A4E83" w:rsidRPr="00BA54B5" w14:paraId="2D1CAB7C" w14:textId="77777777" w:rsidTr="00B85FF2">
        <w:tc>
          <w:tcPr>
            <w:tcW w:w="6570" w:type="dxa"/>
            <w:shd w:val="clear" w:color="auto" w:fill="auto"/>
          </w:tcPr>
          <w:p w14:paraId="368EB2E1" w14:textId="51ADC268" w:rsidR="006A4E83" w:rsidRPr="00503A71" w:rsidRDefault="006A4E83" w:rsidP="006A4E83">
            <w:pPr>
              <w:spacing w:line="12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3A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3A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</w:t>
            </w:r>
            <w:r w:rsidRPr="00503A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71203B" w14:textId="00DCF72E" w:rsidR="006A4E83" w:rsidRPr="00BA54B5" w:rsidRDefault="006A4E83" w:rsidP="006A4E8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85,612,963</w:t>
            </w:r>
          </w:p>
        </w:tc>
        <w:tc>
          <w:tcPr>
            <w:tcW w:w="270" w:type="dxa"/>
            <w:shd w:val="clear" w:color="auto" w:fill="auto"/>
          </w:tcPr>
          <w:p w14:paraId="5DEE3DA4" w14:textId="77777777" w:rsidR="006A4E83" w:rsidRPr="00EF1279" w:rsidRDefault="006A4E83" w:rsidP="006A4E83">
            <w:pPr>
              <w:tabs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BF9DFD" w14:textId="41452CF6" w:rsidR="006A4E83" w:rsidRPr="00BA54B5" w:rsidRDefault="006A4E83" w:rsidP="006A4E8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76,797,583</w:t>
            </w:r>
          </w:p>
        </w:tc>
      </w:tr>
    </w:tbl>
    <w:p w14:paraId="0659858D" w14:textId="77777777" w:rsidR="00E106A2" w:rsidRDefault="00E106A2" w:rsidP="00A902BB">
      <w:pPr>
        <w:ind w:left="540" w:right="-432"/>
        <w:jc w:val="thaiDistribute"/>
        <w:rPr>
          <w:rFonts w:ascii="Angsana New" w:hAnsi="Angsana New"/>
          <w:sz w:val="30"/>
          <w:szCs w:val="30"/>
          <w:cs/>
        </w:rPr>
      </w:pPr>
    </w:p>
    <w:p w14:paraId="5A1FAF1B" w14:textId="6ED4AC97" w:rsidR="00503A71" w:rsidRDefault="00503A71" w:rsidP="00A902BB">
      <w:pPr>
        <w:ind w:left="540" w:right="-432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เงินกู้ยืมระยะยาวจากสถาบันการเงิน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  <w:r w:rsidR="00BC541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CE522AA" w14:textId="77777777" w:rsidR="00F8498C" w:rsidRDefault="00F8498C" w:rsidP="007417D4">
      <w:pPr>
        <w:ind w:right="-25"/>
        <w:jc w:val="thaiDistribute"/>
        <w:rPr>
          <w:rFonts w:ascii="Angsana New" w:hAnsi="Angsana New"/>
          <w:sz w:val="30"/>
          <w:szCs w:val="30"/>
        </w:rPr>
      </w:pPr>
    </w:p>
    <w:p w14:paraId="490A2F94" w14:textId="6AEC7B22" w:rsidR="00F456F9" w:rsidRPr="006A4E83" w:rsidRDefault="00DB75AF" w:rsidP="00D5420A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เมื่อ</w:t>
      </w:r>
      <w:r w:rsidR="007B52FF" w:rsidRPr="006A4E83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7B52FF" w:rsidRPr="006A4E83">
        <w:rPr>
          <w:rFonts w:ascii="Angsana New" w:hAnsi="Angsana New"/>
          <w:sz w:val="30"/>
          <w:szCs w:val="30"/>
        </w:rPr>
        <w:t xml:space="preserve">25 </w:t>
      </w:r>
      <w:r w:rsidR="007B52FF" w:rsidRPr="006A4E8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B52FF" w:rsidRPr="006A4E83">
        <w:rPr>
          <w:rFonts w:ascii="Angsana New" w:hAnsi="Angsana New"/>
          <w:sz w:val="30"/>
          <w:szCs w:val="30"/>
        </w:rPr>
        <w:t xml:space="preserve">2557 </w:t>
      </w:r>
      <w:r w:rsidR="007B52FF" w:rsidRPr="006A4E83">
        <w:rPr>
          <w:rFonts w:ascii="Angsana New" w:hAnsi="Angsana New" w:hint="cs"/>
          <w:sz w:val="30"/>
          <w:szCs w:val="30"/>
          <w:cs/>
        </w:rPr>
        <w:t xml:space="preserve">บริษัททำสัญญากู้ยืมเงินจากสถาบันการเงินในประเทศแห่งหนึ่งด้วยวงเงินจำนวน </w:t>
      </w:r>
      <w:r w:rsidR="00F456F9" w:rsidRPr="006A4E83">
        <w:rPr>
          <w:rFonts w:ascii="Angsana New" w:hAnsi="Angsana New"/>
          <w:sz w:val="30"/>
          <w:szCs w:val="30"/>
        </w:rPr>
        <w:t>90</w:t>
      </w:r>
      <w:r w:rsidR="007B52FF" w:rsidRPr="006A4E83">
        <w:rPr>
          <w:rFonts w:ascii="Angsana New" w:hAnsi="Angsana New"/>
          <w:sz w:val="30"/>
          <w:szCs w:val="30"/>
          <w:cs/>
        </w:rPr>
        <w:t xml:space="preserve"> </w:t>
      </w:r>
      <w:r w:rsidR="007B52FF" w:rsidRPr="006A4E83">
        <w:rPr>
          <w:rFonts w:ascii="Angsana New" w:hAnsi="Angsana New" w:hint="cs"/>
          <w:sz w:val="30"/>
          <w:szCs w:val="30"/>
          <w:cs/>
        </w:rPr>
        <w:t xml:space="preserve">ล้านบาท เป็นเงินกู้ยืมที่ค้ำประกันโดยกรรมการของบริษัท และที่ดิน อาคาร และอุปกรณ์ของบริษัท เงินกู้ยืมมีอัตราดอกเบี้ยร้อยละ </w:t>
      </w:r>
      <w:r w:rsidR="007B52FF" w:rsidRPr="006A4E83">
        <w:rPr>
          <w:rFonts w:ascii="Angsana New" w:hAnsi="Angsana New"/>
          <w:sz w:val="30"/>
          <w:szCs w:val="30"/>
        </w:rPr>
        <w:t xml:space="preserve">MLR </w:t>
      </w:r>
      <w:r w:rsidR="007B52FF" w:rsidRPr="006A4E83">
        <w:rPr>
          <w:rFonts w:ascii="Angsana New" w:hAnsi="Angsana New" w:hint="cs"/>
          <w:sz w:val="30"/>
          <w:szCs w:val="30"/>
          <w:cs/>
        </w:rPr>
        <w:t xml:space="preserve">ลบอัตราคงที่ต่อปีในปีที่ </w:t>
      </w:r>
      <w:r w:rsidR="007B52FF" w:rsidRPr="006A4E83">
        <w:rPr>
          <w:rFonts w:ascii="Angsana New" w:hAnsi="Angsana New"/>
          <w:sz w:val="30"/>
          <w:szCs w:val="30"/>
        </w:rPr>
        <w:t xml:space="preserve">1 </w:t>
      </w:r>
      <w:r w:rsidR="007B52FF" w:rsidRPr="006A4E83">
        <w:rPr>
          <w:rFonts w:ascii="Angsana New" w:hAnsi="Angsana New"/>
          <w:sz w:val="30"/>
          <w:szCs w:val="30"/>
          <w:cs/>
        </w:rPr>
        <w:t xml:space="preserve">- </w:t>
      </w:r>
      <w:r w:rsidR="007B52FF" w:rsidRPr="006A4E83">
        <w:rPr>
          <w:rFonts w:ascii="Angsana New" w:hAnsi="Angsana New"/>
          <w:sz w:val="30"/>
          <w:szCs w:val="30"/>
        </w:rPr>
        <w:t xml:space="preserve">2 </w:t>
      </w:r>
      <w:r w:rsidR="007B52FF" w:rsidRPr="006A4E83">
        <w:rPr>
          <w:rFonts w:ascii="Angsana New" w:hAnsi="Angsana New" w:hint="cs"/>
          <w:sz w:val="30"/>
          <w:szCs w:val="30"/>
          <w:cs/>
        </w:rPr>
        <w:t xml:space="preserve">และอัตราดอกเบี้ยร้อยละ </w:t>
      </w:r>
      <w:r w:rsidR="007B52FF" w:rsidRPr="006A4E83">
        <w:rPr>
          <w:rFonts w:ascii="Angsana New" w:hAnsi="Angsana New"/>
          <w:sz w:val="30"/>
          <w:szCs w:val="30"/>
        </w:rPr>
        <w:t xml:space="preserve">MLR </w:t>
      </w:r>
      <w:r w:rsidR="007B52FF" w:rsidRPr="006A4E83">
        <w:rPr>
          <w:rFonts w:ascii="Angsana New" w:hAnsi="Angsana New" w:hint="cs"/>
          <w:sz w:val="30"/>
          <w:szCs w:val="30"/>
          <w:cs/>
        </w:rPr>
        <w:t xml:space="preserve">ต่อปีตั้งแต่ปีที่ </w:t>
      </w:r>
      <w:r w:rsidR="007B52FF" w:rsidRPr="006A4E83">
        <w:rPr>
          <w:rFonts w:ascii="Angsana New" w:hAnsi="Angsana New"/>
          <w:sz w:val="30"/>
          <w:szCs w:val="30"/>
        </w:rPr>
        <w:t>3</w:t>
      </w:r>
      <w:r w:rsidR="007B52FF" w:rsidRPr="006A4E83">
        <w:rPr>
          <w:rFonts w:ascii="Angsana New" w:hAnsi="Angsana New" w:hint="cs"/>
          <w:sz w:val="30"/>
          <w:szCs w:val="30"/>
          <w:cs/>
        </w:rPr>
        <w:t xml:space="preserve"> เป็นต้นไป และมีระยะเวลาการชำระคืนภายใน </w:t>
      </w:r>
      <w:r w:rsidR="007B52FF" w:rsidRPr="006A4E83">
        <w:rPr>
          <w:rFonts w:ascii="Angsana New" w:hAnsi="Angsana New"/>
          <w:sz w:val="30"/>
          <w:szCs w:val="30"/>
        </w:rPr>
        <w:t xml:space="preserve">7 </w:t>
      </w:r>
      <w:r w:rsidR="007B52FF" w:rsidRPr="006A4E83">
        <w:rPr>
          <w:rFonts w:ascii="Angsana New" w:hAnsi="Angsana New" w:hint="cs"/>
          <w:sz w:val="30"/>
          <w:szCs w:val="30"/>
          <w:cs/>
        </w:rPr>
        <w:t xml:space="preserve">ปี </w:t>
      </w:r>
      <w:r w:rsidR="00A402BC" w:rsidRPr="006A4E83">
        <w:rPr>
          <w:rFonts w:ascii="Angsana New" w:hAnsi="Angsana New"/>
          <w:sz w:val="30"/>
          <w:szCs w:val="30"/>
        </w:rPr>
        <w:t xml:space="preserve">6 </w:t>
      </w:r>
      <w:r w:rsidR="00A402BC" w:rsidRPr="006A4E83">
        <w:rPr>
          <w:rFonts w:ascii="Angsana New" w:hAnsi="Angsana New" w:hint="cs"/>
          <w:sz w:val="30"/>
          <w:szCs w:val="30"/>
          <w:cs/>
        </w:rPr>
        <w:t xml:space="preserve">เดือน </w:t>
      </w:r>
      <w:r w:rsidR="00BB2F54" w:rsidRPr="006A4E83">
        <w:rPr>
          <w:rFonts w:asciiTheme="majorBidi" w:hAnsiTheme="majorBidi" w:cstheme="majorBidi" w:hint="cs"/>
          <w:sz w:val="30"/>
          <w:szCs w:val="30"/>
          <w:cs/>
        </w:rPr>
        <w:t>โดยกำหนดให้มีการชำระคืนเป็นรายเดือน และ</w:t>
      </w:r>
      <w:r w:rsidR="007B52FF" w:rsidRPr="006A4E83">
        <w:rPr>
          <w:rFonts w:ascii="Angsana New" w:hAnsi="Angsana New" w:hint="cs"/>
          <w:sz w:val="30"/>
          <w:szCs w:val="30"/>
          <w:cs/>
        </w:rPr>
        <w:t xml:space="preserve">เริ่มจ่ายงวดแรกเมื่อวันที่ </w:t>
      </w:r>
      <w:r w:rsidR="007B52FF" w:rsidRPr="006A4E83">
        <w:rPr>
          <w:rFonts w:ascii="Angsana New" w:hAnsi="Angsana New"/>
          <w:sz w:val="30"/>
          <w:szCs w:val="30"/>
        </w:rPr>
        <w:t>2</w:t>
      </w:r>
      <w:r w:rsidR="00D5420A" w:rsidRPr="006A4E83">
        <w:rPr>
          <w:rFonts w:ascii="Angsana New" w:hAnsi="Angsana New"/>
          <w:sz w:val="30"/>
          <w:szCs w:val="30"/>
        </w:rPr>
        <w:t xml:space="preserve">3 </w:t>
      </w:r>
      <w:r w:rsidR="00D5420A" w:rsidRPr="006A4E83">
        <w:rPr>
          <w:rFonts w:ascii="Angsana New" w:hAnsi="Angsana New" w:hint="cs"/>
          <w:sz w:val="30"/>
          <w:szCs w:val="30"/>
          <w:cs/>
        </w:rPr>
        <w:t>สิงหาคม</w:t>
      </w:r>
      <w:r w:rsidR="007B52FF" w:rsidRPr="006A4E83">
        <w:rPr>
          <w:rFonts w:ascii="Angsana New" w:hAnsi="Angsana New" w:hint="cs"/>
          <w:sz w:val="30"/>
          <w:szCs w:val="30"/>
          <w:cs/>
        </w:rPr>
        <w:t xml:space="preserve"> </w:t>
      </w:r>
      <w:r w:rsidR="007B52FF" w:rsidRPr="006A4E83">
        <w:rPr>
          <w:rFonts w:ascii="Angsana New" w:hAnsi="Angsana New"/>
          <w:sz w:val="30"/>
          <w:szCs w:val="30"/>
        </w:rPr>
        <w:t>2558</w:t>
      </w:r>
      <w:r w:rsidR="007B52FF" w:rsidRPr="006A4E83">
        <w:rPr>
          <w:rFonts w:ascii="Angsana New" w:hAnsi="Angsana New" w:hint="cs"/>
          <w:sz w:val="30"/>
          <w:szCs w:val="30"/>
          <w:cs/>
        </w:rPr>
        <w:t xml:space="preserve"> </w:t>
      </w:r>
      <w:r w:rsidR="00A402BC" w:rsidRPr="006A4E8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52DA672" w14:textId="77777777" w:rsidR="00341E05" w:rsidRPr="006A4E83" w:rsidRDefault="00341E05" w:rsidP="007417D4">
      <w:pPr>
        <w:ind w:right="-25"/>
        <w:jc w:val="thaiDistribute"/>
        <w:rPr>
          <w:rFonts w:ascii="Angsana New" w:hAnsi="Angsana New"/>
          <w:sz w:val="30"/>
          <w:szCs w:val="30"/>
        </w:rPr>
      </w:pPr>
    </w:p>
    <w:p w14:paraId="70F26116" w14:textId="457783F1" w:rsidR="00F963F9" w:rsidRPr="006A4E83" w:rsidRDefault="00DB75AF" w:rsidP="003354E2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เมื่อ</w:t>
      </w:r>
      <w:r w:rsidR="00F963F9" w:rsidRPr="006A4E83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F963F9" w:rsidRPr="006A4E83">
        <w:rPr>
          <w:rFonts w:ascii="Angsana New" w:hAnsi="Angsana New"/>
          <w:sz w:val="30"/>
          <w:szCs w:val="30"/>
        </w:rPr>
        <w:t xml:space="preserve">23 </w:t>
      </w:r>
      <w:r w:rsidR="00F963F9" w:rsidRPr="006A4E83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F963F9" w:rsidRPr="006A4E83">
        <w:rPr>
          <w:rFonts w:ascii="Angsana New" w:hAnsi="Angsana New"/>
          <w:sz w:val="30"/>
          <w:szCs w:val="30"/>
        </w:rPr>
        <w:t xml:space="preserve">2560 </w:t>
      </w:r>
      <w:r w:rsidR="00F963F9" w:rsidRPr="006A4E83">
        <w:rPr>
          <w:rFonts w:ascii="Angsana New" w:hAnsi="Angsana New" w:hint="cs"/>
          <w:sz w:val="30"/>
          <w:szCs w:val="30"/>
          <w:cs/>
        </w:rPr>
        <w:t xml:space="preserve">บริษัททำสัญญากู้ยืมเงินจากสถาบันการเงินในประเทศแห่งหนึ่งด้วยวงเงินจำนวน </w:t>
      </w:r>
      <w:r w:rsidR="00F963F9" w:rsidRPr="006A4E83">
        <w:rPr>
          <w:rFonts w:ascii="Angsana New" w:hAnsi="Angsana New"/>
          <w:sz w:val="30"/>
          <w:szCs w:val="30"/>
        </w:rPr>
        <w:t xml:space="preserve">45 </w:t>
      </w:r>
      <w:r w:rsidR="00F963F9" w:rsidRPr="006A4E83">
        <w:rPr>
          <w:rFonts w:ascii="Angsana New" w:hAnsi="Angsana New" w:hint="cs"/>
          <w:sz w:val="30"/>
          <w:szCs w:val="30"/>
          <w:cs/>
        </w:rPr>
        <w:t xml:space="preserve">ล้านบาท เป็นเงินกู้ยืมที่ค้ำประกันโดยกรรมการของบริษัท และที่ดิน อาคาร และอุปกรณ์ของบริษัท เงินกู้ยืมมีอัตราดอกเบี้ยร้อยละ </w:t>
      </w:r>
      <w:r w:rsidR="00F963F9" w:rsidRPr="006A4E83">
        <w:rPr>
          <w:rFonts w:ascii="Angsana New" w:hAnsi="Angsana New"/>
          <w:sz w:val="30"/>
          <w:szCs w:val="30"/>
        </w:rPr>
        <w:t xml:space="preserve">MLR </w:t>
      </w:r>
      <w:r w:rsidR="00F963F9" w:rsidRPr="006A4E83">
        <w:rPr>
          <w:rFonts w:ascii="Angsana New" w:hAnsi="Angsana New" w:hint="cs"/>
          <w:sz w:val="30"/>
          <w:szCs w:val="30"/>
          <w:cs/>
        </w:rPr>
        <w:t xml:space="preserve">ลบอัตราคงที่ต่อปี และมีระยะเวลาการชำระคืนภายใน </w:t>
      </w:r>
      <w:r w:rsidR="00F963F9" w:rsidRPr="006A4E83">
        <w:rPr>
          <w:rFonts w:ascii="Angsana New" w:hAnsi="Angsana New"/>
          <w:sz w:val="30"/>
          <w:szCs w:val="30"/>
        </w:rPr>
        <w:t xml:space="preserve">7 </w:t>
      </w:r>
      <w:r w:rsidR="00F963F9" w:rsidRPr="006A4E83">
        <w:rPr>
          <w:rFonts w:ascii="Angsana New" w:hAnsi="Angsana New" w:hint="cs"/>
          <w:sz w:val="30"/>
          <w:szCs w:val="30"/>
          <w:cs/>
        </w:rPr>
        <w:t>ปี</w:t>
      </w:r>
      <w:r w:rsidR="00F963F9" w:rsidRPr="006A4E83">
        <w:rPr>
          <w:rFonts w:ascii="Angsana New" w:hAnsi="Angsana New"/>
          <w:sz w:val="30"/>
          <w:szCs w:val="30"/>
        </w:rPr>
        <w:t xml:space="preserve"> 5 </w:t>
      </w:r>
      <w:r w:rsidR="00F963F9" w:rsidRPr="006A4E83">
        <w:rPr>
          <w:rFonts w:ascii="Angsana New" w:hAnsi="Angsana New" w:hint="cs"/>
          <w:sz w:val="30"/>
          <w:szCs w:val="30"/>
          <w:cs/>
        </w:rPr>
        <w:t xml:space="preserve">เดือน </w:t>
      </w:r>
      <w:r w:rsidR="00BB2F54" w:rsidRPr="006A4E83">
        <w:rPr>
          <w:rFonts w:asciiTheme="majorBidi" w:hAnsiTheme="majorBidi" w:cstheme="majorBidi" w:hint="cs"/>
          <w:sz w:val="30"/>
          <w:szCs w:val="30"/>
          <w:cs/>
        </w:rPr>
        <w:t>โดยกำหนดให้มีการชำระคืนเป็นรายเดือน และ</w:t>
      </w:r>
      <w:r w:rsidR="00F963F9" w:rsidRPr="006A4E83">
        <w:rPr>
          <w:rFonts w:ascii="Angsana New" w:hAnsi="Angsana New" w:hint="cs"/>
          <w:sz w:val="30"/>
          <w:szCs w:val="30"/>
          <w:cs/>
        </w:rPr>
        <w:t xml:space="preserve">เริ่มจ่ายงวดแรกเมื่อวันที่ </w:t>
      </w:r>
      <w:r w:rsidR="00D5420A" w:rsidRPr="006A4E83">
        <w:rPr>
          <w:rFonts w:ascii="Angsana New" w:hAnsi="Angsana New"/>
          <w:sz w:val="30"/>
          <w:szCs w:val="30"/>
        </w:rPr>
        <w:t>3</w:t>
      </w:r>
      <w:r w:rsidR="00F963F9" w:rsidRPr="006A4E83">
        <w:rPr>
          <w:rFonts w:ascii="Angsana New" w:hAnsi="Angsana New"/>
          <w:sz w:val="30"/>
          <w:szCs w:val="30"/>
          <w:cs/>
        </w:rPr>
        <w:t xml:space="preserve"> </w:t>
      </w:r>
      <w:r w:rsidR="00D5420A" w:rsidRPr="006A4E83">
        <w:rPr>
          <w:rFonts w:ascii="Angsana New" w:hAnsi="Angsana New" w:hint="cs"/>
          <w:sz w:val="30"/>
          <w:szCs w:val="30"/>
          <w:cs/>
        </w:rPr>
        <w:t>ตุลาคม</w:t>
      </w:r>
      <w:r w:rsidR="00F963F9" w:rsidRPr="006A4E83">
        <w:rPr>
          <w:rFonts w:ascii="Angsana New" w:hAnsi="Angsana New" w:hint="cs"/>
          <w:sz w:val="30"/>
          <w:szCs w:val="30"/>
          <w:cs/>
        </w:rPr>
        <w:t xml:space="preserve"> </w:t>
      </w:r>
      <w:r w:rsidR="00F963F9" w:rsidRPr="006A4E83">
        <w:rPr>
          <w:rFonts w:ascii="Angsana New" w:hAnsi="Angsana New"/>
          <w:sz w:val="30"/>
          <w:szCs w:val="30"/>
        </w:rPr>
        <w:t>2560</w:t>
      </w:r>
      <w:r w:rsidR="00F963F9" w:rsidRPr="006A4E8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D04EC83" w14:textId="1D8380CE" w:rsidR="00F963F9" w:rsidRPr="006A4E83" w:rsidRDefault="00F963F9" w:rsidP="00A902BB">
      <w:pPr>
        <w:ind w:left="540" w:right="-432"/>
        <w:jc w:val="thaiDistribute"/>
        <w:rPr>
          <w:rFonts w:ascii="Angsana New" w:hAnsi="Angsana New"/>
          <w:sz w:val="30"/>
          <w:szCs w:val="30"/>
        </w:rPr>
      </w:pPr>
    </w:p>
    <w:p w14:paraId="5342479A" w14:textId="77777777" w:rsidR="0043518A" w:rsidRDefault="00435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84A57E5" w14:textId="150D937D" w:rsidR="00341E05" w:rsidRPr="006A4E83" w:rsidRDefault="00DB75AF" w:rsidP="00341E05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เมื่อ</w:t>
      </w:r>
      <w:r w:rsidR="00F963F9" w:rsidRPr="006A4E83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F963F9" w:rsidRPr="006A4E83">
        <w:rPr>
          <w:rFonts w:ascii="Angsana New" w:hAnsi="Angsana New"/>
          <w:sz w:val="30"/>
          <w:szCs w:val="30"/>
        </w:rPr>
        <w:t xml:space="preserve">9 </w:t>
      </w:r>
      <w:r w:rsidR="00F963F9" w:rsidRPr="006A4E83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F963F9" w:rsidRPr="006A4E83">
        <w:rPr>
          <w:rFonts w:ascii="Angsana New" w:hAnsi="Angsana New"/>
          <w:sz w:val="30"/>
          <w:szCs w:val="30"/>
        </w:rPr>
        <w:t xml:space="preserve">2560 </w:t>
      </w:r>
      <w:r w:rsidR="00F963F9" w:rsidRPr="006A4E83">
        <w:rPr>
          <w:rFonts w:ascii="Angsana New" w:hAnsi="Angsana New" w:hint="cs"/>
          <w:sz w:val="30"/>
          <w:szCs w:val="30"/>
          <w:cs/>
        </w:rPr>
        <w:t xml:space="preserve">บริษัททำสัญญากู้ยืมเงินจากสถาบันการเงินในประเทศแห่งหนึ่งด้วยวงเงินจำนวน </w:t>
      </w:r>
      <w:r w:rsidR="00F963F9" w:rsidRPr="006A4E83">
        <w:rPr>
          <w:rFonts w:ascii="Angsana New" w:hAnsi="Angsana New"/>
          <w:sz w:val="30"/>
          <w:szCs w:val="30"/>
        </w:rPr>
        <w:t xml:space="preserve">40 </w:t>
      </w:r>
      <w:r w:rsidR="00F963F9" w:rsidRPr="006A4E83">
        <w:rPr>
          <w:rFonts w:ascii="Angsana New" w:hAnsi="Angsana New" w:hint="cs"/>
          <w:sz w:val="30"/>
          <w:szCs w:val="30"/>
          <w:cs/>
        </w:rPr>
        <w:t xml:space="preserve">ล้านบาท เป็นเงินกู้ยืมที่ค้ำประกันโดยกรรมการของบริษัท และที่ดิน อาคาร และอุปกรณ์ของบริษัท เงินกู้ยืมมีอัตราดอกเบี้ยร้อยละ </w:t>
      </w:r>
      <w:r w:rsidR="00F963F9" w:rsidRPr="006A4E83">
        <w:rPr>
          <w:rFonts w:ascii="Angsana New" w:hAnsi="Angsana New"/>
          <w:sz w:val="30"/>
          <w:szCs w:val="30"/>
        </w:rPr>
        <w:t xml:space="preserve">MLR </w:t>
      </w:r>
      <w:r w:rsidR="00F963F9" w:rsidRPr="006A4E83">
        <w:rPr>
          <w:rFonts w:ascii="Angsana New" w:hAnsi="Angsana New" w:hint="cs"/>
          <w:sz w:val="30"/>
          <w:szCs w:val="30"/>
          <w:cs/>
        </w:rPr>
        <w:t xml:space="preserve">ลบอัตราคงที่ต่อปี และมีระยะเวลาการชำระคืนภายใน </w:t>
      </w:r>
      <w:r w:rsidR="00F963F9" w:rsidRPr="006A4E83">
        <w:rPr>
          <w:rFonts w:ascii="Angsana New" w:hAnsi="Angsana New"/>
          <w:sz w:val="30"/>
          <w:szCs w:val="30"/>
        </w:rPr>
        <w:t xml:space="preserve">7 </w:t>
      </w:r>
      <w:r w:rsidR="00F963F9" w:rsidRPr="006A4E83">
        <w:rPr>
          <w:rFonts w:ascii="Angsana New" w:hAnsi="Angsana New" w:hint="cs"/>
          <w:sz w:val="30"/>
          <w:szCs w:val="30"/>
          <w:cs/>
        </w:rPr>
        <w:t>ปี</w:t>
      </w:r>
      <w:r w:rsidR="00F963F9" w:rsidRPr="006A4E83">
        <w:rPr>
          <w:rFonts w:ascii="Angsana New" w:hAnsi="Angsana New"/>
          <w:sz w:val="30"/>
          <w:szCs w:val="30"/>
          <w:cs/>
        </w:rPr>
        <w:t xml:space="preserve"> </w:t>
      </w:r>
      <w:r w:rsidR="00BB2F54" w:rsidRPr="006A4E83">
        <w:rPr>
          <w:rFonts w:asciiTheme="majorBidi" w:hAnsiTheme="majorBidi" w:cstheme="majorBidi" w:hint="cs"/>
          <w:sz w:val="30"/>
          <w:szCs w:val="30"/>
          <w:cs/>
        </w:rPr>
        <w:t>โดยกำหนดให้มีการชำระคืนเป็นรายเดือน และ</w:t>
      </w:r>
      <w:r w:rsidR="00F963F9" w:rsidRPr="006A4E83">
        <w:rPr>
          <w:rFonts w:ascii="Angsana New" w:hAnsi="Angsana New" w:hint="cs"/>
          <w:sz w:val="30"/>
          <w:szCs w:val="30"/>
          <w:cs/>
        </w:rPr>
        <w:t xml:space="preserve">เริ่มจ่ายงวดแรกเมื่อวันที่ </w:t>
      </w:r>
      <w:r w:rsidR="00F963F9" w:rsidRPr="006A4E83">
        <w:rPr>
          <w:rFonts w:ascii="Angsana New" w:hAnsi="Angsana New"/>
          <w:sz w:val="30"/>
          <w:szCs w:val="30"/>
        </w:rPr>
        <w:t xml:space="preserve">9 </w:t>
      </w:r>
      <w:r w:rsidR="00F963F9" w:rsidRPr="006A4E8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F963F9" w:rsidRPr="006A4E83">
        <w:rPr>
          <w:rFonts w:ascii="Angsana New" w:hAnsi="Angsana New"/>
          <w:sz w:val="30"/>
          <w:szCs w:val="30"/>
        </w:rPr>
        <w:t>2560</w:t>
      </w:r>
    </w:p>
    <w:p w14:paraId="16F0D42B" w14:textId="689B2CB5" w:rsidR="009C2834" w:rsidRPr="006A4E83" w:rsidRDefault="009C2834" w:rsidP="007417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46C2D6B" w14:textId="44DFDB35" w:rsidR="009C2834" w:rsidRPr="006A4E83" w:rsidRDefault="00DB75AF" w:rsidP="003354E2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เมื่อ</w:t>
      </w:r>
      <w:r w:rsidR="00542E3A" w:rsidRPr="006A4E83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542E3A" w:rsidRPr="006A4E83">
        <w:rPr>
          <w:rFonts w:ascii="Angsana New" w:hAnsi="Angsana New"/>
          <w:sz w:val="30"/>
          <w:szCs w:val="30"/>
        </w:rPr>
        <w:t xml:space="preserve">17 </w:t>
      </w:r>
      <w:r w:rsidR="00542E3A" w:rsidRPr="006A4E83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542E3A" w:rsidRPr="006A4E83">
        <w:rPr>
          <w:rFonts w:ascii="Angsana New" w:hAnsi="Angsana New"/>
          <w:sz w:val="30"/>
          <w:szCs w:val="30"/>
        </w:rPr>
        <w:t xml:space="preserve">2562 </w:t>
      </w:r>
      <w:r w:rsidR="00542E3A" w:rsidRPr="006A4E83">
        <w:rPr>
          <w:rFonts w:ascii="Angsana New" w:hAnsi="Angsana New" w:hint="cs"/>
          <w:sz w:val="30"/>
          <w:szCs w:val="30"/>
          <w:cs/>
        </w:rPr>
        <w:t xml:space="preserve">บริษัททำสัญญากู้ยืมเงินเพิ่มเติมจากสถาบันการเงินในประเทศแห่งหนึ่งด้วยวงเงินจำนวน </w:t>
      </w:r>
      <w:r w:rsidR="00884009" w:rsidRPr="006A4E83">
        <w:rPr>
          <w:rFonts w:ascii="Angsana New" w:hAnsi="Angsana New"/>
          <w:sz w:val="30"/>
          <w:szCs w:val="30"/>
        </w:rPr>
        <w:br/>
      </w:r>
      <w:r w:rsidR="00542E3A" w:rsidRPr="006A4E83">
        <w:rPr>
          <w:rFonts w:ascii="Angsana New" w:hAnsi="Angsana New"/>
          <w:sz w:val="30"/>
          <w:szCs w:val="30"/>
        </w:rPr>
        <w:t xml:space="preserve">1 </w:t>
      </w:r>
      <w:r w:rsidR="00542E3A" w:rsidRPr="006A4E83">
        <w:rPr>
          <w:rFonts w:ascii="Angsana New" w:hAnsi="Angsana New" w:hint="cs"/>
          <w:sz w:val="30"/>
          <w:szCs w:val="30"/>
          <w:cs/>
        </w:rPr>
        <w:t xml:space="preserve">ล้านบาท เป็นเงินกู้ยืมที่ค้ำประกันโดยกรรมการของบริษัท </w:t>
      </w:r>
      <w:r w:rsidR="00A72391" w:rsidRPr="006A4E83">
        <w:rPr>
          <w:rFonts w:ascii="Angsana New" w:hAnsi="Angsana New" w:hint="cs"/>
          <w:sz w:val="30"/>
          <w:szCs w:val="30"/>
          <w:cs/>
        </w:rPr>
        <w:t xml:space="preserve">บัญชีเงินฝากออมทรัพย์ </w:t>
      </w:r>
      <w:r w:rsidR="00542E3A" w:rsidRPr="006A4E83">
        <w:rPr>
          <w:rFonts w:ascii="Angsana New" w:hAnsi="Angsana New" w:hint="cs"/>
          <w:sz w:val="30"/>
          <w:szCs w:val="30"/>
          <w:cs/>
        </w:rPr>
        <w:t xml:space="preserve">และที่ดิน อาคาร และอุปกรณ์ของบริษัท เงินกู้ยืมมีอัตราดอกเบี้ยร้อยละ </w:t>
      </w:r>
      <w:r w:rsidR="00542E3A" w:rsidRPr="006A4E83">
        <w:rPr>
          <w:rFonts w:ascii="Angsana New" w:hAnsi="Angsana New"/>
          <w:sz w:val="30"/>
          <w:szCs w:val="30"/>
        </w:rPr>
        <w:t xml:space="preserve">MOR </w:t>
      </w:r>
      <w:r w:rsidR="00542E3A" w:rsidRPr="006A4E83">
        <w:rPr>
          <w:rFonts w:ascii="Angsana New" w:hAnsi="Angsana New" w:hint="cs"/>
          <w:sz w:val="30"/>
          <w:szCs w:val="30"/>
          <w:cs/>
        </w:rPr>
        <w:t xml:space="preserve">ลบอัตราคงที่ต่อปี </w:t>
      </w:r>
      <w:r w:rsidR="002F11BC" w:rsidRPr="006A4E83">
        <w:rPr>
          <w:rFonts w:ascii="Angsana New" w:hAnsi="Angsana New" w:hint="cs"/>
          <w:sz w:val="30"/>
          <w:szCs w:val="30"/>
          <w:cs/>
        </w:rPr>
        <w:t>และ</w:t>
      </w:r>
      <w:r w:rsidR="00542E3A" w:rsidRPr="006A4E83">
        <w:rPr>
          <w:rFonts w:ascii="Angsana New" w:hAnsi="Angsana New" w:hint="cs"/>
          <w:sz w:val="30"/>
          <w:szCs w:val="30"/>
          <w:cs/>
        </w:rPr>
        <w:t xml:space="preserve">มีระยะเวลาการชำระคืนภายใน </w:t>
      </w:r>
      <w:r w:rsidR="00542E3A" w:rsidRPr="006A4E83">
        <w:rPr>
          <w:rFonts w:ascii="Angsana New" w:hAnsi="Angsana New"/>
          <w:sz w:val="30"/>
          <w:szCs w:val="30"/>
        </w:rPr>
        <w:t xml:space="preserve">3 </w:t>
      </w:r>
      <w:r w:rsidR="00542E3A" w:rsidRPr="006A4E83">
        <w:rPr>
          <w:rFonts w:ascii="Angsana New" w:hAnsi="Angsana New" w:hint="cs"/>
          <w:sz w:val="30"/>
          <w:szCs w:val="30"/>
          <w:cs/>
        </w:rPr>
        <w:t xml:space="preserve">ปี </w:t>
      </w:r>
      <w:r w:rsidR="00BB2F54" w:rsidRPr="006A4E83">
        <w:rPr>
          <w:rFonts w:asciiTheme="majorBidi" w:hAnsiTheme="majorBidi" w:cstheme="majorBidi" w:hint="cs"/>
          <w:sz w:val="30"/>
          <w:szCs w:val="30"/>
          <w:cs/>
        </w:rPr>
        <w:t>โดยกำหนดให้มีการชำระคืนเป็นรายเดือน และ</w:t>
      </w:r>
      <w:r w:rsidR="00542E3A" w:rsidRPr="006A4E83">
        <w:rPr>
          <w:rFonts w:ascii="Angsana New" w:hAnsi="Angsana New" w:hint="cs"/>
          <w:sz w:val="30"/>
          <w:szCs w:val="30"/>
          <w:cs/>
        </w:rPr>
        <w:t xml:space="preserve">เริ่มจ่ายงวดแรกเมื่อวันที่ </w:t>
      </w:r>
      <w:r w:rsidR="00A72391" w:rsidRPr="006A4E83">
        <w:rPr>
          <w:rFonts w:ascii="Angsana New" w:hAnsi="Angsana New"/>
          <w:sz w:val="30"/>
          <w:szCs w:val="30"/>
        </w:rPr>
        <w:t>31</w:t>
      </w:r>
      <w:r w:rsidR="00542E3A" w:rsidRPr="006A4E83">
        <w:rPr>
          <w:rFonts w:ascii="Angsana New" w:hAnsi="Angsana New"/>
          <w:sz w:val="30"/>
          <w:szCs w:val="30"/>
          <w:cs/>
        </w:rPr>
        <w:t xml:space="preserve"> </w:t>
      </w:r>
      <w:r w:rsidR="00A72391" w:rsidRPr="006A4E83">
        <w:rPr>
          <w:rFonts w:ascii="Angsana New" w:hAnsi="Angsana New" w:hint="cs"/>
          <w:sz w:val="30"/>
          <w:szCs w:val="30"/>
          <w:cs/>
        </w:rPr>
        <w:t>ธันวาคม</w:t>
      </w:r>
      <w:r w:rsidR="00542E3A" w:rsidRPr="006A4E83">
        <w:rPr>
          <w:rFonts w:ascii="Angsana New" w:hAnsi="Angsana New" w:hint="cs"/>
          <w:sz w:val="30"/>
          <w:szCs w:val="30"/>
          <w:cs/>
        </w:rPr>
        <w:t xml:space="preserve"> </w:t>
      </w:r>
      <w:r w:rsidR="00542E3A" w:rsidRPr="006A4E83">
        <w:rPr>
          <w:rFonts w:ascii="Angsana New" w:hAnsi="Angsana New"/>
          <w:sz w:val="30"/>
          <w:szCs w:val="30"/>
        </w:rPr>
        <w:t>256</w:t>
      </w:r>
      <w:r w:rsidR="00A72391" w:rsidRPr="006A4E83">
        <w:rPr>
          <w:rFonts w:ascii="Angsana New" w:hAnsi="Angsana New"/>
          <w:sz w:val="30"/>
          <w:szCs w:val="30"/>
        </w:rPr>
        <w:t>2</w:t>
      </w:r>
    </w:p>
    <w:p w14:paraId="306E3953" w14:textId="77777777" w:rsidR="00F8498C" w:rsidRPr="006A4E83" w:rsidRDefault="00F8498C" w:rsidP="00816B7A">
      <w:pPr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43F0270" w14:textId="43607157" w:rsidR="003E4F12" w:rsidRPr="000F6B38" w:rsidRDefault="00DB75AF" w:rsidP="00816B7A">
      <w:pPr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0F6B38">
        <w:rPr>
          <w:rFonts w:ascii="Angsana New" w:hAnsi="Angsana New" w:hint="cs"/>
          <w:spacing w:val="-2"/>
          <w:sz w:val="30"/>
          <w:szCs w:val="30"/>
          <w:cs/>
        </w:rPr>
        <w:t>เมื่อ</w:t>
      </w:r>
      <w:r w:rsidR="003E4F12" w:rsidRPr="000F6B38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="00884009" w:rsidRPr="000F6B38">
        <w:rPr>
          <w:rFonts w:ascii="Angsana New" w:hAnsi="Angsana New"/>
          <w:spacing w:val="-2"/>
          <w:sz w:val="30"/>
          <w:szCs w:val="30"/>
        </w:rPr>
        <w:t xml:space="preserve">29 </w:t>
      </w:r>
      <w:r w:rsidR="00884009" w:rsidRPr="000F6B38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3E4F12" w:rsidRPr="000F6B3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E4F12" w:rsidRPr="000F6B38">
        <w:rPr>
          <w:rFonts w:ascii="Angsana New" w:hAnsi="Angsana New"/>
          <w:spacing w:val="-2"/>
          <w:sz w:val="30"/>
          <w:szCs w:val="30"/>
        </w:rPr>
        <w:t>256</w:t>
      </w:r>
      <w:r w:rsidR="00884009" w:rsidRPr="000F6B38">
        <w:rPr>
          <w:rFonts w:ascii="Angsana New" w:hAnsi="Angsana New"/>
          <w:spacing w:val="-2"/>
          <w:sz w:val="30"/>
          <w:szCs w:val="30"/>
        </w:rPr>
        <w:t>3</w:t>
      </w:r>
      <w:r w:rsidR="003E4F12" w:rsidRPr="000F6B38">
        <w:rPr>
          <w:rFonts w:ascii="Angsana New" w:hAnsi="Angsana New"/>
          <w:spacing w:val="-2"/>
          <w:sz w:val="30"/>
          <w:szCs w:val="30"/>
          <w:cs/>
        </w:rPr>
        <w:t xml:space="preserve"> บริษัททำสัญญากู้ยืมเงินเพิ่มเติมจากสถาบันการเงินในประเทศแห่งหนึ่งด้วยวงเงินจำนวน </w:t>
      </w:r>
      <w:r w:rsidR="003E4F12" w:rsidRPr="000F6B38">
        <w:rPr>
          <w:rFonts w:ascii="Angsana New" w:hAnsi="Angsana New"/>
          <w:spacing w:val="-2"/>
          <w:sz w:val="30"/>
          <w:szCs w:val="30"/>
        </w:rPr>
        <w:t>1</w:t>
      </w:r>
      <w:r w:rsidR="00884009" w:rsidRPr="000F6B38">
        <w:rPr>
          <w:rFonts w:ascii="Angsana New" w:hAnsi="Angsana New"/>
          <w:spacing w:val="-2"/>
          <w:sz w:val="30"/>
          <w:szCs w:val="30"/>
        </w:rPr>
        <w:t>0</w:t>
      </w:r>
      <w:r w:rsidR="003E4F12" w:rsidRPr="000F6B38">
        <w:rPr>
          <w:rFonts w:ascii="Angsana New" w:hAnsi="Angsana New"/>
          <w:spacing w:val="-2"/>
          <w:sz w:val="30"/>
          <w:szCs w:val="30"/>
          <w:cs/>
        </w:rPr>
        <w:t xml:space="preserve"> ล้านบาท เป็นเงินกู้ยืมที่ค้ำประกันโด</w:t>
      </w:r>
      <w:r w:rsidR="00884009" w:rsidRPr="000F6B38">
        <w:rPr>
          <w:rFonts w:ascii="Angsana New" w:hAnsi="Angsana New"/>
          <w:spacing w:val="-2"/>
          <w:sz w:val="30"/>
          <w:szCs w:val="30"/>
          <w:cs/>
        </w:rPr>
        <w:t>ย</w:t>
      </w:r>
      <w:r w:rsidR="003E4F12" w:rsidRPr="000F6B38">
        <w:rPr>
          <w:rFonts w:ascii="Angsana New" w:hAnsi="Angsana New"/>
          <w:spacing w:val="-2"/>
          <w:sz w:val="30"/>
          <w:szCs w:val="30"/>
          <w:cs/>
        </w:rPr>
        <w:t xml:space="preserve">ที่ดิน อาคาร และอุปกรณ์ของบริษัท </w:t>
      </w:r>
      <w:r w:rsidR="00884009" w:rsidRPr="000F6B38">
        <w:rPr>
          <w:rFonts w:ascii="Angsana New" w:hAnsi="Angsana New" w:hint="cs"/>
          <w:spacing w:val="-2"/>
          <w:sz w:val="30"/>
          <w:szCs w:val="30"/>
          <w:cs/>
        </w:rPr>
        <w:t xml:space="preserve">เงินกู้ยืมมีอัตราดอกเบี้ยร้อยละ </w:t>
      </w:r>
      <w:r w:rsidR="006859DD" w:rsidRPr="000F6B38">
        <w:rPr>
          <w:rFonts w:ascii="Angsana New" w:hAnsi="Angsana New"/>
          <w:spacing w:val="-2"/>
          <w:sz w:val="30"/>
          <w:szCs w:val="30"/>
        </w:rPr>
        <w:t xml:space="preserve">2 </w:t>
      </w:r>
      <w:r w:rsidR="00884009" w:rsidRPr="000F6B38">
        <w:rPr>
          <w:rFonts w:ascii="Angsana New" w:hAnsi="Angsana New" w:hint="cs"/>
          <w:spacing w:val="-2"/>
          <w:sz w:val="30"/>
          <w:szCs w:val="30"/>
          <w:cs/>
        </w:rPr>
        <w:t>ต่อปี</w:t>
      </w:r>
      <w:r w:rsidR="00884009" w:rsidRPr="000F6B38">
        <w:rPr>
          <w:rFonts w:ascii="Angsana New" w:hAnsi="Angsana New"/>
          <w:spacing w:val="-2"/>
          <w:sz w:val="30"/>
          <w:szCs w:val="30"/>
          <w:cs/>
        </w:rPr>
        <w:t xml:space="preserve">ในปีที่ </w:t>
      </w:r>
      <w:r w:rsidR="00884009" w:rsidRPr="000F6B38">
        <w:rPr>
          <w:rFonts w:ascii="Angsana New" w:hAnsi="Angsana New"/>
          <w:spacing w:val="-2"/>
          <w:sz w:val="30"/>
          <w:szCs w:val="30"/>
        </w:rPr>
        <w:t xml:space="preserve">1 </w:t>
      </w:r>
      <w:r w:rsidR="00884009" w:rsidRPr="000F6B38">
        <w:rPr>
          <w:rFonts w:ascii="Angsana New" w:hAnsi="Angsana New"/>
          <w:spacing w:val="-2"/>
          <w:sz w:val="30"/>
          <w:szCs w:val="30"/>
          <w:cs/>
        </w:rPr>
        <w:t xml:space="preserve">- </w:t>
      </w:r>
      <w:r w:rsidR="00884009" w:rsidRPr="000F6B38">
        <w:rPr>
          <w:rFonts w:ascii="Angsana New" w:hAnsi="Angsana New"/>
          <w:spacing w:val="-2"/>
          <w:sz w:val="30"/>
          <w:szCs w:val="30"/>
        </w:rPr>
        <w:t xml:space="preserve">2 </w:t>
      </w:r>
      <w:r w:rsidR="00884009" w:rsidRPr="000F6B38">
        <w:rPr>
          <w:rFonts w:ascii="Angsana New" w:hAnsi="Angsana New"/>
          <w:spacing w:val="-2"/>
          <w:sz w:val="30"/>
          <w:szCs w:val="30"/>
          <w:cs/>
        </w:rPr>
        <w:t xml:space="preserve">และอัตราดอกเบี้ยร้อยละ </w:t>
      </w:r>
      <w:r w:rsidR="00884009" w:rsidRPr="000F6B38">
        <w:rPr>
          <w:rFonts w:ascii="Angsana New" w:hAnsi="Angsana New"/>
          <w:spacing w:val="-2"/>
          <w:sz w:val="30"/>
          <w:szCs w:val="30"/>
        </w:rPr>
        <w:t xml:space="preserve">MLR </w:t>
      </w:r>
      <w:r w:rsidR="00884009" w:rsidRPr="000F6B38">
        <w:rPr>
          <w:rFonts w:ascii="Angsana New" w:hAnsi="Angsana New"/>
          <w:spacing w:val="-2"/>
          <w:sz w:val="30"/>
          <w:szCs w:val="30"/>
          <w:cs/>
        </w:rPr>
        <w:t xml:space="preserve">ต่อปีตั้งแต่ปีที่ </w:t>
      </w:r>
      <w:r w:rsidR="00884009" w:rsidRPr="000F6B38">
        <w:rPr>
          <w:rFonts w:ascii="Angsana New" w:hAnsi="Angsana New"/>
          <w:spacing w:val="-2"/>
          <w:sz w:val="30"/>
          <w:szCs w:val="30"/>
        </w:rPr>
        <w:t>3</w:t>
      </w:r>
      <w:r w:rsidR="00884009" w:rsidRPr="000F6B38">
        <w:rPr>
          <w:rFonts w:ascii="Angsana New" w:hAnsi="Angsana New"/>
          <w:spacing w:val="-2"/>
          <w:sz w:val="30"/>
          <w:szCs w:val="30"/>
          <w:cs/>
        </w:rPr>
        <w:t xml:space="preserve"> เป็นต้นไป</w:t>
      </w:r>
      <w:r w:rsidR="006859DD" w:rsidRPr="000F6B38">
        <w:rPr>
          <w:rFonts w:ascii="Angsana New" w:hAnsi="Angsana New"/>
          <w:spacing w:val="-2"/>
          <w:sz w:val="30"/>
          <w:szCs w:val="30"/>
          <w:cs/>
        </w:rPr>
        <w:t xml:space="preserve"> และมีระยะเวลาการชำระคืนภายใน </w:t>
      </w:r>
      <w:r w:rsidR="006859DD" w:rsidRPr="000F6B38">
        <w:rPr>
          <w:rFonts w:ascii="Angsana New" w:hAnsi="Angsana New"/>
          <w:spacing w:val="-2"/>
          <w:sz w:val="30"/>
          <w:szCs w:val="30"/>
        </w:rPr>
        <w:t xml:space="preserve">4 </w:t>
      </w:r>
      <w:r w:rsidR="006859DD" w:rsidRPr="000F6B38">
        <w:rPr>
          <w:rFonts w:ascii="Angsana New" w:hAnsi="Angsana New"/>
          <w:spacing w:val="-2"/>
          <w:sz w:val="30"/>
          <w:szCs w:val="30"/>
          <w:cs/>
        </w:rPr>
        <w:t xml:space="preserve">ปี </w:t>
      </w:r>
      <w:r w:rsidR="003E4F12" w:rsidRPr="000F6B38">
        <w:rPr>
          <w:rFonts w:asciiTheme="majorBidi" w:hAnsiTheme="majorBidi" w:cstheme="majorBidi"/>
          <w:spacing w:val="-2"/>
          <w:sz w:val="30"/>
          <w:szCs w:val="30"/>
          <w:cs/>
        </w:rPr>
        <w:t>โดยกำหนดให้มีการชำระคืนเป็นรายเดือน และ</w:t>
      </w:r>
      <w:r w:rsidR="003E4F12" w:rsidRPr="000F6B38">
        <w:rPr>
          <w:rFonts w:ascii="Angsana New" w:hAnsi="Angsana New"/>
          <w:spacing w:val="-2"/>
          <w:sz w:val="30"/>
          <w:szCs w:val="30"/>
          <w:cs/>
        </w:rPr>
        <w:t xml:space="preserve">เริ่มจ่ายงวดแรกเมื่อวันที่ </w:t>
      </w:r>
      <w:r w:rsidR="006859DD" w:rsidRPr="000F6B38">
        <w:rPr>
          <w:rFonts w:ascii="Angsana New" w:hAnsi="Angsana New"/>
          <w:spacing w:val="-2"/>
          <w:sz w:val="30"/>
          <w:szCs w:val="30"/>
        </w:rPr>
        <w:t>2</w:t>
      </w:r>
      <w:r w:rsidR="003E4F12" w:rsidRPr="000F6B3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859DD" w:rsidRPr="000F6B38">
        <w:rPr>
          <w:rFonts w:ascii="Angsana New" w:hAnsi="Angsana New"/>
          <w:spacing w:val="-2"/>
          <w:sz w:val="30"/>
          <w:szCs w:val="30"/>
          <w:cs/>
        </w:rPr>
        <w:t>พฤษภาคม</w:t>
      </w:r>
      <w:r w:rsidR="003E4F12" w:rsidRPr="000F6B3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E4F12" w:rsidRPr="000F6B38">
        <w:rPr>
          <w:rFonts w:ascii="Angsana New" w:hAnsi="Angsana New"/>
          <w:spacing w:val="-2"/>
          <w:sz w:val="30"/>
          <w:szCs w:val="30"/>
        </w:rPr>
        <w:t>256</w:t>
      </w:r>
      <w:r w:rsidR="006859DD" w:rsidRPr="000F6B38">
        <w:rPr>
          <w:rFonts w:ascii="Angsana New" w:hAnsi="Angsana New"/>
          <w:spacing w:val="-2"/>
          <w:sz w:val="30"/>
          <w:szCs w:val="30"/>
        </w:rPr>
        <w:t>4</w:t>
      </w:r>
    </w:p>
    <w:p w14:paraId="64691C08" w14:textId="77777777" w:rsidR="006A4E83" w:rsidRDefault="006A4E83" w:rsidP="00816B7A">
      <w:pPr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5CF006DF" w14:textId="194E3A84" w:rsidR="006A4E83" w:rsidRPr="009C2834" w:rsidRDefault="00DB75AF" w:rsidP="006A4E83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เมื่อ</w:t>
      </w:r>
      <w:r w:rsidR="006A4E83" w:rsidRPr="009F0634">
        <w:rPr>
          <w:rFonts w:ascii="Angsana New" w:hAnsi="Angsana New"/>
          <w:sz w:val="30"/>
          <w:szCs w:val="30"/>
          <w:cs/>
        </w:rPr>
        <w:t xml:space="preserve">วันที่ </w:t>
      </w:r>
      <w:r w:rsidR="00B5650C">
        <w:rPr>
          <w:rFonts w:ascii="Angsana New" w:hAnsi="Angsana New"/>
          <w:sz w:val="30"/>
          <w:szCs w:val="30"/>
        </w:rPr>
        <w:t>26</w:t>
      </w:r>
      <w:r w:rsidR="006A4E83" w:rsidRPr="009F0634">
        <w:rPr>
          <w:rFonts w:ascii="Angsana New" w:hAnsi="Angsana New"/>
          <w:sz w:val="30"/>
          <w:szCs w:val="30"/>
          <w:cs/>
        </w:rPr>
        <w:t xml:space="preserve"> </w:t>
      </w:r>
      <w:r w:rsidR="006A4E83" w:rsidRPr="009F0634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6A4E83" w:rsidRPr="009F0634">
        <w:rPr>
          <w:rFonts w:ascii="Angsana New" w:hAnsi="Angsana New"/>
          <w:sz w:val="30"/>
          <w:szCs w:val="30"/>
        </w:rPr>
        <w:t xml:space="preserve">2564 </w:t>
      </w:r>
      <w:r w:rsidR="006A4E83" w:rsidRPr="009F0634">
        <w:rPr>
          <w:rFonts w:ascii="Angsana New" w:hAnsi="Angsana New"/>
          <w:sz w:val="30"/>
          <w:szCs w:val="30"/>
          <w:cs/>
        </w:rPr>
        <w:t xml:space="preserve">บริษัททำสัญญากู้ยืมเงินเพิ่มเติมจากสถาบันการเงินในประเทศแห่งหนึ่งด้วยวงเงินจำนวน </w:t>
      </w:r>
      <w:r w:rsidR="006A4E83" w:rsidRPr="009F0634">
        <w:rPr>
          <w:rFonts w:ascii="Angsana New" w:hAnsi="Angsana New"/>
          <w:sz w:val="30"/>
          <w:szCs w:val="30"/>
        </w:rPr>
        <w:br/>
        <w:t xml:space="preserve">40 </w:t>
      </w:r>
      <w:r w:rsidR="006A4E83" w:rsidRPr="009F0634">
        <w:rPr>
          <w:rFonts w:ascii="Angsana New" w:hAnsi="Angsana New"/>
          <w:sz w:val="30"/>
          <w:szCs w:val="30"/>
          <w:cs/>
        </w:rPr>
        <w:t>ล้านบาท เป็นเงินกู้ยืมที่ค้ำประกันโดย</w:t>
      </w:r>
      <w:r w:rsidR="002B194F">
        <w:rPr>
          <w:rFonts w:ascii="Angsana New" w:hAnsi="Angsana New" w:hint="cs"/>
          <w:sz w:val="30"/>
          <w:szCs w:val="30"/>
          <w:cs/>
        </w:rPr>
        <w:t>กรรมการของบริษัท และบรรษัทประกันสินเชื่ออุตสาหกรรมขนาดย่อม</w:t>
      </w:r>
      <w:r w:rsidR="006A4E83" w:rsidRPr="009F0634">
        <w:rPr>
          <w:rFonts w:ascii="Angsana New" w:hAnsi="Angsana New"/>
          <w:sz w:val="30"/>
          <w:szCs w:val="30"/>
          <w:cs/>
        </w:rPr>
        <w:t xml:space="preserve"> </w:t>
      </w:r>
      <w:r w:rsidR="006A4E83" w:rsidRPr="000F6B38">
        <w:rPr>
          <w:rFonts w:ascii="Angsana New" w:hAnsi="Angsana New" w:hint="cs"/>
          <w:spacing w:val="4"/>
          <w:sz w:val="30"/>
          <w:szCs w:val="30"/>
          <w:cs/>
        </w:rPr>
        <w:t xml:space="preserve">เงินกู้ยืมมีอัตราดอกเบี้ยร้อยละ </w:t>
      </w:r>
      <w:r w:rsidR="006A4E83" w:rsidRPr="000F6B38">
        <w:rPr>
          <w:rFonts w:ascii="Angsana New" w:hAnsi="Angsana New"/>
          <w:spacing w:val="4"/>
          <w:sz w:val="30"/>
          <w:szCs w:val="30"/>
        </w:rPr>
        <w:t xml:space="preserve">2 </w:t>
      </w:r>
      <w:r w:rsidR="006A4E83" w:rsidRPr="000F6B38">
        <w:rPr>
          <w:rFonts w:ascii="Angsana New" w:hAnsi="Angsana New" w:hint="cs"/>
          <w:spacing w:val="4"/>
          <w:sz w:val="30"/>
          <w:szCs w:val="30"/>
          <w:cs/>
        </w:rPr>
        <w:t>ต่อปี</w:t>
      </w:r>
      <w:r w:rsidR="006A4E83" w:rsidRPr="000F6B38">
        <w:rPr>
          <w:rFonts w:ascii="Angsana New" w:hAnsi="Angsana New"/>
          <w:spacing w:val="4"/>
          <w:sz w:val="30"/>
          <w:szCs w:val="30"/>
          <w:cs/>
        </w:rPr>
        <w:t xml:space="preserve">ในปีที่ </w:t>
      </w:r>
      <w:r w:rsidR="006A4E83" w:rsidRPr="000F6B38">
        <w:rPr>
          <w:rFonts w:ascii="Angsana New" w:hAnsi="Angsana New"/>
          <w:spacing w:val="4"/>
          <w:sz w:val="30"/>
          <w:szCs w:val="30"/>
        </w:rPr>
        <w:t xml:space="preserve">1 </w:t>
      </w:r>
      <w:r w:rsidR="006A4E83" w:rsidRPr="000F6B38">
        <w:rPr>
          <w:rFonts w:ascii="Angsana New" w:hAnsi="Angsana New"/>
          <w:spacing w:val="4"/>
          <w:sz w:val="30"/>
          <w:szCs w:val="30"/>
          <w:cs/>
        </w:rPr>
        <w:t xml:space="preserve">- </w:t>
      </w:r>
      <w:r w:rsidR="006A4E83" w:rsidRPr="000F6B38">
        <w:rPr>
          <w:rFonts w:ascii="Angsana New" w:hAnsi="Angsana New"/>
          <w:spacing w:val="4"/>
          <w:sz w:val="30"/>
          <w:szCs w:val="30"/>
        </w:rPr>
        <w:t xml:space="preserve">2 </w:t>
      </w:r>
      <w:r w:rsidR="006A4E83" w:rsidRPr="000F6B38">
        <w:rPr>
          <w:rFonts w:ascii="Angsana New" w:hAnsi="Angsana New"/>
          <w:spacing w:val="4"/>
          <w:sz w:val="30"/>
          <w:szCs w:val="30"/>
          <w:cs/>
        </w:rPr>
        <w:t xml:space="preserve">และอัตราดอกเบี้ยร้อยละ </w:t>
      </w:r>
      <w:r w:rsidR="006A4E83" w:rsidRPr="000F6B38">
        <w:rPr>
          <w:rFonts w:ascii="Angsana New" w:hAnsi="Angsana New"/>
          <w:spacing w:val="4"/>
          <w:sz w:val="30"/>
          <w:szCs w:val="30"/>
        </w:rPr>
        <w:t>5</w:t>
      </w:r>
      <w:r w:rsidR="006A4E83" w:rsidRPr="000F6B38">
        <w:rPr>
          <w:rFonts w:ascii="Angsana New" w:hAnsi="Angsana New"/>
          <w:spacing w:val="4"/>
          <w:sz w:val="30"/>
          <w:szCs w:val="30"/>
          <w:cs/>
        </w:rPr>
        <w:t>.</w:t>
      </w:r>
      <w:r w:rsidR="006A4E83" w:rsidRPr="000F6B38">
        <w:rPr>
          <w:rFonts w:ascii="Angsana New" w:hAnsi="Angsana New"/>
          <w:spacing w:val="4"/>
          <w:sz w:val="30"/>
          <w:szCs w:val="30"/>
        </w:rPr>
        <w:t xml:space="preserve">25 </w:t>
      </w:r>
      <w:r w:rsidR="006A4E83" w:rsidRPr="000F6B38">
        <w:rPr>
          <w:rFonts w:ascii="Angsana New" w:hAnsi="Angsana New"/>
          <w:spacing w:val="4"/>
          <w:sz w:val="30"/>
          <w:szCs w:val="30"/>
          <w:cs/>
        </w:rPr>
        <w:t xml:space="preserve">ต่อปีตั้งแต่ปีที่ </w:t>
      </w:r>
      <w:r w:rsidR="006A4E83" w:rsidRPr="000F6B38">
        <w:rPr>
          <w:rFonts w:ascii="Angsana New" w:hAnsi="Angsana New"/>
          <w:spacing w:val="4"/>
          <w:sz w:val="30"/>
          <w:szCs w:val="30"/>
        </w:rPr>
        <w:t>3</w:t>
      </w:r>
      <w:r w:rsidR="006A4E83" w:rsidRPr="000F6B38">
        <w:rPr>
          <w:rFonts w:ascii="Angsana New" w:hAnsi="Angsana New"/>
          <w:spacing w:val="4"/>
          <w:sz w:val="30"/>
          <w:szCs w:val="30"/>
          <w:cs/>
        </w:rPr>
        <w:t xml:space="preserve"> เป็นต้นไป และมีระยะเวลาการชำระคืนภายใน </w:t>
      </w:r>
      <w:r w:rsidR="006A4E83" w:rsidRPr="000F6B38">
        <w:rPr>
          <w:rFonts w:ascii="Angsana New" w:hAnsi="Angsana New"/>
          <w:spacing w:val="4"/>
          <w:sz w:val="30"/>
          <w:szCs w:val="30"/>
        </w:rPr>
        <w:t xml:space="preserve">5 </w:t>
      </w:r>
      <w:r w:rsidR="006A4E83" w:rsidRPr="000F6B38">
        <w:rPr>
          <w:rFonts w:ascii="Angsana New" w:hAnsi="Angsana New"/>
          <w:spacing w:val="4"/>
          <w:sz w:val="30"/>
          <w:szCs w:val="30"/>
          <w:cs/>
        </w:rPr>
        <w:t xml:space="preserve">ปี </w:t>
      </w:r>
      <w:r w:rsidR="006A4E83" w:rsidRPr="000F6B38">
        <w:rPr>
          <w:rFonts w:asciiTheme="majorBidi" w:hAnsiTheme="majorBidi" w:cstheme="majorBidi"/>
          <w:spacing w:val="4"/>
          <w:sz w:val="30"/>
          <w:szCs w:val="30"/>
          <w:cs/>
        </w:rPr>
        <w:t>โดยกำหนดให้มีการชำระคืนเป็นรายเดือน และ</w:t>
      </w:r>
      <w:r w:rsidR="006A4E83" w:rsidRPr="000F6B38">
        <w:rPr>
          <w:rFonts w:ascii="Angsana New" w:hAnsi="Angsana New"/>
          <w:spacing w:val="4"/>
          <w:sz w:val="30"/>
          <w:szCs w:val="30"/>
          <w:cs/>
        </w:rPr>
        <w:t xml:space="preserve">เริ่มจ่ายงวดแรกเมื่อวันที่ </w:t>
      </w:r>
      <w:r w:rsidR="006A4E83" w:rsidRPr="000F6B38">
        <w:rPr>
          <w:rFonts w:ascii="Angsana New" w:hAnsi="Angsana New"/>
          <w:spacing w:val="4"/>
          <w:sz w:val="30"/>
          <w:szCs w:val="30"/>
        </w:rPr>
        <w:t xml:space="preserve">1 </w:t>
      </w:r>
      <w:r w:rsidR="003D65CA" w:rsidRPr="000F6B38">
        <w:rPr>
          <w:rFonts w:ascii="Angsana New" w:hAnsi="Angsana New" w:hint="cs"/>
          <w:spacing w:val="4"/>
          <w:sz w:val="30"/>
          <w:szCs w:val="30"/>
          <w:cs/>
        </w:rPr>
        <w:t>พฤษภาคม</w:t>
      </w:r>
      <w:r w:rsidR="006A4E83" w:rsidRPr="000F6B38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6A4E83" w:rsidRPr="000F6B38">
        <w:rPr>
          <w:rFonts w:ascii="Angsana New" w:hAnsi="Angsana New"/>
          <w:spacing w:val="4"/>
          <w:sz w:val="30"/>
          <w:szCs w:val="30"/>
        </w:rPr>
        <w:t>2565</w:t>
      </w:r>
    </w:p>
    <w:p w14:paraId="3BC057AB" w14:textId="77777777" w:rsidR="006A4E83" w:rsidRPr="006A4E83" w:rsidRDefault="006A4E83" w:rsidP="00816B7A">
      <w:pPr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25D2058F" w14:textId="77777777" w:rsidR="003354E2" w:rsidRPr="00114BE3" w:rsidRDefault="003354E2" w:rsidP="00114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4"/>
          <w:szCs w:val="4"/>
          <w:highlight w:val="yellow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170"/>
        <w:gridCol w:w="1260"/>
        <w:gridCol w:w="270"/>
        <w:gridCol w:w="1260"/>
      </w:tblGrid>
      <w:tr w:rsidR="00F530C2" w:rsidRPr="00202AEB" w14:paraId="4EC3E90E" w14:textId="77777777" w:rsidTr="00F530C2">
        <w:trPr>
          <w:trHeight w:val="308"/>
        </w:trPr>
        <w:tc>
          <w:tcPr>
            <w:tcW w:w="5310" w:type="dxa"/>
          </w:tcPr>
          <w:p w14:paraId="4C1DAB9F" w14:textId="77777777" w:rsidR="00F530C2" w:rsidRPr="007417D4" w:rsidRDefault="00F530C2" w:rsidP="00F530C2">
            <w:pPr>
              <w:pStyle w:val="BodyText"/>
              <w:spacing w:after="0" w:line="120" w:lineRule="atLeast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7417D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052C06CF" w14:textId="3BA8B34B" w:rsidR="00F530C2" w:rsidRPr="00202AEB" w:rsidRDefault="00F530C2" w:rsidP="007417D4">
            <w:pPr>
              <w:pStyle w:val="BodyText"/>
              <w:spacing w:after="0" w:line="120" w:lineRule="atLeast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 w:rsidRPr="007417D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64E5E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7417D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649B9E44" w14:textId="77777777" w:rsidR="00F530C2" w:rsidRDefault="00F530C2" w:rsidP="003354E2">
            <w:pPr>
              <w:spacing w:line="12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  <w:p w14:paraId="784E7C22" w14:textId="2496114A" w:rsidR="00F530C2" w:rsidRPr="00F530C2" w:rsidRDefault="00F530C2" w:rsidP="003354E2">
            <w:pPr>
              <w:spacing w:line="12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2B0D983" w14:textId="69DA5728" w:rsidR="00F530C2" w:rsidRDefault="00F530C2" w:rsidP="003354E2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050DEE19" w14:textId="51D27A76" w:rsidR="00F530C2" w:rsidRPr="00C95FC1" w:rsidRDefault="00F530C2" w:rsidP="00F530C2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95FC1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273DFB8" w14:textId="77777777" w:rsidR="00F530C2" w:rsidRPr="00C95FC1" w:rsidRDefault="00F530C2" w:rsidP="003354E2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5CC47BC" w14:textId="77777777" w:rsidR="00F530C2" w:rsidRDefault="00F530C2" w:rsidP="003354E2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325A56E2" w14:textId="2595257F" w:rsidR="00F530C2" w:rsidRPr="00C95FC1" w:rsidRDefault="00F530C2" w:rsidP="003354E2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95FC1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</w:tr>
      <w:tr w:rsidR="00F530C2" w:rsidRPr="00202AEB" w14:paraId="00F36ADE" w14:textId="77777777" w:rsidTr="00F530C2">
        <w:trPr>
          <w:trHeight w:val="335"/>
        </w:trPr>
        <w:tc>
          <w:tcPr>
            <w:tcW w:w="5310" w:type="dxa"/>
          </w:tcPr>
          <w:p w14:paraId="4CD09D78" w14:textId="77777777" w:rsidR="00F530C2" w:rsidRPr="00202AEB" w:rsidRDefault="00F530C2" w:rsidP="003354E2">
            <w:pPr>
              <w:pStyle w:val="BodyText"/>
              <w:spacing w:after="0" w:line="120" w:lineRule="atLeast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right w:val="nil"/>
            </w:tcBorders>
          </w:tcPr>
          <w:p w14:paraId="0BA9AAC0" w14:textId="77777777" w:rsidR="00F530C2" w:rsidRPr="00C95FC1" w:rsidRDefault="00F530C2" w:rsidP="003354E2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left w:val="nil"/>
            </w:tcBorders>
          </w:tcPr>
          <w:p w14:paraId="7A35E732" w14:textId="75FD260D" w:rsidR="00F530C2" w:rsidRPr="00C95FC1" w:rsidRDefault="00F530C2" w:rsidP="003354E2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95FC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</w:tr>
      <w:tr w:rsidR="006A4E83" w:rsidRPr="00202AEB" w14:paraId="69A12D39" w14:textId="77777777" w:rsidTr="00F530C2">
        <w:tc>
          <w:tcPr>
            <w:tcW w:w="5310" w:type="dxa"/>
          </w:tcPr>
          <w:p w14:paraId="04FC847E" w14:textId="77777777" w:rsidR="006A4E83" w:rsidRPr="00202AEB" w:rsidRDefault="006A4E83" w:rsidP="006A4E83">
            <w:pPr>
              <w:tabs>
                <w:tab w:val="left" w:pos="360"/>
              </w:tabs>
              <w:spacing w:line="120" w:lineRule="atLeas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912FF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สถาบันการเงินที่มีข้อจำกัดในการใช้</w:t>
            </w:r>
          </w:p>
        </w:tc>
        <w:tc>
          <w:tcPr>
            <w:tcW w:w="1170" w:type="dxa"/>
          </w:tcPr>
          <w:p w14:paraId="61F77030" w14:textId="77777777" w:rsidR="006A4E83" w:rsidRPr="00B5598C" w:rsidRDefault="006A4E83" w:rsidP="006A4E8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66738487" w14:textId="3FA681F0" w:rsidR="006A4E83" w:rsidRPr="00B5598C" w:rsidRDefault="006A4E83" w:rsidP="006A4E8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51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8,000,000</w:t>
            </w:r>
          </w:p>
        </w:tc>
        <w:tc>
          <w:tcPr>
            <w:tcW w:w="270" w:type="dxa"/>
          </w:tcPr>
          <w:p w14:paraId="78B01611" w14:textId="77777777" w:rsidR="006A4E83" w:rsidRPr="00B80668" w:rsidRDefault="006A4E83" w:rsidP="006A4E8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164B8104" w14:textId="683EA106" w:rsidR="006A4E83" w:rsidRPr="00114BE3" w:rsidRDefault="006A4E83" w:rsidP="006A4E83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146"/>
              <w:rPr>
                <w:rFonts w:ascii="Angsana New" w:hAnsi="Angsana New" w:cs="Angsana New"/>
                <w:sz w:val="30"/>
                <w:szCs w:val="30"/>
              </w:rPr>
            </w:pPr>
            <w:r w:rsidRPr="00B5598C">
              <w:rPr>
                <w:rFonts w:ascii="Angsana New" w:hAnsi="Angsana New" w:cs="Angsana New" w:hint="cs"/>
                <w:sz w:val="30"/>
                <w:szCs w:val="30"/>
              </w:rPr>
              <w:t>8,00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B5598C">
              <w:rPr>
                <w:rFonts w:ascii="Angsana New" w:hAnsi="Angsana New" w:cs="Angsana New" w:hint="cs"/>
                <w:sz w:val="30"/>
                <w:szCs w:val="30"/>
              </w:rPr>
              <w:t>,9</w:t>
            </w:r>
            <w:r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</w:tr>
      <w:tr w:rsidR="006A4E83" w:rsidRPr="00202AEB" w14:paraId="429D0CC3" w14:textId="77777777" w:rsidTr="00F530C2">
        <w:tc>
          <w:tcPr>
            <w:tcW w:w="5310" w:type="dxa"/>
          </w:tcPr>
          <w:p w14:paraId="0675447F" w14:textId="79DECAC0" w:rsidR="006A4E83" w:rsidRPr="00B80668" w:rsidRDefault="006A4E83" w:rsidP="006A4E83">
            <w:pPr>
              <w:tabs>
                <w:tab w:val="left" w:pos="360"/>
              </w:tabs>
              <w:spacing w:line="12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80668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อาคารและอุปกรณ์</w:t>
            </w:r>
          </w:p>
        </w:tc>
        <w:tc>
          <w:tcPr>
            <w:tcW w:w="1170" w:type="dxa"/>
          </w:tcPr>
          <w:p w14:paraId="17FD762B" w14:textId="77777777" w:rsidR="006A4E83" w:rsidRPr="00B80668" w:rsidRDefault="006A4E83" w:rsidP="006A4E8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5BD161F9" w14:textId="71D3BD29" w:rsidR="006A4E83" w:rsidRPr="00B80668" w:rsidRDefault="006A4E83" w:rsidP="006A4E8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51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145,891,928</w:t>
            </w:r>
          </w:p>
        </w:tc>
        <w:tc>
          <w:tcPr>
            <w:tcW w:w="270" w:type="dxa"/>
          </w:tcPr>
          <w:p w14:paraId="0AA8833F" w14:textId="77777777" w:rsidR="006A4E83" w:rsidRPr="00B80668" w:rsidRDefault="006A4E83" w:rsidP="006A4E8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DBFD00A" w14:textId="30FFBEAF" w:rsidR="006A4E83" w:rsidRPr="00B80668" w:rsidRDefault="006A4E83" w:rsidP="006A4E83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155</w:t>
            </w:r>
            <w:r>
              <w:rPr>
                <w:rFonts w:ascii="Angsana New" w:hAnsi="Angsana New" w:cs="Angsana New"/>
                <w:sz w:val="30"/>
                <w:szCs w:val="30"/>
              </w:rPr>
              <w:t>,608,847</w:t>
            </w:r>
          </w:p>
        </w:tc>
      </w:tr>
      <w:tr w:rsidR="006A4E83" w:rsidRPr="00BA54B5" w14:paraId="222B4725" w14:textId="77777777" w:rsidTr="00B85FF2">
        <w:tc>
          <w:tcPr>
            <w:tcW w:w="5310" w:type="dxa"/>
            <w:shd w:val="clear" w:color="auto" w:fill="auto"/>
          </w:tcPr>
          <w:p w14:paraId="5B54433A" w14:textId="43BA3E71" w:rsidR="006A4E83" w:rsidRPr="00B80668" w:rsidRDefault="006A4E83" w:rsidP="006A4E83">
            <w:pPr>
              <w:spacing w:line="12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06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BB08494" w14:textId="77777777" w:rsidR="006A4E83" w:rsidRPr="00B80668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A3F757" w14:textId="630CBA17" w:rsidR="006A4E83" w:rsidRPr="00B80668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51EF">
              <w:rPr>
                <w:rFonts w:ascii="Angsana New" w:hAnsi="Angsana New"/>
                <w:b/>
                <w:bCs/>
                <w:sz w:val="30"/>
                <w:szCs w:val="30"/>
              </w:rPr>
              <w:t>153,891,928</w:t>
            </w:r>
          </w:p>
        </w:tc>
        <w:tc>
          <w:tcPr>
            <w:tcW w:w="270" w:type="dxa"/>
            <w:shd w:val="clear" w:color="auto" w:fill="auto"/>
          </w:tcPr>
          <w:p w14:paraId="0F549455" w14:textId="77777777" w:rsidR="006A4E83" w:rsidRPr="00B80668" w:rsidRDefault="006A4E83" w:rsidP="006A4E83">
            <w:pPr>
              <w:tabs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CB3E8C" w14:textId="4E94B04B" w:rsidR="006A4E83" w:rsidRPr="00B80668" w:rsidRDefault="006A4E83" w:rsidP="006A4E83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163,610,838</w:t>
            </w:r>
          </w:p>
        </w:tc>
      </w:tr>
    </w:tbl>
    <w:p w14:paraId="430333BD" w14:textId="77777777" w:rsidR="00F530C2" w:rsidRPr="00114BE3" w:rsidRDefault="00F530C2" w:rsidP="00F530C2">
      <w:pPr>
        <w:ind w:right="-432"/>
        <w:jc w:val="thaiDistribute"/>
        <w:rPr>
          <w:rFonts w:ascii="Angsana New" w:hAnsi="Angsana New"/>
          <w:sz w:val="30"/>
          <w:szCs w:val="30"/>
        </w:rPr>
      </w:pPr>
    </w:p>
    <w:p w14:paraId="612E20AF" w14:textId="1E7FB275" w:rsidR="009E489E" w:rsidRDefault="007834E1" w:rsidP="005C1D35">
      <w:pPr>
        <w:ind w:left="540" w:right="-1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72972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A72972">
        <w:rPr>
          <w:rFonts w:asciiTheme="majorBidi" w:hAnsiTheme="majorBidi" w:cstheme="majorBidi"/>
          <w:sz w:val="30"/>
          <w:szCs w:val="30"/>
        </w:rPr>
        <w:t xml:space="preserve"> 31 </w:t>
      </w:r>
      <w:r w:rsidRPr="00A7297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72972">
        <w:rPr>
          <w:rFonts w:asciiTheme="majorBidi" w:hAnsiTheme="majorBidi" w:cstheme="majorBidi"/>
          <w:sz w:val="30"/>
          <w:szCs w:val="30"/>
        </w:rPr>
        <w:t>256</w:t>
      </w:r>
      <w:r w:rsidR="009E489E" w:rsidRPr="00A72972">
        <w:rPr>
          <w:rFonts w:asciiTheme="majorBidi" w:hAnsiTheme="majorBidi" w:cstheme="majorBidi"/>
          <w:sz w:val="30"/>
          <w:szCs w:val="30"/>
        </w:rPr>
        <w:t>4</w:t>
      </w:r>
      <w:r w:rsidRPr="00A72972">
        <w:rPr>
          <w:rFonts w:asciiTheme="majorBidi" w:hAnsiTheme="majorBidi"/>
          <w:sz w:val="30"/>
          <w:szCs w:val="30"/>
          <w:cs/>
        </w:rPr>
        <w:t xml:space="preserve"> </w:t>
      </w:r>
      <w:r w:rsidRPr="00A72972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="00DF7C50" w:rsidRPr="00A72972">
        <w:rPr>
          <w:rFonts w:asciiTheme="majorBidi" w:hAnsiTheme="majorBidi"/>
          <w:sz w:val="30"/>
          <w:szCs w:val="30"/>
          <w:cs/>
        </w:rPr>
        <w:t xml:space="preserve"> </w:t>
      </w:r>
      <w:r w:rsidR="00B5650C" w:rsidRPr="00A72972">
        <w:rPr>
          <w:rFonts w:asciiTheme="majorBidi" w:hAnsiTheme="majorBidi" w:cstheme="majorBidi"/>
          <w:sz w:val="30"/>
          <w:szCs w:val="30"/>
        </w:rPr>
        <w:t>180</w:t>
      </w:r>
      <w:r w:rsidR="00B5650C" w:rsidRPr="00A72972">
        <w:rPr>
          <w:rFonts w:asciiTheme="majorBidi" w:hAnsiTheme="majorBidi"/>
          <w:sz w:val="30"/>
          <w:szCs w:val="30"/>
          <w:cs/>
        </w:rPr>
        <w:t>.</w:t>
      </w:r>
      <w:r w:rsidR="00B5650C" w:rsidRPr="00A72972">
        <w:rPr>
          <w:rFonts w:asciiTheme="majorBidi" w:hAnsiTheme="majorBidi" w:cstheme="majorBidi"/>
          <w:sz w:val="30"/>
          <w:szCs w:val="30"/>
        </w:rPr>
        <w:t>22</w:t>
      </w:r>
      <w:r w:rsidRPr="00A72972">
        <w:rPr>
          <w:rFonts w:asciiTheme="majorBidi" w:hAnsiTheme="majorBidi"/>
          <w:sz w:val="30"/>
          <w:szCs w:val="30"/>
          <w:cs/>
        </w:rPr>
        <w:t xml:space="preserve"> </w:t>
      </w:r>
      <w:r w:rsidRPr="00A7297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A7297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72972">
        <w:rPr>
          <w:rFonts w:asciiTheme="majorBidi" w:hAnsiTheme="majorBidi"/>
          <w:i/>
          <w:iCs/>
          <w:sz w:val="30"/>
          <w:szCs w:val="30"/>
          <w:cs/>
        </w:rPr>
        <w:t>(</w:t>
      </w:r>
      <w:r w:rsidR="00AC0571" w:rsidRPr="00A7297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E489E" w:rsidRPr="00A72972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A72972">
        <w:rPr>
          <w:rFonts w:asciiTheme="majorBidi" w:hAnsiTheme="majorBidi"/>
          <w:i/>
          <w:iCs/>
          <w:sz w:val="30"/>
          <w:szCs w:val="30"/>
          <w:cs/>
        </w:rPr>
        <w:t>:</w:t>
      </w:r>
      <w:r w:rsidR="003B3712" w:rsidRPr="00A7297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9E489E" w:rsidRPr="00A72972">
        <w:rPr>
          <w:rFonts w:asciiTheme="majorBidi" w:hAnsiTheme="majorBidi" w:cstheme="majorBidi"/>
          <w:i/>
          <w:iCs/>
          <w:sz w:val="30"/>
          <w:szCs w:val="30"/>
        </w:rPr>
        <w:t>147</w:t>
      </w:r>
      <w:r w:rsidR="009E489E" w:rsidRPr="00A72972">
        <w:rPr>
          <w:rFonts w:asciiTheme="majorBidi" w:hAnsiTheme="majorBidi"/>
          <w:i/>
          <w:iCs/>
          <w:sz w:val="30"/>
          <w:szCs w:val="30"/>
          <w:cs/>
        </w:rPr>
        <w:t>.</w:t>
      </w:r>
      <w:r w:rsidR="009E489E" w:rsidRPr="00A72972">
        <w:rPr>
          <w:rFonts w:asciiTheme="majorBidi" w:hAnsiTheme="majorBidi" w:cstheme="majorBidi"/>
          <w:i/>
          <w:iCs/>
          <w:sz w:val="30"/>
          <w:szCs w:val="30"/>
        </w:rPr>
        <w:t>20</w:t>
      </w:r>
      <w:r w:rsidR="003B3712" w:rsidRPr="00A7297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A7297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A72972">
        <w:rPr>
          <w:rFonts w:asciiTheme="majorBidi" w:hAnsiTheme="majorBidi"/>
          <w:i/>
          <w:iCs/>
          <w:sz w:val="30"/>
          <w:szCs w:val="30"/>
          <w:cs/>
        </w:rPr>
        <w:t>)</w:t>
      </w:r>
    </w:p>
    <w:p w14:paraId="23EE00A8" w14:textId="61FD7A77" w:rsidR="00A72972" w:rsidRDefault="00A72972" w:rsidP="005C1D35">
      <w:pPr>
        <w:ind w:left="540" w:right="-1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E2B9ECB" w14:textId="77777777" w:rsidR="0043518A" w:rsidRDefault="0043518A" w:rsidP="0043518A">
      <w:pPr>
        <w:pStyle w:val="Heading9"/>
        <w:numPr>
          <w:ilvl w:val="0"/>
          <w:numId w:val="26"/>
        </w:numPr>
        <w:ind w:left="540" w:hanging="540"/>
        <w:rPr>
          <w:rFonts w:asciiTheme="majorBidi" w:hAnsiTheme="majorBidi" w:cs="Angsana New"/>
          <w:cs/>
          <w:lang w:val="th-TH"/>
        </w:rPr>
      </w:pPr>
      <w:r>
        <w:rPr>
          <w:rFonts w:asciiTheme="majorBidi" w:hAnsiTheme="majorBidi" w:cstheme="majorBidi" w:hint="cs"/>
          <w:cs/>
          <w:lang w:val="th-TH"/>
        </w:rPr>
        <w:lastRenderedPageBreak/>
        <w:t>เจ้าหนี้หมุนเวียนอื่น</w:t>
      </w:r>
    </w:p>
    <w:p w14:paraId="1A77B448" w14:textId="77777777" w:rsidR="0043518A" w:rsidRPr="00371921" w:rsidRDefault="0043518A" w:rsidP="0043518A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98"/>
        <w:gridCol w:w="1010"/>
        <w:gridCol w:w="1287"/>
        <w:gridCol w:w="241"/>
        <w:gridCol w:w="40"/>
        <w:gridCol w:w="1204"/>
      </w:tblGrid>
      <w:tr w:rsidR="0043518A" w:rsidRPr="00D631C1" w14:paraId="3E409F20" w14:textId="77777777" w:rsidTr="008B1CDA">
        <w:tc>
          <w:tcPr>
            <w:tcW w:w="2940" w:type="pct"/>
          </w:tcPr>
          <w:p w14:paraId="7D4BDC3C" w14:textId="77777777" w:rsidR="0043518A" w:rsidRPr="00D631C1" w:rsidRDefault="0043518A" w:rsidP="008B1CDA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</w:tcPr>
          <w:p w14:paraId="624CDED5" w14:textId="77777777" w:rsidR="0043518A" w:rsidRPr="00D631C1" w:rsidRDefault="0043518A" w:rsidP="008B1CD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1" w:type="pct"/>
          </w:tcPr>
          <w:p w14:paraId="3A0D8718" w14:textId="77777777" w:rsidR="0043518A" w:rsidRPr="00D631C1" w:rsidRDefault="0043518A" w:rsidP="008B1CDA">
            <w:pPr>
              <w:pStyle w:val="a"/>
              <w:tabs>
                <w:tab w:val="clear" w:pos="1080"/>
              </w:tabs>
              <w:ind w:left="-106" w:right="-46"/>
              <w:jc w:val="center"/>
              <w:rPr>
                <w:rFonts w:ascii="Angsana New" w:hAnsi="Angsana New" w:cs="Angsana New"/>
                <w:lang w:val="en-US"/>
              </w:rPr>
            </w:pPr>
            <w:r w:rsidRPr="00D631C1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53" w:type="pct"/>
            <w:gridSpan w:val="2"/>
          </w:tcPr>
          <w:p w14:paraId="340464E8" w14:textId="77777777" w:rsidR="0043518A" w:rsidRPr="00D631C1" w:rsidRDefault="0043518A" w:rsidP="008B1CDA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56" w:type="pct"/>
          </w:tcPr>
          <w:p w14:paraId="279FF32C" w14:textId="77777777" w:rsidR="0043518A" w:rsidRPr="00D631C1" w:rsidRDefault="0043518A" w:rsidP="008B1CDA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="Angsana New" w:hAnsi="Angsana New" w:cs="Angsana New"/>
                <w:lang w:val="en-US"/>
              </w:rPr>
            </w:pPr>
            <w:r w:rsidRPr="00D631C1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43518A" w:rsidRPr="00D631C1" w14:paraId="67E78864" w14:textId="77777777" w:rsidTr="008B1CDA">
        <w:tblPrEx>
          <w:tblBorders>
            <w:top w:val="single" w:sz="4" w:space="0" w:color="auto"/>
          </w:tblBorders>
        </w:tblPrEx>
        <w:tc>
          <w:tcPr>
            <w:tcW w:w="2940" w:type="pct"/>
          </w:tcPr>
          <w:p w14:paraId="502554AF" w14:textId="77777777" w:rsidR="0043518A" w:rsidRPr="00D631C1" w:rsidRDefault="0043518A" w:rsidP="008B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50" w:type="pct"/>
            <w:shd w:val="clear" w:color="auto" w:fill="auto"/>
          </w:tcPr>
          <w:p w14:paraId="432E910B" w14:textId="77777777" w:rsidR="0043518A" w:rsidRPr="00D631C1" w:rsidRDefault="0043518A" w:rsidP="008B1CD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pct"/>
            <w:gridSpan w:val="4"/>
          </w:tcPr>
          <w:p w14:paraId="6C7F3A2C" w14:textId="77777777" w:rsidR="0043518A" w:rsidRPr="00D631C1" w:rsidRDefault="0043518A" w:rsidP="008B1C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3"/>
              </w:tabs>
              <w:spacing w:after="0" w:line="240" w:lineRule="auto"/>
              <w:ind w:left="-108" w:right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31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43518A" w:rsidRPr="00D631C1" w14:paraId="441BA005" w14:textId="77777777" w:rsidTr="008B1CDA">
        <w:tblPrEx>
          <w:tblBorders>
            <w:top w:val="single" w:sz="4" w:space="0" w:color="auto"/>
          </w:tblBorders>
        </w:tblPrEx>
        <w:tc>
          <w:tcPr>
            <w:tcW w:w="2940" w:type="pct"/>
            <w:tcBorders>
              <w:top w:val="nil"/>
            </w:tcBorders>
          </w:tcPr>
          <w:p w14:paraId="68D84F06" w14:textId="4458EE7F" w:rsidR="0043518A" w:rsidRPr="00D631C1" w:rsidRDefault="0043518A" w:rsidP="008B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550" w:type="pct"/>
            <w:tcBorders>
              <w:top w:val="nil"/>
            </w:tcBorders>
            <w:shd w:val="clear" w:color="auto" w:fill="auto"/>
          </w:tcPr>
          <w:p w14:paraId="4D5C842D" w14:textId="77777777" w:rsidR="0043518A" w:rsidRPr="00D631C1" w:rsidRDefault="0043518A" w:rsidP="008B1C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1" w:type="pct"/>
            <w:tcBorders>
              <w:top w:val="nil"/>
            </w:tcBorders>
            <w:shd w:val="clear" w:color="auto" w:fill="auto"/>
          </w:tcPr>
          <w:p w14:paraId="71479ADF" w14:textId="0E880AD4" w:rsidR="0043518A" w:rsidRPr="00D631C1" w:rsidRDefault="0041423E" w:rsidP="008B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67,317,405</w:t>
            </w:r>
          </w:p>
        </w:tc>
        <w:tc>
          <w:tcPr>
            <w:tcW w:w="131" w:type="pct"/>
            <w:tcBorders>
              <w:top w:val="nil"/>
            </w:tcBorders>
            <w:shd w:val="clear" w:color="auto" w:fill="auto"/>
          </w:tcPr>
          <w:p w14:paraId="630D45C2" w14:textId="77777777" w:rsidR="0043518A" w:rsidRPr="00D631C1" w:rsidRDefault="0043518A" w:rsidP="008B1CD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tcBorders>
              <w:top w:val="nil"/>
            </w:tcBorders>
            <w:shd w:val="clear" w:color="auto" w:fill="auto"/>
          </w:tcPr>
          <w:p w14:paraId="0F3A2149" w14:textId="1D4225AF" w:rsidR="0043518A" w:rsidRPr="00D631C1" w:rsidRDefault="0041423E" w:rsidP="008B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28,253,429</w:t>
            </w:r>
          </w:p>
        </w:tc>
      </w:tr>
      <w:tr w:rsidR="0043518A" w:rsidRPr="00D631C1" w14:paraId="3ECCBFF2" w14:textId="77777777" w:rsidTr="004469DD">
        <w:tblPrEx>
          <w:tblBorders>
            <w:top w:val="single" w:sz="4" w:space="0" w:color="auto"/>
          </w:tblBorders>
        </w:tblPrEx>
        <w:tc>
          <w:tcPr>
            <w:tcW w:w="2940" w:type="pct"/>
            <w:tcBorders>
              <w:top w:val="nil"/>
            </w:tcBorders>
          </w:tcPr>
          <w:p w14:paraId="7D974B52" w14:textId="77777777" w:rsidR="0043518A" w:rsidRDefault="0043518A" w:rsidP="008B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ประมาณการค่าประกันความเสียหาย</w:t>
            </w:r>
          </w:p>
        </w:tc>
        <w:tc>
          <w:tcPr>
            <w:tcW w:w="550" w:type="pct"/>
            <w:tcBorders>
              <w:top w:val="nil"/>
            </w:tcBorders>
            <w:shd w:val="clear" w:color="auto" w:fill="auto"/>
          </w:tcPr>
          <w:p w14:paraId="3031816D" w14:textId="77777777" w:rsidR="0043518A" w:rsidRPr="00D631C1" w:rsidRDefault="0043518A" w:rsidP="008B1C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1" w:type="pct"/>
            <w:tcBorders>
              <w:top w:val="nil"/>
              <w:bottom w:val="nil"/>
            </w:tcBorders>
            <w:shd w:val="clear" w:color="auto" w:fill="auto"/>
          </w:tcPr>
          <w:p w14:paraId="763EF727" w14:textId="77777777" w:rsidR="0043518A" w:rsidRPr="00D631C1" w:rsidRDefault="0043518A" w:rsidP="008B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6,129,408</w:t>
            </w: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</w:tcPr>
          <w:p w14:paraId="689C9B16" w14:textId="77777777" w:rsidR="0043518A" w:rsidRPr="00D631C1" w:rsidRDefault="0043518A" w:rsidP="008B1CD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AF68803" w14:textId="77777777" w:rsidR="0043518A" w:rsidRPr="00D631C1" w:rsidRDefault="0043518A" w:rsidP="00F97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43518A" w:rsidRPr="00D631C1" w14:paraId="75626A44" w14:textId="77777777" w:rsidTr="004469DD">
        <w:tblPrEx>
          <w:tblBorders>
            <w:top w:val="single" w:sz="4" w:space="0" w:color="auto"/>
          </w:tblBorders>
        </w:tblPrEx>
        <w:tc>
          <w:tcPr>
            <w:tcW w:w="2940" w:type="pct"/>
            <w:tcBorders>
              <w:top w:val="nil"/>
            </w:tcBorders>
          </w:tcPr>
          <w:p w14:paraId="4FEC6D1F" w14:textId="77777777" w:rsidR="0043518A" w:rsidRPr="00D631C1" w:rsidRDefault="0043518A" w:rsidP="008B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ดอกเบี้ยค้างจ่าย</w:t>
            </w:r>
          </w:p>
        </w:tc>
        <w:tc>
          <w:tcPr>
            <w:tcW w:w="550" w:type="pct"/>
            <w:tcBorders>
              <w:top w:val="nil"/>
            </w:tcBorders>
            <w:shd w:val="clear" w:color="auto" w:fill="auto"/>
          </w:tcPr>
          <w:p w14:paraId="3C231FAB" w14:textId="77777777" w:rsidR="0043518A" w:rsidRPr="00D631C1" w:rsidRDefault="0043518A" w:rsidP="008B1C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1" w:type="pct"/>
            <w:tcBorders>
              <w:top w:val="nil"/>
              <w:bottom w:val="nil"/>
            </w:tcBorders>
            <w:shd w:val="clear" w:color="auto" w:fill="auto"/>
          </w:tcPr>
          <w:p w14:paraId="2A82C20F" w14:textId="77777777" w:rsidR="0043518A" w:rsidRPr="00D631C1" w:rsidRDefault="0043518A" w:rsidP="008B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800,434</w:t>
            </w: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</w:tcPr>
          <w:p w14:paraId="755B723E" w14:textId="77777777" w:rsidR="0043518A" w:rsidRPr="00D631C1" w:rsidRDefault="0043518A" w:rsidP="008B1CD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03AA896" w14:textId="77777777" w:rsidR="0043518A" w:rsidRPr="00D631C1" w:rsidRDefault="0043518A" w:rsidP="008B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461,334</w:t>
            </w:r>
          </w:p>
        </w:tc>
      </w:tr>
      <w:tr w:rsidR="004469DD" w:rsidRPr="00D631C1" w14:paraId="18539ED2" w14:textId="77777777" w:rsidTr="004469DD">
        <w:tblPrEx>
          <w:tblBorders>
            <w:top w:val="single" w:sz="4" w:space="0" w:color="auto"/>
          </w:tblBorders>
        </w:tblPrEx>
        <w:tc>
          <w:tcPr>
            <w:tcW w:w="2940" w:type="pct"/>
            <w:tcBorders>
              <w:top w:val="nil"/>
            </w:tcBorders>
          </w:tcPr>
          <w:p w14:paraId="1970E0BE" w14:textId="20C7A9A1" w:rsidR="004469DD" w:rsidRDefault="004469DD" w:rsidP="00446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อื่น</w:t>
            </w:r>
            <w:r w:rsidR="002C63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ๆ</w:t>
            </w:r>
          </w:p>
        </w:tc>
        <w:tc>
          <w:tcPr>
            <w:tcW w:w="550" w:type="pct"/>
            <w:tcBorders>
              <w:top w:val="nil"/>
            </w:tcBorders>
            <w:shd w:val="clear" w:color="auto" w:fill="auto"/>
          </w:tcPr>
          <w:p w14:paraId="1A6AA44B" w14:textId="77777777" w:rsidR="004469DD" w:rsidRPr="00D631C1" w:rsidRDefault="004469DD" w:rsidP="00446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2D831D" w14:textId="0BDBE4FD" w:rsidR="004469DD" w:rsidRDefault="004469DD" w:rsidP="00446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12,733,367</w:t>
            </w:r>
          </w:p>
        </w:tc>
        <w:tc>
          <w:tcPr>
            <w:tcW w:w="131" w:type="pct"/>
            <w:tcBorders>
              <w:top w:val="nil"/>
            </w:tcBorders>
            <w:shd w:val="clear" w:color="auto" w:fill="auto"/>
          </w:tcPr>
          <w:p w14:paraId="550BB1A9" w14:textId="77777777" w:rsidR="004469DD" w:rsidRPr="00D631C1" w:rsidRDefault="004469DD" w:rsidP="004469D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AB727B" w14:textId="0DEC6866" w:rsidR="004469DD" w:rsidRDefault="004469DD" w:rsidP="00446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11,007,718</w:t>
            </w:r>
          </w:p>
        </w:tc>
      </w:tr>
      <w:tr w:rsidR="004469DD" w:rsidRPr="00E56FF4" w14:paraId="2EB29926" w14:textId="77777777" w:rsidTr="008B1CDA">
        <w:tblPrEx>
          <w:tblBorders>
            <w:top w:val="single" w:sz="4" w:space="0" w:color="auto"/>
          </w:tblBorders>
        </w:tblPrEx>
        <w:tc>
          <w:tcPr>
            <w:tcW w:w="2940" w:type="pct"/>
          </w:tcPr>
          <w:p w14:paraId="5B93A27F" w14:textId="77777777" w:rsidR="004469DD" w:rsidRPr="00D631C1" w:rsidRDefault="004469DD" w:rsidP="00446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D631C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550" w:type="pct"/>
            <w:shd w:val="clear" w:color="auto" w:fill="auto"/>
          </w:tcPr>
          <w:p w14:paraId="49CDBC46" w14:textId="77777777" w:rsidR="004469DD" w:rsidRPr="00D631C1" w:rsidRDefault="004469DD" w:rsidP="00446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BCB6F9" w14:textId="3DB11EAD" w:rsidR="004469DD" w:rsidRPr="00D631C1" w:rsidRDefault="004469DD" w:rsidP="00446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86,980,614</w:t>
            </w:r>
          </w:p>
        </w:tc>
        <w:tc>
          <w:tcPr>
            <w:tcW w:w="131" w:type="pct"/>
            <w:shd w:val="clear" w:color="auto" w:fill="auto"/>
          </w:tcPr>
          <w:p w14:paraId="06C45DBB" w14:textId="77777777" w:rsidR="004469DD" w:rsidRPr="00D631C1" w:rsidRDefault="004469DD" w:rsidP="004469D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4C785F" w14:textId="77777777" w:rsidR="004469DD" w:rsidRPr="00E56FF4" w:rsidRDefault="004469DD" w:rsidP="00446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39,722,481</w:t>
            </w:r>
          </w:p>
        </w:tc>
      </w:tr>
    </w:tbl>
    <w:p w14:paraId="35A08B0C" w14:textId="77777777" w:rsidR="0043518A" w:rsidRPr="00A72972" w:rsidRDefault="0043518A" w:rsidP="005C1D35">
      <w:pPr>
        <w:ind w:left="540" w:right="-11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B7A09C7" w14:textId="7122DABB" w:rsidR="00BC5784" w:rsidRPr="00D631C1" w:rsidRDefault="00A54461" w:rsidP="003D65CA">
      <w:pPr>
        <w:pStyle w:val="Heading9"/>
        <w:numPr>
          <w:ilvl w:val="0"/>
          <w:numId w:val="26"/>
        </w:numPr>
        <w:ind w:left="540" w:hanging="540"/>
        <w:rPr>
          <w:rFonts w:asciiTheme="majorBidi" w:hAnsiTheme="majorBidi" w:cs="Angsana New"/>
          <w:cs/>
          <w:lang w:val="th-TH"/>
        </w:rPr>
      </w:pPr>
      <w:r>
        <w:rPr>
          <w:rFonts w:asciiTheme="majorBidi" w:hAnsiTheme="majorBidi" w:cstheme="majorBidi" w:hint="cs"/>
          <w:cs/>
          <w:lang w:val="th-TH"/>
        </w:rPr>
        <w:t>ทุนเรือนหุ้น</w:t>
      </w:r>
    </w:p>
    <w:p w14:paraId="5BDC7A4A" w14:textId="77777777" w:rsidR="00E31E87" w:rsidRPr="00106484" w:rsidRDefault="00E31E87" w:rsidP="00106484">
      <w:pPr>
        <w:tabs>
          <w:tab w:val="clear" w:pos="907"/>
        </w:tabs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474" w:type="dxa"/>
        <w:tblInd w:w="450" w:type="dxa"/>
        <w:tblLook w:val="01E0" w:firstRow="1" w:lastRow="1" w:firstColumn="1" w:lastColumn="1" w:noHBand="0" w:noVBand="0"/>
      </w:tblPr>
      <w:tblGrid>
        <w:gridCol w:w="2901"/>
        <w:gridCol w:w="876"/>
        <w:gridCol w:w="270"/>
        <w:gridCol w:w="1155"/>
        <w:gridCol w:w="269"/>
        <w:gridCol w:w="1155"/>
        <w:gridCol w:w="269"/>
        <w:gridCol w:w="1155"/>
        <w:gridCol w:w="269"/>
        <w:gridCol w:w="1155"/>
      </w:tblGrid>
      <w:tr w:rsidR="003607DB" w:rsidRPr="006639B9" w14:paraId="45EF1263" w14:textId="77777777" w:rsidTr="006A4E83">
        <w:trPr>
          <w:trHeight w:val="414"/>
          <w:tblHeader/>
        </w:trPr>
        <w:tc>
          <w:tcPr>
            <w:tcW w:w="3036" w:type="dxa"/>
          </w:tcPr>
          <w:p w14:paraId="344C505C" w14:textId="77777777" w:rsidR="00E31E87" w:rsidRPr="00CD200C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5" w:type="dxa"/>
          </w:tcPr>
          <w:p w14:paraId="6EB3AD57" w14:textId="77777777" w:rsidR="00E31E87" w:rsidRPr="00CD200C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D200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3" w:type="dxa"/>
          </w:tcPr>
          <w:p w14:paraId="7E0DCD3A" w14:textId="77777777" w:rsidR="00E31E87" w:rsidRPr="00CD200C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7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871630" w14:textId="313A61B4" w:rsidR="00E31E87" w:rsidRPr="00CD200C" w:rsidRDefault="00E31E87" w:rsidP="006A35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0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E489E" w:rsidRPr="00CD200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2" w:type="dxa"/>
            <w:shd w:val="clear" w:color="auto" w:fill="auto"/>
          </w:tcPr>
          <w:p w14:paraId="436B33D6" w14:textId="77777777" w:rsidR="00E31E87" w:rsidRPr="00CD200C" w:rsidRDefault="00E31E87" w:rsidP="006A35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B07116" w14:textId="00444544" w:rsidR="00E31E87" w:rsidRPr="00CD200C" w:rsidRDefault="00E31E87" w:rsidP="006A35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0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E489E" w:rsidRPr="00CD200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607DB" w:rsidRPr="006639B9" w14:paraId="24EFFC82" w14:textId="77777777" w:rsidTr="006A4E83">
        <w:trPr>
          <w:trHeight w:val="384"/>
          <w:tblHeader/>
        </w:trPr>
        <w:tc>
          <w:tcPr>
            <w:tcW w:w="3036" w:type="dxa"/>
          </w:tcPr>
          <w:p w14:paraId="7FA13F0C" w14:textId="77777777" w:rsidR="00E31E87" w:rsidRPr="00CD200C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5" w:type="dxa"/>
          </w:tcPr>
          <w:p w14:paraId="67FCB375" w14:textId="77777777" w:rsidR="00E31E87" w:rsidRPr="00CD200C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D200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3" w:type="dxa"/>
          </w:tcPr>
          <w:p w14:paraId="647D7255" w14:textId="77777777" w:rsidR="00E31E87" w:rsidRPr="00CD200C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3B98171F" w14:textId="77777777" w:rsidR="00E31E87" w:rsidRPr="00CD200C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D200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54BBDDD9" w14:textId="77777777" w:rsidR="00E31E87" w:rsidRPr="00CD200C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463AA2A7" w14:textId="77777777" w:rsidR="00E31E87" w:rsidRPr="00CD200C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D200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2" w:type="dxa"/>
          </w:tcPr>
          <w:p w14:paraId="527EABD2" w14:textId="77777777" w:rsidR="00E31E87" w:rsidRPr="00CD200C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6092783F" w14:textId="77777777" w:rsidR="00E31E87" w:rsidRPr="00CD200C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D200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6E1BE45F" w14:textId="77777777" w:rsidR="00E31E87" w:rsidRPr="00CD200C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3F150866" w14:textId="77777777" w:rsidR="00E31E87" w:rsidRPr="00CD200C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D200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DD4192" w:rsidRPr="006639B9" w14:paraId="178A08FA" w14:textId="77777777" w:rsidTr="006A4E83">
        <w:trPr>
          <w:trHeight w:val="404"/>
          <w:tblHeader/>
        </w:trPr>
        <w:tc>
          <w:tcPr>
            <w:tcW w:w="3036" w:type="dxa"/>
          </w:tcPr>
          <w:p w14:paraId="25B6DDB2" w14:textId="77777777" w:rsidR="00E31E87" w:rsidRPr="00CD200C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5" w:type="dxa"/>
          </w:tcPr>
          <w:p w14:paraId="7363C0AA" w14:textId="77777777" w:rsidR="00E31E87" w:rsidRPr="00CD200C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D200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3" w:type="dxa"/>
          </w:tcPr>
          <w:p w14:paraId="54E33324" w14:textId="77777777" w:rsidR="00E31E87" w:rsidRPr="00CD200C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70" w:type="dxa"/>
            <w:gridSpan w:val="7"/>
          </w:tcPr>
          <w:p w14:paraId="2B2DCFCF" w14:textId="768CB26E" w:rsidR="00E31E87" w:rsidRPr="00CD200C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D200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(หุ้น</w:t>
            </w:r>
            <w:r w:rsidRPr="00CD200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CD200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D4192" w:rsidRPr="006639B9" w14:paraId="21E460BC" w14:textId="77777777" w:rsidTr="006A4E83">
        <w:trPr>
          <w:trHeight w:val="394"/>
        </w:trPr>
        <w:tc>
          <w:tcPr>
            <w:tcW w:w="3036" w:type="dxa"/>
          </w:tcPr>
          <w:p w14:paraId="25870AF4" w14:textId="77777777" w:rsidR="00E31E87" w:rsidRPr="00CD200C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0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95" w:type="dxa"/>
          </w:tcPr>
          <w:p w14:paraId="48BC0BF4" w14:textId="77777777" w:rsidR="00E31E87" w:rsidRPr="00CD200C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14:paraId="71237D42" w14:textId="77777777" w:rsidR="00E31E87" w:rsidRPr="00CD200C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70" w:type="dxa"/>
            <w:gridSpan w:val="7"/>
          </w:tcPr>
          <w:p w14:paraId="79894336" w14:textId="77777777" w:rsidR="00E31E87" w:rsidRPr="00CD200C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DD4192" w:rsidRPr="006639B9" w14:paraId="7F7C7A60" w14:textId="77777777" w:rsidTr="006A4E83">
        <w:trPr>
          <w:trHeight w:val="394"/>
        </w:trPr>
        <w:tc>
          <w:tcPr>
            <w:tcW w:w="3036" w:type="dxa"/>
          </w:tcPr>
          <w:p w14:paraId="515FD859" w14:textId="77777777" w:rsidR="00E31E87" w:rsidRPr="00CD200C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0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D200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D200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95" w:type="dxa"/>
          </w:tcPr>
          <w:p w14:paraId="64FBB62E" w14:textId="77777777" w:rsidR="00E31E87" w:rsidRPr="00CD200C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14:paraId="2788F979" w14:textId="77777777" w:rsidR="00E31E87" w:rsidRPr="00CD200C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70" w:type="dxa"/>
            <w:gridSpan w:val="7"/>
          </w:tcPr>
          <w:p w14:paraId="4CD76CF9" w14:textId="77777777" w:rsidR="00E31E87" w:rsidRPr="00CD200C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6A4E83" w:rsidRPr="006639B9" w14:paraId="4A2C3A63" w14:textId="77777777" w:rsidTr="006A4E83">
        <w:trPr>
          <w:trHeight w:val="394"/>
        </w:trPr>
        <w:tc>
          <w:tcPr>
            <w:tcW w:w="3036" w:type="dxa"/>
            <w:vAlign w:val="bottom"/>
          </w:tcPr>
          <w:p w14:paraId="656FA09F" w14:textId="77777777" w:rsidR="006A4E83" w:rsidRPr="00CD200C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00C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95" w:type="dxa"/>
            <w:vAlign w:val="bottom"/>
          </w:tcPr>
          <w:p w14:paraId="0671D566" w14:textId="5A7580B5" w:rsidR="006A4E83" w:rsidRPr="00CD200C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00C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3" w:type="dxa"/>
            <w:vAlign w:val="bottom"/>
          </w:tcPr>
          <w:p w14:paraId="5814512B" w14:textId="77777777" w:rsidR="006A4E83" w:rsidRPr="00CD200C" w:rsidRDefault="006A4E83" w:rsidP="006A4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1E7AB16B" w14:textId="5976474D" w:rsidR="006A4E83" w:rsidRPr="00CD200C" w:rsidRDefault="006A4E83" w:rsidP="00CD200C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20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2,500,000</w:t>
            </w:r>
          </w:p>
        </w:tc>
        <w:tc>
          <w:tcPr>
            <w:tcW w:w="272" w:type="dxa"/>
            <w:vAlign w:val="bottom"/>
          </w:tcPr>
          <w:p w14:paraId="63F524B2" w14:textId="77777777" w:rsidR="006A4E83" w:rsidRPr="00CD200C" w:rsidRDefault="006A4E83" w:rsidP="006A4E83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4E8D9DCD" w14:textId="299A30B0" w:rsidR="006A4E83" w:rsidRPr="00CD200C" w:rsidRDefault="006A4E83" w:rsidP="006A4E83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D200C">
              <w:rPr>
                <w:rFonts w:asciiTheme="majorBidi" w:hAnsiTheme="majorBidi" w:cstheme="majorBidi"/>
                <w:sz w:val="30"/>
                <w:szCs w:val="30"/>
              </w:rPr>
              <w:t>250,000,000</w:t>
            </w:r>
          </w:p>
        </w:tc>
        <w:tc>
          <w:tcPr>
            <w:tcW w:w="272" w:type="dxa"/>
            <w:vAlign w:val="bottom"/>
          </w:tcPr>
          <w:p w14:paraId="29EB92D9" w14:textId="77777777" w:rsidR="006A4E83" w:rsidRPr="00CD200C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4D6D4C59" w14:textId="7B505EA6" w:rsidR="006A4E83" w:rsidRPr="00CD200C" w:rsidRDefault="006A4E83" w:rsidP="00CD200C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20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2,500,000</w:t>
            </w:r>
          </w:p>
        </w:tc>
        <w:tc>
          <w:tcPr>
            <w:tcW w:w="272" w:type="dxa"/>
            <w:vAlign w:val="bottom"/>
          </w:tcPr>
          <w:p w14:paraId="7516D10A" w14:textId="77777777" w:rsidR="006A4E83" w:rsidRPr="00CD200C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075E5D41" w14:textId="607A3CC8" w:rsidR="006A4E83" w:rsidRPr="00CD200C" w:rsidRDefault="006A4E83" w:rsidP="006A4E83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D20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</w:t>
            </w:r>
            <w:r w:rsidRPr="00CD200C">
              <w:rPr>
                <w:rFonts w:asciiTheme="majorBidi" w:hAnsiTheme="majorBidi" w:cstheme="majorBidi"/>
                <w:sz w:val="30"/>
                <w:szCs w:val="30"/>
              </w:rPr>
              <w:t>,000,000</w:t>
            </w:r>
          </w:p>
        </w:tc>
      </w:tr>
      <w:tr w:rsidR="006A4E83" w:rsidRPr="006639B9" w14:paraId="532A8CA9" w14:textId="77777777" w:rsidTr="006A4E83">
        <w:trPr>
          <w:trHeight w:val="394"/>
        </w:trPr>
        <w:tc>
          <w:tcPr>
            <w:tcW w:w="3036" w:type="dxa"/>
            <w:vAlign w:val="bottom"/>
          </w:tcPr>
          <w:p w14:paraId="212A0E0E" w14:textId="5273A6A1" w:rsidR="006A4E83" w:rsidRPr="00CD200C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00C">
              <w:rPr>
                <w:rFonts w:asciiTheme="majorBidi" w:hAnsiTheme="majorBidi" w:cstheme="majorBidi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895" w:type="dxa"/>
            <w:vAlign w:val="bottom"/>
          </w:tcPr>
          <w:p w14:paraId="6569F4C4" w14:textId="77777777" w:rsidR="006A4E83" w:rsidRPr="00CD200C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2CE0008F" w14:textId="77777777" w:rsidR="006A4E83" w:rsidRPr="00CD200C" w:rsidRDefault="006A4E83" w:rsidP="006A4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2882435F" w14:textId="77777777" w:rsidR="006A4E83" w:rsidRPr="00CD200C" w:rsidRDefault="006A4E83" w:rsidP="006A4E8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285F49B0" w14:textId="77777777" w:rsidR="006A4E83" w:rsidRPr="00CD200C" w:rsidRDefault="006A4E83" w:rsidP="006A4E83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6A9AA4ED" w14:textId="77777777" w:rsidR="006A4E83" w:rsidRPr="00CD200C" w:rsidRDefault="006A4E83" w:rsidP="006A4E83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49B5F695" w14:textId="77777777" w:rsidR="006A4E83" w:rsidRPr="00CD200C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64C18DD7" w14:textId="77777777" w:rsidR="006A4E83" w:rsidRPr="00CD200C" w:rsidRDefault="006A4E83" w:rsidP="006A4E8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706B5788" w14:textId="77777777" w:rsidR="006A4E83" w:rsidRPr="00CD200C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6109E1DC" w14:textId="77777777" w:rsidR="006A4E83" w:rsidRPr="00CD200C" w:rsidRDefault="006A4E83" w:rsidP="006A4E83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4E83" w:rsidRPr="006639B9" w14:paraId="5D75C8B6" w14:textId="77777777" w:rsidTr="006A4E83">
        <w:trPr>
          <w:trHeight w:val="394"/>
        </w:trPr>
        <w:tc>
          <w:tcPr>
            <w:tcW w:w="3036" w:type="dxa"/>
            <w:vAlign w:val="bottom"/>
          </w:tcPr>
          <w:p w14:paraId="1AC21D0A" w14:textId="77777777" w:rsidR="006A4E83" w:rsidRPr="00CD200C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200C">
              <w:rPr>
                <w:rFonts w:asciiTheme="majorBidi" w:hAnsiTheme="majorBidi"/>
                <w:sz w:val="30"/>
                <w:szCs w:val="30"/>
                <w:cs/>
              </w:rPr>
              <w:t xml:space="preserve">-  </w:t>
            </w:r>
            <w:r w:rsidRPr="00CD20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จากหุ้นละ </w:t>
            </w:r>
            <w:r w:rsidRPr="00CD200C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CD20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บาทเป็น</w:t>
            </w:r>
            <w:r w:rsidRPr="00CD200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5B044E19" w14:textId="23E0BDFC" w:rsidR="006A4E83" w:rsidRPr="00CD200C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00C">
              <w:rPr>
                <w:rFonts w:asciiTheme="majorBidi" w:hAnsiTheme="majorBidi"/>
                <w:sz w:val="30"/>
                <w:szCs w:val="30"/>
                <w:cs/>
              </w:rPr>
              <w:t xml:space="preserve">      </w:t>
            </w:r>
            <w:r w:rsidRPr="00CD20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หุ้นละ </w:t>
            </w:r>
            <w:r w:rsidRPr="00CD200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D200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CD200C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CD20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895" w:type="dxa"/>
          </w:tcPr>
          <w:p w14:paraId="7EFC93DB" w14:textId="77777777" w:rsidR="006A4E83" w:rsidRPr="00CD200C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34EAF3" w14:textId="3AC1249B" w:rsidR="006A4E83" w:rsidRPr="00CD200C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00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D200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CD200C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3" w:type="dxa"/>
            <w:vAlign w:val="bottom"/>
          </w:tcPr>
          <w:p w14:paraId="3C264C43" w14:textId="77777777" w:rsidR="006A4E83" w:rsidRPr="00CD200C" w:rsidRDefault="006A4E83" w:rsidP="006A4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4873F8" w14:textId="1B4A9001" w:rsidR="006A4E83" w:rsidRPr="00CD200C" w:rsidRDefault="006A4E83" w:rsidP="00CD200C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20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497,500,000 </w:t>
            </w:r>
          </w:p>
        </w:tc>
        <w:tc>
          <w:tcPr>
            <w:tcW w:w="272" w:type="dxa"/>
            <w:vAlign w:val="bottom"/>
          </w:tcPr>
          <w:p w14:paraId="0A95AB77" w14:textId="77777777" w:rsidR="006A4E83" w:rsidRPr="00CD200C" w:rsidRDefault="006A4E83" w:rsidP="006A4E83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2ADFBAD1" w14:textId="16833575" w:rsidR="006A4E83" w:rsidRPr="00CD200C" w:rsidRDefault="006A4E83" w:rsidP="00CD200C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D200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640E9B72" w14:textId="77777777" w:rsidR="006A4E83" w:rsidRPr="00CD200C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1F6E551C" w14:textId="6FC300AD" w:rsidR="006A4E83" w:rsidRPr="00CD200C" w:rsidRDefault="006A4E83" w:rsidP="00CD200C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D200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66C3CDD7" w14:textId="77777777" w:rsidR="006A4E83" w:rsidRPr="00CD200C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00BC9391" w14:textId="26FDE4BC" w:rsidR="006A4E83" w:rsidRPr="00CD200C" w:rsidRDefault="006A4E83" w:rsidP="00CD200C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D200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A4E83" w:rsidRPr="006639B9" w14:paraId="363384D4" w14:textId="77777777" w:rsidTr="006A4E83">
        <w:trPr>
          <w:trHeight w:val="394"/>
        </w:trPr>
        <w:tc>
          <w:tcPr>
            <w:tcW w:w="3036" w:type="dxa"/>
            <w:vAlign w:val="bottom"/>
          </w:tcPr>
          <w:p w14:paraId="7D541BF5" w14:textId="1135D185" w:rsidR="006A4E83" w:rsidRPr="00CD200C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00C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95" w:type="dxa"/>
          </w:tcPr>
          <w:p w14:paraId="1EC18EC0" w14:textId="1EA62574" w:rsidR="006A4E83" w:rsidRPr="00CD200C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00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D200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CD200C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3" w:type="dxa"/>
            <w:vAlign w:val="bottom"/>
          </w:tcPr>
          <w:p w14:paraId="028E2243" w14:textId="77777777" w:rsidR="006A4E83" w:rsidRPr="00CD200C" w:rsidRDefault="006A4E83" w:rsidP="006A4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C514E5" w14:textId="42A67ABB" w:rsidR="006A4E83" w:rsidRPr="00CD200C" w:rsidRDefault="006A4E83" w:rsidP="00CD200C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20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170,000,000</w:t>
            </w:r>
          </w:p>
        </w:tc>
        <w:tc>
          <w:tcPr>
            <w:tcW w:w="272" w:type="dxa"/>
            <w:vAlign w:val="bottom"/>
          </w:tcPr>
          <w:p w14:paraId="20BF63A5" w14:textId="77777777" w:rsidR="006A4E83" w:rsidRPr="00CD200C" w:rsidRDefault="006A4E83" w:rsidP="006A4E83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695E823D" w14:textId="07BF3EBD" w:rsidR="006A4E83" w:rsidRPr="00CD200C" w:rsidRDefault="006A4E83" w:rsidP="006A4E83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D200C">
              <w:rPr>
                <w:rFonts w:asciiTheme="majorBidi" w:hAnsiTheme="majorBidi" w:cstheme="majorBidi"/>
                <w:sz w:val="30"/>
                <w:szCs w:val="30"/>
              </w:rPr>
              <w:t>85,000,000</w:t>
            </w:r>
          </w:p>
        </w:tc>
        <w:tc>
          <w:tcPr>
            <w:tcW w:w="272" w:type="dxa"/>
            <w:vAlign w:val="bottom"/>
          </w:tcPr>
          <w:p w14:paraId="69B73B12" w14:textId="77777777" w:rsidR="006A4E83" w:rsidRPr="00CD200C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3562045F" w14:textId="753CCBBF" w:rsidR="006A4E83" w:rsidRPr="00CD200C" w:rsidRDefault="006A4E83" w:rsidP="00CD200C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D200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0C4E7A65" w14:textId="77777777" w:rsidR="006A4E83" w:rsidRPr="00CD200C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39BA2BEA" w14:textId="38615B38" w:rsidR="006A4E83" w:rsidRPr="00CD200C" w:rsidRDefault="006A4E83" w:rsidP="00CD200C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D200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A4E83" w:rsidRPr="006639B9" w14:paraId="588AD8CF" w14:textId="77777777" w:rsidTr="006A4E83">
        <w:trPr>
          <w:trHeight w:val="384"/>
        </w:trPr>
        <w:tc>
          <w:tcPr>
            <w:tcW w:w="3036" w:type="dxa"/>
            <w:vAlign w:val="bottom"/>
          </w:tcPr>
          <w:p w14:paraId="3CD618E3" w14:textId="7C4F687D" w:rsidR="006A4E83" w:rsidRPr="00CD200C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0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D2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D20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21F3FDB0" w14:textId="10530531" w:rsidR="006A4E83" w:rsidRPr="00CD200C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20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95" w:type="dxa"/>
            <w:vAlign w:val="bottom"/>
          </w:tcPr>
          <w:p w14:paraId="15D13DE9" w14:textId="77777777" w:rsidR="006A4E83" w:rsidRPr="00CD200C" w:rsidRDefault="006A4E83" w:rsidP="006A4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8581837" w14:textId="48CB1339" w:rsidR="006A4E83" w:rsidRPr="00CD200C" w:rsidRDefault="006A4E83" w:rsidP="006A4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2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273" w:type="dxa"/>
            <w:vAlign w:val="bottom"/>
          </w:tcPr>
          <w:p w14:paraId="56A5B033" w14:textId="77777777" w:rsidR="006A4E83" w:rsidRPr="00CD200C" w:rsidRDefault="006A4E83" w:rsidP="006A4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65738A" w14:textId="4ED6943A" w:rsidR="006A4E83" w:rsidRPr="00CD200C" w:rsidRDefault="006A4E83" w:rsidP="00CD200C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00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280E34E6" w14:textId="77777777" w:rsidR="006A4E83" w:rsidRPr="00CD200C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02522" w14:textId="19015E6C" w:rsidR="006A4E83" w:rsidRPr="00CD200C" w:rsidRDefault="006A4E83" w:rsidP="00CD200C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00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3A6D716D" w14:textId="77777777" w:rsidR="006A4E83" w:rsidRPr="00CD200C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A547E7" w14:textId="206B6F19" w:rsidR="006A4E83" w:rsidRPr="00CD200C" w:rsidRDefault="006A4E83" w:rsidP="00CD200C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20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2,500,000</w:t>
            </w:r>
          </w:p>
        </w:tc>
        <w:tc>
          <w:tcPr>
            <w:tcW w:w="272" w:type="dxa"/>
            <w:vAlign w:val="bottom"/>
          </w:tcPr>
          <w:p w14:paraId="46C43293" w14:textId="77777777" w:rsidR="006A4E83" w:rsidRPr="00CD200C" w:rsidRDefault="006A4E83" w:rsidP="006A4E83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4FA15" w14:textId="77940DC6" w:rsidR="006A4E83" w:rsidRPr="00CD200C" w:rsidRDefault="006A4E83" w:rsidP="006A4E83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250,000,000</w:t>
            </w:r>
          </w:p>
        </w:tc>
      </w:tr>
      <w:tr w:rsidR="006A4E83" w:rsidRPr="006639B9" w14:paraId="3A56F025" w14:textId="77777777" w:rsidTr="006A4E83">
        <w:trPr>
          <w:trHeight w:val="384"/>
        </w:trPr>
        <w:tc>
          <w:tcPr>
            <w:tcW w:w="3036" w:type="dxa"/>
          </w:tcPr>
          <w:p w14:paraId="7FB6C233" w14:textId="440B14B5" w:rsidR="006A4E83" w:rsidRPr="00CD200C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20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95" w:type="dxa"/>
          </w:tcPr>
          <w:p w14:paraId="21451A9C" w14:textId="78263366" w:rsidR="006A4E83" w:rsidRPr="00CD200C" w:rsidRDefault="006A4E83" w:rsidP="006A4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D200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CD2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73" w:type="dxa"/>
            <w:vAlign w:val="bottom"/>
          </w:tcPr>
          <w:p w14:paraId="731AA4B7" w14:textId="77777777" w:rsidR="006A4E83" w:rsidRPr="00CD200C" w:rsidRDefault="006A4E83" w:rsidP="006A4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2DFCB6" w14:textId="6490178B" w:rsidR="006A4E83" w:rsidRPr="00CD200C" w:rsidRDefault="006A4E83" w:rsidP="00CD200C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670,000,000</w:t>
            </w:r>
          </w:p>
        </w:tc>
        <w:tc>
          <w:tcPr>
            <w:tcW w:w="272" w:type="dxa"/>
            <w:vAlign w:val="bottom"/>
          </w:tcPr>
          <w:p w14:paraId="5F44B240" w14:textId="77777777" w:rsidR="006A4E83" w:rsidRPr="00CD200C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71CCF" w14:textId="06E42630" w:rsidR="006A4E83" w:rsidRPr="00CD200C" w:rsidRDefault="006A4E83" w:rsidP="006A4E83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335,000,000</w:t>
            </w:r>
          </w:p>
        </w:tc>
        <w:tc>
          <w:tcPr>
            <w:tcW w:w="272" w:type="dxa"/>
            <w:vAlign w:val="bottom"/>
          </w:tcPr>
          <w:p w14:paraId="1999300E" w14:textId="77777777" w:rsidR="006A4E83" w:rsidRPr="00CD200C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D5506B" w14:textId="05E156C0" w:rsidR="006A4E83" w:rsidRPr="00CD200C" w:rsidRDefault="006A4E83" w:rsidP="00CD200C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200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267AEFB7" w14:textId="77777777" w:rsidR="006A4E83" w:rsidRPr="00CD200C" w:rsidRDefault="006A4E83" w:rsidP="006A4E83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4B06F6" w14:textId="30C9B3EE" w:rsidR="006A4E83" w:rsidRPr="00CD200C" w:rsidRDefault="006A4E83" w:rsidP="00CD200C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200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9E489E" w:rsidRPr="006639B9" w14:paraId="48E3494E" w14:textId="77777777" w:rsidTr="00A72972">
        <w:trPr>
          <w:trHeight w:val="242"/>
        </w:trPr>
        <w:tc>
          <w:tcPr>
            <w:tcW w:w="3036" w:type="dxa"/>
            <w:vAlign w:val="bottom"/>
          </w:tcPr>
          <w:p w14:paraId="61AC6DAA" w14:textId="088CFE7C" w:rsidR="009E489E" w:rsidRPr="00A45870" w:rsidRDefault="009E489E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5" w:type="dxa"/>
            <w:vAlign w:val="bottom"/>
          </w:tcPr>
          <w:p w14:paraId="2EF80540" w14:textId="77777777" w:rsidR="009E489E" w:rsidRPr="00A45870" w:rsidRDefault="009E489E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7BEE30B4" w14:textId="77777777" w:rsidR="009E489E" w:rsidRPr="00A45870" w:rsidRDefault="009E489E" w:rsidP="009E4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7BCF5C07" w14:textId="77777777" w:rsidR="009E489E" w:rsidRPr="00A45870" w:rsidRDefault="009E489E" w:rsidP="009E489E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5D0A7572" w14:textId="77777777" w:rsidR="009E489E" w:rsidRPr="00A45870" w:rsidRDefault="009E489E" w:rsidP="009E489E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5" w:type="dxa"/>
            <w:vAlign w:val="bottom"/>
          </w:tcPr>
          <w:p w14:paraId="75488ED2" w14:textId="77777777" w:rsidR="009E489E" w:rsidRPr="00A45870" w:rsidRDefault="009E489E" w:rsidP="009E489E">
            <w:pPr>
              <w:pStyle w:val="30"/>
              <w:tabs>
                <w:tab w:val="clear" w:pos="360"/>
                <w:tab w:val="clear" w:pos="720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7B9C0A84" w14:textId="77777777" w:rsidR="009E489E" w:rsidRPr="00A45870" w:rsidRDefault="009E489E" w:rsidP="009E489E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vAlign w:val="bottom"/>
          </w:tcPr>
          <w:p w14:paraId="2C4C7073" w14:textId="77777777" w:rsidR="009E489E" w:rsidRPr="00A45870" w:rsidRDefault="009E489E" w:rsidP="009E489E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0B82C76B" w14:textId="77777777" w:rsidR="009E489E" w:rsidRPr="00A45870" w:rsidRDefault="009E489E" w:rsidP="009E489E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bottom"/>
          </w:tcPr>
          <w:p w14:paraId="33290CF8" w14:textId="77777777" w:rsidR="009E489E" w:rsidRPr="00A45870" w:rsidRDefault="009E489E" w:rsidP="009E489E">
            <w:pPr>
              <w:pStyle w:val="30"/>
              <w:tabs>
                <w:tab w:val="clear" w:pos="360"/>
                <w:tab w:val="clear" w:pos="720"/>
                <w:tab w:val="decimal" w:pos="93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72972" w:rsidRPr="006639B9" w14:paraId="3C360DBC" w14:textId="77777777" w:rsidTr="00A72972">
        <w:trPr>
          <w:trHeight w:val="242"/>
        </w:trPr>
        <w:tc>
          <w:tcPr>
            <w:tcW w:w="3036" w:type="dxa"/>
            <w:vAlign w:val="bottom"/>
          </w:tcPr>
          <w:p w14:paraId="12C986E0" w14:textId="77777777" w:rsidR="00A72972" w:rsidRPr="00A45870" w:rsidRDefault="00A72972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5" w:type="dxa"/>
            <w:vAlign w:val="bottom"/>
          </w:tcPr>
          <w:p w14:paraId="58480D13" w14:textId="77777777" w:rsidR="00A72972" w:rsidRPr="00A45870" w:rsidRDefault="00A72972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5F2A799A" w14:textId="77777777" w:rsidR="00A72972" w:rsidRPr="00A45870" w:rsidRDefault="00A72972" w:rsidP="009E4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7B87F1C4" w14:textId="77777777" w:rsidR="00A72972" w:rsidRPr="00A45870" w:rsidRDefault="00A72972" w:rsidP="009E489E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2952F0D4" w14:textId="77777777" w:rsidR="00A72972" w:rsidRPr="00A45870" w:rsidRDefault="00A72972" w:rsidP="009E489E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5" w:type="dxa"/>
            <w:vAlign w:val="bottom"/>
          </w:tcPr>
          <w:p w14:paraId="6DEDBBF8" w14:textId="77777777" w:rsidR="00A72972" w:rsidRPr="00A45870" w:rsidRDefault="00A72972" w:rsidP="009E489E">
            <w:pPr>
              <w:pStyle w:val="30"/>
              <w:tabs>
                <w:tab w:val="clear" w:pos="360"/>
                <w:tab w:val="clear" w:pos="720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545119D2" w14:textId="77777777" w:rsidR="00A72972" w:rsidRPr="00A45870" w:rsidRDefault="00A72972" w:rsidP="009E489E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46586987" w14:textId="77777777" w:rsidR="00A72972" w:rsidRPr="00A45870" w:rsidRDefault="00A72972" w:rsidP="009E489E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48D52A85" w14:textId="77777777" w:rsidR="00A72972" w:rsidRPr="00A45870" w:rsidRDefault="00A72972" w:rsidP="009E489E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34CD1F49" w14:textId="77777777" w:rsidR="00A72972" w:rsidRPr="00A45870" w:rsidRDefault="00A72972" w:rsidP="009E489E">
            <w:pPr>
              <w:pStyle w:val="30"/>
              <w:tabs>
                <w:tab w:val="clear" w:pos="360"/>
                <w:tab w:val="clear" w:pos="720"/>
                <w:tab w:val="decimal" w:pos="93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72972" w:rsidRPr="006639B9" w14:paraId="02449AD9" w14:textId="77777777" w:rsidTr="00A72972">
        <w:trPr>
          <w:trHeight w:val="242"/>
        </w:trPr>
        <w:tc>
          <w:tcPr>
            <w:tcW w:w="3036" w:type="dxa"/>
            <w:vAlign w:val="bottom"/>
          </w:tcPr>
          <w:p w14:paraId="32A14FB0" w14:textId="77777777" w:rsidR="00A72972" w:rsidRPr="00A45870" w:rsidRDefault="00A72972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5" w:type="dxa"/>
            <w:vAlign w:val="bottom"/>
          </w:tcPr>
          <w:p w14:paraId="717AE97A" w14:textId="77777777" w:rsidR="00A72972" w:rsidRPr="00A45870" w:rsidRDefault="00A72972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135BE5A9" w14:textId="77777777" w:rsidR="00A72972" w:rsidRPr="00A45870" w:rsidRDefault="00A72972" w:rsidP="009E4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47862D15" w14:textId="77777777" w:rsidR="00A72972" w:rsidRPr="00A45870" w:rsidRDefault="00A72972" w:rsidP="009E489E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017C4A50" w14:textId="77777777" w:rsidR="00A72972" w:rsidRPr="00A45870" w:rsidRDefault="00A72972" w:rsidP="009E489E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5" w:type="dxa"/>
            <w:vAlign w:val="bottom"/>
          </w:tcPr>
          <w:p w14:paraId="183B7DB6" w14:textId="77777777" w:rsidR="00A72972" w:rsidRPr="00A45870" w:rsidRDefault="00A72972" w:rsidP="009E489E">
            <w:pPr>
              <w:pStyle w:val="30"/>
              <w:tabs>
                <w:tab w:val="clear" w:pos="360"/>
                <w:tab w:val="clear" w:pos="720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3D526DC2" w14:textId="77777777" w:rsidR="00A72972" w:rsidRPr="00A45870" w:rsidRDefault="00A72972" w:rsidP="009E489E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1E498B20" w14:textId="77777777" w:rsidR="00A72972" w:rsidRPr="00A45870" w:rsidRDefault="00A72972" w:rsidP="009E489E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066B0C1E" w14:textId="77777777" w:rsidR="00A72972" w:rsidRPr="00A45870" w:rsidRDefault="00A72972" w:rsidP="009E489E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53BC84EF" w14:textId="77777777" w:rsidR="00A72972" w:rsidRPr="00A45870" w:rsidRDefault="00A72972" w:rsidP="009E489E">
            <w:pPr>
              <w:pStyle w:val="30"/>
              <w:tabs>
                <w:tab w:val="clear" w:pos="360"/>
                <w:tab w:val="clear" w:pos="720"/>
                <w:tab w:val="decimal" w:pos="93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72972" w:rsidRPr="006639B9" w14:paraId="3D0DBEB2" w14:textId="77777777" w:rsidTr="00A72972">
        <w:trPr>
          <w:trHeight w:val="242"/>
        </w:trPr>
        <w:tc>
          <w:tcPr>
            <w:tcW w:w="3036" w:type="dxa"/>
            <w:vAlign w:val="bottom"/>
          </w:tcPr>
          <w:p w14:paraId="3757169B" w14:textId="77777777" w:rsidR="00A72972" w:rsidRPr="00A45870" w:rsidRDefault="00A72972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5" w:type="dxa"/>
            <w:vAlign w:val="bottom"/>
          </w:tcPr>
          <w:p w14:paraId="230AFBD2" w14:textId="77777777" w:rsidR="00A72972" w:rsidRPr="00A45870" w:rsidRDefault="00A72972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776B7403" w14:textId="77777777" w:rsidR="00A72972" w:rsidRPr="00A45870" w:rsidRDefault="00A72972" w:rsidP="009E4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704E974A" w14:textId="77777777" w:rsidR="00A72972" w:rsidRPr="00A45870" w:rsidRDefault="00A72972" w:rsidP="009E489E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120EE9FF" w14:textId="77777777" w:rsidR="00A72972" w:rsidRPr="00A45870" w:rsidRDefault="00A72972" w:rsidP="009E489E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5" w:type="dxa"/>
            <w:vAlign w:val="bottom"/>
          </w:tcPr>
          <w:p w14:paraId="613395B4" w14:textId="77777777" w:rsidR="00A72972" w:rsidRPr="00A45870" w:rsidRDefault="00A72972" w:rsidP="009E489E">
            <w:pPr>
              <w:pStyle w:val="30"/>
              <w:tabs>
                <w:tab w:val="clear" w:pos="360"/>
                <w:tab w:val="clear" w:pos="720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130311D4" w14:textId="77777777" w:rsidR="00A72972" w:rsidRPr="00A45870" w:rsidRDefault="00A72972" w:rsidP="009E489E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77CFBA05" w14:textId="77777777" w:rsidR="00A72972" w:rsidRPr="00A45870" w:rsidRDefault="00A72972" w:rsidP="009E489E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77204102" w14:textId="77777777" w:rsidR="00A72972" w:rsidRPr="00A45870" w:rsidRDefault="00A72972" w:rsidP="009E489E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2B6AD8D9" w14:textId="77777777" w:rsidR="00A72972" w:rsidRPr="00A45870" w:rsidRDefault="00A72972" w:rsidP="009E489E">
            <w:pPr>
              <w:pStyle w:val="30"/>
              <w:tabs>
                <w:tab w:val="clear" w:pos="360"/>
                <w:tab w:val="clear" w:pos="720"/>
                <w:tab w:val="decimal" w:pos="93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E2C82" w:rsidRPr="006639B9" w14:paraId="22C9EB71" w14:textId="77777777" w:rsidTr="00A72972">
        <w:trPr>
          <w:trHeight w:val="242"/>
        </w:trPr>
        <w:tc>
          <w:tcPr>
            <w:tcW w:w="3036" w:type="dxa"/>
            <w:vAlign w:val="bottom"/>
          </w:tcPr>
          <w:p w14:paraId="67BB2C93" w14:textId="77777777" w:rsidR="004E2C82" w:rsidRPr="00A45870" w:rsidRDefault="004E2C82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5" w:type="dxa"/>
            <w:vAlign w:val="bottom"/>
          </w:tcPr>
          <w:p w14:paraId="12A9E051" w14:textId="77777777" w:rsidR="004E2C82" w:rsidRPr="00A45870" w:rsidRDefault="004E2C82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1A0F3FE5" w14:textId="77777777" w:rsidR="004E2C82" w:rsidRPr="00A45870" w:rsidRDefault="004E2C82" w:rsidP="009E4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5612FE12" w14:textId="77777777" w:rsidR="004E2C82" w:rsidRPr="00A45870" w:rsidRDefault="004E2C82" w:rsidP="009E489E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31A9D620" w14:textId="77777777" w:rsidR="004E2C82" w:rsidRPr="00A45870" w:rsidRDefault="004E2C82" w:rsidP="009E489E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5" w:type="dxa"/>
            <w:vAlign w:val="bottom"/>
          </w:tcPr>
          <w:p w14:paraId="5B885E71" w14:textId="77777777" w:rsidR="004E2C82" w:rsidRPr="00A45870" w:rsidRDefault="004E2C82" w:rsidP="009E489E">
            <w:pPr>
              <w:pStyle w:val="30"/>
              <w:tabs>
                <w:tab w:val="clear" w:pos="360"/>
                <w:tab w:val="clear" w:pos="720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199C0692" w14:textId="77777777" w:rsidR="004E2C82" w:rsidRPr="00A45870" w:rsidRDefault="004E2C82" w:rsidP="009E489E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11B4C9A3" w14:textId="77777777" w:rsidR="004E2C82" w:rsidRPr="00A45870" w:rsidRDefault="004E2C82" w:rsidP="009E489E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5FA82756" w14:textId="77777777" w:rsidR="004E2C82" w:rsidRPr="00A45870" w:rsidRDefault="004E2C82" w:rsidP="009E489E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50FA0620" w14:textId="77777777" w:rsidR="004E2C82" w:rsidRPr="00A45870" w:rsidRDefault="004E2C82" w:rsidP="009E489E">
            <w:pPr>
              <w:pStyle w:val="30"/>
              <w:tabs>
                <w:tab w:val="clear" w:pos="360"/>
                <w:tab w:val="clear" w:pos="720"/>
                <w:tab w:val="decimal" w:pos="93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E489E" w:rsidRPr="006639B9" w14:paraId="13441015" w14:textId="77777777" w:rsidTr="006A4E83">
        <w:trPr>
          <w:trHeight w:val="404"/>
        </w:trPr>
        <w:tc>
          <w:tcPr>
            <w:tcW w:w="3036" w:type="dxa"/>
            <w:vAlign w:val="bottom"/>
          </w:tcPr>
          <w:p w14:paraId="52800C8D" w14:textId="77777777" w:rsidR="009E489E" w:rsidRPr="00CD200C" w:rsidRDefault="009E489E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0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หุ้นที่ออกและชำระแล้ว</w:t>
            </w:r>
          </w:p>
        </w:tc>
        <w:tc>
          <w:tcPr>
            <w:tcW w:w="895" w:type="dxa"/>
            <w:vAlign w:val="bottom"/>
          </w:tcPr>
          <w:p w14:paraId="156E678C" w14:textId="77777777" w:rsidR="009E489E" w:rsidRPr="00CD200C" w:rsidRDefault="009E489E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47873608" w14:textId="77777777" w:rsidR="009E489E" w:rsidRPr="00CD200C" w:rsidRDefault="009E489E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2930B862" w14:textId="77777777" w:rsidR="009E489E" w:rsidRPr="00CD200C" w:rsidRDefault="009E489E" w:rsidP="009E489E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4D1E5B85" w14:textId="77777777" w:rsidR="009E489E" w:rsidRPr="00CD200C" w:rsidRDefault="009E489E" w:rsidP="009E489E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5" w:type="dxa"/>
            <w:vAlign w:val="bottom"/>
          </w:tcPr>
          <w:p w14:paraId="20A9E7F1" w14:textId="77777777" w:rsidR="009E489E" w:rsidRPr="00CD200C" w:rsidRDefault="009E489E" w:rsidP="009E489E">
            <w:pPr>
              <w:pStyle w:val="30"/>
              <w:tabs>
                <w:tab w:val="clear" w:pos="360"/>
                <w:tab w:val="clear" w:pos="720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3133CE3C" w14:textId="77777777" w:rsidR="009E489E" w:rsidRPr="00CD200C" w:rsidRDefault="009E489E" w:rsidP="009E489E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2B7BAACA" w14:textId="77777777" w:rsidR="009E489E" w:rsidRPr="00CD200C" w:rsidRDefault="009E489E" w:rsidP="009E489E">
            <w:pPr>
              <w:pStyle w:val="30"/>
              <w:tabs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4253DCCD" w14:textId="77777777" w:rsidR="009E489E" w:rsidRPr="00CD200C" w:rsidRDefault="009E489E" w:rsidP="009E489E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264A8103" w14:textId="77777777" w:rsidR="009E489E" w:rsidRPr="00CD200C" w:rsidRDefault="009E489E" w:rsidP="009E489E">
            <w:pPr>
              <w:pStyle w:val="30"/>
              <w:tabs>
                <w:tab w:val="decimal" w:pos="93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E489E" w:rsidRPr="006639B9" w14:paraId="51CB1FA3" w14:textId="77777777" w:rsidTr="006A4E83">
        <w:trPr>
          <w:trHeight w:val="384"/>
        </w:trPr>
        <w:tc>
          <w:tcPr>
            <w:tcW w:w="3036" w:type="dxa"/>
            <w:vAlign w:val="bottom"/>
          </w:tcPr>
          <w:p w14:paraId="3529ADC0" w14:textId="77777777" w:rsidR="009E489E" w:rsidRPr="00CD200C" w:rsidRDefault="009E489E" w:rsidP="009E4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0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D200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D200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95" w:type="dxa"/>
            <w:vAlign w:val="bottom"/>
          </w:tcPr>
          <w:p w14:paraId="1AFB7A77" w14:textId="77777777" w:rsidR="009E489E" w:rsidRPr="00CD200C" w:rsidRDefault="009E489E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3C95E74B" w14:textId="77777777" w:rsidR="009E489E" w:rsidRPr="00CD200C" w:rsidRDefault="009E489E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5DD70DB3" w14:textId="77777777" w:rsidR="009E489E" w:rsidRPr="00CD200C" w:rsidRDefault="009E489E" w:rsidP="009E489E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1E35639F" w14:textId="77777777" w:rsidR="009E489E" w:rsidRPr="00CD200C" w:rsidRDefault="009E489E" w:rsidP="009E489E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5" w:type="dxa"/>
            <w:vAlign w:val="bottom"/>
          </w:tcPr>
          <w:p w14:paraId="013B8B34" w14:textId="77777777" w:rsidR="009E489E" w:rsidRPr="00CD200C" w:rsidRDefault="009E489E" w:rsidP="009E489E">
            <w:pPr>
              <w:pStyle w:val="30"/>
              <w:tabs>
                <w:tab w:val="clear" w:pos="360"/>
                <w:tab w:val="clear" w:pos="720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64580575" w14:textId="77777777" w:rsidR="009E489E" w:rsidRPr="00CD200C" w:rsidRDefault="009E489E" w:rsidP="009E489E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1FD642DB" w14:textId="77777777" w:rsidR="009E489E" w:rsidRPr="00CD200C" w:rsidRDefault="009E489E" w:rsidP="009E489E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79CF9955" w14:textId="77777777" w:rsidR="009E489E" w:rsidRPr="00CD200C" w:rsidRDefault="009E489E" w:rsidP="009E489E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2C3A408D" w14:textId="77777777" w:rsidR="009E489E" w:rsidRPr="00CD200C" w:rsidRDefault="009E489E" w:rsidP="009E489E">
            <w:pPr>
              <w:pStyle w:val="30"/>
              <w:tabs>
                <w:tab w:val="clear" w:pos="360"/>
                <w:tab w:val="clear" w:pos="720"/>
                <w:tab w:val="decimal" w:pos="93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E489E" w:rsidRPr="006639B9" w14:paraId="583AB32B" w14:textId="77777777" w:rsidTr="006A4E83">
        <w:trPr>
          <w:trHeight w:val="394"/>
        </w:trPr>
        <w:tc>
          <w:tcPr>
            <w:tcW w:w="3036" w:type="dxa"/>
            <w:vAlign w:val="bottom"/>
          </w:tcPr>
          <w:p w14:paraId="788995D1" w14:textId="77777777" w:rsidR="009E489E" w:rsidRPr="00CD200C" w:rsidRDefault="009E489E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00C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95" w:type="dxa"/>
            <w:vAlign w:val="bottom"/>
          </w:tcPr>
          <w:p w14:paraId="51455874" w14:textId="25ADA7D1" w:rsidR="009E489E" w:rsidRPr="00CD200C" w:rsidRDefault="009E489E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00C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3" w:type="dxa"/>
            <w:vAlign w:val="bottom"/>
          </w:tcPr>
          <w:p w14:paraId="6C5F38C6" w14:textId="77777777" w:rsidR="009E489E" w:rsidRPr="00CD200C" w:rsidRDefault="009E489E" w:rsidP="009E4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1C11ED95" w14:textId="266A3778" w:rsidR="009E489E" w:rsidRPr="00CD200C" w:rsidRDefault="006A4E83" w:rsidP="00CD200C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20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2,500,000</w:t>
            </w:r>
          </w:p>
        </w:tc>
        <w:tc>
          <w:tcPr>
            <w:tcW w:w="272" w:type="dxa"/>
            <w:vAlign w:val="bottom"/>
          </w:tcPr>
          <w:p w14:paraId="76D42519" w14:textId="77777777" w:rsidR="009E489E" w:rsidRPr="00CD200C" w:rsidRDefault="009E489E" w:rsidP="009E489E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43A02439" w14:textId="7C3544FE" w:rsidR="009E489E" w:rsidRPr="00CD200C" w:rsidRDefault="006A4E83" w:rsidP="009E489E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D200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32AD8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CD20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2AD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D200C">
              <w:rPr>
                <w:rFonts w:asciiTheme="majorBidi" w:hAnsiTheme="majorBidi" w:cstheme="majorBidi"/>
                <w:sz w:val="30"/>
                <w:szCs w:val="30"/>
              </w:rPr>
              <w:t>00,000</w:t>
            </w:r>
          </w:p>
        </w:tc>
        <w:tc>
          <w:tcPr>
            <w:tcW w:w="272" w:type="dxa"/>
            <w:vAlign w:val="bottom"/>
          </w:tcPr>
          <w:p w14:paraId="719A6729" w14:textId="77777777" w:rsidR="009E489E" w:rsidRPr="00CD200C" w:rsidRDefault="009E489E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4B748289" w14:textId="42681F4D" w:rsidR="009E489E" w:rsidRPr="00CD200C" w:rsidRDefault="009E489E" w:rsidP="00CD200C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20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2,500,000</w:t>
            </w:r>
          </w:p>
        </w:tc>
        <w:tc>
          <w:tcPr>
            <w:tcW w:w="272" w:type="dxa"/>
            <w:vAlign w:val="bottom"/>
          </w:tcPr>
          <w:p w14:paraId="4FC09850" w14:textId="77777777" w:rsidR="009E489E" w:rsidRPr="00CD200C" w:rsidRDefault="009E489E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2AA00709" w14:textId="3588694C" w:rsidR="009E489E" w:rsidRPr="00CD200C" w:rsidRDefault="009E489E" w:rsidP="009E489E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200C">
              <w:rPr>
                <w:rFonts w:asciiTheme="majorBidi" w:hAnsiTheme="majorBidi" w:cstheme="majorBidi"/>
                <w:sz w:val="30"/>
                <w:szCs w:val="30"/>
              </w:rPr>
              <w:t>250,000,000</w:t>
            </w:r>
          </w:p>
        </w:tc>
      </w:tr>
      <w:tr w:rsidR="00885C65" w:rsidRPr="006639B9" w14:paraId="5DA295C5" w14:textId="77777777" w:rsidTr="006A4E83">
        <w:trPr>
          <w:trHeight w:val="394"/>
        </w:trPr>
        <w:tc>
          <w:tcPr>
            <w:tcW w:w="3036" w:type="dxa"/>
          </w:tcPr>
          <w:p w14:paraId="1F9C571A" w14:textId="74090203" w:rsidR="00885C65" w:rsidRPr="00CD200C" w:rsidRDefault="00885C65" w:rsidP="00885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00C">
              <w:rPr>
                <w:rFonts w:asciiTheme="majorBidi" w:hAnsiTheme="majorBidi" w:cstheme="majorBidi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895" w:type="dxa"/>
          </w:tcPr>
          <w:p w14:paraId="4BC64CF2" w14:textId="77777777" w:rsidR="00885C65" w:rsidRPr="00CD200C" w:rsidRDefault="00885C65" w:rsidP="00885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1182CB37" w14:textId="77777777" w:rsidR="00885C65" w:rsidRPr="00CD200C" w:rsidRDefault="00885C65" w:rsidP="00885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61BAB4A7" w14:textId="77777777" w:rsidR="00885C65" w:rsidRPr="00CD200C" w:rsidRDefault="00885C65" w:rsidP="00885C65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52B142EF" w14:textId="77777777" w:rsidR="00885C65" w:rsidRPr="00CD200C" w:rsidRDefault="00885C65" w:rsidP="00885C65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7561A39C" w14:textId="77777777" w:rsidR="00885C65" w:rsidRPr="00CD200C" w:rsidRDefault="00885C65" w:rsidP="00885C65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3DCEA13E" w14:textId="77777777" w:rsidR="00885C65" w:rsidRPr="00CD200C" w:rsidRDefault="00885C65" w:rsidP="00885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3B0C8DE2" w14:textId="77777777" w:rsidR="00885C65" w:rsidRPr="00CD200C" w:rsidRDefault="00885C65" w:rsidP="00885C65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6BABE014" w14:textId="77777777" w:rsidR="00885C65" w:rsidRPr="00CD200C" w:rsidRDefault="00885C65" w:rsidP="00885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3BC05C52" w14:textId="77777777" w:rsidR="00885C65" w:rsidRPr="00CD200C" w:rsidRDefault="00885C65" w:rsidP="00885C65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5C65" w:rsidRPr="006639B9" w14:paraId="7008D8C5" w14:textId="77777777" w:rsidTr="00035C8B">
        <w:trPr>
          <w:trHeight w:val="394"/>
        </w:trPr>
        <w:tc>
          <w:tcPr>
            <w:tcW w:w="3036" w:type="dxa"/>
            <w:vAlign w:val="bottom"/>
          </w:tcPr>
          <w:p w14:paraId="35A0503A" w14:textId="77777777" w:rsidR="00885C65" w:rsidRPr="00CD200C" w:rsidRDefault="00885C65" w:rsidP="00885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200C">
              <w:rPr>
                <w:rFonts w:asciiTheme="majorBidi" w:hAnsiTheme="majorBidi"/>
                <w:sz w:val="30"/>
                <w:szCs w:val="30"/>
                <w:cs/>
              </w:rPr>
              <w:t xml:space="preserve">-  </w:t>
            </w:r>
            <w:r w:rsidRPr="00CD20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จากหุ้นละ </w:t>
            </w:r>
            <w:r w:rsidRPr="00CD200C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CD20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บาทเป็น</w:t>
            </w:r>
          </w:p>
          <w:p w14:paraId="3DC9CDEC" w14:textId="6232A04D" w:rsidR="00885C65" w:rsidRPr="00CD200C" w:rsidRDefault="00885C65" w:rsidP="00885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00C">
              <w:rPr>
                <w:rFonts w:asciiTheme="majorBidi" w:hAnsiTheme="majorBidi"/>
                <w:sz w:val="30"/>
                <w:szCs w:val="30"/>
                <w:cs/>
              </w:rPr>
              <w:t xml:space="preserve">      </w:t>
            </w:r>
            <w:r w:rsidRPr="00CD200C">
              <w:rPr>
                <w:rFonts w:asciiTheme="majorBidi" w:hAnsiTheme="majorBidi" w:cstheme="majorBidi"/>
                <w:sz w:val="30"/>
                <w:szCs w:val="30"/>
                <w:cs/>
              </w:rPr>
              <w:t>หุ้นละ</w:t>
            </w:r>
            <w:r w:rsidRPr="00CD200C">
              <w:rPr>
                <w:rFonts w:asciiTheme="majorBidi" w:hAnsiTheme="majorBidi" w:cstheme="majorBidi"/>
                <w:sz w:val="30"/>
                <w:szCs w:val="30"/>
              </w:rPr>
              <w:t xml:space="preserve"> 0</w:t>
            </w:r>
            <w:r w:rsidRPr="00CD200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CD200C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CD20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895" w:type="dxa"/>
          </w:tcPr>
          <w:p w14:paraId="027D8102" w14:textId="77777777" w:rsidR="00885C65" w:rsidRPr="00CD200C" w:rsidRDefault="00885C65" w:rsidP="00885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ED9A06" w14:textId="23CAC90C" w:rsidR="00885C65" w:rsidRPr="00CD200C" w:rsidRDefault="00885C65" w:rsidP="00885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00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D200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CD200C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3" w:type="dxa"/>
            <w:vAlign w:val="bottom"/>
          </w:tcPr>
          <w:p w14:paraId="133A9001" w14:textId="77777777" w:rsidR="00885C65" w:rsidRPr="00CD200C" w:rsidRDefault="00885C65" w:rsidP="00885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48B33634" w14:textId="5F132A65" w:rsidR="00885C65" w:rsidRPr="00CD200C" w:rsidRDefault="006A4E83" w:rsidP="00CD200C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20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497,500,000</w:t>
            </w:r>
          </w:p>
        </w:tc>
        <w:tc>
          <w:tcPr>
            <w:tcW w:w="272" w:type="dxa"/>
            <w:vAlign w:val="bottom"/>
          </w:tcPr>
          <w:p w14:paraId="1E335072" w14:textId="77777777" w:rsidR="00885C65" w:rsidRPr="00CD200C" w:rsidRDefault="00885C65" w:rsidP="00885C65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31A1D9F1" w14:textId="7D4E53BB" w:rsidR="00885C65" w:rsidRPr="00CD200C" w:rsidRDefault="006A4E83" w:rsidP="00CD200C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D200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2932B2B1" w14:textId="77777777" w:rsidR="00885C65" w:rsidRPr="00CD200C" w:rsidRDefault="00885C65" w:rsidP="00885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18FDF65D" w14:textId="40EF347B" w:rsidR="00885C65" w:rsidRPr="00CD200C" w:rsidRDefault="006A4E83" w:rsidP="00CD200C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200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61E0FAE4" w14:textId="77777777" w:rsidR="00885C65" w:rsidRPr="00CD200C" w:rsidRDefault="00885C65" w:rsidP="00885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F05E402" w14:textId="33BD1CCA" w:rsidR="00885C65" w:rsidRPr="00CD200C" w:rsidRDefault="006A4E83" w:rsidP="00CD200C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D200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E489E" w:rsidRPr="006639B9" w14:paraId="757A8064" w14:textId="77777777" w:rsidTr="00035C8B">
        <w:trPr>
          <w:trHeight w:val="384"/>
        </w:trPr>
        <w:tc>
          <w:tcPr>
            <w:tcW w:w="3036" w:type="dxa"/>
            <w:vAlign w:val="bottom"/>
          </w:tcPr>
          <w:p w14:paraId="171024B2" w14:textId="77777777" w:rsidR="009E489E" w:rsidRPr="00CD200C" w:rsidRDefault="009E489E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0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D2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D20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6BC13398" w14:textId="542CE05D" w:rsidR="009E489E" w:rsidRPr="00CD200C" w:rsidRDefault="009E489E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20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95" w:type="dxa"/>
            <w:vAlign w:val="bottom"/>
          </w:tcPr>
          <w:p w14:paraId="26279DB4" w14:textId="77777777" w:rsidR="009E489E" w:rsidRPr="00CD200C" w:rsidRDefault="009E489E" w:rsidP="009E4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DE52C1A" w14:textId="37C1F02C" w:rsidR="009E489E" w:rsidRPr="00CD200C" w:rsidRDefault="009E489E" w:rsidP="009E4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2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273" w:type="dxa"/>
            <w:vAlign w:val="bottom"/>
          </w:tcPr>
          <w:p w14:paraId="0BD9D237" w14:textId="77777777" w:rsidR="009E489E" w:rsidRPr="00CD200C" w:rsidRDefault="009E489E" w:rsidP="009E4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6249B1" w14:textId="79063D82" w:rsidR="009E489E" w:rsidRPr="00CD200C" w:rsidRDefault="006A4E83" w:rsidP="00794510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200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5BB1F09A" w14:textId="77777777" w:rsidR="009E489E" w:rsidRPr="00CD200C" w:rsidRDefault="009E489E" w:rsidP="009E489E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833F6" w14:textId="7F72930B" w:rsidR="009E489E" w:rsidRPr="00CD200C" w:rsidRDefault="006A4E83" w:rsidP="00CD200C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200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3C9E5369" w14:textId="77777777" w:rsidR="009E489E" w:rsidRPr="00CD200C" w:rsidRDefault="009E489E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04B0B5" w14:textId="77777777" w:rsidR="009E489E" w:rsidRPr="00CD200C" w:rsidRDefault="009E489E" w:rsidP="009E489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20F2C454" w14:textId="57FBCD0B" w:rsidR="009E489E" w:rsidRPr="00CD200C" w:rsidRDefault="009E489E" w:rsidP="00CD200C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20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2,500,000</w:t>
            </w:r>
          </w:p>
        </w:tc>
        <w:tc>
          <w:tcPr>
            <w:tcW w:w="272" w:type="dxa"/>
            <w:vAlign w:val="bottom"/>
          </w:tcPr>
          <w:p w14:paraId="1C62948C" w14:textId="77777777" w:rsidR="009E489E" w:rsidRPr="00CD200C" w:rsidRDefault="009E489E" w:rsidP="009E489E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B094E1" w14:textId="77777777" w:rsidR="009E489E" w:rsidRPr="00CD200C" w:rsidRDefault="009E489E" w:rsidP="009E489E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0CE98406" w14:textId="1C4C2E51" w:rsidR="009E489E" w:rsidRPr="00CD200C" w:rsidRDefault="009E489E" w:rsidP="009E489E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20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250,000,000</w:t>
            </w:r>
          </w:p>
        </w:tc>
      </w:tr>
      <w:tr w:rsidR="00885C65" w:rsidRPr="006639B9" w14:paraId="52ECBEA4" w14:textId="77777777" w:rsidTr="00035C8B">
        <w:trPr>
          <w:trHeight w:val="384"/>
        </w:trPr>
        <w:tc>
          <w:tcPr>
            <w:tcW w:w="3036" w:type="dxa"/>
          </w:tcPr>
          <w:p w14:paraId="0876EA38" w14:textId="1475E187" w:rsidR="00885C65" w:rsidRPr="00CD200C" w:rsidRDefault="00885C65" w:rsidP="00885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20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95" w:type="dxa"/>
          </w:tcPr>
          <w:p w14:paraId="55041E9D" w14:textId="0959AF0B" w:rsidR="00885C65" w:rsidRPr="00CD200C" w:rsidRDefault="00885C65" w:rsidP="00885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D200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CD2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73" w:type="dxa"/>
            <w:vAlign w:val="bottom"/>
          </w:tcPr>
          <w:p w14:paraId="1A1756B0" w14:textId="77777777" w:rsidR="00885C65" w:rsidRPr="00CD200C" w:rsidRDefault="00885C65" w:rsidP="00885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6555C3" w14:textId="23D8AEF9" w:rsidR="00885C65" w:rsidRPr="00CD200C" w:rsidRDefault="006A4E83" w:rsidP="00CD200C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20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500,000,000</w:t>
            </w:r>
          </w:p>
        </w:tc>
        <w:tc>
          <w:tcPr>
            <w:tcW w:w="272" w:type="dxa"/>
            <w:vAlign w:val="bottom"/>
          </w:tcPr>
          <w:p w14:paraId="2697D9AE" w14:textId="77777777" w:rsidR="00885C65" w:rsidRPr="00CD200C" w:rsidRDefault="00885C65" w:rsidP="00885C65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A86B8C3" w14:textId="3E16C05D" w:rsidR="00885C65" w:rsidRPr="00CD200C" w:rsidRDefault="006A4E83" w:rsidP="00885C65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20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250,000,000</w:t>
            </w:r>
          </w:p>
        </w:tc>
        <w:tc>
          <w:tcPr>
            <w:tcW w:w="272" w:type="dxa"/>
            <w:vAlign w:val="bottom"/>
          </w:tcPr>
          <w:p w14:paraId="0D6ACE6F" w14:textId="77777777" w:rsidR="00885C65" w:rsidRPr="00CD200C" w:rsidRDefault="00885C65" w:rsidP="00885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7E37A3" w14:textId="09DE8150" w:rsidR="00885C65" w:rsidRPr="00CD200C" w:rsidRDefault="006A4E83" w:rsidP="00CD200C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200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662954B6" w14:textId="77777777" w:rsidR="00885C65" w:rsidRPr="00CD200C" w:rsidRDefault="00885C65" w:rsidP="00885C65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AA3A48E" w14:textId="38137F27" w:rsidR="00885C65" w:rsidRPr="00CD200C" w:rsidRDefault="006A4E83" w:rsidP="00CD200C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200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5FC819FF" w14:textId="509CF8E9" w:rsidR="00F976CC" w:rsidRPr="000F6B38" w:rsidRDefault="00F976CC" w:rsidP="00F976CC">
      <w:pPr>
        <w:pStyle w:val="Heading9"/>
        <w:ind w:left="540"/>
        <w:rPr>
          <w:rFonts w:asciiTheme="majorBidi" w:hAnsiTheme="majorBidi" w:cs="Angsana New"/>
          <w:cs/>
          <w:lang w:val="th-TH"/>
        </w:rPr>
      </w:pPr>
    </w:p>
    <w:p w14:paraId="21D91F7F" w14:textId="77777777" w:rsidR="00885C65" w:rsidRPr="00217D00" w:rsidRDefault="00885C65" w:rsidP="00885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17D00">
        <w:rPr>
          <w:rFonts w:ascii="Angsana New" w:hAnsi="Angsana New" w:hint="cs"/>
          <w:b/>
          <w:color w:val="000000"/>
          <w:sz w:val="30"/>
          <w:szCs w:val="30"/>
          <w:cs/>
        </w:rPr>
        <w:t>ใน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 xml:space="preserve">การประชุมวิสามัญผู้ถือหุ้นของบริษัทเมื่อวันที่ </w:t>
      </w:r>
      <w:r w:rsidRPr="00217D00">
        <w:rPr>
          <w:rFonts w:ascii="Angsana New" w:hAnsi="Angsana New"/>
          <w:color w:val="000000"/>
          <w:sz w:val="30"/>
          <w:szCs w:val="30"/>
        </w:rPr>
        <w:t xml:space="preserve">1 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 xml:space="preserve">มิถุนายน </w:t>
      </w:r>
      <w:r w:rsidRPr="00217D00">
        <w:rPr>
          <w:rFonts w:ascii="Angsana New" w:hAnsi="Angsana New"/>
          <w:color w:val="000000"/>
          <w:sz w:val="30"/>
          <w:szCs w:val="30"/>
        </w:rPr>
        <w:t xml:space="preserve">2564 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ผู้ถือหุ้นมีมติอ</w:t>
      </w:r>
      <w:r w:rsidRPr="00217D00">
        <w:rPr>
          <w:rFonts w:ascii="Angsana New" w:hAnsi="Angsana New"/>
          <w:color w:val="000000"/>
          <w:sz w:val="30"/>
          <w:szCs w:val="30"/>
          <w:cs/>
        </w:rPr>
        <w:t>นุมัติก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า</w:t>
      </w:r>
      <w:r w:rsidRPr="00217D00">
        <w:rPr>
          <w:rFonts w:ascii="Angsana New" w:hAnsi="Angsana New"/>
          <w:color w:val="000000"/>
          <w:sz w:val="30"/>
          <w:szCs w:val="30"/>
          <w:cs/>
        </w:rPr>
        <w:t>รเปล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ี่</w:t>
      </w:r>
      <w:r w:rsidRPr="00217D00">
        <w:rPr>
          <w:rFonts w:ascii="Angsana New" w:hAnsi="Angsana New"/>
          <w:color w:val="000000"/>
          <w:sz w:val="30"/>
          <w:szCs w:val="30"/>
          <w:cs/>
        </w:rPr>
        <w:t>ยนแปลงมูลค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่า</w:t>
      </w:r>
      <w:r w:rsidRPr="00217D00">
        <w:rPr>
          <w:rFonts w:ascii="Angsana New" w:hAnsi="Angsana New"/>
          <w:color w:val="000000"/>
          <w:sz w:val="30"/>
          <w:szCs w:val="30"/>
          <w:cs/>
        </w:rPr>
        <w:t>หุ้นจ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า</w:t>
      </w:r>
      <w:r w:rsidRPr="00217D00">
        <w:rPr>
          <w:rFonts w:ascii="Angsana New" w:hAnsi="Angsana New"/>
          <w:color w:val="000000"/>
          <w:sz w:val="30"/>
          <w:szCs w:val="30"/>
          <w:cs/>
        </w:rPr>
        <w:t xml:space="preserve">ก </w:t>
      </w:r>
      <w:r w:rsidRPr="00217D00">
        <w:rPr>
          <w:rFonts w:ascii="Angsana New" w:hAnsi="Angsana New"/>
          <w:color w:val="000000"/>
          <w:sz w:val="30"/>
          <w:szCs w:val="30"/>
        </w:rPr>
        <w:t>100</w:t>
      </w:r>
      <w:r w:rsidRPr="00217D00">
        <w:rPr>
          <w:rFonts w:ascii="Angsana New" w:hAnsi="Angsana New"/>
          <w:color w:val="000000"/>
          <w:sz w:val="30"/>
          <w:szCs w:val="30"/>
          <w:cs/>
        </w:rPr>
        <w:t xml:space="preserve"> บ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า</w:t>
      </w:r>
      <w:r w:rsidRPr="00217D00">
        <w:rPr>
          <w:rFonts w:ascii="Angsana New" w:hAnsi="Angsana New"/>
          <w:color w:val="000000"/>
          <w:sz w:val="30"/>
          <w:szCs w:val="30"/>
          <w:cs/>
        </w:rPr>
        <w:t xml:space="preserve">ทต่อหุ้น เป็น </w:t>
      </w:r>
      <w:r w:rsidRPr="00217D00">
        <w:rPr>
          <w:rFonts w:ascii="Angsana New" w:hAnsi="Angsana New"/>
          <w:color w:val="000000"/>
          <w:sz w:val="30"/>
          <w:szCs w:val="30"/>
        </w:rPr>
        <w:t>0</w:t>
      </w:r>
      <w:r w:rsidRPr="00217D00">
        <w:rPr>
          <w:rFonts w:ascii="Angsana New" w:hAnsi="Angsana New"/>
          <w:color w:val="000000"/>
          <w:sz w:val="30"/>
          <w:szCs w:val="30"/>
          <w:cs/>
        </w:rPr>
        <w:t>.</w:t>
      </w:r>
      <w:r w:rsidRPr="00217D00">
        <w:rPr>
          <w:rFonts w:ascii="Angsana New" w:hAnsi="Angsana New"/>
          <w:color w:val="000000"/>
          <w:sz w:val="30"/>
          <w:szCs w:val="30"/>
        </w:rPr>
        <w:t>50</w:t>
      </w:r>
      <w:r w:rsidRPr="00217D00">
        <w:rPr>
          <w:rFonts w:ascii="Angsana New" w:hAnsi="Angsana New"/>
          <w:color w:val="000000"/>
          <w:sz w:val="30"/>
          <w:szCs w:val="30"/>
          <w:cs/>
        </w:rPr>
        <w:t xml:space="preserve"> บ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า</w:t>
      </w:r>
      <w:r w:rsidRPr="00217D00">
        <w:rPr>
          <w:rFonts w:ascii="Angsana New" w:hAnsi="Angsana New"/>
          <w:color w:val="000000"/>
          <w:sz w:val="30"/>
          <w:szCs w:val="30"/>
          <w:cs/>
        </w:rPr>
        <w:t>ทต่อหุ้น โดยภ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า</w:t>
      </w:r>
      <w:r w:rsidRPr="00217D00">
        <w:rPr>
          <w:rFonts w:ascii="Angsana New" w:hAnsi="Angsana New"/>
          <w:color w:val="000000"/>
          <w:sz w:val="30"/>
          <w:szCs w:val="30"/>
          <w:cs/>
        </w:rPr>
        <w:t>ยหลัง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กา</w:t>
      </w:r>
      <w:r w:rsidRPr="00217D00">
        <w:rPr>
          <w:rFonts w:ascii="Angsana New" w:hAnsi="Angsana New"/>
          <w:color w:val="000000"/>
          <w:sz w:val="30"/>
          <w:szCs w:val="30"/>
          <w:cs/>
        </w:rPr>
        <w:t>รเปล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ี่</w:t>
      </w:r>
      <w:r w:rsidRPr="00217D00">
        <w:rPr>
          <w:rFonts w:ascii="Angsana New" w:hAnsi="Angsana New"/>
          <w:color w:val="000000"/>
          <w:sz w:val="30"/>
          <w:szCs w:val="30"/>
          <w:cs/>
        </w:rPr>
        <w:t>ยนแปลงบริษัทมีหุ้น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สา</w:t>
      </w:r>
      <w:r w:rsidRPr="00217D00">
        <w:rPr>
          <w:rFonts w:ascii="Angsana New" w:hAnsi="Angsana New"/>
          <w:color w:val="000000"/>
          <w:sz w:val="30"/>
          <w:szCs w:val="30"/>
          <w:cs/>
        </w:rPr>
        <w:t>มัญจดทะเบียนเพิ่มข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ึ้น</w:t>
      </w:r>
      <w:r w:rsidRPr="00217D00">
        <w:rPr>
          <w:rFonts w:ascii="Angsana New" w:hAnsi="Angsana New"/>
          <w:color w:val="000000"/>
          <w:sz w:val="30"/>
          <w:szCs w:val="30"/>
          <w:cs/>
        </w:rPr>
        <w:t>จ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า</w:t>
      </w:r>
      <w:r w:rsidRPr="00217D00">
        <w:rPr>
          <w:rFonts w:ascii="Angsana New" w:hAnsi="Angsana New"/>
          <w:color w:val="000000"/>
          <w:sz w:val="30"/>
          <w:szCs w:val="30"/>
          <w:cs/>
        </w:rPr>
        <w:t xml:space="preserve">ก </w:t>
      </w:r>
      <w:r w:rsidRPr="00217D00">
        <w:rPr>
          <w:rFonts w:ascii="Angsana New" w:hAnsi="Angsana New"/>
          <w:color w:val="000000"/>
          <w:sz w:val="30"/>
          <w:szCs w:val="30"/>
        </w:rPr>
        <w:t>2</w:t>
      </w:r>
      <w:r w:rsidRPr="00217D00">
        <w:rPr>
          <w:rFonts w:ascii="Angsana New" w:hAnsi="Angsana New"/>
          <w:color w:val="000000"/>
          <w:sz w:val="30"/>
          <w:szCs w:val="30"/>
          <w:cs/>
        </w:rPr>
        <w:t>.</w:t>
      </w:r>
      <w:r w:rsidRPr="00217D00">
        <w:rPr>
          <w:rFonts w:ascii="Angsana New" w:hAnsi="Angsana New"/>
          <w:color w:val="000000"/>
          <w:sz w:val="30"/>
          <w:szCs w:val="30"/>
        </w:rPr>
        <w:t>50</w:t>
      </w:r>
      <w:r w:rsidRPr="00217D0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ล้าน</w:t>
      </w:r>
      <w:r w:rsidRPr="00217D00">
        <w:rPr>
          <w:rFonts w:ascii="Angsana New" w:hAnsi="Angsana New"/>
          <w:color w:val="000000"/>
          <w:sz w:val="30"/>
          <w:szCs w:val="30"/>
          <w:cs/>
        </w:rPr>
        <w:t>หุ้น เป็นหุ้นสำมัญ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จำ</w:t>
      </w:r>
      <w:r w:rsidRPr="00217D00">
        <w:rPr>
          <w:rFonts w:ascii="Angsana New" w:hAnsi="Angsana New"/>
          <w:color w:val="000000"/>
          <w:sz w:val="30"/>
          <w:szCs w:val="30"/>
          <w:cs/>
        </w:rPr>
        <w:t xml:space="preserve">นวน </w:t>
      </w:r>
      <w:r w:rsidRPr="00217D00">
        <w:rPr>
          <w:rFonts w:ascii="Angsana New" w:hAnsi="Angsana New"/>
          <w:color w:val="000000"/>
          <w:sz w:val="30"/>
          <w:szCs w:val="30"/>
        </w:rPr>
        <w:t>500</w:t>
      </w:r>
      <w:r w:rsidRPr="00217D00">
        <w:rPr>
          <w:rFonts w:ascii="Angsana New" w:hAnsi="Angsana New"/>
          <w:color w:val="000000"/>
          <w:sz w:val="30"/>
          <w:szCs w:val="30"/>
          <w:cs/>
        </w:rPr>
        <w:t xml:space="preserve"> ล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้าน</w:t>
      </w:r>
      <w:r w:rsidRPr="00217D00">
        <w:rPr>
          <w:rFonts w:ascii="Angsana New" w:hAnsi="Angsana New"/>
          <w:color w:val="000000"/>
          <w:sz w:val="30"/>
          <w:szCs w:val="30"/>
          <w:cs/>
        </w:rPr>
        <w:t>หุ้น พร้อมกันน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ี้</w:t>
      </w:r>
      <w:r w:rsidRPr="00217D00">
        <w:rPr>
          <w:rFonts w:ascii="Angsana New" w:hAnsi="Angsana New"/>
          <w:color w:val="000000"/>
          <w:sz w:val="30"/>
          <w:szCs w:val="30"/>
          <w:cs/>
        </w:rPr>
        <w:t>ผู้ถือหุ้นได้มีมติอนุมัติเพิ่มทุนจดทะเบียนของบริษัทอีก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จำ</w:t>
      </w:r>
      <w:r w:rsidRPr="00217D00">
        <w:rPr>
          <w:rFonts w:ascii="Angsana New" w:hAnsi="Angsana New"/>
          <w:color w:val="000000"/>
          <w:sz w:val="30"/>
          <w:szCs w:val="30"/>
          <w:cs/>
        </w:rPr>
        <w:t>นวน</w:t>
      </w:r>
      <w:r w:rsidRPr="00217D00">
        <w:rPr>
          <w:rFonts w:ascii="Angsana New" w:hAnsi="Angsana New"/>
          <w:color w:val="000000"/>
          <w:sz w:val="30"/>
          <w:szCs w:val="30"/>
        </w:rPr>
        <w:t xml:space="preserve"> 170</w:t>
      </w:r>
      <w:r w:rsidRPr="00217D00">
        <w:rPr>
          <w:rFonts w:ascii="Angsana New" w:hAnsi="Angsana New"/>
          <w:color w:val="000000"/>
          <w:sz w:val="30"/>
          <w:szCs w:val="30"/>
          <w:cs/>
        </w:rPr>
        <w:t xml:space="preserve"> ล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้าน</w:t>
      </w:r>
      <w:r w:rsidRPr="00217D00">
        <w:rPr>
          <w:rFonts w:ascii="Angsana New" w:hAnsi="Angsana New"/>
          <w:color w:val="000000"/>
          <w:sz w:val="30"/>
          <w:szCs w:val="30"/>
          <w:cs/>
        </w:rPr>
        <w:t>หุ้น โดยมีมูลค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่า</w:t>
      </w:r>
      <w:r w:rsidRPr="00217D00">
        <w:rPr>
          <w:rFonts w:ascii="Angsana New" w:hAnsi="Angsana New"/>
          <w:color w:val="000000"/>
          <w:sz w:val="30"/>
          <w:szCs w:val="30"/>
          <w:cs/>
        </w:rPr>
        <w:t>ท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ี่</w:t>
      </w:r>
      <w:r w:rsidRPr="00217D00">
        <w:rPr>
          <w:rFonts w:ascii="Angsana New" w:hAnsi="Angsana New"/>
          <w:color w:val="000000"/>
          <w:sz w:val="30"/>
          <w:szCs w:val="30"/>
          <w:cs/>
        </w:rPr>
        <w:t>ตร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า</w:t>
      </w:r>
      <w:r w:rsidRPr="00217D00">
        <w:rPr>
          <w:rFonts w:ascii="Angsana New" w:hAnsi="Angsana New"/>
          <w:color w:val="000000"/>
          <w:sz w:val="30"/>
          <w:szCs w:val="30"/>
          <w:cs/>
        </w:rPr>
        <w:t xml:space="preserve">ไว้หุ้นละ </w:t>
      </w:r>
      <w:r w:rsidRPr="00217D00">
        <w:rPr>
          <w:rFonts w:ascii="Angsana New" w:hAnsi="Angsana New"/>
          <w:color w:val="000000"/>
          <w:sz w:val="30"/>
          <w:szCs w:val="30"/>
        </w:rPr>
        <w:t>0</w:t>
      </w:r>
      <w:r w:rsidRPr="00217D00">
        <w:rPr>
          <w:rFonts w:ascii="Angsana New" w:hAnsi="Angsana New"/>
          <w:color w:val="000000"/>
          <w:sz w:val="30"/>
          <w:szCs w:val="30"/>
          <w:cs/>
        </w:rPr>
        <w:t>.</w:t>
      </w:r>
      <w:r w:rsidRPr="00217D00">
        <w:rPr>
          <w:rFonts w:ascii="Angsana New" w:hAnsi="Angsana New"/>
          <w:color w:val="000000"/>
          <w:sz w:val="30"/>
          <w:szCs w:val="30"/>
        </w:rPr>
        <w:t>50</w:t>
      </w:r>
      <w:r w:rsidRPr="00217D00">
        <w:rPr>
          <w:rFonts w:ascii="Angsana New" w:hAnsi="Angsana New"/>
          <w:color w:val="000000"/>
          <w:sz w:val="30"/>
          <w:szCs w:val="30"/>
          <w:cs/>
        </w:rPr>
        <w:t xml:space="preserve"> บ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า</w:t>
      </w:r>
      <w:r w:rsidRPr="00217D00">
        <w:rPr>
          <w:rFonts w:ascii="Angsana New" w:hAnsi="Angsana New"/>
          <w:color w:val="000000"/>
          <w:sz w:val="30"/>
          <w:szCs w:val="30"/>
          <w:cs/>
        </w:rPr>
        <w:t>ท รวมเป็นจ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217D00">
        <w:rPr>
          <w:rFonts w:ascii="Angsana New" w:hAnsi="Angsana New"/>
          <w:color w:val="000000"/>
          <w:sz w:val="30"/>
          <w:szCs w:val="30"/>
          <w:cs/>
        </w:rPr>
        <w:t xml:space="preserve">นวนเงิน </w:t>
      </w:r>
      <w:r w:rsidRPr="00217D00">
        <w:rPr>
          <w:rFonts w:ascii="Angsana New" w:hAnsi="Angsana New"/>
          <w:color w:val="000000"/>
          <w:sz w:val="30"/>
          <w:szCs w:val="30"/>
        </w:rPr>
        <w:t>85</w:t>
      </w:r>
      <w:r w:rsidRPr="00217D00">
        <w:rPr>
          <w:rFonts w:ascii="Angsana New" w:hAnsi="Angsana New"/>
          <w:color w:val="000000"/>
          <w:sz w:val="30"/>
          <w:szCs w:val="30"/>
          <w:cs/>
        </w:rPr>
        <w:t xml:space="preserve"> ล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้านบาท</w:t>
      </w:r>
      <w:r w:rsidRPr="00217D00">
        <w:rPr>
          <w:rFonts w:ascii="Angsana New" w:hAnsi="Angsana New"/>
          <w:color w:val="000000"/>
          <w:sz w:val="30"/>
          <w:szCs w:val="30"/>
          <w:cs/>
        </w:rPr>
        <w:t xml:space="preserve"> ภ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าย</w:t>
      </w:r>
      <w:r w:rsidRPr="00217D00">
        <w:rPr>
          <w:rFonts w:ascii="Angsana New" w:hAnsi="Angsana New"/>
          <w:color w:val="000000"/>
          <w:sz w:val="30"/>
          <w:szCs w:val="30"/>
          <w:cs/>
        </w:rPr>
        <w:t>หลังจ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า</w:t>
      </w:r>
      <w:r w:rsidRPr="00217D00">
        <w:rPr>
          <w:rFonts w:ascii="Angsana New" w:hAnsi="Angsana New"/>
          <w:color w:val="000000"/>
          <w:sz w:val="30"/>
          <w:szCs w:val="30"/>
          <w:cs/>
        </w:rPr>
        <w:t>กก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าร</w:t>
      </w:r>
      <w:r w:rsidRPr="00217D00">
        <w:rPr>
          <w:rFonts w:ascii="Angsana New" w:hAnsi="Angsana New"/>
          <w:color w:val="000000"/>
          <w:sz w:val="30"/>
          <w:szCs w:val="30"/>
          <w:cs/>
        </w:rPr>
        <w:t>เพิ่มทุนดังกล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่า</w:t>
      </w:r>
      <w:r w:rsidRPr="00217D00">
        <w:rPr>
          <w:rFonts w:ascii="Angsana New" w:hAnsi="Angsana New"/>
          <w:color w:val="000000"/>
          <w:sz w:val="30"/>
          <w:szCs w:val="30"/>
          <w:cs/>
        </w:rPr>
        <w:t>ว บริษัทมีหุ้นส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า</w:t>
      </w:r>
      <w:r w:rsidRPr="00217D00">
        <w:rPr>
          <w:rFonts w:ascii="Angsana New" w:hAnsi="Angsana New"/>
          <w:color w:val="000000"/>
          <w:sz w:val="30"/>
          <w:szCs w:val="30"/>
          <w:cs/>
        </w:rPr>
        <w:t>มัญจดทะเบียน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จำ</w:t>
      </w:r>
      <w:r w:rsidRPr="00217D00">
        <w:rPr>
          <w:rFonts w:ascii="Angsana New" w:hAnsi="Angsana New"/>
          <w:color w:val="000000"/>
          <w:sz w:val="30"/>
          <w:szCs w:val="30"/>
          <w:cs/>
        </w:rPr>
        <w:t xml:space="preserve">นวน </w:t>
      </w:r>
      <w:r w:rsidRPr="00217D00">
        <w:rPr>
          <w:rFonts w:ascii="Angsana New" w:hAnsi="Angsana New"/>
          <w:color w:val="000000"/>
          <w:sz w:val="30"/>
          <w:szCs w:val="30"/>
        </w:rPr>
        <w:t>670</w:t>
      </w:r>
      <w:r w:rsidRPr="00217D0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ล้าน</w:t>
      </w:r>
      <w:r w:rsidRPr="00217D00">
        <w:rPr>
          <w:rFonts w:ascii="Angsana New" w:hAnsi="Angsana New"/>
          <w:color w:val="000000"/>
          <w:sz w:val="30"/>
          <w:szCs w:val="30"/>
          <w:cs/>
        </w:rPr>
        <w:t>หุ้น มีมูลค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่าที่</w:t>
      </w:r>
      <w:r w:rsidRPr="00217D00">
        <w:rPr>
          <w:rFonts w:ascii="Angsana New" w:hAnsi="Angsana New"/>
          <w:color w:val="000000"/>
          <w:sz w:val="30"/>
          <w:szCs w:val="30"/>
          <w:cs/>
        </w:rPr>
        <w:t>ตร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า</w:t>
      </w:r>
      <w:r w:rsidRPr="00217D00">
        <w:rPr>
          <w:rFonts w:ascii="Angsana New" w:hAnsi="Angsana New"/>
          <w:color w:val="000000"/>
          <w:sz w:val="30"/>
          <w:szCs w:val="30"/>
          <w:cs/>
        </w:rPr>
        <w:t xml:space="preserve">ไว้หุ้นละ </w:t>
      </w:r>
      <w:r w:rsidRPr="00217D00">
        <w:rPr>
          <w:rFonts w:ascii="Angsana New" w:hAnsi="Angsana New"/>
          <w:color w:val="000000"/>
          <w:sz w:val="30"/>
          <w:szCs w:val="30"/>
        </w:rPr>
        <w:t>0</w:t>
      </w:r>
      <w:r w:rsidRPr="00217D00">
        <w:rPr>
          <w:rFonts w:ascii="Angsana New" w:hAnsi="Angsana New"/>
          <w:color w:val="000000"/>
          <w:sz w:val="30"/>
          <w:szCs w:val="30"/>
          <w:cs/>
        </w:rPr>
        <w:t>.</w:t>
      </w:r>
      <w:r w:rsidRPr="00217D00">
        <w:rPr>
          <w:rFonts w:ascii="Angsana New" w:hAnsi="Angsana New"/>
          <w:color w:val="000000"/>
          <w:sz w:val="30"/>
          <w:szCs w:val="30"/>
        </w:rPr>
        <w:t>50</w:t>
      </w:r>
      <w:r w:rsidRPr="00217D00">
        <w:rPr>
          <w:rFonts w:ascii="Angsana New" w:hAnsi="Angsana New"/>
          <w:color w:val="000000"/>
          <w:sz w:val="30"/>
          <w:szCs w:val="30"/>
          <w:cs/>
        </w:rPr>
        <w:t xml:space="preserve"> บ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าท</w:t>
      </w:r>
      <w:r w:rsidRPr="00217D00">
        <w:rPr>
          <w:rFonts w:ascii="Angsana New" w:hAnsi="Angsana New"/>
          <w:color w:val="000000"/>
          <w:sz w:val="30"/>
          <w:szCs w:val="30"/>
          <w:cs/>
        </w:rPr>
        <w:t xml:space="preserve"> รวมเป็นจ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217D00">
        <w:rPr>
          <w:rFonts w:ascii="Angsana New" w:hAnsi="Angsana New"/>
          <w:color w:val="000000"/>
          <w:sz w:val="30"/>
          <w:szCs w:val="30"/>
          <w:cs/>
        </w:rPr>
        <w:t xml:space="preserve">นวนเงิน </w:t>
      </w:r>
      <w:r w:rsidRPr="00217D00">
        <w:rPr>
          <w:rFonts w:ascii="Angsana New" w:hAnsi="Angsana New"/>
          <w:color w:val="000000"/>
          <w:sz w:val="30"/>
          <w:szCs w:val="30"/>
        </w:rPr>
        <w:t>335</w:t>
      </w:r>
      <w:r w:rsidRPr="00217D00">
        <w:rPr>
          <w:rFonts w:ascii="Angsana New" w:hAnsi="Angsana New"/>
          <w:color w:val="000000"/>
          <w:sz w:val="30"/>
          <w:szCs w:val="30"/>
          <w:cs/>
        </w:rPr>
        <w:t xml:space="preserve"> ล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้านบาท</w:t>
      </w:r>
      <w:r w:rsidRPr="00217D0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217D00">
        <w:rPr>
          <w:rFonts w:ascii="Angsana New" w:hAnsi="Angsana New"/>
          <w:color w:val="000000"/>
          <w:sz w:val="30"/>
          <w:szCs w:val="30"/>
          <w:cs/>
        </w:rPr>
        <w:t>บริษัทได้จดทะเบียน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การเปลี่ยนแปลงมูลค่าหุ้นและ</w:t>
      </w:r>
      <w:r w:rsidRPr="00217D00">
        <w:rPr>
          <w:rFonts w:ascii="Angsana New" w:hAnsi="Angsana New"/>
          <w:color w:val="000000"/>
          <w:sz w:val="30"/>
          <w:szCs w:val="30"/>
          <w:cs/>
        </w:rPr>
        <w:t>เพิ่มทุนกับกระทรวงพ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า</w:t>
      </w:r>
      <w:r w:rsidRPr="00217D00">
        <w:rPr>
          <w:rFonts w:ascii="Angsana New" w:hAnsi="Angsana New"/>
          <w:color w:val="000000"/>
          <w:sz w:val="30"/>
          <w:szCs w:val="30"/>
          <w:cs/>
        </w:rPr>
        <w:t>ณิชย์ เม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ื่อ</w:t>
      </w:r>
      <w:r w:rsidRPr="00217D00">
        <w:rPr>
          <w:rFonts w:ascii="Angsana New" w:hAnsi="Angsana New"/>
          <w:color w:val="000000"/>
          <w:sz w:val="30"/>
          <w:szCs w:val="30"/>
          <w:cs/>
        </w:rPr>
        <w:t>วันท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ี่</w:t>
      </w:r>
      <w:r w:rsidRPr="00217D0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17D00">
        <w:rPr>
          <w:rFonts w:ascii="Angsana New" w:hAnsi="Angsana New"/>
          <w:color w:val="000000"/>
          <w:sz w:val="30"/>
          <w:szCs w:val="30"/>
        </w:rPr>
        <w:t>1</w:t>
      </w:r>
      <w:r w:rsidRPr="00217D0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17D00">
        <w:rPr>
          <w:rFonts w:ascii="Angsana New" w:hAnsi="Angsana New" w:hint="cs"/>
          <w:color w:val="000000"/>
          <w:sz w:val="30"/>
          <w:szCs w:val="30"/>
          <w:cs/>
        </w:rPr>
        <w:t>กรกฎาคม</w:t>
      </w:r>
      <w:r w:rsidRPr="00217D0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17D00">
        <w:rPr>
          <w:rFonts w:ascii="Angsana New" w:hAnsi="Angsana New"/>
          <w:color w:val="000000"/>
          <w:sz w:val="30"/>
          <w:szCs w:val="30"/>
        </w:rPr>
        <w:t>2564</w:t>
      </w:r>
    </w:p>
    <w:p w14:paraId="0381B3BE" w14:textId="77777777" w:rsidR="00885C65" w:rsidRPr="000F6B38" w:rsidRDefault="00885C65" w:rsidP="000F6B38">
      <w:pPr>
        <w:pStyle w:val="Heading9"/>
        <w:ind w:left="540"/>
        <w:rPr>
          <w:rFonts w:asciiTheme="majorBidi" w:hAnsiTheme="majorBidi" w:cstheme="majorBidi"/>
          <w:cs/>
          <w:lang w:val="th-TH"/>
        </w:rPr>
      </w:pPr>
    </w:p>
    <w:p w14:paraId="48F04978" w14:textId="5B5BDF24" w:rsidR="0091782D" w:rsidRPr="00F976CC" w:rsidRDefault="00474402" w:rsidP="003D65CA">
      <w:pPr>
        <w:pStyle w:val="Heading9"/>
        <w:numPr>
          <w:ilvl w:val="0"/>
          <w:numId w:val="26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F976CC">
        <w:rPr>
          <w:rFonts w:asciiTheme="majorBidi" w:hAnsiTheme="majorBidi" w:cstheme="majorBidi"/>
          <w:cs/>
          <w:lang w:val="th-TH"/>
        </w:rPr>
        <w:t>ส่วนเกินทุนและ</w:t>
      </w:r>
      <w:r w:rsidRPr="000059DC">
        <w:rPr>
          <w:rFonts w:asciiTheme="majorBidi" w:hAnsiTheme="majorBidi" w:cstheme="majorBidi"/>
          <w:cs/>
          <w:lang w:val="th-TH"/>
        </w:rPr>
        <w:t>สำรอง</w:t>
      </w:r>
      <w:r w:rsidR="002A62C9" w:rsidRPr="000059DC">
        <w:rPr>
          <w:rFonts w:asciiTheme="majorBidi" w:hAnsiTheme="majorBidi" w:cs="Angsana New"/>
          <w:cs/>
          <w:lang w:val="th-TH"/>
        </w:rPr>
        <w:t>ตามกฎหมาย</w:t>
      </w:r>
    </w:p>
    <w:p w14:paraId="453F5317" w14:textId="77777777" w:rsidR="0091782D" w:rsidRPr="009E489E" w:rsidRDefault="0091782D" w:rsidP="0091782D">
      <w:pPr>
        <w:rPr>
          <w:rFonts w:asciiTheme="majorBidi" w:hAnsiTheme="majorBidi" w:cstheme="majorBidi"/>
          <w:sz w:val="30"/>
          <w:szCs w:val="30"/>
        </w:rPr>
      </w:pPr>
    </w:p>
    <w:p w14:paraId="3BB36FF7" w14:textId="2D5786DF" w:rsidR="004E2452" w:rsidRPr="00B5598C" w:rsidRDefault="004E2452" w:rsidP="00BC5784">
      <w:pPr>
        <w:widowControl w:val="0"/>
        <w:spacing w:line="240" w:lineRule="auto"/>
        <w:ind w:left="540" w:right="-34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5598C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5ED9FE08" w14:textId="77777777" w:rsidR="00994BA8" w:rsidRPr="009E489E" w:rsidRDefault="00994BA8" w:rsidP="0057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eastAsia="Angsana New" w:hAnsiTheme="majorBidi"/>
          <w:sz w:val="30"/>
          <w:szCs w:val="30"/>
          <w:cs/>
          <w:lang w:val="th-TH"/>
        </w:rPr>
      </w:pPr>
    </w:p>
    <w:p w14:paraId="57BEC3B7" w14:textId="35E47757" w:rsidR="001422FB" w:rsidRDefault="00571C59" w:rsidP="00405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114BE3">
        <w:rPr>
          <w:rFonts w:asciiTheme="majorBidi" w:hAnsiTheme="majorBidi" w:cstheme="majorBidi"/>
          <w:sz w:val="30"/>
          <w:szCs w:val="30"/>
          <w:cs/>
        </w:rPr>
        <w:t>ส่วนเกินมูลค่าหุ้นได้แก่ส่วนต่างของจำนวนเงินที่บริษัทได้รับจากการออกจำหน่ายหุ้นสูงกว่ามูลค่าหุ้นที่จดทะเบียนไว้ ส่วนเกินมูลค่าหุ้นนี้จะนำไปจ่ายเป็นเงินปันผลไม่ได้</w:t>
      </w:r>
    </w:p>
    <w:p w14:paraId="2C7862A6" w14:textId="77777777" w:rsidR="00B5598C" w:rsidRPr="009E489E" w:rsidRDefault="00B5598C" w:rsidP="00114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</w:rPr>
      </w:pPr>
    </w:p>
    <w:p w14:paraId="46A47DE4" w14:textId="77777777" w:rsidR="00A72972" w:rsidRDefault="00A729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 New" w:hAnsiTheme="majorBidi" w:cstheme="majorBidi"/>
          <w:i/>
          <w:iCs/>
          <w:sz w:val="30"/>
          <w:szCs w:val="30"/>
          <w:cs/>
          <w:lang w:val="th-TH"/>
        </w:rPr>
      </w:pPr>
      <w:r>
        <w:rPr>
          <w:rFonts w:asciiTheme="majorBidi" w:eastAsia="Angsana New" w:hAnsiTheme="majorBidi" w:cstheme="majorBidi"/>
          <w:b/>
          <w:bCs/>
          <w:i/>
          <w:iCs/>
          <w:cs/>
          <w:lang w:val="th-TH"/>
        </w:rPr>
        <w:br w:type="page"/>
      </w:r>
    </w:p>
    <w:p w14:paraId="07E90AC0" w14:textId="51A8752F" w:rsidR="004E2452" w:rsidRPr="00B11DBD" w:rsidRDefault="004E2452" w:rsidP="004E2452">
      <w:pPr>
        <w:pStyle w:val="Heading9"/>
        <w:tabs>
          <w:tab w:val="left" w:pos="540"/>
        </w:tabs>
        <w:ind w:left="540"/>
        <w:rPr>
          <w:rFonts w:asciiTheme="majorBidi" w:eastAsia="Angsana New" w:hAnsiTheme="majorBidi" w:cs="Angsana New"/>
          <w:b w:val="0"/>
          <w:bCs w:val="0"/>
          <w:i/>
          <w:iCs/>
          <w:cs/>
          <w:lang w:val="th-TH"/>
        </w:rPr>
      </w:pPr>
      <w:r w:rsidRPr="00B11DBD">
        <w:rPr>
          <w:rFonts w:asciiTheme="majorBidi" w:eastAsia="Angsana New" w:hAnsiTheme="majorBidi" w:cstheme="majorBidi" w:hint="cs"/>
          <w:b w:val="0"/>
          <w:bCs w:val="0"/>
          <w:i/>
          <w:iCs/>
          <w:cs/>
          <w:lang w:val="th-TH"/>
        </w:rPr>
        <w:lastRenderedPageBreak/>
        <w:t>สำรองตามกฎหมาย</w:t>
      </w:r>
    </w:p>
    <w:p w14:paraId="124E232C" w14:textId="77777777" w:rsidR="004E2452" w:rsidRPr="00CD200C" w:rsidRDefault="004E2452" w:rsidP="004E2452">
      <w:pPr>
        <w:ind w:firstLine="720"/>
        <w:rPr>
          <w:rFonts w:asciiTheme="majorBidi" w:eastAsia="Angsana New" w:hAnsiTheme="majorBidi" w:cstheme="majorBidi"/>
          <w:sz w:val="24"/>
          <w:szCs w:val="24"/>
        </w:rPr>
      </w:pPr>
    </w:p>
    <w:p w14:paraId="3BCBD6A9" w14:textId="47E09160" w:rsidR="00AE7A41" w:rsidRPr="00AE7B84" w:rsidRDefault="002A62C9" w:rsidP="002A62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eastAsia="Angsana New"/>
          <w:cs/>
          <w:lang w:val="th-TH"/>
        </w:rPr>
      </w:pPr>
      <w:r w:rsidRPr="002A62C9">
        <w:rPr>
          <w:rFonts w:asciiTheme="majorBidi" w:eastAsia="Angsana New" w:hAnsiTheme="majorBidi"/>
          <w:sz w:val="30"/>
          <w:szCs w:val="30"/>
          <w:cs/>
          <w:lang w:val="th-TH"/>
        </w:rPr>
        <w:t xml:space="preserve">ตามบทบัญญัติแห่งพระราชบัญญัติบริษัทมหาชนจำกัด พ.ศ. </w:t>
      </w:r>
      <w:r w:rsidR="00AC0571" w:rsidRPr="00AC0571">
        <w:rPr>
          <w:rFonts w:asciiTheme="majorBidi" w:eastAsia="Angsana New" w:hAnsiTheme="majorBidi"/>
          <w:sz w:val="30"/>
          <w:szCs w:val="30"/>
        </w:rPr>
        <w:t>2535</w:t>
      </w:r>
      <w:r w:rsidRPr="002A62C9">
        <w:rPr>
          <w:rFonts w:asciiTheme="majorBidi" w:eastAsia="Angsana New" w:hAnsiTheme="majorBidi"/>
          <w:sz w:val="30"/>
          <w:szCs w:val="30"/>
          <w:cs/>
          <w:lang w:val="th-TH"/>
        </w:rPr>
        <w:t xml:space="preserve"> มาตรา </w:t>
      </w:r>
      <w:r w:rsidR="00AC0571" w:rsidRPr="00AC0571">
        <w:rPr>
          <w:rFonts w:asciiTheme="majorBidi" w:eastAsia="Angsana New" w:hAnsiTheme="majorBidi"/>
          <w:sz w:val="30"/>
          <w:szCs w:val="30"/>
        </w:rPr>
        <w:t>116</w:t>
      </w:r>
      <w:r w:rsidRPr="002A62C9">
        <w:rPr>
          <w:rFonts w:asciiTheme="majorBidi" w:eastAsia="Angsana New" w:hAnsiTheme="majorBidi"/>
          <w:sz w:val="30"/>
          <w:szCs w:val="30"/>
          <w:cs/>
          <w:lang w:val="th-TH"/>
        </w:rPr>
        <w:t xml:space="preserve"> บริษัทจะต้องจัดสรรทุนสำรอง (“สำรองตามกฎหมาย”) อย่างน้อยร้อยละ </w:t>
      </w:r>
      <w:r w:rsidR="00AC0571" w:rsidRPr="00AC0571">
        <w:rPr>
          <w:rFonts w:asciiTheme="majorBidi" w:eastAsia="Angsana New" w:hAnsiTheme="majorBidi"/>
          <w:sz w:val="30"/>
          <w:szCs w:val="30"/>
        </w:rPr>
        <w:t>5</w:t>
      </w:r>
      <w:r w:rsidRPr="002A62C9">
        <w:rPr>
          <w:rFonts w:asciiTheme="majorBidi" w:eastAsia="Angsana New" w:hAnsiTheme="majorBidi"/>
          <w:sz w:val="30"/>
          <w:szCs w:val="30"/>
          <w:cs/>
          <w:lang w:val="th-TH"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AC0571" w:rsidRPr="00AC0571">
        <w:rPr>
          <w:rFonts w:asciiTheme="majorBidi" w:eastAsia="Angsana New" w:hAnsiTheme="majorBidi"/>
          <w:sz w:val="30"/>
          <w:szCs w:val="30"/>
        </w:rPr>
        <w:t>10</w:t>
      </w:r>
      <w:r w:rsidRPr="002A62C9">
        <w:rPr>
          <w:rFonts w:asciiTheme="majorBidi" w:eastAsia="Angsana New" w:hAnsiTheme="majorBidi"/>
          <w:sz w:val="30"/>
          <w:szCs w:val="30"/>
          <w:cs/>
          <w:lang w:val="th-TH"/>
        </w:rPr>
        <w:t xml:space="preserve"> ของทุนจดทะเบียน เงินสำรองนี้จะนำไปจ่ายเป็นเงินปันผลไม่ได้</w:t>
      </w:r>
    </w:p>
    <w:p w14:paraId="4BF3B179" w14:textId="450782A2" w:rsidR="009E489E" w:rsidRPr="00CD200C" w:rsidRDefault="009E4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p w14:paraId="30037A67" w14:textId="3CA974D4" w:rsidR="000509CB" w:rsidRPr="0073329A" w:rsidRDefault="000509CB" w:rsidP="003D65CA">
      <w:pPr>
        <w:pStyle w:val="Heading9"/>
        <w:numPr>
          <w:ilvl w:val="0"/>
          <w:numId w:val="26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022A49">
        <w:rPr>
          <w:rFonts w:asciiTheme="majorBidi" w:hAnsiTheme="majorBidi" w:cstheme="majorBidi"/>
          <w:cs/>
          <w:lang w:val="th-TH"/>
        </w:rPr>
        <w:t>ส</w:t>
      </w:r>
      <w:r>
        <w:rPr>
          <w:rFonts w:asciiTheme="majorBidi" w:hAnsiTheme="majorBidi" w:cstheme="majorBidi" w:hint="cs"/>
          <w:cs/>
          <w:lang w:val="th-TH"/>
        </w:rPr>
        <w:t>่วนงานดำเนินงานและการจำแนกรายได้</w:t>
      </w:r>
    </w:p>
    <w:p w14:paraId="2D5A1A8D" w14:textId="2747225F" w:rsidR="000059DC" w:rsidRPr="00CD200C" w:rsidRDefault="000059DC" w:rsidP="00C433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EFE5094" w14:textId="1B78DD6F" w:rsidR="00CD200C" w:rsidRPr="00CD200C" w:rsidRDefault="00CD200C" w:rsidP="00C433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D200C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</w:t>
      </w:r>
      <w:r w:rsidR="00E46AEC">
        <w:rPr>
          <w:rFonts w:asciiTheme="majorBidi" w:hAnsiTheme="majorBidi" w:cstheme="majorBidi" w:hint="cs"/>
          <w:sz w:val="30"/>
          <w:szCs w:val="30"/>
          <w:cs/>
        </w:rPr>
        <w:t>กรรมการผู้อำนวยการ</w:t>
      </w:r>
      <w:r w:rsidRPr="00CD200C">
        <w:rPr>
          <w:rFonts w:asciiTheme="majorBidi" w:hAnsiTheme="majorBidi" w:cstheme="majorBidi"/>
          <w:sz w:val="30"/>
          <w:szCs w:val="30"/>
          <w:cs/>
        </w:rPr>
        <w:t xml:space="preserve"> (ผู้มีอำนาจตัดสินใจสูงสุดด้านการดำเนินงาน)ของบริษัท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4513D40C" w14:textId="77777777" w:rsidR="00CD200C" w:rsidRPr="00CD200C" w:rsidRDefault="00CD200C" w:rsidP="00C433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1000724" w14:textId="08A2DD0A" w:rsidR="00BF6FFE" w:rsidRPr="009533A6" w:rsidRDefault="000059DC" w:rsidP="00C433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บริษัทดำเนินกิจการในส่วนงานธุรกิจเดียวคือ ธุรกิจเครื่องดื่ม ดังนั้น รายได้ กำไร และสินทรัพย์ทั้งหมดที่แสดงในงบการเงินจึงเกี่ยวกับส่วนงานธุรกิจเครื่องดื่ม</w:t>
      </w:r>
    </w:p>
    <w:p w14:paraId="13CA54A8" w14:textId="3B718209" w:rsidR="00BF6FFE" w:rsidRPr="00CD200C" w:rsidRDefault="00BF6FFE" w:rsidP="00005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2"/>
        <w:gridCol w:w="819"/>
        <w:gridCol w:w="1440"/>
        <w:gridCol w:w="270"/>
        <w:gridCol w:w="1431"/>
      </w:tblGrid>
      <w:tr w:rsidR="001579EE" w:rsidRPr="00F33B81" w14:paraId="150742F2" w14:textId="77777777" w:rsidTr="009E489E">
        <w:trPr>
          <w:trHeight w:val="70"/>
        </w:trPr>
        <w:tc>
          <w:tcPr>
            <w:tcW w:w="5222" w:type="dxa"/>
          </w:tcPr>
          <w:p w14:paraId="07989BFC" w14:textId="1129EB5D" w:rsidR="001579EE" w:rsidRPr="009533A6" w:rsidRDefault="009533A6" w:rsidP="009533A6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5C7A"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color w:val="000000"/>
                <w:sz w:val="30"/>
                <w:szCs w:val="30"/>
                <w:cs/>
                <w:lang w:eastAsia="th-TH"/>
              </w:rPr>
              <w:t>ข้อมูลเกี่ยวกับ</w:t>
            </w:r>
            <w:r w:rsidRPr="00CA5C7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color w:val="000000"/>
                <w:sz w:val="30"/>
                <w:szCs w:val="30"/>
                <w:cs/>
                <w:lang w:eastAsia="th-TH"/>
              </w:rPr>
              <w:t>ส่วนงานภูมิศาสตร์</w:t>
            </w:r>
          </w:p>
        </w:tc>
        <w:tc>
          <w:tcPr>
            <w:tcW w:w="819" w:type="dxa"/>
          </w:tcPr>
          <w:p w14:paraId="04A4C341" w14:textId="77777777" w:rsidR="001579EE" w:rsidRPr="00F33B81" w:rsidRDefault="001579EE" w:rsidP="003541A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E34AA3" w14:textId="536035CB" w:rsidR="001579EE" w:rsidRPr="00F33B81" w:rsidRDefault="001579EE" w:rsidP="0035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0"/>
                <w:tab w:val="left" w:pos="78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DB327A2" w14:textId="77777777" w:rsidR="001579EE" w:rsidRPr="00F33B81" w:rsidRDefault="001579EE" w:rsidP="0035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1" w:type="dxa"/>
          </w:tcPr>
          <w:p w14:paraId="2D043237" w14:textId="3390C19B" w:rsidR="001579EE" w:rsidRPr="00F33B81" w:rsidRDefault="001579EE" w:rsidP="0035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9533A6" w:rsidRPr="00F33B81" w14:paraId="6D215910" w14:textId="77777777" w:rsidTr="009E489E">
        <w:trPr>
          <w:trHeight w:val="70"/>
        </w:trPr>
        <w:tc>
          <w:tcPr>
            <w:tcW w:w="5222" w:type="dxa"/>
          </w:tcPr>
          <w:p w14:paraId="46D68463" w14:textId="77777777" w:rsidR="009533A6" w:rsidRPr="00F33B81" w:rsidRDefault="009533A6" w:rsidP="009533A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9" w:type="dxa"/>
          </w:tcPr>
          <w:p w14:paraId="2EA199B1" w14:textId="77777777" w:rsidR="009533A6" w:rsidRPr="00F33B81" w:rsidRDefault="009533A6" w:rsidP="009533A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91D8F8" w14:textId="1A8EAC27" w:rsidR="009533A6" w:rsidRPr="00E633B4" w:rsidRDefault="009533A6" w:rsidP="00953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0"/>
                <w:tab w:val="left" w:pos="78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33B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E3D6860" w14:textId="77777777" w:rsidR="009533A6" w:rsidRPr="00F33B81" w:rsidRDefault="009533A6" w:rsidP="00953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1" w:type="dxa"/>
          </w:tcPr>
          <w:p w14:paraId="74DA133F" w14:textId="6E6F0146" w:rsidR="009533A6" w:rsidRPr="00E633B4" w:rsidRDefault="009533A6" w:rsidP="00953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33B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579EE" w:rsidRPr="00F33B81" w14:paraId="6D6927AD" w14:textId="77777777" w:rsidTr="009E489E">
        <w:tc>
          <w:tcPr>
            <w:tcW w:w="5222" w:type="dxa"/>
          </w:tcPr>
          <w:p w14:paraId="52A00505" w14:textId="77777777" w:rsidR="001579EE" w:rsidRPr="00F33B81" w:rsidRDefault="001579EE" w:rsidP="003541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9" w:type="dxa"/>
          </w:tcPr>
          <w:p w14:paraId="5FED791D" w14:textId="77777777" w:rsidR="001579EE" w:rsidRPr="00F33B81" w:rsidRDefault="001579EE" w:rsidP="003541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41" w:type="dxa"/>
            <w:gridSpan w:val="3"/>
            <w:vAlign w:val="bottom"/>
          </w:tcPr>
          <w:p w14:paraId="344C47BF" w14:textId="5ABC742B" w:rsidR="001579EE" w:rsidRPr="00F33B81" w:rsidRDefault="001579EE" w:rsidP="003541AF">
            <w:pPr>
              <w:spacing w:line="240" w:lineRule="auto"/>
              <w:ind w:left="-5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3B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3B510E" w:rsidRPr="00B74EAA" w14:paraId="0AF0DFF9" w14:textId="77777777" w:rsidTr="009E489E">
        <w:tc>
          <w:tcPr>
            <w:tcW w:w="5222" w:type="dxa"/>
          </w:tcPr>
          <w:p w14:paraId="4F564A9B" w14:textId="555741D0" w:rsidR="003B510E" w:rsidRPr="00B74EAA" w:rsidRDefault="003B510E" w:rsidP="003B510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819" w:type="dxa"/>
          </w:tcPr>
          <w:p w14:paraId="3C7908E1" w14:textId="77777777" w:rsidR="003B510E" w:rsidRPr="00B74EAA" w:rsidRDefault="003B510E" w:rsidP="003B510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568126" w14:textId="1FD1F85C" w:rsidR="003B510E" w:rsidRPr="00B74EAA" w:rsidRDefault="003B510E" w:rsidP="003B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1</w:t>
            </w:r>
            <w:r w:rsidR="00531672">
              <w:rPr>
                <w:rFonts w:asciiTheme="majorBidi" w:eastAsia="Batang" w:hAnsiTheme="majorBidi" w:cstheme="majorBidi"/>
                <w:sz w:val="30"/>
                <w:szCs w:val="30"/>
              </w:rPr>
              <w:t>54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="00531672">
              <w:rPr>
                <w:rFonts w:asciiTheme="majorBidi" w:eastAsia="Batang" w:hAnsiTheme="majorBidi" w:cstheme="majorBidi"/>
                <w:sz w:val="30"/>
                <w:szCs w:val="30"/>
              </w:rPr>
              <w:t>002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="00531672">
              <w:rPr>
                <w:rFonts w:asciiTheme="majorBidi" w:eastAsia="Batang" w:hAnsiTheme="majorBidi" w:cstheme="majorBidi"/>
                <w:sz w:val="30"/>
                <w:szCs w:val="30"/>
              </w:rPr>
              <w:t>721</w:t>
            </w:r>
          </w:p>
        </w:tc>
        <w:tc>
          <w:tcPr>
            <w:tcW w:w="270" w:type="dxa"/>
            <w:vAlign w:val="bottom"/>
          </w:tcPr>
          <w:p w14:paraId="33A54760" w14:textId="77777777" w:rsidR="003B510E" w:rsidRPr="00B74EAA" w:rsidRDefault="003B510E" w:rsidP="003B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</w:tcPr>
          <w:p w14:paraId="66B00D08" w14:textId="18951BFF" w:rsidR="003B510E" w:rsidRPr="00C767BD" w:rsidRDefault="003B510E" w:rsidP="003B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eastAsia="Batang" w:hAnsiTheme="majorBidi" w:cstheme="majorBidi"/>
                <w:sz w:val="30"/>
                <w:szCs w:val="30"/>
                <w:highlight w:val="yellow"/>
              </w:rPr>
            </w:pPr>
            <w:r w:rsidRPr="00F16CB1">
              <w:rPr>
                <w:rFonts w:asciiTheme="majorBidi" w:eastAsia="Batang" w:hAnsiTheme="majorBidi" w:cstheme="majorBidi"/>
                <w:sz w:val="30"/>
                <w:szCs w:val="30"/>
              </w:rPr>
              <w:t>171,530,393</w:t>
            </w:r>
          </w:p>
        </w:tc>
      </w:tr>
      <w:tr w:rsidR="003B510E" w:rsidRPr="00B74EAA" w14:paraId="2C7E8817" w14:textId="77777777" w:rsidTr="009E489E">
        <w:tc>
          <w:tcPr>
            <w:tcW w:w="5222" w:type="dxa"/>
          </w:tcPr>
          <w:p w14:paraId="54FC3735" w14:textId="039FE4FF" w:rsidR="003B510E" w:rsidRDefault="003B510E" w:rsidP="003B510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819" w:type="dxa"/>
          </w:tcPr>
          <w:p w14:paraId="6ADED261" w14:textId="77777777" w:rsidR="003B510E" w:rsidRPr="00B74EAA" w:rsidRDefault="003B510E" w:rsidP="003B510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39C32F" w14:textId="2BDE51AD" w:rsidR="003B510E" w:rsidRDefault="003B510E" w:rsidP="003B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43</w:t>
            </w:r>
            <w:r w:rsidR="00531672">
              <w:rPr>
                <w:rFonts w:asciiTheme="majorBidi" w:eastAsia="Batang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="00531672">
              <w:rPr>
                <w:rFonts w:asciiTheme="majorBidi" w:eastAsia="Batang" w:hAnsiTheme="majorBidi" w:cstheme="majorBidi"/>
                <w:sz w:val="30"/>
                <w:szCs w:val="30"/>
              </w:rPr>
              <w:t>463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="00531672">
              <w:rPr>
                <w:rFonts w:asciiTheme="majorBidi" w:eastAsia="Batang" w:hAnsiTheme="majorBidi" w:cstheme="majorBidi"/>
                <w:sz w:val="30"/>
                <w:szCs w:val="30"/>
              </w:rPr>
              <w:t>925</w:t>
            </w:r>
          </w:p>
        </w:tc>
        <w:tc>
          <w:tcPr>
            <w:tcW w:w="270" w:type="dxa"/>
            <w:vAlign w:val="bottom"/>
          </w:tcPr>
          <w:p w14:paraId="2001A3F0" w14:textId="77777777" w:rsidR="003B510E" w:rsidRPr="00B74EAA" w:rsidRDefault="003B510E" w:rsidP="003B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</w:tcPr>
          <w:p w14:paraId="79FAFB10" w14:textId="70710ECC" w:rsidR="003B510E" w:rsidRPr="00C767BD" w:rsidRDefault="003B510E" w:rsidP="003B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eastAsia="Batang" w:hAnsiTheme="majorBidi" w:cstheme="majorBidi"/>
                <w:sz w:val="30"/>
                <w:szCs w:val="30"/>
                <w:highlight w:val="yellow"/>
              </w:rPr>
            </w:pPr>
            <w:r w:rsidRPr="00F16CB1">
              <w:rPr>
                <w:rFonts w:asciiTheme="majorBidi" w:eastAsia="Batang" w:hAnsiTheme="majorBidi" w:cstheme="majorBidi"/>
                <w:sz w:val="30"/>
                <w:szCs w:val="30"/>
              </w:rPr>
              <w:t>555,055,984</w:t>
            </w:r>
          </w:p>
        </w:tc>
      </w:tr>
      <w:tr w:rsidR="003B510E" w:rsidRPr="00B74EAA" w14:paraId="5025EFD2" w14:textId="77777777" w:rsidTr="009E489E">
        <w:tc>
          <w:tcPr>
            <w:tcW w:w="5222" w:type="dxa"/>
          </w:tcPr>
          <w:p w14:paraId="68007550" w14:textId="1CBE9EBA" w:rsidR="003B510E" w:rsidRDefault="003B510E" w:rsidP="003B510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819" w:type="dxa"/>
          </w:tcPr>
          <w:p w14:paraId="74A15C52" w14:textId="77777777" w:rsidR="003B510E" w:rsidRPr="00B74EAA" w:rsidRDefault="003B510E" w:rsidP="003B510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D5FA2F5" w14:textId="74A6662E" w:rsidR="003B510E" w:rsidRDefault="003B510E" w:rsidP="003B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2</w:t>
            </w:r>
            <w:r w:rsidR="00531672">
              <w:rPr>
                <w:rFonts w:asciiTheme="majorBidi" w:eastAsia="Batang" w:hAnsiTheme="majorBidi" w:cstheme="majorBidi"/>
                <w:sz w:val="30"/>
                <w:szCs w:val="30"/>
              </w:rPr>
              <w:t>36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="00531672">
              <w:rPr>
                <w:rFonts w:asciiTheme="majorBidi" w:eastAsia="Batang" w:hAnsiTheme="majorBidi" w:cstheme="majorBidi"/>
                <w:sz w:val="30"/>
                <w:szCs w:val="30"/>
              </w:rPr>
              <w:t>442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="00531672">
              <w:rPr>
                <w:rFonts w:asciiTheme="majorBidi" w:eastAsia="Batang" w:hAnsiTheme="majorBidi" w:cstheme="majorBidi"/>
                <w:sz w:val="30"/>
                <w:szCs w:val="30"/>
              </w:rPr>
              <w:t>091</w:t>
            </w:r>
          </w:p>
        </w:tc>
        <w:tc>
          <w:tcPr>
            <w:tcW w:w="270" w:type="dxa"/>
            <w:vAlign w:val="bottom"/>
          </w:tcPr>
          <w:p w14:paraId="08FB83DF" w14:textId="77777777" w:rsidR="003B510E" w:rsidRPr="00B74EAA" w:rsidRDefault="003B510E" w:rsidP="003B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</w:tcPr>
          <w:p w14:paraId="33FEC706" w14:textId="236AFA1F" w:rsidR="003B510E" w:rsidRPr="00C767BD" w:rsidRDefault="003B510E" w:rsidP="003B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eastAsia="Batang" w:hAnsiTheme="majorBidi" w:cstheme="majorBidi"/>
                <w:sz w:val="30"/>
                <w:szCs w:val="30"/>
                <w:highlight w:val="yellow"/>
              </w:rPr>
            </w:pPr>
            <w:r w:rsidRPr="00F16CB1">
              <w:rPr>
                <w:rFonts w:asciiTheme="majorBidi" w:eastAsia="Batang" w:hAnsiTheme="majorBidi" w:cstheme="majorBidi"/>
                <w:sz w:val="30"/>
                <w:szCs w:val="30"/>
              </w:rPr>
              <w:t>210,552,354</w:t>
            </w:r>
          </w:p>
        </w:tc>
      </w:tr>
      <w:tr w:rsidR="003B510E" w:rsidRPr="00B74EAA" w14:paraId="757DA4BC" w14:textId="77777777" w:rsidTr="009E489E">
        <w:tc>
          <w:tcPr>
            <w:tcW w:w="5222" w:type="dxa"/>
          </w:tcPr>
          <w:p w14:paraId="22A4C229" w14:textId="681A5DE2" w:rsidR="003B510E" w:rsidRPr="00B74EAA" w:rsidRDefault="003B510E" w:rsidP="003B510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ประเทศอื่น ๆ</w:t>
            </w:r>
          </w:p>
        </w:tc>
        <w:tc>
          <w:tcPr>
            <w:tcW w:w="819" w:type="dxa"/>
          </w:tcPr>
          <w:p w14:paraId="25B976CA" w14:textId="77777777" w:rsidR="003B510E" w:rsidRPr="00B74EAA" w:rsidRDefault="003B510E" w:rsidP="003B510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0ED955" w14:textId="72AD6F74" w:rsidR="003B510E" w:rsidRPr="00B74EAA" w:rsidRDefault="00832AD8" w:rsidP="003B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180</w:t>
            </w:r>
            <w:r w:rsidR="003B510E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266</w:t>
            </w:r>
            <w:r w:rsidR="003B510E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008</w:t>
            </w:r>
          </w:p>
        </w:tc>
        <w:tc>
          <w:tcPr>
            <w:tcW w:w="270" w:type="dxa"/>
            <w:vAlign w:val="bottom"/>
          </w:tcPr>
          <w:p w14:paraId="6FB46353" w14:textId="77777777" w:rsidR="003B510E" w:rsidRPr="00B74EAA" w:rsidRDefault="003B510E" w:rsidP="003B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765351FF" w14:textId="4C9A8031" w:rsidR="003B510E" w:rsidRPr="00C767BD" w:rsidRDefault="003B510E" w:rsidP="003B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eastAsia="Batang" w:hAnsiTheme="majorBidi" w:cstheme="majorBidi"/>
                <w:sz w:val="30"/>
                <w:szCs w:val="30"/>
                <w:highlight w:val="yellow"/>
              </w:rPr>
            </w:pPr>
            <w:r w:rsidRPr="00F16CB1">
              <w:rPr>
                <w:rFonts w:asciiTheme="majorBidi" w:eastAsia="Batang" w:hAnsiTheme="majorBidi" w:cstheme="majorBidi"/>
                <w:sz w:val="30"/>
                <w:szCs w:val="30"/>
              </w:rPr>
              <w:t>165,676,758</w:t>
            </w:r>
          </w:p>
        </w:tc>
      </w:tr>
      <w:tr w:rsidR="003B510E" w:rsidRPr="00B74EAA" w14:paraId="327F6E56" w14:textId="77777777" w:rsidTr="009E489E">
        <w:tc>
          <w:tcPr>
            <w:tcW w:w="5222" w:type="dxa"/>
          </w:tcPr>
          <w:p w14:paraId="7025BF4C" w14:textId="77777777" w:rsidR="003B510E" w:rsidRPr="00B74EAA" w:rsidRDefault="003B510E" w:rsidP="003B510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4E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9" w:type="dxa"/>
          </w:tcPr>
          <w:p w14:paraId="7328C250" w14:textId="77777777" w:rsidR="003B510E" w:rsidRPr="00B74EAA" w:rsidRDefault="003B510E" w:rsidP="003B510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DB37311" w14:textId="5E34AD25" w:rsidR="003B510E" w:rsidRPr="00B74EAA" w:rsidRDefault="003B510E" w:rsidP="003B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1,003,174,745</w:t>
            </w:r>
          </w:p>
        </w:tc>
        <w:tc>
          <w:tcPr>
            <w:tcW w:w="270" w:type="dxa"/>
            <w:vAlign w:val="bottom"/>
          </w:tcPr>
          <w:p w14:paraId="685244B1" w14:textId="77777777" w:rsidR="003B510E" w:rsidRPr="00B74EAA" w:rsidRDefault="003B510E" w:rsidP="003B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37221B55" w14:textId="19354934" w:rsidR="003B510E" w:rsidRPr="00C767BD" w:rsidRDefault="003B510E" w:rsidP="003B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F16CB1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1,102,815,489</w:t>
            </w:r>
          </w:p>
        </w:tc>
      </w:tr>
    </w:tbl>
    <w:p w14:paraId="13B3B568" w14:textId="636A68E0" w:rsidR="00057578" w:rsidRPr="00CD200C" w:rsidRDefault="00057578" w:rsidP="00057578">
      <w:pPr>
        <w:ind w:left="680" w:hanging="140"/>
        <w:rPr>
          <w:rFonts w:asciiTheme="majorBidi" w:hAnsiTheme="majorBidi" w:cstheme="majorBidi"/>
          <w:i/>
          <w:iCs/>
          <w:sz w:val="24"/>
          <w:szCs w:val="24"/>
        </w:rPr>
      </w:pPr>
    </w:p>
    <w:p w14:paraId="0446492C" w14:textId="2A95025F" w:rsidR="00FB33D8" w:rsidRDefault="00FB33D8" w:rsidP="00057578">
      <w:pPr>
        <w:ind w:left="680" w:hanging="1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สินทรัพย์ไม่หมุนเวียนของบริษัทอยู่ในประเทศไทยทั้งหมด</w:t>
      </w:r>
    </w:p>
    <w:p w14:paraId="310F8143" w14:textId="09EB71B8" w:rsidR="00FB33D8" w:rsidRPr="00CD200C" w:rsidRDefault="00FB33D8" w:rsidP="00057578">
      <w:pPr>
        <w:ind w:left="680" w:hanging="140"/>
        <w:rPr>
          <w:rFonts w:asciiTheme="majorBidi" w:hAnsiTheme="majorBidi" w:cstheme="majorBidi"/>
          <w:sz w:val="24"/>
          <w:szCs w:val="24"/>
        </w:rPr>
      </w:pPr>
    </w:p>
    <w:p w14:paraId="287643E3" w14:textId="451B3BD1" w:rsidR="00FB33D8" w:rsidRDefault="00FB33D8" w:rsidP="00057578">
      <w:pPr>
        <w:ind w:left="680" w:hanging="1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จังหวะเวลาในการรับรู้รายได้ของบริษัทเป็นแบบ ณ เวลาใดเวลาหนึ่งทั้งหมด</w:t>
      </w:r>
    </w:p>
    <w:p w14:paraId="3CC92F11" w14:textId="3188D2E6" w:rsidR="00FB33D8" w:rsidRPr="00CD200C" w:rsidRDefault="00FB33D8" w:rsidP="00057578">
      <w:pPr>
        <w:ind w:left="680" w:hanging="140"/>
        <w:rPr>
          <w:rFonts w:asciiTheme="majorBidi" w:hAnsiTheme="majorBidi" w:cstheme="majorBidi"/>
          <w:sz w:val="24"/>
          <w:szCs w:val="24"/>
        </w:rPr>
      </w:pPr>
    </w:p>
    <w:p w14:paraId="690F99F8" w14:textId="7E945357" w:rsidR="00FB33D8" w:rsidRDefault="00FB33D8" w:rsidP="00057578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B33D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1B4E3981" w14:textId="77777777" w:rsidR="00FB33D8" w:rsidRPr="00CD200C" w:rsidRDefault="00FB33D8" w:rsidP="00057578">
      <w:pPr>
        <w:ind w:left="680" w:hanging="1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DBCCFC1" w14:textId="2CD6939A" w:rsidR="009E489E" w:rsidRPr="002032AF" w:rsidRDefault="003B510E" w:rsidP="002032AF">
      <w:pPr>
        <w:ind w:left="680" w:hanging="140"/>
        <w:jc w:val="thaiDistribute"/>
        <w:rPr>
          <w:rFonts w:asciiTheme="majorBidi" w:hAnsiTheme="majorBidi"/>
          <w:snapToGrid w:val="0"/>
          <w:color w:val="000000"/>
          <w:spacing w:val="-2"/>
          <w:sz w:val="30"/>
          <w:szCs w:val="30"/>
          <w:lang w:eastAsia="th-TH"/>
        </w:rPr>
      </w:pPr>
      <w:r w:rsidRPr="002032AF">
        <w:rPr>
          <w:rFonts w:asciiTheme="majorBidi" w:hAnsiTheme="majorBidi"/>
          <w:snapToGrid w:val="0"/>
          <w:color w:val="000000"/>
          <w:spacing w:val="-2"/>
          <w:sz w:val="30"/>
          <w:szCs w:val="30"/>
          <w:cs/>
          <w:lang w:eastAsia="th-TH"/>
        </w:rPr>
        <w:t xml:space="preserve">รายได้จากลูกค้า </w:t>
      </w:r>
      <w:r w:rsidRPr="002032AF">
        <w:rPr>
          <w:rFonts w:asciiTheme="majorBidi" w:hAnsiTheme="majorBidi" w:cstheme="majorBidi"/>
          <w:snapToGrid w:val="0"/>
          <w:color w:val="000000"/>
          <w:spacing w:val="-2"/>
          <w:sz w:val="30"/>
          <w:szCs w:val="30"/>
          <w:lang w:eastAsia="th-TH"/>
        </w:rPr>
        <w:t xml:space="preserve">2 </w:t>
      </w:r>
      <w:r w:rsidRPr="002032AF">
        <w:rPr>
          <w:rFonts w:asciiTheme="majorBidi" w:hAnsiTheme="majorBidi"/>
          <w:snapToGrid w:val="0"/>
          <w:color w:val="000000"/>
          <w:spacing w:val="-2"/>
          <w:sz w:val="30"/>
          <w:szCs w:val="30"/>
          <w:cs/>
          <w:lang w:eastAsia="th-TH"/>
        </w:rPr>
        <w:t>ราย (</w:t>
      </w:r>
      <w:r w:rsidRPr="002032AF">
        <w:rPr>
          <w:rFonts w:asciiTheme="majorBidi" w:hAnsiTheme="majorBidi" w:cstheme="majorBidi"/>
          <w:snapToGrid w:val="0"/>
          <w:color w:val="000000"/>
          <w:spacing w:val="-2"/>
          <w:sz w:val="30"/>
          <w:szCs w:val="30"/>
          <w:lang w:eastAsia="th-TH"/>
        </w:rPr>
        <w:t>2563</w:t>
      </w:r>
      <w:r w:rsidRPr="002032AF">
        <w:rPr>
          <w:rFonts w:asciiTheme="majorBidi" w:hAnsiTheme="majorBidi"/>
          <w:snapToGrid w:val="0"/>
          <w:color w:val="000000"/>
          <w:spacing w:val="-2"/>
          <w:sz w:val="30"/>
          <w:szCs w:val="30"/>
          <w:cs/>
          <w:lang w:eastAsia="th-TH"/>
        </w:rPr>
        <w:t xml:space="preserve">: </w:t>
      </w:r>
      <w:r w:rsidRPr="002032AF">
        <w:rPr>
          <w:rFonts w:asciiTheme="majorBidi" w:hAnsiTheme="majorBidi" w:cstheme="majorBidi"/>
          <w:snapToGrid w:val="0"/>
          <w:color w:val="000000"/>
          <w:spacing w:val="-2"/>
          <w:sz w:val="30"/>
          <w:szCs w:val="30"/>
          <w:lang w:eastAsia="th-TH"/>
        </w:rPr>
        <w:t xml:space="preserve">3 </w:t>
      </w:r>
      <w:r w:rsidRPr="002032AF">
        <w:rPr>
          <w:rFonts w:asciiTheme="majorBidi" w:hAnsiTheme="majorBidi"/>
          <w:snapToGrid w:val="0"/>
          <w:color w:val="000000"/>
          <w:spacing w:val="-2"/>
          <w:sz w:val="30"/>
          <w:szCs w:val="30"/>
          <w:cs/>
          <w:lang w:eastAsia="th-TH"/>
        </w:rPr>
        <w:t xml:space="preserve">ราย) เป็นเงินประมาณ </w:t>
      </w:r>
      <w:r w:rsidRPr="002032AF">
        <w:rPr>
          <w:rFonts w:asciiTheme="majorBidi" w:hAnsiTheme="majorBidi" w:cstheme="majorBidi"/>
          <w:snapToGrid w:val="0"/>
          <w:color w:val="000000"/>
          <w:spacing w:val="-2"/>
          <w:sz w:val="30"/>
          <w:szCs w:val="30"/>
          <w:lang w:eastAsia="th-TH"/>
        </w:rPr>
        <w:t>5</w:t>
      </w:r>
      <w:r w:rsidR="0011583B">
        <w:rPr>
          <w:rFonts w:asciiTheme="majorBidi" w:hAnsiTheme="majorBidi" w:cstheme="majorBidi"/>
          <w:snapToGrid w:val="0"/>
          <w:color w:val="000000"/>
          <w:spacing w:val="-2"/>
          <w:sz w:val="30"/>
          <w:szCs w:val="30"/>
          <w:lang w:eastAsia="th-TH"/>
        </w:rPr>
        <w:t>36</w:t>
      </w:r>
      <w:r w:rsidRPr="002032AF">
        <w:rPr>
          <w:rFonts w:asciiTheme="majorBidi" w:hAnsiTheme="majorBidi"/>
          <w:snapToGrid w:val="0"/>
          <w:color w:val="000000"/>
          <w:spacing w:val="-2"/>
          <w:sz w:val="30"/>
          <w:szCs w:val="30"/>
          <w:cs/>
          <w:lang w:eastAsia="th-TH"/>
        </w:rPr>
        <w:t xml:space="preserve"> ล้านบาท (</w:t>
      </w:r>
      <w:r w:rsidRPr="002032AF">
        <w:rPr>
          <w:rFonts w:asciiTheme="majorBidi" w:hAnsiTheme="majorBidi" w:cstheme="majorBidi"/>
          <w:snapToGrid w:val="0"/>
          <w:color w:val="000000"/>
          <w:spacing w:val="-2"/>
          <w:sz w:val="30"/>
          <w:szCs w:val="30"/>
          <w:lang w:eastAsia="th-TH"/>
        </w:rPr>
        <w:t>2563</w:t>
      </w:r>
      <w:r w:rsidRPr="002032AF">
        <w:rPr>
          <w:rFonts w:asciiTheme="majorBidi" w:hAnsiTheme="majorBidi"/>
          <w:snapToGrid w:val="0"/>
          <w:color w:val="000000"/>
          <w:spacing w:val="-2"/>
          <w:sz w:val="30"/>
          <w:szCs w:val="30"/>
          <w:cs/>
          <w:lang w:eastAsia="th-TH"/>
        </w:rPr>
        <w:t xml:space="preserve">: </w:t>
      </w:r>
      <w:r w:rsidRPr="002032AF">
        <w:rPr>
          <w:rFonts w:asciiTheme="majorBidi" w:hAnsiTheme="majorBidi" w:cstheme="majorBidi"/>
          <w:snapToGrid w:val="0"/>
          <w:color w:val="000000"/>
          <w:spacing w:val="-2"/>
          <w:sz w:val="30"/>
          <w:szCs w:val="30"/>
          <w:lang w:eastAsia="th-TH"/>
        </w:rPr>
        <w:t xml:space="preserve">709 </w:t>
      </w:r>
      <w:r w:rsidRPr="002032AF">
        <w:rPr>
          <w:rFonts w:asciiTheme="majorBidi" w:hAnsiTheme="majorBidi"/>
          <w:snapToGrid w:val="0"/>
          <w:color w:val="000000"/>
          <w:spacing w:val="-2"/>
          <w:sz w:val="30"/>
          <w:szCs w:val="30"/>
          <w:cs/>
          <w:lang w:eastAsia="th-TH"/>
        </w:rPr>
        <w:t>ล้านบาท) จากรายได้รวมขอ</w:t>
      </w:r>
      <w:r w:rsidR="002032AF" w:rsidRPr="002032AF">
        <w:rPr>
          <w:rFonts w:asciiTheme="majorBidi" w:hAnsiTheme="majorBidi" w:hint="cs"/>
          <w:snapToGrid w:val="0"/>
          <w:color w:val="000000"/>
          <w:spacing w:val="-2"/>
          <w:sz w:val="30"/>
          <w:szCs w:val="30"/>
          <w:cs/>
          <w:lang w:eastAsia="th-TH"/>
        </w:rPr>
        <w:t>ง</w:t>
      </w:r>
      <w:r w:rsidRPr="002032AF">
        <w:rPr>
          <w:rFonts w:asciiTheme="majorBidi" w:hAnsiTheme="majorBidi"/>
          <w:snapToGrid w:val="0"/>
          <w:color w:val="000000"/>
          <w:spacing w:val="-2"/>
          <w:sz w:val="30"/>
          <w:szCs w:val="30"/>
          <w:cs/>
          <w:lang w:eastAsia="th-TH"/>
        </w:rPr>
        <w:t>บริษัท</w:t>
      </w:r>
    </w:p>
    <w:p w14:paraId="1DBF5B41" w14:textId="77777777" w:rsidR="003B510E" w:rsidRPr="00FB33D8" w:rsidRDefault="003B510E" w:rsidP="00AE7B84">
      <w:pPr>
        <w:tabs>
          <w:tab w:val="clear" w:pos="454"/>
          <w:tab w:val="clear" w:pos="680"/>
          <w:tab w:val="clear" w:pos="907"/>
        </w:tabs>
        <w:ind w:left="540" w:hanging="27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21DFE9B7" w14:textId="752C7326" w:rsidR="00EB071D" w:rsidRDefault="00EB071D" w:rsidP="003D65CA">
      <w:pPr>
        <w:pStyle w:val="Heading9"/>
        <w:numPr>
          <w:ilvl w:val="0"/>
          <w:numId w:val="26"/>
        </w:numPr>
        <w:tabs>
          <w:tab w:val="left" w:pos="8280"/>
        </w:tabs>
        <w:ind w:left="540" w:hanging="540"/>
        <w:rPr>
          <w:rFonts w:asciiTheme="majorBidi" w:hAnsiTheme="majorBidi" w:cs="Angsana New"/>
          <w:cs/>
          <w:lang w:val="th-TH"/>
        </w:rPr>
      </w:pPr>
      <w:r>
        <w:rPr>
          <w:rFonts w:asciiTheme="majorBidi" w:hAnsiTheme="majorBidi" w:cstheme="majorBidi" w:hint="cs"/>
          <w:cs/>
          <w:lang w:val="th-TH"/>
        </w:rPr>
        <w:lastRenderedPageBreak/>
        <w:t>ค่าใช้จ่ายผลประโยชน์ของพนักงาน</w:t>
      </w:r>
    </w:p>
    <w:p w14:paraId="5E693D7A" w14:textId="066856DA" w:rsidR="00EB071D" w:rsidRPr="00592F49" w:rsidRDefault="00EB071D" w:rsidP="00EB071D">
      <w:pPr>
        <w:rPr>
          <w:rFonts w:cs="Arial"/>
          <w:sz w:val="20"/>
          <w:szCs w:val="20"/>
          <w:cs/>
          <w:lang w:val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91"/>
        <w:gridCol w:w="999"/>
        <w:gridCol w:w="1260"/>
        <w:gridCol w:w="270"/>
        <w:gridCol w:w="1260"/>
      </w:tblGrid>
      <w:tr w:rsidR="00E80575" w:rsidRPr="00F33B81" w14:paraId="7CAA866B" w14:textId="77777777" w:rsidTr="00114BE3">
        <w:trPr>
          <w:trHeight w:val="70"/>
        </w:trPr>
        <w:tc>
          <w:tcPr>
            <w:tcW w:w="5391" w:type="dxa"/>
          </w:tcPr>
          <w:p w14:paraId="70B45C02" w14:textId="77777777" w:rsidR="00E80575" w:rsidRPr="00F33B81" w:rsidRDefault="00E80575" w:rsidP="00E8057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523A9B1B" w14:textId="76872738" w:rsidR="00E80575" w:rsidRPr="00F33B81" w:rsidRDefault="00E80575" w:rsidP="00E8057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5D47AE" w14:textId="4FBD664C" w:rsidR="00E80575" w:rsidRPr="00F33B81" w:rsidRDefault="00E80575" w:rsidP="00E80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0"/>
                <w:tab w:val="left" w:pos="78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E633B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E489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E93B520" w14:textId="77777777" w:rsidR="00E80575" w:rsidRPr="00F33B81" w:rsidRDefault="00E80575" w:rsidP="00E80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988170" w14:textId="14E0B941" w:rsidR="00E80575" w:rsidRPr="00F33B81" w:rsidRDefault="00E80575" w:rsidP="00E80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E633B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E489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B071D" w:rsidRPr="00F33B81" w14:paraId="1B8FF6A5" w14:textId="77777777" w:rsidTr="00EE315E">
        <w:tc>
          <w:tcPr>
            <w:tcW w:w="5391" w:type="dxa"/>
          </w:tcPr>
          <w:p w14:paraId="34F3A3D1" w14:textId="77777777" w:rsidR="00EB071D" w:rsidRPr="00F33B81" w:rsidRDefault="00EB071D" w:rsidP="00EE31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01E066F7" w14:textId="77777777" w:rsidR="00EB071D" w:rsidRPr="00F33B81" w:rsidRDefault="00EB071D" w:rsidP="00EE31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18DAC3A3" w14:textId="596FD597" w:rsidR="00EB071D" w:rsidRPr="00F33B81" w:rsidRDefault="00EB071D" w:rsidP="00EE315E">
            <w:pPr>
              <w:spacing w:line="240" w:lineRule="auto"/>
              <w:ind w:left="-5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3B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6A4E83" w:rsidRPr="00F33B81" w14:paraId="30E72F44" w14:textId="77777777" w:rsidTr="00EE315E">
        <w:tc>
          <w:tcPr>
            <w:tcW w:w="5391" w:type="dxa"/>
          </w:tcPr>
          <w:p w14:paraId="7CF5EBC8" w14:textId="77777777" w:rsidR="006A4E83" w:rsidRPr="00B74EAA" w:rsidRDefault="006A4E83" w:rsidP="006A4E8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4EA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999" w:type="dxa"/>
          </w:tcPr>
          <w:p w14:paraId="016361AE" w14:textId="77777777" w:rsidR="006A4E83" w:rsidRPr="00B74EAA" w:rsidRDefault="006A4E83" w:rsidP="006A4E8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A6F3CD" w14:textId="06680512" w:rsidR="006A4E83" w:rsidRPr="00B74EAA" w:rsidRDefault="002D2C7D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2D2C7D">
              <w:rPr>
                <w:rFonts w:asciiTheme="majorBidi" w:eastAsia="Batang" w:hAnsiTheme="majorBidi" w:cstheme="majorBidi"/>
                <w:sz w:val="30"/>
                <w:szCs w:val="30"/>
              </w:rPr>
              <w:t>118</w:t>
            </w:r>
            <w:r w:rsidR="006A4E83" w:rsidRPr="00DB51EF">
              <w:rPr>
                <w:rFonts w:asciiTheme="majorBidi" w:eastAsia="Batang" w:hAnsiTheme="majorBidi" w:cstheme="majorBidi"/>
                <w:sz w:val="30"/>
                <w:szCs w:val="30"/>
              </w:rPr>
              <w:t>,608,659</w:t>
            </w:r>
          </w:p>
        </w:tc>
        <w:tc>
          <w:tcPr>
            <w:tcW w:w="270" w:type="dxa"/>
            <w:vAlign w:val="bottom"/>
          </w:tcPr>
          <w:p w14:paraId="0BE3E408" w14:textId="77777777" w:rsidR="006A4E83" w:rsidRPr="00B74EAA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AFBCB4" w14:textId="51373F13" w:rsidR="006A4E83" w:rsidRPr="00B74EAA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115,277,008</w:t>
            </w:r>
          </w:p>
        </w:tc>
      </w:tr>
      <w:tr w:rsidR="006A4E83" w:rsidRPr="00F33B81" w14:paraId="5EEC8D3B" w14:textId="77777777" w:rsidTr="00EE315E">
        <w:tc>
          <w:tcPr>
            <w:tcW w:w="5391" w:type="dxa"/>
          </w:tcPr>
          <w:p w14:paraId="300D106E" w14:textId="77777777" w:rsidR="006A4E83" w:rsidRPr="00B74EAA" w:rsidRDefault="006A4E83" w:rsidP="006A4E8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4EAA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999" w:type="dxa"/>
          </w:tcPr>
          <w:p w14:paraId="003C25CE" w14:textId="77777777" w:rsidR="006A4E83" w:rsidRPr="00B74EAA" w:rsidRDefault="006A4E83" w:rsidP="006A4E8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82FB26" w14:textId="6A04EECB" w:rsidR="006A4E83" w:rsidRPr="00B74EAA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DB51EF">
              <w:rPr>
                <w:rFonts w:asciiTheme="majorBidi" w:eastAsia="Batang" w:hAnsiTheme="majorBidi" w:cstheme="majorBidi"/>
                <w:sz w:val="30"/>
                <w:szCs w:val="30"/>
              </w:rPr>
              <w:t>1,607,159</w:t>
            </w:r>
          </w:p>
        </w:tc>
        <w:tc>
          <w:tcPr>
            <w:tcW w:w="270" w:type="dxa"/>
            <w:vAlign w:val="bottom"/>
          </w:tcPr>
          <w:p w14:paraId="21E993D6" w14:textId="77777777" w:rsidR="006A4E83" w:rsidRPr="00B74EAA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8D92EFE" w14:textId="5240B64D" w:rsidR="006A4E83" w:rsidRPr="00B74EAA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1,354,937</w:t>
            </w:r>
          </w:p>
        </w:tc>
      </w:tr>
      <w:tr w:rsidR="006A4E83" w:rsidRPr="00F33B81" w14:paraId="55AA1427" w14:textId="77777777" w:rsidTr="00EE315E">
        <w:tc>
          <w:tcPr>
            <w:tcW w:w="5391" w:type="dxa"/>
          </w:tcPr>
          <w:p w14:paraId="33F2EACC" w14:textId="77777777" w:rsidR="006A4E83" w:rsidRPr="00B74EAA" w:rsidRDefault="006A4E83" w:rsidP="006A4E8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4EAA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999" w:type="dxa"/>
          </w:tcPr>
          <w:p w14:paraId="09267033" w14:textId="64871375" w:rsidR="006A4E83" w:rsidRPr="00B74EAA" w:rsidRDefault="006A4E83" w:rsidP="006A4E8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AB1112" w14:textId="5A49C733" w:rsidR="006A4E83" w:rsidRPr="00B74EAA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DB51EF">
              <w:rPr>
                <w:rFonts w:asciiTheme="majorBidi" w:eastAsia="Batang" w:hAnsiTheme="majorBidi" w:cstheme="majorBidi"/>
                <w:sz w:val="30"/>
                <w:szCs w:val="30"/>
              </w:rPr>
              <w:t>1,121,912</w:t>
            </w:r>
          </w:p>
        </w:tc>
        <w:tc>
          <w:tcPr>
            <w:tcW w:w="270" w:type="dxa"/>
            <w:vAlign w:val="bottom"/>
          </w:tcPr>
          <w:p w14:paraId="17BAB064" w14:textId="77777777" w:rsidR="006A4E83" w:rsidRPr="00B74EAA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00D9F6D" w14:textId="35BBE7AF" w:rsidR="006A4E83" w:rsidRPr="00B74EAA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995,964</w:t>
            </w:r>
          </w:p>
        </w:tc>
      </w:tr>
      <w:tr w:rsidR="006A4E83" w:rsidRPr="00F33B81" w14:paraId="63BD277C" w14:textId="77777777" w:rsidTr="00B85FF2">
        <w:tc>
          <w:tcPr>
            <w:tcW w:w="5391" w:type="dxa"/>
          </w:tcPr>
          <w:p w14:paraId="78D40A3C" w14:textId="77777777" w:rsidR="006A4E83" w:rsidRPr="00B74EAA" w:rsidRDefault="006A4E83" w:rsidP="006A4E8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4EAA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999" w:type="dxa"/>
          </w:tcPr>
          <w:p w14:paraId="7999997A" w14:textId="77777777" w:rsidR="006A4E83" w:rsidRPr="00B74EAA" w:rsidRDefault="006A4E83" w:rsidP="006A4E8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A1DCED" w14:textId="5B6BC71E" w:rsidR="006A4E83" w:rsidRPr="00B74EAA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DB51EF">
              <w:rPr>
                <w:rFonts w:asciiTheme="majorBidi" w:eastAsia="Batang" w:hAnsiTheme="majorBidi" w:cstheme="majorBidi"/>
                <w:sz w:val="30"/>
                <w:szCs w:val="30"/>
              </w:rPr>
              <w:t>24,821,361</w:t>
            </w:r>
          </w:p>
        </w:tc>
        <w:tc>
          <w:tcPr>
            <w:tcW w:w="270" w:type="dxa"/>
            <w:vAlign w:val="bottom"/>
          </w:tcPr>
          <w:p w14:paraId="20A53077" w14:textId="77777777" w:rsidR="006A4E83" w:rsidRPr="00B74EAA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C40F9D4" w14:textId="091FAF94" w:rsidR="006A4E83" w:rsidRPr="00B74EAA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24,799,224</w:t>
            </w:r>
          </w:p>
        </w:tc>
      </w:tr>
      <w:tr w:rsidR="006A4E83" w:rsidRPr="00F33B81" w14:paraId="1DDB93C0" w14:textId="77777777" w:rsidTr="00B85FF2">
        <w:tc>
          <w:tcPr>
            <w:tcW w:w="5391" w:type="dxa"/>
          </w:tcPr>
          <w:p w14:paraId="6AA0A86B" w14:textId="77777777" w:rsidR="006A4E83" w:rsidRPr="00B74EAA" w:rsidRDefault="006A4E83" w:rsidP="006A4E8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4E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9" w:type="dxa"/>
          </w:tcPr>
          <w:p w14:paraId="306A120C" w14:textId="77777777" w:rsidR="006A4E83" w:rsidRPr="00B74EAA" w:rsidRDefault="006A4E83" w:rsidP="006A4E8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4335E4" w14:textId="50C2B0B3" w:rsidR="006A4E83" w:rsidRPr="00B74EAA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</w:pPr>
            <w:r w:rsidRPr="00DB51EF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146,159,091</w:t>
            </w:r>
          </w:p>
        </w:tc>
        <w:tc>
          <w:tcPr>
            <w:tcW w:w="270" w:type="dxa"/>
            <w:vAlign w:val="bottom"/>
          </w:tcPr>
          <w:p w14:paraId="5D775C5E" w14:textId="77777777" w:rsidR="006A4E83" w:rsidRPr="00B74EAA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71F7BC2" w14:textId="4443B44C" w:rsidR="006A4E83" w:rsidRPr="00B74EAA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142,427,133</w:t>
            </w:r>
          </w:p>
        </w:tc>
      </w:tr>
    </w:tbl>
    <w:p w14:paraId="0C532301" w14:textId="77777777" w:rsidR="003E1424" w:rsidRDefault="003E1424" w:rsidP="00EB0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05645F3" w14:textId="65AF2CB6" w:rsidR="00EB071D" w:rsidRPr="00F33B81" w:rsidRDefault="00EB071D" w:rsidP="00EB0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F33B81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44390EA6" w14:textId="77777777" w:rsidR="00BF6FFE" w:rsidRDefault="00BF6FFE" w:rsidP="00142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0E15706D" w14:textId="557E4E8F" w:rsidR="006A4E83" w:rsidRDefault="00EB071D" w:rsidP="00A729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B375A8">
        <w:rPr>
          <w:rFonts w:asciiTheme="majorBidi" w:hAnsiTheme="majorBidi" w:cstheme="majorBidi"/>
          <w:sz w:val="30"/>
          <w:szCs w:val="30"/>
          <w:cs/>
        </w:rPr>
        <w:t>บริษัทได้ร่วมจัดตั้งกองทุน</w:t>
      </w:r>
      <w:r w:rsidRPr="00C8511D">
        <w:rPr>
          <w:rFonts w:asciiTheme="majorBidi" w:hAnsiTheme="majorBidi" w:cstheme="majorBidi"/>
          <w:sz w:val="30"/>
          <w:szCs w:val="30"/>
          <w:cs/>
        </w:rPr>
        <w:t xml:space="preserve">สำรองเลี้ยงชีพสำหรับพนักงานบนพื้นฐานความสมัครใจของพนักงานในการเป็นสมาชิกของกองทุน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B375A8" w:rsidRPr="00C8511D">
        <w:rPr>
          <w:rFonts w:asciiTheme="majorBidi" w:hAnsiTheme="majorBidi" w:cstheme="majorBidi"/>
          <w:sz w:val="30"/>
          <w:szCs w:val="30"/>
        </w:rPr>
        <w:t>3</w:t>
      </w:r>
      <w:r w:rsidRPr="00C8511D">
        <w:rPr>
          <w:rFonts w:asciiTheme="majorBidi" w:hAnsiTheme="majorBidi" w:cstheme="majorBidi"/>
          <w:sz w:val="30"/>
          <w:szCs w:val="30"/>
          <w:cs/>
        </w:rPr>
        <w:t xml:space="preserve"> ถึง อัตราร้อย</w:t>
      </w:r>
      <w:r w:rsidR="00C426BF" w:rsidRPr="00C8511D">
        <w:rPr>
          <w:rFonts w:asciiTheme="majorBidi" w:hAnsiTheme="majorBidi" w:cstheme="majorBidi"/>
          <w:sz w:val="30"/>
          <w:szCs w:val="30"/>
          <w:cs/>
        </w:rPr>
        <w:t xml:space="preserve">ละ </w:t>
      </w:r>
      <w:r w:rsidR="00B375A8" w:rsidRPr="00C8511D">
        <w:rPr>
          <w:rFonts w:asciiTheme="majorBidi" w:hAnsiTheme="majorBidi" w:cstheme="majorBidi"/>
          <w:sz w:val="30"/>
          <w:szCs w:val="30"/>
        </w:rPr>
        <w:t>5</w:t>
      </w:r>
      <w:r w:rsidR="00C426BF" w:rsidRPr="00C851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8511D">
        <w:rPr>
          <w:rFonts w:asciiTheme="majorBidi" w:hAnsiTheme="majorBidi" w:cstheme="majorBidi"/>
          <w:sz w:val="30"/>
          <w:szCs w:val="30"/>
          <w:cs/>
        </w:rPr>
        <w:t>ของเงินเดือนทุกเดือน และบริษัทจ่ายสมทบในอัตราร้อย</w:t>
      </w:r>
      <w:r w:rsidR="00C426BF" w:rsidRPr="00C8511D">
        <w:rPr>
          <w:rFonts w:asciiTheme="majorBidi" w:hAnsiTheme="majorBidi" w:cstheme="majorBidi"/>
          <w:sz w:val="30"/>
          <w:szCs w:val="30"/>
          <w:cs/>
        </w:rPr>
        <w:t xml:space="preserve">ละ </w:t>
      </w:r>
      <w:r w:rsidR="00B375A8" w:rsidRPr="00C8511D">
        <w:rPr>
          <w:rFonts w:asciiTheme="majorBidi" w:hAnsiTheme="majorBidi" w:cstheme="majorBidi"/>
          <w:sz w:val="30"/>
          <w:szCs w:val="30"/>
        </w:rPr>
        <w:t>3</w:t>
      </w:r>
      <w:r w:rsidR="00B375A8" w:rsidRPr="00C8511D">
        <w:rPr>
          <w:rFonts w:asciiTheme="majorBidi" w:hAnsiTheme="majorBidi" w:cstheme="majorBidi"/>
          <w:sz w:val="30"/>
          <w:szCs w:val="30"/>
          <w:cs/>
        </w:rPr>
        <w:t xml:space="preserve"> ถึง อัตราร้อยละ </w:t>
      </w:r>
      <w:r w:rsidR="00B375A8" w:rsidRPr="00C8511D">
        <w:rPr>
          <w:rFonts w:asciiTheme="majorBidi" w:hAnsiTheme="majorBidi" w:cstheme="majorBidi"/>
          <w:sz w:val="30"/>
          <w:szCs w:val="30"/>
        </w:rPr>
        <w:t xml:space="preserve">5 </w:t>
      </w:r>
      <w:r w:rsidRPr="00C8511D">
        <w:rPr>
          <w:rFonts w:asciiTheme="majorBidi" w:hAnsiTheme="majorBidi" w:cstheme="majorBidi"/>
          <w:sz w:val="30"/>
          <w:szCs w:val="30"/>
          <w:cs/>
        </w:rPr>
        <w:t>ของเงินเดือนของพนักงาน</w:t>
      </w:r>
      <w:r w:rsidRPr="00B375A8">
        <w:rPr>
          <w:rFonts w:asciiTheme="majorBidi" w:hAnsiTheme="majorBidi" w:cstheme="majorBidi"/>
          <w:sz w:val="30"/>
          <w:szCs w:val="30"/>
          <w:cs/>
        </w:rPr>
        <w:t>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BEC1682" w14:textId="77777777" w:rsidR="00BF6FFE" w:rsidRDefault="00BF6FFE" w:rsidP="00A729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6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4BC138A" w14:textId="5A68C3A8" w:rsidR="00EB071D" w:rsidRDefault="00EB071D" w:rsidP="003D65CA">
      <w:pPr>
        <w:pStyle w:val="Heading9"/>
        <w:numPr>
          <w:ilvl w:val="0"/>
          <w:numId w:val="26"/>
        </w:numPr>
        <w:ind w:left="540" w:hanging="540"/>
        <w:rPr>
          <w:rFonts w:asciiTheme="majorBidi" w:hAnsiTheme="majorBidi" w:cs="Angsana New"/>
          <w:cs/>
          <w:lang w:val="th-TH"/>
        </w:rPr>
      </w:pPr>
      <w:r>
        <w:rPr>
          <w:rFonts w:asciiTheme="majorBidi" w:hAnsiTheme="majorBidi" w:cstheme="majorBidi" w:hint="cs"/>
          <w:cs/>
          <w:lang w:val="th-TH"/>
        </w:rPr>
        <w:t>ค่าใช้จ่ายตามลักษณะ</w:t>
      </w:r>
    </w:p>
    <w:p w14:paraId="0026D748" w14:textId="6D1D9110" w:rsidR="00D500D8" w:rsidRPr="00114BE3" w:rsidRDefault="00D500D8" w:rsidP="00D500D8">
      <w:pPr>
        <w:rPr>
          <w:rFonts w:cs="Arial"/>
          <w:sz w:val="16"/>
          <w:szCs w:val="16"/>
          <w:cs/>
          <w:lang w:val="th-TH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93"/>
        <w:gridCol w:w="909"/>
        <w:gridCol w:w="1440"/>
        <w:gridCol w:w="270"/>
        <w:gridCol w:w="1359"/>
      </w:tblGrid>
      <w:tr w:rsidR="00D500D8" w:rsidRPr="00F33B81" w14:paraId="2A60E868" w14:textId="77777777" w:rsidTr="009E489E">
        <w:trPr>
          <w:trHeight w:val="70"/>
        </w:trPr>
        <w:tc>
          <w:tcPr>
            <w:tcW w:w="5193" w:type="dxa"/>
          </w:tcPr>
          <w:p w14:paraId="64D74592" w14:textId="77777777" w:rsidR="00D500D8" w:rsidRPr="00F33B81" w:rsidRDefault="00D500D8" w:rsidP="00EE31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</w:tcPr>
          <w:p w14:paraId="3194E953" w14:textId="77777777" w:rsidR="00D500D8" w:rsidRPr="00F33B81" w:rsidRDefault="00D500D8" w:rsidP="009E489E">
            <w:pPr>
              <w:spacing w:line="240" w:lineRule="auto"/>
              <w:ind w:left="-148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0" w:type="dxa"/>
            <w:vAlign w:val="bottom"/>
          </w:tcPr>
          <w:p w14:paraId="38C7F596" w14:textId="1676A3E0" w:rsidR="00D500D8" w:rsidRPr="00F33B81" w:rsidRDefault="00AC0571" w:rsidP="00C2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AC057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D500D8" w:rsidRPr="00F33B8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E489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6A254C90" w14:textId="77777777" w:rsidR="00D500D8" w:rsidRPr="00F33B81" w:rsidRDefault="00D500D8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33F71EAF" w14:textId="2F6BCD8D" w:rsidR="00D500D8" w:rsidRPr="00F33B81" w:rsidRDefault="00AC0571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AC057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D500D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E489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500D8" w:rsidRPr="00F33B81" w14:paraId="2F7A9B7A" w14:textId="77777777" w:rsidTr="009E489E">
        <w:tc>
          <w:tcPr>
            <w:tcW w:w="5193" w:type="dxa"/>
          </w:tcPr>
          <w:p w14:paraId="62C0A689" w14:textId="77777777" w:rsidR="00D500D8" w:rsidRPr="00F33B81" w:rsidRDefault="00D500D8" w:rsidP="00EE31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</w:tcPr>
          <w:p w14:paraId="13C1BDEC" w14:textId="77777777" w:rsidR="00D500D8" w:rsidRPr="00F33B81" w:rsidRDefault="00D500D8" w:rsidP="009E489E">
            <w:pPr>
              <w:spacing w:line="240" w:lineRule="auto"/>
              <w:ind w:left="-14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9" w:type="dxa"/>
            <w:gridSpan w:val="3"/>
            <w:vAlign w:val="bottom"/>
          </w:tcPr>
          <w:p w14:paraId="0A9FCCA5" w14:textId="77777777" w:rsidR="00D500D8" w:rsidRPr="00F33B81" w:rsidRDefault="00D500D8" w:rsidP="00EE315E">
            <w:pPr>
              <w:spacing w:line="240" w:lineRule="auto"/>
              <w:ind w:left="-5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3B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6A4E83" w:rsidRPr="00F33B81" w14:paraId="6903C137" w14:textId="77777777" w:rsidTr="009E489E">
        <w:tc>
          <w:tcPr>
            <w:tcW w:w="5193" w:type="dxa"/>
          </w:tcPr>
          <w:p w14:paraId="0DAB6061" w14:textId="2D90385D" w:rsidR="006A4E83" w:rsidRPr="00083D64" w:rsidRDefault="006A4E83" w:rsidP="006A4E8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B8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การเปลี่ยนแปลงในสินค้าสำเร็จรูป</w:t>
            </w:r>
            <w:r w:rsidRPr="0018791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สินค้า</w:t>
            </w:r>
            <w:r w:rsidRPr="0018791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ระหว่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างผลิต</w:t>
            </w:r>
          </w:p>
        </w:tc>
        <w:tc>
          <w:tcPr>
            <w:tcW w:w="909" w:type="dxa"/>
          </w:tcPr>
          <w:p w14:paraId="029D208A" w14:textId="77777777" w:rsidR="006A4E83" w:rsidRPr="00F33B81" w:rsidRDefault="006A4E83" w:rsidP="006A4E83">
            <w:pPr>
              <w:spacing w:line="240" w:lineRule="auto"/>
              <w:ind w:left="-148" w:right="-7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0F6038E" w14:textId="710FBD57" w:rsidR="006A4E83" w:rsidRPr="00F33B81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2,175,36</w:t>
            </w:r>
            <w:r w:rsidR="00CD200C">
              <w:rPr>
                <w:rFonts w:asciiTheme="majorBidi" w:eastAsia="Batang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eastAsia="Batang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8F34BFB" w14:textId="77777777" w:rsidR="006A4E83" w:rsidRPr="00F33B81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08B6D486" w14:textId="194F4247" w:rsidR="006A4E83" w:rsidRPr="00F33B81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26,464,167</w:t>
            </w:r>
            <w:r>
              <w:rPr>
                <w:rFonts w:asciiTheme="majorBidi" w:eastAsia="Batang" w:hAnsiTheme="majorBidi"/>
                <w:sz w:val="30"/>
                <w:szCs w:val="30"/>
                <w:cs/>
              </w:rPr>
              <w:t>)</w:t>
            </w:r>
          </w:p>
        </w:tc>
      </w:tr>
      <w:tr w:rsidR="006A4E83" w:rsidRPr="00F33B81" w14:paraId="4204E19A" w14:textId="77777777" w:rsidTr="009E489E">
        <w:tc>
          <w:tcPr>
            <w:tcW w:w="5193" w:type="dxa"/>
          </w:tcPr>
          <w:p w14:paraId="50183F16" w14:textId="283F77F4" w:rsidR="006A4E83" w:rsidRPr="00F33B81" w:rsidRDefault="006A4E83" w:rsidP="006A4E8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วัตถุดิบและวัสดุสิ้นเปลืองใช้ไป</w:t>
            </w:r>
          </w:p>
        </w:tc>
        <w:tc>
          <w:tcPr>
            <w:tcW w:w="909" w:type="dxa"/>
          </w:tcPr>
          <w:p w14:paraId="4D38FC3E" w14:textId="77777777" w:rsidR="006A4E83" w:rsidRPr="00F33B81" w:rsidRDefault="006A4E83" w:rsidP="006A4E83">
            <w:pPr>
              <w:spacing w:line="240" w:lineRule="auto"/>
              <w:ind w:left="-148" w:right="-7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E31BAC8" w14:textId="145C6974" w:rsidR="006A4E83" w:rsidRPr="00F33B81" w:rsidRDefault="002D2C7D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2D2C7D">
              <w:rPr>
                <w:rFonts w:asciiTheme="majorBidi" w:eastAsia="Batang" w:hAnsiTheme="majorBidi" w:cstheme="majorBidi"/>
                <w:sz w:val="30"/>
                <w:szCs w:val="30"/>
              </w:rPr>
              <w:t>560</w:t>
            </w:r>
            <w:r w:rsidR="006A4E83">
              <w:rPr>
                <w:rFonts w:asciiTheme="majorBidi" w:eastAsia="Batang" w:hAnsiTheme="majorBidi" w:cstheme="majorBidi"/>
                <w:sz w:val="30"/>
                <w:szCs w:val="30"/>
              </w:rPr>
              <w:t>,621,637</w:t>
            </w:r>
          </w:p>
        </w:tc>
        <w:tc>
          <w:tcPr>
            <w:tcW w:w="270" w:type="dxa"/>
            <w:vAlign w:val="bottom"/>
          </w:tcPr>
          <w:p w14:paraId="74D73F7A" w14:textId="77777777" w:rsidR="006A4E83" w:rsidRPr="00F33B81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00AB2DB3" w14:textId="0D7E7291" w:rsidR="006A4E83" w:rsidRPr="00F33B81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658,324,277</w:t>
            </w:r>
          </w:p>
        </w:tc>
      </w:tr>
      <w:tr w:rsidR="006A4E83" w:rsidRPr="00F33B81" w14:paraId="631F41AE" w14:textId="77777777" w:rsidTr="009E489E">
        <w:tc>
          <w:tcPr>
            <w:tcW w:w="5193" w:type="dxa"/>
          </w:tcPr>
          <w:p w14:paraId="288B4BD1" w14:textId="17CFE9AE" w:rsidR="006A4E83" w:rsidRPr="00C426BF" w:rsidRDefault="006A4E83" w:rsidP="006A4E8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6B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</w:t>
            </w:r>
            <w:r w:rsidRPr="00C426B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C426BF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09" w:type="dxa"/>
          </w:tcPr>
          <w:p w14:paraId="02E8545E" w14:textId="57527439" w:rsidR="006A4E83" w:rsidRPr="00C426BF" w:rsidRDefault="006A4E83" w:rsidP="006A4E83">
            <w:pPr>
              <w:spacing w:line="240" w:lineRule="auto"/>
              <w:ind w:left="-148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426B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662FD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25F9398C" w14:textId="722CF2C1" w:rsidR="006A4E83" w:rsidRPr="00F33B81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146,159,091</w:t>
            </w:r>
          </w:p>
        </w:tc>
        <w:tc>
          <w:tcPr>
            <w:tcW w:w="270" w:type="dxa"/>
            <w:vAlign w:val="bottom"/>
          </w:tcPr>
          <w:p w14:paraId="65216775" w14:textId="77777777" w:rsidR="006A4E83" w:rsidRPr="00F33B81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4D8ADBCE" w14:textId="1206F11A" w:rsidR="006A4E83" w:rsidRPr="00F33B81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142,427,133</w:t>
            </w:r>
          </w:p>
        </w:tc>
      </w:tr>
      <w:tr w:rsidR="006A4E83" w:rsidRPr="00F33B81" w14:paraId="6A52EBEE" w14:textId="77777777" w:rsidTr="009E489E">
        <w:tc>
          <w:tcPr>
            <w:tcW w:w="5193" w:type="dxa"/>
          </w:tcPr>
          <w:p w14:paraId="3AC8B489" w14:textId="000F7FE9" w:rsidR="006A4E83" w:rsidRPr="00C426BF" w:rsidRDefault="006A4E83" w:rsidP="006A4E8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6B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909" w:type="dxa"/>
          </w:tcPr>
          <w:p w14:paraId="40C2AE3B" w14:textId="6DAACDEE" w:rsidR="006A4E83" w:rsidRPr="00C426BF" w:rsidRDefault="006A4E83" w:rsidP="006A4E8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A2EBB2" w14:textId="4169DAA9" w:rsidR="006A4E83" w:rsidRPr="00E644C7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37,230,716</w:t>
            </w:r>
          </w:p>
        </w:tc>
        <w:tc>
          <w:tcPr>
            <w:tcW w:w="270" w:type="dxa"/>
            <w:vAlign w:val="bottom"/>
          </w:tcPr>
          <w:p w14:paraId="1038D279" w14:textId="77777777" w:rsidR="006A4E83" w:rsidRPr="00F33B81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6EEF3862" w14:textId="00F8F471" w:rsidR="006A4E83" w:rsidRPr="00F33B81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0843DE">
              <w:rPr>
                <w:rFonts w:asciiTheme="majorBidi" w:eastAsia="Batang" w:hAnsiTheme="majorBidi" w:cstheme="majorBidi"/>
                <w:sz w:val="30"/>
                <w:szCs w:val="30"/>
              </w:rPr>
              <w:t>40,369,202</w:t>
            </w:r>
          </w:p>
        </w:tc>
      </w:tr>
      <w:tr w:rsidR="006A4E83" w:rsidRPr="00F33B81" w14:paraId="1FD23BE1" w14:textId="77777777" w:rsidTr="009E489E">
        <w:tc>
          <w:tcPr>
            <w:tcW w:w="5193" w:type="dxa"/>
          </w:tcPr>
          <w:p w14:paraId="5C0A4BC0" w14:textId="77F2F816" w:rsidR="006A4E83" w:rsidRPr="00F33B81" w:rsidRDefault="006A4E83" w:rsidP="006A4E8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B81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ขนส่ง</w:t>
            </w:r>
          </w:p>
        </w:tc>
        <w:tc>
          <w:tcPr>
            <w:tcW w:w="909" w:type="dxa"/>
          </w:tcPr>
          <w:p w14:paraId="1208F419" w14:textId="77777777" w:rsidR="006A4E83" w:rsidRPr="00F33B81" w:rsidRDefault="006A4E83" w:rsidP="006A4E8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891368" w14:textId="14F66BAD" w:rsidR="006A4E83" w:rsidRPr="00F33B81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35,943,684</w:t>
            </w:r>
          </w:p>
        </w:tc>
        <w:tc>
          <w:tcPr>
            <w:tcW w:w="270" w:type="dxa"/>
            <w:vAlign w:val="bottom"/>
          </w:tcPr>
          <w:p w14:paraId="31BA830E" w14:textId="77777777" w:rsidR="006A4E83" w:rsidRPr="00F33B81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5B4276BE" w14:textId="7378DE26" w:rsidR="006A4E83" w:rsidRPr="00F33B81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42,623,585</w:t>
            </w:r>
          </w:p>
        </w:tc>
      </w:tr>
      <w:tr w:rsidR="006A4E83" w:rsidRPr="00F33B81" w14:paraId="590A46EF" w14:textId="77777777" w:rsidTr="009E489E">
        <w:tc>
          <w:tcPr>
            <w:tcW w:w="5193" w:type="dxa"/>
          </w:tcPr>
          <w:p w14:paraId="527BC17C" w14:textId="1520E563" w:rsidR="006A4E83" w:rsidRPr="004B26D5" w:rsidRDefault="006A4E83" w:rsidP="006A4E8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ขาดทุนจากการตัดจำหน่ายสินค้าคงเหลือ</w:t>
            </w:r>
          </w:p>
        </w:tc>
        <w:tc>
          <w:tcPr>
            <w:tcW w:w="909" w:type="dxa"/>
          </w:tcPr>
          <w:p w14:paraId="70BAA2D0" w14:textId="77777777" w:rsidR="006A4E83" w:rsidRPr="004B26D5" w:rsidRDefault="006A4E83" w:rsidP="006A4E8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304ED90" w14:textId="050E6800" w:rsidR="006A4E83" w:rsidRPr="004B26D5" w:rsidRDefault="002D2C7D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2D2C7D">
              <w:rPr>
                <w:rFonts w:asciiTheme="majorBidi" w:eastAsia="Batang" w:hAnsiTheme="majorBidi"/>
                <w:sz w:val="30"/>
                <w:szCs w:val="30"/>
              </w:rPr>
              <w:t>6</w:t>
            </w:r>
            <w:r w:rsidR="006A4E83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Pr="002D2C7D">
              <w:rPr>
                <w:rFonts w:asciiTheme="majorBidi" w:eastAsia="Batang" w:hAnsiTheme="majorBidi"/>
                <w:sz w:val="30"/>
                <w:szCs w:val="30"/>
              </w:rPr>
              <w:t>923</w:t>
            </w:r>
            <w:r w:rsidR="006A4E83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Pr="002D2C7D">
              <w:rPr>
                <w:rFonts w:asciiTheme="majorBidi" w:eastAsia="Batang" w:hAnsiTheme="majorBidi"/>
                <w:sz w:val="30"/>
                <w:szCs w:val="30"/>
              </w:rPr>
              <w:t>430</w:t>
            </w:r>
          </w:p>
        </w:tc>
        <w:tc>
          <w:tcPr>
            <w:tcW w:w="270" w:type="dxa"/>
            <w:vAlign w:val="bottom"/>
          </w:tcPr>
          <w:p w14:paraId="2F1A8BA6" w14:textId="77777777" w:rsidR="006A4E83" w:rsidRPr="004B26D5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286C2D15" w14:textId="3D7508E4" w:rsidR="006A4E83" w:rsidRPr="004B26D5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4B26D5">
              <w:rPr>
                <w:rFonts w:asciiTheme="majorBidi" w:eastAsia="Batang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7</w:t>
            </w:r>
            <w:r w:rsidRPr="004B26D5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548</w:t>
            </w:r>
            <w:r w:rsidRPr="004B26D5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776</w:t>
            </w:r>
          </w:p>
        </w:tc>
      </w:tr>
      <w:tr w:rsidR="006A4E83" w:rsidRPr="00F33B81" w14:paraId="0940DC88" w14:textId="77777777" w:rsidTr="00B85FF2">
        <w:tc>
          <w:tcPr>
            <w:tcW w:w="5193" w:type="dxa"/>
          </w:tcPr>
          <w:p w14:paraId="5A1B388D" w14:textId="7E75CA16" w:rsidR="006A4E83" w:rsidRPr="004B26D5" w:rsidRDefault="006A4E83" w:rsidP="006A4E8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26D5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909" w:type="dxa"/>
          </w:tcPr>
          <w:p w14:paraId="61555DC6" w14:textId="77777777" w:rsidR="006A4E83" w:rsidRPr="004B26D5" w:rsidRDefault="006A4E83" w:rsidP="006A4E8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FB6BFE" w14:textId="368E0FF3" w:rsidR="006A4E83" w:rsidRPr="004B26D5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109,</w:t>
            </w:r>
            <w:r w:rsidR="00EA5771">
              <w:rPr>
                <w:rFonts w:asciiTheme="majorBidi" w:eastAsia="Batang" w:hAnsiTheme="majorBidi" w:cstheme="majorBidi"/>
                <w:sz w:val="30"/>
                <w:szCs w:val="30"/>
              </w:rPr>
              <w:t>248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="00EA5771">
              <w:rPr>
                <w:rFonts w:asciiTheme="majorBidi" w:eastAsia="Batang" w:hAnsiTheme="majorBidi" w:cstheme="majorBidi"/>
                <w:sz w:val="30"/>
                <w:szCs w:val="30"/>
              </w:rPr>
              <w:t>27</w:t>
            </w:r>
            <w:r w:rsidR="00CD200C">
              <w:rPr>
                <w:rFonts w:asciiTheme="majorBidi" w:eastAsia="Batang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226ABACE" w14:textId="77777777" w:rsidR="006A4E83" w:rsidRPr="004B26D5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738D27E8" w14:textId="17A39684" w:rsidR="006A4E83" w:rsidRPr="004B26D5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4B26D5">
              <w:rPr>
                <w:rFonts w:asciiTheme="majorBidi" w:eastAsia="Batang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4</w:t>
            </w:r>
            <w:r w:rsidRPr="004B26D5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981</w:t>
            </w:r>
            <w:r w:rsidRPr="004B26D5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449</w:t>
            </w:r>
          </w:p>
        </w:tc>
      </w:tr>
      <w:tr w:rsidR="006A4E83" w:rsidRPr="00F33B81" w14:paraId="1E7045D1" w14:textId="77777777" w:rsidTr="00B85FF2">
        <w:tc>
          <w:tcPr>
            <w:tcW w:w="5193" w:type="dxa"/>
          </w:tcPr>
          <w:p w14:paraId="2569C015" w14:textId="69E84518" w:rsidR="006A4E83" w:rsidRPr="009E489E" w:rsidRDefault="006A4E83" w:rsidP="006A4E8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9E489E"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รวมต้นทุนขาย ต้นทุนในการจัดจำหน่าย และค่าใช้จ่าย</w:t>
            </w:r>
          </w:p>
        </w:tc>
        <w:tc>
          <w:tcPr>
            <w:tcW w:w="909" w:type="dxa"/>
          </w:tcPr>
          <w:p w14:paraId="64FAA7B7" w14:textId="77777777" w:rsidR="006A4E83" w:rsidRPr="004B26D5" w:rsidRDefault="006A4E83" w:rsidP="006A4E8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011043" w14:textId="342514D0" w:rsidR="006A4E83" w:rsidRPr="004B26D5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6D9D30C" w14:textId="77777777" w:rsidR="006A4E83" w:rsidRPr="004B26D5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14:paraId="4D82652D" w14:textId="61EE5848" w:rsidR="006A4E83" w:rsidRPr="004B26D5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ind w:left="-155" w:right="-146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A4E83" w:rsidRPr="00F33B81" w14:paraId="3E15C715" w14:textId="77777777" w:rsidTr="00B85FF2">
        <w:tc>
          <w:tcPr>
            <w:tcW w:w="5193" w:type="dxa"/>
          </w:tcPr>
          <w:p w14:paraId="4E60E0E7" w14:textId="1B49D755" w:rsidR="006A4E83" w:rsidRPr="009E489E" w:rsidRDefault="006A4E83" w:rsidP="006A4E8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pacing w:val="-4"/>
                <w:sz w:val="30"/>
                <w:szCs w:val="30"/>
                <w:cs/>
              </w:rPr>
              <w:t xml:space="preserve">   </w:t>
            </w:r>
            <w:r w:rsidRPr="009E489E"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ในการบริหาร</w:t>
            </w:r>
          </w:p>
        </w:tc>
        <w:tc>
          <w:tcPr>
            <w:tcW w:w="909" w:type="dxa"/>
          </w:tcPr>
          <w:p w14:paraId="75A0D1AF" w14:textId="77777777" w:rsidR="006A4E83" w:rsidRPr="004B26D5" w:rsidRDefault="006A4E83" w:rsidP="006A4E8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59929A0" w14:textId="2941BFE4" w:rsidR="006A4E83" w:rsidRPr="004B26D5" w:rsidRDefault="00EA5771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893,951,463</w:t>
            </w:r>
          </w:p>
        </w:tc>
        <w:tc>
          <w:tcPr>
            <w:tcW w:w="270" w:type="dxa"/>
            <w:vAlign w:val="bottom"/>
          </w:tcPr>
          <w:p w14:paraId="4FDEAD20" w14:textId="77777777" w:rsidR="006A4E83" w:rsidRPr="004B26D5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double" w:sz="4" w:space="0" w:color="auto"/>
            </w:tcBorders>
            <w:shd w:val="clear" w:color="auto" w:fill="auto"/>
          </w:tcPr>
          <w:p w14:paraId="2CA481D6" w14:textId="4B4AFEB8" w:rsidR="006A4E83" w:rsidRPr="004B26D5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ind w:left="-155" w:right="-146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</w:pPr>
            <w:r w:rsidRPr="004B26D5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1,009,810,255</w:t>
            </w:r>
          </w:p>
        </w:tc>
      </w:tr>
    </w:tbl>
    <w:p w14:paraId="46CA6B8F" w14:textId="3E98A285" w:rsidR="004148AB" w:rsidRPr="003B6483" w:rsidRDefault="00414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3276159" w14:textId="77777777" w:rsidR="00E326C9" w:rsidRPr="00F33B81" w:rsidRDefault="00E326C9" w:rsidP="003D65CA">
      <w:pPr>
        <w:pStyle w:val="Heading9"/>
        <w:numPr>
          <w:ilvl w:val="0"/>
          <w:numId w:val="26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F33B81">
        <w:rPr>
          <w:rFonts w:asciiTheme="majorBidi" w:hAnsiTheme="majorBidi" w:cstheme="majorBidi"/>
          <w:cs/>
          <w:lang w:val="th-TH"/>
        </w:rPr>
        <w:lastRenderedPageBreak/>
        <w:t>ภาษีเงินได้</w:t>
      </w:r>
    </w:p>
    <w:p w14:paraId="28CE715F" w14:textId="77777777" w:rsidR="00E326C9" w:rsidRPr="003B6483" w:rsidRDefault="00E326C9" w:rsidP="00E326C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080"/>
        <w:gridCol w:w="1377"/>
        <w:gridCol w:w="270"/>
        <w:gridCol w:w="1413"/>
      </w:tblGrid>
      <w:tr w:rsidR="00E326C9" w:rsidRPr="00F33B81" w14:paraId="5A3376E0" w14:textId="77777777" w:rsidTr="009E489E">
        <w:tc>
          <w:tcPr>
            <w:tcW w:w="5040" w:type="dxa"/>
          </w:tcPr>
          <w:p w14:paraId="12E006E2" w14:textId="2DA3E1A2" w:rsidR="00E326C9" w:rsidRPr="007F18DC" w:rsidRDefault="007F18DC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8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F18D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080" w:type="dxa"/>
          </w:tcPr>
          <w:p w14:paraId="3774B683" w14:textId="4D270942" w:rsidR="00E326C9" w:rsidRPr="00F33B81" w:rsidRDefault="00E326C9" w:rsidP="00EE315E">
            <w:pPr>
              <w:spacing w:line="240" w:lineRule="auto"/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138A9217" w14:textId="431CE439" w:rsidR="00E326C9" w:rsidRPr="00F33B81" w:rsidRDefault="00AC0571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AC057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E326C9" w:rsidRPr="00F33B8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E489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46132F4F" w14:textId="77777777" w:rsidR="00E326C9" w:rsidRPr="00F33B81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14:paraId="690AB0F4" w14:textId="3FC2500B" w:rsidR="00E326C9" w:rsidRPr="00F33B81" w:rsidRDefault="00AC0571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AC057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E326C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E489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326C9" w:rsidRPr="00F33B81" w14:paraId="52A782F7" w14:textId="77777777" w:rsidTr="009E489E">
        <w:tc>
          <w:tcPr>
            <w:tcW w:w="5040" w:type="dxa"/>
          </w:tcPr>
          <w:p w14:paraId="03646158" w14:textId="77777777" w:rsidR="00E326C9" w:rsidRPr="00F33B81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8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F72B03" w14:textId="77777777" w:rsidR="00E326C9" w:rsidRPr="00F33B81" w:rsidRDefault="00E326C9" w:rsidP="00EE315E">
            <w:pPr>
              <w:spacing w:line="240" w:lineRule="auto"/>
              <w:ind w:left="7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7139D4D9" w14:textId="46465B76" w:rsidR="00E326C9" w:rsidRPr="00F33B81" w:rsidRDefault="00E326C9" w:rsidP="00EE315E">
            <w:pPr>
              <w:spacing w:line="240" w:lineRule="auto"/>
              <w:ind w:left="7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33B8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F33B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F33B8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326C9" w:rsidRPr="00F33B81" w14:paraId="3F03473C" w14:textId="77777777" w:rsidTr="009E489E">
        <w:tc>
          <w:tcPr>
            <w:tcW w:w="5040" w:type="dxa"/>
          </w:tcPr>
          <w:p w14:paraId="684184C6" w14:textId="4E82AC60" w:rsidR="00E326C9" w:rsidRPr="00F33B81" w:rsidRDefault="00E80575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B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ของงวดปัจจุบัน</w:t>
            </w:r>
          </w:p>
        </w:tc>
        <w:tc>
          <w:tcPr>
            <w:tcW w:w="1080" w:type="dxa"/>
          </w:tcPr>
          <w:p w14:paraId="348F80BD" w14:textId="77777777" w:rsidR="00E326C9" w:rsidRPr="00F33B81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004AA037" w14:textId="77777777" w:rsidR="00E326C9" w:rsidRPr="00206F78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9F11162" w14:textId="77777777" w:rsidR="00E326C9" w:rsidRPr="00F33B81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</w:tcPr>
          <w:p w14:paraId="4034A74F" w14:textId="77777777" w:rsidR="00E326C9" w:rsidRPr="00F33B81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489E" w:rsidRPr="00F33B81" w14:paraId="29D80A21" w14:textId="77777777" w:rsidTr="009E489E">
        <w:tc>
          <w:tcPr>
            <w:tcW w:w="5040" w:type="dxa"/>
          </w:tcPr>
          <w:p w14:paraId="568EE724" w14:textId="291B9325" w:rsidR="009E489E" w:rsidRPr="00114BE3" w:rsidRDefault="009E489E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4BE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080" w:type="dxa"/>
          </w:tcPr>
          <w:p w14:paraId="43463D2D" w14:textId="77777777" w:rsidR="009E489E" w:rsidRPr="00F33B81" w:rsidRDefault="009E489E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78A5ACCE" w14:textId="433AE10E" w:rsidR="009E489E" w:rsidRPr="007733E8" w:rsidRDefault="00155399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</w:t>
            </w:r>
            <w:r w:rsidR="00A72972">
              <w:rPr>
                <w:rFonts w:asciiTheme="majorBidi" w:hAnsiTheme="majorBidi" w:cstheme="majorBidi"/>
                <w:sz w:val="30"/>
                <w:szCs w:val="30"/>
              </w:rPr>
              <w:t>846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72972">
              <w:rPr>
                <w:rFonts w:asciiTheme="majorBidi" w:hAnsiTheme="majorBidi" w:cstheme="majorBidi"/>
                <w:sz w:val="30"/>
                <w:szCs w:val="30"/>
              </w:rPr>
              <w:t>831</w:t>
            </w:r>
          </w:p>
        </w:tc>
        <w:tc>
          <w:tcPr>
            <w:tcW w:w="270" w:type="dxa"/>
          </w:tcPr>
          <w:p w14:paraId="06E3434A" w14:textId="77777777" w:rsidR="009E489E" w:rsidRPr="00F33B81" w:rsidRDefault="009E489E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</w:tcPr>
          <w:p w14:paraId="57992973" w14:textId="2D7E76B5" w:rsidR="009E489E" w:rsidRPr="00F33B81" w:rsidRDefault="009E489E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33E8">
              <w:rPr>
                <w:rFonts w:asciiTheme="majorBidi" w:hAnsiTheme="majorBidi" w:cstheme="majorBidi"/>
                <w:sz w:val="30"/>
                <w:szCs w:val="30"/>
              </w:rPr>
              <w:t>7,000,601</w:t>
            </w:r>
          </w:p>
        </w:tc>
      </w:tr>
      <w:tr w:rsidR="009E489E" w:rsidRPr="00F33B81" w14:paraId="30AA8068" w14:textId="77777777" w:rsidTr="009E489E">
        <w:tc>
          <w:tcPr>
            <w:tcW w:w="5040" w:type="dxa"/>
          </w:tcPr>
          <w:p w14:paraId="3F945C03" w14:textId="1A036222" w:rsidR="009E489E" w:rsidRPr="00F33B81" w:rsidRDefault="009E489E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B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399ABE66" w14:textId="77777777" w:rsidR="009E489E" w:rsidRPr="00F33B81" w:rsidRDefault="009E489E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00872AB2" w14:textId="77777777" w:rsidR="009E489E" w:rsidRPr="00587B38" w:rsidRDefault="009E489E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7DA7C2" w14:textId="77777777" w:rsidR="009E489E" w:rsidRPr="00F33B81" w:rsidRDefault="009E489E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</w:tcPr>
          <w:p w14:paraId="5B99A70D" w14:textId="77777777" w:rsidR="009E489E" w:rsidRPr="00F33B81" w:rsidRDefault="009E489E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489E" w:rsidRPr="00F33B81" w14:paraId="4FDA4F45" w14:textId="77777777" w:rsidTr="009E489E">
        <w:tc>
          <w:tcPr>
            <w:tcW w:w="5040" w:type="dxa"/>
          </w:tcPr>
          <w:p w14:paraId="7BD091D9" w14:textId="77777777" w:rsidR="009E489E" w:rsidRPr="00F33B81" w:rsidRDefault="009E489E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B8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80" w:type="dxa"/>
          </w:tcPr>
          <w:p w14:paraId="0B7835DC" w14:textId="77777777" w:rsidR="009E489E" w:rsidRPr="00F33B81" w:rsidRDefault="009E489E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1DB6EE7F" w14:textId="63FD9FC4" w:rsidR="009E489E" w:rsidRPr="00587B38" w:rsidRDefault="00155399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4,700,828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DE8531C" w14:textId="77777777" w:rsidR="009E489E" w:rsidRPr="00F33B81" w:rsidRDefault="009E489E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24C90BE6" w14:textId="036FDD47" w:rsidR="009E489E" w:rsidRPr="00F33B81" w:rsidRDefault="009E489E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87B38">
              <w:rPr>
                <w:rFonts w:asciiTheme="majorBidi" w:hAnsiTheme="majorBidi" w:cstheme="majorBidi"/>
                <w:sz w:val="30"/>
                <w:szCs w:val="30"/>
              </w:rPr>
              <w:t>11,808,756</w:t>
            </w:r>
          </w:p>
        </w:tc>
      </w:tr>
      <w:tr w:rsidR="009E489E" w:rsidRPr="00F33B81" w14:paraId="1ADC4610" w14:textId="77777777" w:rsidTr="009E489E">
        <w:tc>
          <w:tcPr>
            <w:tcW w:w="5040" w:type="dxa"/>
          </w:tcPr>
          <w:p w14:paraId="3F3FAEB7" w14:textId="77777777" w:rsidR="009E489E" w:rsidRPr="00F33B81" w:rsidRDefault="009E489E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B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080" w:type="dxa"/>
          </w:tcPr>
          <w:p w14:paraId="091E7EDF" w14:textId="77777777" w:rsidR="009E489E" w:rsidRPr="00F33B81" w:rsidRDefault="009E489E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5E310" w14:textId="5486228A" w:rsidR="009E489E" w:rsidRPr="00587B38" w:rsidRDefault="00155399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</w:t>
            </w:r>
            <w:r w:rsidR="00A729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729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003</w:t>
            </w:r>
          </w:p>
        </w:tc>
        <w:tc>
          <w:tcPr>
            <w:tcW w:w="270" w:type="dxa"/>
            <w:vAlign w:val="bottom"/>
          </w:tcPr>
          <w:p w14:paraId="0114C38B" w14:textId="77777777" w:rsidR="009E489E" w:rsidRPr="00F33B81" w:rsidRDefault="009E489E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9E602C" w14:textId="178FF0B0" w:rsidR="009E489E" w:rsidRPr="00E326C9" w:rsidRDefault="009E489E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7B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18,809,357</w:t>
            </w:r>
          </w:p>
        </w:tc>
      </w:tr>
    </w:tbl>
    <w:p w14:paraId="10C3FE96" w14:textId="77777777" w:rsidR="00155399" w:rsidRPr="00A72972" w:rsidRDefault="00155399" w:rsidP="007F18DC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07"/>
        <w:gridCol w:w="1080"/>
        <w:gridCol w:w="270"/>
        <w:gridCol w:w="1260"/>
        <w:gridCol w:w="270"/>
        <w:gridCol w:w="1080"/>
        <w:gridCol w:w="270"/>
        <w:gridCol w:w="1170"/>
      </w:tblGrid>
      <w:tr w:rsidR="00E326C9" w:rsidRPr="00612D98" w14:paraId="1985CCFA" w14:textId="77777777" w:rsidTr="009E489E">
        <w:tc>
          <w:tcPr>
            <w:tcW w:w="3807" w:type="dxa"/>
            <w:shd w:val="clear" w:color="auto" w:fill="auto"/>
          </w:tcPr>
          <w:p w14:paraId="58DD56DF" w14:textId="3FBD4101" w:rsidR="00E326C9" w:rsidRPr="00612D98" w:rsidRDefault="007F18DC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12D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การกระทบยอดเพื่อหาอัตราภาษีที่แท้จริง </w:t>
            </w:r>
            <w:r w:rsidRPr="00612D9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3E5A9BA7" w14:textId="035EEEFE" w:rsidR="00E326C9" w:rsidRPr="00612D98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E489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5122C10" w14:textId="77777777" w:rsidR="00E326C9" w:rsidRPr="00612D98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153125DA" w14:textId="50E58247" w:rsidR="00E326C9" w:rsidRPr="00612D98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E489E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326C9" w:rsidRPr="00612D98" w14:paraId="5B784E2A" w14:textId="77777777" w:rsidTr="009E489E">
        <w:tc>
          <w:tcPr>
            <w:tcW w:w="3807" w:type="dxa"/>
            <w:shd w:val="clear" w:color="auto" w:fill="auto"/>
          </w:tcPr>
          <w:p w14:paraId="3D154FD0" w14:textId="77777777" w:rsidR="00E326C9" w:rsidRPr="00612D98" w:rsidRDefault="00E326C9" w:rsidP="00EE31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5A3B2DB" w14:textId="77777777" w:rsidR="00E326C9" w:rsidRPr="00612D98" w:rsidRDefault="00E326C9" w:rsidP="00EE315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2D9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41162A9" w14:textId="77777777" w:rsidR="00E326C9" w:rsidRPr="00612D98" w:rsidRDefault="00E326C9" w:rsidP="00EE315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612D98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A02C4D6" w14:textId="77777777" w:rsidR="00E326C9" w:rsidRPr="00612D98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7461E9B" w14:textId="77777777" w:rsidR="00E326C9" w:rsidRPr="00612D98" w:rsidRDefault="00E326C9" w:rsidP="006A0DC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8110A7C" w14:textId="370B7188" w:rsidR="00E326C9" w:rsidRPr="00612D98" w:rsidRDefault="00E326C9" w:rsidP="006A0DC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612D98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10CBF949" w14:textId="77777777" w:rsidR="00E326C9" w:rsidRPr="00612D98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C272EDF" w14:textId="77777777" w:rsidR="00E326C9" w:rsidRPr="00612D98" w:rsidRDefault="00E326C9" w:rsidP="00EE315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2D9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63E1A8D" w14:textId="77777777" w:rsidR="00E326C9" w:rsidRPr="00612D98" w:rsidRDefault="00E326C9" w:rsidP="00EE315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2D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78D3851" w14:textId="77777777" w:rsidR="00E326C9" w:rsidRPr="00612D98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FB62B88" w14:textId="77777777" w:rsidR="00E326C9" w:rsidRPr="00612D98" w:rsidRDefault="00E326C9" w:rsidP="00EE315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</w:pPr>
          </w:p>
          <w:p w14:paraId="2AB0CB69" w14:textId="5DF7235D" w:rsidR="00E326C9" w:rsidRPr="00612D98" w:rsidRDefault="00E326C9" w:rsidP="00EE315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612D9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 xml:space="preserve">  (บาท)</w:t>
            </w:r>
          </w:p>
        </w:tc>
      </w:tr>
      <w:tr w:rsidR="009E489E" w:rsidRPr="00612D98" w14:paraId="6794983D" w14:textId="77777777" w:rsidTr="009E489E">
        <w:tc>
          <w:tcPr>
            <w:tcW w:w="3807" w:type="dxa"/>
            <w:shd w:val="clear" w:color="auto" w:fill="auto"/>
          </w:tcPr>
          <w:p w14:paraId="315B84FD" w14:textId="77777777" w:rsidR="009E489E" w:rsidRPr="00612D98" w:rsidRDefault="009E489E" w:rsidP="009E48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D98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1F09AEAF" w14:textId="77777777" w:rsidR="009E489E" w:rsidRPr="00F527A2" w:rsidRDefault="009E489E" w:rsidP="009E489E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17F4212" w14:textId="77777777" w:rsidR="009E489E" w:rsidRPr="00F527A2" w:rsidRDefault="009E489E" w:rsidP="009E4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A1685DB" w14:textId="318C8404" w:rsidR="009E489E" w:rsidRPr="00F527A2" w:rsidRDefault="00155399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</w:t>
            </w:r>
            <w:r w:rsidR="00A72972">
              <w:rPr>
                <w:rFonts w:asciiTheme="majorBidi" w:hAnsiTheme="majorBidi" w:cstheme="majorBidi"/>
                <w:sz w:val="30"/>
                <w:szCs w:val="30"/>
              </w:rPr>
              <w:t>776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72972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CD200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D19E9D0" w14:textId="77777777" w:rsidR="009E489E" w:rsidRPr="00D147DB" w:rsidRDefault="009E489E" w:rsidP="009E4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2BC6CD" w14:textId="77777777" w:rsidR="009E489E" w:rsidRPr="00D147DB" w:rsidRDefault="009E489E" w:rsidP="009E4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76723A" w14:textId="77777777" w:rsidR="009E489E" w:rsidRPr="00D147DB" w:rsidRDefault="009E489E" w:rsidP="009E4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08E70C" w14:textId="697E0F68" w:rsidR="009E489E" w:rsidRPr="00D147DB" w:rsidRDefault="009E489E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0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76,027,925</w:t>
            </w:r>
          </w:p>
        </w:tc>
      </w:tr>
      <w:tr w:rsidR="009E489E" w:rsidRPr="00612D98" w14:paraId="21059745" w14:textId="77777777" w:rsidTr="009E489E">
        <w:tc>
          <w:tcPr>
            <w:tcW w:w="3807" w:type="dxa"/>
            <w:shd w:val="clear" w:color="auto" w:fill="auto"/>
          </w:tcPr>
          <w:p w14:paraId="4AA1570B" w14:textId="77777777" w:rsidR="009E489E" w:rsidRPr="00612D98" w:rsidRDefault="009E489E" w:rsidP="009E48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D9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2A9516A4" w14:textId="053DA6D5" w:rsidR="009E489E" w:rsidRPr="00F527A2" w:rsidRDefault="00155399" w:rsidP="009E489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941CDE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941CD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4925CA8" w14:textId="77777777" w:rsidR="009E489E" w:rsidRPr="00F527A2" w:rsidRDefault="009E489E" w:rsidP="009E4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DF97305" w14:textId="5E6196A6" w:rsidR="009E489E" w:rsidRPr="00F527A2" w:rsidRDefault="00155399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</w:t>
            </w:r>
            <w:r w:rsidR="00A72972">
              <w:rPr>
                <w:rFonts w:asciiTheme="majorBidi" w:hAnsiTheme="majorBidi" w:cstheme="majorBidi"/>
                <w:sz w:val="30"/>
                <w:szCs w:val="30"/>
              </w:rPr>
              <w:t>355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72972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  <w:tc>
          <w:tcPr>
            <w:tcW w:w="270" w:type="dxa"/>
            <w:shd w:val="clear" w:color="auto" w:fill="auto"/>
          </w:tcPr>
          <w:p w14:paraId="15BE666E" w14:textId="77777777" w:rsidR="009E489E" w:rsidRPr="00D147DB" w:rsidRDefault="009E489E" w:rsidP="009E4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6C34BF" w14:textId="4691D64F" w:rsidR="009E489E" w:rsidRPr="00D147DB" w:rsidRDefault="009E489E" w:rsidP="009E489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0630525D" w14:textId="77777777" w:rsidR="009E489E" w:rsidRPr="00D147DB" w:rsidRDefault="009E489E" w:rsidP="009E4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6D47E80" w14:textId="59BB812F" w:rsidR="009E489E" w:rsidRPr="00F371AB" w:rsidRDefault="009E489E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0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15,205,585</w:t>
            </w:r>
          </w:p>
        </w:tc>
      </w:tr>
      <w:tr w:rsidR="009E489E" w:rsidRPr="00612D98" w14:paraId="7135475B" w14:textId="77777777" w:rsidTr="009E489E">
        <w:tc>
          <w:tcPr>
            <w:tcW w:w="3807" w:type="dxa"/>
            <w:shd w:val="clear" w:color="auto" w:fill="auto"/>
          </w:tcPr>
          <w:p w14:paraId="6E88F054" w14:textId="699ADCC5" w:rsidR="009E489E" w:rsidRPr="00612D98" w:rsidRDefault="009E489E" w:rsidP="009E489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ค่าใช้จ่ายที่มีสิทธิหักภาษีได้เพิ่มขึ้น</w:t>
            </w:r>
          </w:p>
        </w:tc>
        <w:tc>
          <w:tcPr>
            <w:tcW w:w="1080" w:type="dxa"/>
            <w:shd w:val="clear" w:color="auto" w:fill="auto"/>
          </w:tcPr>
          <w:p w14:paraId="1678C48C" w14:textId="77777777" w:rsidR="009E489E" w:rsidRPr="00F527A2" w:rsidRDefault="009E489E" w:rsidP="009E489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18F66B" w14:textId="77777777" w:rsidR="009E489E" w:rsidRPr="00F527A2" w:rsidRDefault="009E489E" w:rsidP="009E4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2B22C42" w14:textId="5224820A" w:rsidR="009E489E" w:rsidRPr="00F527A2" w:rsidRDefault="00155399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1,866,403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8589B19" w14:textId="77777777" w:rsidR="009E489E" w:rsidRPr="00D147DB" w:rsidRDefault="009E489E" w:rsidP="009E4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42CDA0" w14:textId="77777777" w:rsidR="009E489E" w:rsidRPr="00D147DB" w:rsidRDefault="009E489E" w:rsidP="009E489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D73ECA" w14:textId="77777777" w:rsidR="009E489E" w:rsidRPr="00D147DB" w:rsidRDefault="009E489E" w:rsidP="009E4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90CDD4" w14:textId="0940A275" w:rsidR="009E489E" w:rsidRPr="00F371AB" w:rsidRDefault="009E489E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0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1,915,693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9E489E" w:rsidRPr="00F24F82" w14:paraId="5AA2FABD" w14:textId="77777777" w:rsidTr="009E489E">
        <w:tc>
          <w:tcPr>
            <w:tcW w:w="3807" w:type="dxa"/>
            <w:shd w:val="clear" w:color="auto" w:fill="auto"/>
          </w:tcPr>
          <w:p w14:paraId="23FF6C51" w14:textId="70E1D2FE" w:rsidR="009E489E" w:rsidRPr="00612D98" w:rsidRDefault="009E489E" w:rsidP="009E489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18EB1574" w14:textId="77777777" w:rsidR="009E489E" w:rsidRPr="00F527A2" w:rsidRDefault="009E489E" w:rsidP="009E489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A2B532" w14:textId="77777777" w:rsidR="009E489E" w:rsidRPr="00F527A2" w:rsidRDefault="009E489E" w:rsidP="009E4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60DFF87" w14:textId="3EEED807" w:rsidR="009E489E" w:rsidRPr="008F5E6D" w:rsidRDefault="00155399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1,657,072</w:t>
            </w:r>
          </w:p>
        </w:tc>
        <w:tc>
          <w:tcPr>
            <w:tcW w:w="270" w:type="dxa"/>
            <w:shd w:val="clear" w:color="auto" w:fill="auto"/>
          </w:tcPr>
          <w:p w14:paraId="5210B901" w14:textId="77777777" w:rsidR="009E489E" w:rsidRPr="00206F78" w:rsidRDefault="009E489E" w:rsidP="009E489E">
            <w:pPr>
              <w:tabs>
                <w:tab w:val="clear" w:pos="680"/>
                <w:tab w:val="decimal" w:pos="702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669648D5" w14:textId="77777777" w:rsidR="009E489E" w:rsidRPr="00F24F82" w:rsidRDefault="009E489E" w:rsidP="009E489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E74FBAE" w14:textId="77777777" w:rsidR="009E489E" w:rsidRPr="00F24F82" w:rsidRDefault="009E489E" w:rsidP="009E4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8E8160E" w14:textId="499FA2FF" w:rsidR="009E489E" w:rsidRPr="00F24F82" w:rsidRDefault="009E489E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0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F5E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519</w:t>
            </w:r>
            <w:r w:rsidRPr="008F5E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</w:tr>
      <w:tr w:rsidR="009E489E" w:rsidRPr="00612D98" w14:paraId="0D6086E4" w14:textId="77777777" w:rsidTr="009E489E">
        <w:tc>
          <w:tcPr>
            <w:tcW w:w="3807" w:type="dxa"/>
            <w:shd w:val="clear" w:color="auto" w:fill="auto"/>
          </w:tcPr>
          <w:p w14:paraId="296E08BE" w14:textId="77777777" w:rsidR="009E489E" w:rsidRPr="00612D98" w:rsidRDefault="009E489E" w:rsidP="009E489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2D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2195E" w14:textId="25258BB3" w:rsidR="009E489E" w:rsidRPr="00F527A2" w:rsidRDefault="00155399" w:rsidP="009E489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1A41BC4" w14:textId="77777777" w:rsidR="009E489E" w:rsidRPr="00F527A2" w:rsidRDefault="009E489E" w:rsidP="009E489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CA0858" w14:textId="3B091D94" w:rsidR="009E489E" w:rsidRPr="008F5E6D" w:rsidRDefault="00A72972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21,146,003</w:t>
            </w:r>
          </w:p>
        </w:tc>
        <w:tc>
          <w:tcPr>
            <w:tcW w:w="270" w:type="dxa"/>
            <w:shd w:val="clear" w:color="auto" w:fill="auto"/>
          </w:tcPr>
          <w:p w14:paraId="24AEDF27" w14:textId="77777777" w:rsidR="009E489E" w:rsidRPr="00D147DB" w:rsidRDefault="009E489E" w:rsidP="009E489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3A412" w14:textId="1755637F" w:rsidR="009E489E" w:rsidRPr="00D147DB" w:rsidRDefault="009E489E" w:rsidP="009E489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DAA3C9F" w14:textId="77777777" w:rsidR="009E489E" w:rsidRPr="00D147DB" w:rsidRDefault="009E489E" w:rsidP="009E489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4AA28" w14:textId="65D0F438" w:rsidR="009E489E" w:rsidRPr="00D147DB" w:rsidRDefault="009E489E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0"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5E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18,809,357</w:t>
            </w:r>
          </w:p>
        </w:tc>
      </w:tr>
    </w:tbl>
    <w:p w14:paraId="677CDBB0" w14:textId="77777777" w:rsidR="00645DDC" w:rsidRPr="004148AB" w:rsidRDefault="00645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46E38CEC" w14:textId="72DDE930" w:rsidR="00B05E65" w:rsidRPr="00F33B81" w:rsidRDefault="00B05E65" w:rsidP="003D65CA">
      <w:pPr>
        <w:pStyle w:val="Heading9"/>
        <w:numPr>
          <w:ilvl w:val="0"/>
          <w:numId w:val="26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F33B81">
        <w:rPr>
          <w:rFonts w:asciiTheme="majorBidi" w:hAnsiTheme="majorBidi" w:cstheme="majorBidi"/>
          <w:cs/>
          <w:lang w:val="th-TH"/>
        </w:rPr>
        <w:t>กำไรต่อหุ้น</w:t>
      </w:r>
      <w:r w:rsidR="00582E64">
        <w:rPr>
          <w:rFonts w:asciiTheme="majorBidi" w:hAnsiTheme="majorBidi" w:cstheme="majorBidi" w:hint="cs"/>
          <w:cs/>
          <w:lang w:val="th-TH"/>
        </w:rPr>
        <w:t>ขั้นพื้นฐาน</w:t>
      </w:r>
    </w:p>
    <w:p w14:paraId="0F83F49C" w14:textId="77777777" w:rsidR="00B05E65" w:rsidRPr="004148AB" w:rsidRDefault="00B05E65" w:rsidP="00B05E65">
      <w:pPr>
        <w:rPr>
          <w:rFonts w:asciiTheme="majorBidi" w:hAnsiTheme="majorBidi" w:cstheme="majorBidi"/>
        </w:rPr>
      </w:pPr>
    </w:p>
    <w:tbl>
      <w:tblPr>
        <w:tblW w:w="92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53"/>
        <w:gridCol w:w="1260"/>
        <w:gridCol w:w="270"/>
        <w:gridCol w:w="1259"/>
      </w:tblGrid>
      <w:tr w:rsidR="00B05E65" w:rsidRPr="00F33B81" w14:paraId="48FB0535" w14:textId="77777777" w:rsidTr="009E489E">
        <w:trPr>
          <w:trHeight w:val="70"/>
        </w:trPr>
        <w:tc>
          <w:tcPr>
            <w:tcW w:w="6453" w:type="dxa"/>
            <w:vAlign w:val="bottom"/>
          </w:tcPr>
          <w:p w14:paraId="544BC004" w14:textId="40FD04BD" w:rsidR="00B05E65" w:rsidRPr="00B05E65" w:rsidRDefault="00B05E65" w:rsidP="00B05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79122DE5" w14:textId="4853D44A" w:rsidR="00B05E65" w:rsidRPr="005944D2" w:rsidRDefault="00AC0571" w:rsidP="00EE315E">
            <w:pPr>
              <w:spacing w:line="240" w:lineRule="auto"/>
              <w:ind w:left="7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057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B05E65" w:rsidRPr="005944D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E489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49779F3B" w14:textId="77777777" w:rsidR="00B05E65" w:rsidRPr="005944D2" w:rsidRDefault="00B05E65" w:rsidP="00EE315E">
            <w:pPr>
              <w:spacing w:line="240" w:lineRule="auto"/>
              <w:ind w:left="7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D2469C9" w14:textId="58ADDBF1" w:rsidR="00B05E65" w:rsidRPr="005944D2" w:rsidRDefault="00AC0571" w:rsidP="00EE315E">
            <w:pPr>
              <w:spacing w:line="240" w:lineRule="auto"/>
              <w:ind w:left="7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057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B05E65" w:rsidRPr="005944D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E489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05E65" w:rsidRPr="00F33B81" w14:paraId="21A99E30" w14:textId="77777777" w:rsidTr="009E489E">
        <w:trPr>
          <w:trHeight w:val="70"/>
        </w:trPr>
        <w:tc>
          <w:tcPr>
            <w:tcW w:w="6453" w:type="dxa"/>
            <w:vAlign w:val="bottom"/>
          </w:tcPr>
          <w:p w14:paraId="61039D24" w14:textId="77777777" w:rsidR="00B05E65" w:rsidRPr="00F33B81" w:rsidRDefault="00B05E65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9" w:type="dxa"/>
            <w:gridSpan w:val="3"/>
            <w:vAlign w:val="bottom"/>
          </w:tcPr>
          <w:p w14:paraId="62B05494" w14:textId="57FC29BE" w:rsidR="00B05E65" w:rsidRPr="00F33B81" w:rsidRDefault="00B05E65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3B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CD200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F33B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/</w:t>
            </w:r>
            <w:r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CD200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หุ้น</w:t>
            </w:r>
            <w:r w:rsidRPr="00F33B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A4E83" w:rsidRPr="00F33B81" w14:paraId="6EB8308A" w14:textId="77777777" w:rsidTr="00B85FF2">
        <w:tc>
          <w:tcPr>
            <w:tcW w:w="6453" w:type="dxa"/>
          </w:tcPr>
          <w:p w14:paraId="03266AE9" w14:textId="227C43BF" w:rsidR="006A4E83" w:rsidRPr="00CD200C" w:rsidRDefault="006A4E83" w:rsidP="006A4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0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กำไรสำหรับปีที่เป็นส่วนของผู้ถือหุ้นสามัญของบริษัท 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3E02D74" w14:textId="4ADB65C6" w:rsidR="006A4E83" w:rsidRPr="00CD200C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</w:t>
            </w:r>
            <w:r w:rsidR="00CD200C" w:rsidRPr="00CD2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630</w:t>
            </w:r>
            <w:r w:rsidRPr="00CD2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D200C" w:rsidRPr="00CD2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669</w:t>
            </w:r>
          </w:p>
        </w:tc>
        <w:tc>
          <w:tcPr>
            <w:tcW w:w="270" w:type="dxa"/>
            <w:vAlign w:val="bottom"/>
          </w:tcPr>
          <w:p w14:paraId="7A3CBFEA" w14:textId="77777777" w:rsidR="006A4E83" w:rsidRPr="00CD200C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79B5FD5" w14:textId="0691C0BF" w:rsidR="006A4E83" w:rsidRPr="00CD200C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57,218,568</w:t>
            </w:r>
          </w:p>
        </w:tc>
      </w:tr>
      <w:tr w:rsidR="006A4E83" w:rsidRPr="00F33B81" w14:paraId="4236C32F" w14:textId="77777777" w:rsidTr="00885C65">
        <w:tc>
          <w:tcPr>
            <w:tcW w:w="6453" w:type="dxa"/>
          </w:tcPr>
          <w:p w14:paraId="1F4E8772" w14:textId="77777777" w:rsidR="006A4E83" w:rsidRPr="00F33B81" w:rsidRDefault="006A4E83" w:rsidP="006A4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2AEED11" w14:textId="77777777" w:rsidR="006A4E83" w:rsidRPr="00D76079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C9780C" w14:textId="77777777" w:rsidR="006A4E83" w:rsidRPr="00F33B81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6B0F3A26" w14:textId="77777777" w:rsidR="006A4E83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4E83" w:rsidRPr="00F33B81" w14:paraId="12FC9CC5" w14:textId="77777777" w:rsidTr="00885C65">
        <w:tc>
          <w:tcPr>
            <w:tcW w:w="6453" w:type="dxa"/>
          </w:tcPr>
          <w:p w14:paraId="60D48709" w14:textId="1028DD05" w:rsidR="006A4E83" w:rsidRPr="00F33B81" w:rsidRDefault="006A4E83" w:rsidP="006A4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D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  <w:vAlign w:val="bottom"/>
          </w:tcPr>
          <w:p w14:paraId="544D59AE" w14:textId="77777777" w:rsidR="006A4E83" w:rsidRPr="00D76079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765A41" w14:textId="77777777" w:rsidR="006A4E83" w:rsidRPr="00F33B81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571349F" w14:textId="77777777" w:rsidR="006A4E83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4E83" w:rsidRPr="00F33B81" w14:paraId="0ADDEC15" w14:textId="77777777" w:rsidTr="00CD200C">
        <w:tc>
          <w:tcPr>
            <w:tcW w:w="6453" w:type="dxa"/>
          </w:tcPr>
          <w:p w14:paraId="5E38C910" w14:textId="0801D212" w:rsidR="006A4E83" w:rsidRPr="00F33B81" w:rsidRDefault="006A4E83" w:rsidP="006A4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D0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217D00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4386451A" w14:textId="6FEC01A0" w:rsidR="006A4E83" w:rsidRPr="00D76079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51EF">
              <w:rPr>
                <w:rFonts w:asciiTheme="majorBidi" w:hAnsiTheme="majorBidi" w:cstheme="majorBidi"/>
                <w:sz w:val="30"/>
                <w:szCs w:val="30"/>
              </w:rPr>
              <w:t>2,500,000</w:t>
            </w:r>
          </w:p>
        </w:tc>
        <w:tc>
          <w:tcPr>
            <w:tcW w:w="270" w:type="dxa"/>
            <w:vAlign w:val="bottom"/>
          </w:tcPr>
          <w:p w14:paraId="1115CB91" w14:textId="77777777" w:rsidR="006A4E83" w:rsidRPr="00F33B81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C2F3A58" w14:textId="209C11AA" w:rsidR="006A4E83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51EF">
              <w:rPr>
                <w:rFonts w:asciiTheme="majorBidi" w:hAnsiTheme="majorBidi" w:cstheme="majorBidi"/>
                <w:sz w:val="30"/>
                <w:szCs w:val="30"/>
              </w:rPr>
              <w:t>2,500,000</w:t>
            </w:r>
          </w:p>
        </w:tc>
      </w:tr>
      <w:tr w:rsidR="006A4E83" w:rsidRPr="00F33B81" w14:paraId="5E193CA2" w14:textId="77777777" w:rsidTr="00CD200C">
        <w:tc>
          <w:tcPr>
            <w:tcW w:w="6453" w:type="dxa"/>
          </w:tcPr>
          <w:p w14:paraId="00F802E4" w14:textId="2AF26A70" w:rsidR="006A4E83" w:rsidRPr="00F33B81" w:rsidRDefault="006A4E83" w:rsidP="006A4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D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ผลกระทบจากการเปลี่ยนแปลงมูลค่าหุ้นที่ตราไว้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5938ABE" w14:textId="4C074D23" w:rsidR="006A4E83" w:rsidRPr="00D76079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51EF">
              <w:rPr>
                <w:rFonts w:asciiTheme="majorBidi" w:hAnsiTheme="majorBidi" w:cstheme="majorBidi"/>
                <w:sz w:val="30"/>
                <w:szCs w:val="30"/>
              </w:rPr>
              <w:t>497,500,000</w:t>
            </w:r>
          </w:p>
        </w:tc>
        <w:tc>
          <w:tcPr>
            <w:tcW w:w="270" w:type="dxa"/>
            <w:vAlign w:val="bottom"/>
          </w:tcPr>
          <w:p w14:paraId="483E716B" w14:textId="77777777" w:rsidR="006A4E83" w:rsidRPr="00F33B81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1E91E55F" w14:textId="1E5E7C07" w:rsidR="006A4E83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51EF">
              <w:rPr>
                <w:rFonts w:asciiTheme="majorBidi" w:hAnsiTheme="majorBidi" w:cstheme="majorBidi"/>
                <w:sz w:val="30"/>
                <w:szCs w:val="30"/>
              </w:rPr>
              <w:t>497,500,000</w:t>
            </w:r>
          </w:p>
        </w:tc>
      </w:tr>
      <w:tr w:rsidR="006A4E83" w:rsidRPr="00F33B81" w14:paraId="296DFAD2" w14:textId="77777777" w:rsidTr="00CD200C">
        <w:tc>
          <w:tcPr>
            <w:tcW w:w="6453" w:type="dxa"/>
          </w:tcPr>
          <w:p w14:paraId="2B2B06E2" w14:textId="385DFAA3" w:rsidR="006A4E83" w:rsidRPr="00F33B81" w:rsidRDefault="006A4E83" w:rsidP="006A4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7D0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ณ วันที่ </w:t>
            </w:r>
            <w:r w:rsidRPr="00217D0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B3E38B" w14:textId="4F2714DA" w:rsidR="006A4E83" w:rsidRPr="00CD200C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500,000,000</w:t>
            </w:r>
          </w:p>
        </w:tc>
        <w:tc>
          <w:tcPr>
            <w:tcW w:w="270" w:type="dxa"/>
            <w:vAlign w:val="bottom"/>
          </w:tcPr>
          <w:p w14:paraId="0C2D245D" w14:textId="77777777" w:rsidR="006A4E83" w:rsidRPr="00CD200C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D8C799" w14:textId="29C8E725" w:rsidR="006A4E83" w:rsidRPr="00CD200C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500,000,000</w:t>
            </w:r>
          </w:p>
        </w:tc>
      </w:tr>
      <w:tr w:rsidR="006A4E83" w:rsidRPr="00F33B81" w14:paraId="7F939371" w14:textId="77777777" w:rsidTr="00885C65">
        <w:tc>
          <w:tcPr>
            <w:tcW w:w="6453" w:type="dxa"/>
          </w:tcPr>
          <w:p w14:paraId="5F7CDCA3" w14:textId="77777777" w:rsidR="006A4E83" w:rsidRPr="00217D00" w:rsidRDefault="006A4E83" w:rsidP="006A4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42947F5" w14:textId="77777777" w:rsidR="006A4E83" w:rsidRPr="00D76079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BA6DAD" w14:textId="77777777" w:rsidR="006A4E83" w:rsidRPr="00F33B81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610E605C" w14:textId="77777777" w:rsidR="006A4E83" w:rsidRPr="00F33B81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4E83" w:rsidRPr="00F33B81" w14:paraId="45EAD33E" w14:textId="77777777" w:rsidTr="00B85FF2">
        <w:trPr>
          <w:trHeight w:val="415"/>
        </w:trPr>
        <w:tc>
          <w:tcPr>
            <w:tcW w:w="6453" w:type="dxa"/>
          </w:tcPr>
          <w:p w14:paraId="7B3C13A4" w14:textId="4E7079F1" w:rsidR="006A4E83" w:rsidRPr="00F33B81" w:rsidRDefault="006A4E83" w:rsidP="006A4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B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(ขั้นพื้นฐาน)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ACA741D" w14:textId="79D17D86" w:rsidR="006A4E83" w:rsidRPr="00D76079" w:rsidRDefault="002D2C7D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2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6A4E83" w:rsidRPr="00DB51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2D2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70" w:type="dxa"/>
            <w:vAlign w:val="bottom"/>
          </w:tcPr>
          <w:p w14:paraId="53D547FD" w14:textId="77777777" w:rsidR="006A4E83" w:rsidRPr="00F33B81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8378B61" w14:textId="1B583EAD" w:rsidR="006A4E83" w:rsidRPr="00F33B81" w:rsidRDefault="006A4E83" w:rsidP="006A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51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DB51E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DB51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</w:tr>
    </w:tbl>
    <w:p w14:paraId="2FFDCF72" w14:textId="77777777" w:rsidR="003B6483" w:rsidRPr="00CD4E50" w:rsidRDefault="003B6483" w:rsidP="003B6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D4E5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ผลกระทบจากการเปลี่ยนแปลงมูลค่าหุ้นที่ตราไว้</w:t>
      </w:r>
    </w:p>
    <w:p w14:paraId="370C18F6" w14:textId="77777777" w:rsidR="003B6483" w:rsidRPr="003B6483" w:rsidRDefault="003B6483" w:rsidP="003B6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6267952" w14:textId="0BA17D28" w:rsidR="003B6483" w:rsidRPr="00791D61" w:rsidRDefault="003B6483" w:rsidP="003B6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791D61">
        <w:rPr>
          <w:rFonts w:ascii="Angsana New" w:hAnsi="Angsana New" w:hint="cs"/>
          <w:spacing w:val="4"/>
          <w:sz w:val="30"/>
          <w:szCs w:val="30"/>
          <w:cs/>
        </w:rPr>
        <w:t xml:space="preserve">เมื่อวันที่ </w:t>
      </w:r>
      <w:r w:rsidRPr="00791D61">
        <w:rPr>
          <w:rFonts w:ascii="Angsana New" w:hAnsi="Angsana New"/>
          <w:spacing w:val="4"/>
          <w:sz w:val="30"/>
          <w:szCs w:val="30"/>
        </w:rPr>
        <w:t>1</w:t>
      </w:r>
      <w:r w:rsidRPr="00791D61">
        <w:rPr>
          <w:rFonts w:ascii="Angsana New" w:hAnsi="Angsana New" w:hint="cs"/>
          <w:spacing w:val="4"/>
          <w:sz w:val="30"/>
          <w:szCs w:val="30"/>
          <w:cs/>
        </w:rPr>
        <w:t xml:space="preserve"> กรกฎาคม </w:t>
      </w:r>
      <w:r w:rsidRPr="00791D61">
        <w:rPr>
          <w:rFonts w:ascii="Angsana New" w:hAnsi="Angsana New"/>
          <w:spacing w:val="4"/>
          <w:sz w:val="30"/>
          <w:szCs w:val="30"/>
        </w:rPr>
        <w:t xml:space="preserve">2564 </w:t>
      </w:r>
      <w:r w:rsidRPr="00791D61">
        <w:rPr>
          <w:rFonts w:ascii="Angsana New" w:hAnsi="Angsana New"/>
          <w:spacing w:val="4"/>
          <w:sz w:val="30"/>
          <w:szCs w:val="30"/>
          <w:cs/>
        </w:rPr>
        <w:t>บริษัทได้จดทะเบียน</w:t>
      </w:r>
      <w:r w:rsidRPr="00791D61">
        <w:rPr>
          <w:rFonts w:ascii="Angsana New" w:hAnsi="Angsana New" w:hint="cs"/>
          <w:spacing w:val="4"/>
          <w:sz w:val="30"/>
          <w:szCs w:val="30"/>
          <w:cs/>
        </w:rPr>
        <w:t>เปลี่ยนแปลงมูลค่าหุ้นสามัญของบริษัท</w:t>
      </w:r>
      <w:r w:rsidRPr="00791D61">
        <w:rPr>
          <w:rFonts w:ascii="Angsana New" w:hAnsi="Angsana New"/>
          <w:spacing w:val="4"/>
          <w:sz w:val="30"/>
          <w:szCs w:val="30"/>
          <w:cs/>
        </w:rPr>
        <w:t>กับกระทรวงพ</w:t>
      </w:r>
      <w:r w:rsidRPr="00791D61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791D61">
        <w:rPr>
          <w:rFonts w:ascii="Angsana New" w:hAnsi="Angsana New"/>
          <w:spacing w:val="4"/>
          <w:sz w:val="30"/>
          <w:szCs w:val="30"/>
          <w:cs/>
        </w:rPr>
        <w:t xml:space="preserve">ณิชย์ </w:t>
      </w:r>
      <w:r w:rsidRPr="00791D61">
        <w:rPr>
          <w:rFonts w:ascii="Angsana New" w:hAnsi="Angsana New" w:hint="cs"/>
          <w:spacing w:val="4"/>
          <w:sz w:val="30"/>
          <w:szCs w:val="30"/>
          <w:cs/>
        </w:rPr>
        <w:t>โดย</w:t>
      </w:r>
      <w:r w:rsidRPr="00791D61">
        <w:rPr>
          <w:rFonts w:ascii="Angsana New" w:hAnsi="Angsana New"/>
          <w:spacing w:val="4"/>
          <w:sz w:val="30"/>
          <w:szCs w:val="30"/>
          <w:cs/>
        </w:rPr>
        <w:t>เปล</w:t>
      </w:r>
      <w:r w:rsidRPr="00791D61">
        <w:rPr>
          <w:rFonts w:ascii="Angsana New" w:hAnsi="Angsana New" w:hint="cs"/>
          <w:spacing w:val="4"/>
          <w:sz w:val="30"/>
          <w:szCs w:val="30"/>
          <w:cs/>
        </w:rPr>
        <w:t>ี่</w:t>
      </w:r>
      <w:r w:rsidRPr="00791D61">
        <w:rPr>
          <w:rFonts w:ascii="Angsana New" w:hAnsi="Angsana New"/>
          <w:spacing w:val="4"/>
          <w:sz w:val="30"/>
          <w:szCs w:val="30"/>
          <w:cs/>
        </w:rPr>
        <w:t>ยนแปลงมูลค</w:t>
      </w:r>
      <w:r w:rsidRPr="00791D61">
        <w:rPr>
          <w:rFonts w:ascii="Angsana New" w:hAnsi="Angsana New" w:hint="cs"/>
          <w:spacing w:val="4"/>
          <w:sz w:val="30"/>
          <w:szCs w:val="30"/>
          <w:cs/>
        </w:rPr>
        <w:t>่า</w:t>
      </w:r>
      <w:r w:rsidRPr="00791D61">
        <w:rPr>
          <w:rFonts w:ascii="Angsana New" w:hAnsi="Angsana New"/>
          <w:spacing w:val="4"/>
          <w:sz w:val="30"/>
          <w:szCs w:val="30"/>
          <w:cs/>
        </w:rPr>
        <w:t>หุ้นจ</w:t>
      </w:r>
      <w:r w:rsidRPr="00791D61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791D61">
        <w:rPr>
          <w:rFonts w:ascii="Angsana New" w:hAnsi="Angsana New"/>
          <w:spacing w:val="4"/>
          <w:sz w:val="30"/>
          <w:szCs w:val="30"/>
          <w:cs/>
        </w:rPr>
        <w:t xml:space="preserve">ก </w:t>
      </w:r>
      <w:r w:rsidRPr="00791D61">
        <w:rPr>
          <w:rFonts w:ascii="Angsana New" w:hAnsi="Angsana New"/>
          <w:spacing w:val="4"/>
          <w:sz w:val="30"/>
          <w:szCs w:val="30"/>
        </w:rPr>
        <w:t>100</w:t>
      </w:r>
      <w:r w:rsidRPr="00791D61">
        <w:rPr>
          <w:rFonts w:ascii="Angsana New" w:hAnsi="Angsana New"/>
          <w:spacing w:val="4"/>
          <w:sz w:val="30"/>
          <w:szCs w:val="30"/>
          <w:cs/>
        </w:rPr>
        <w:t xml:space="preserve"> บ</w:t>
      </w:r>
      <w:r w:rsidRPr="00791D61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791D61">
        <w:rPr>
          <w:rFonts w:ascii="Angsana New" w:hAnsi="Angsana New"/>
          <w:spacing w:val="4"/>
          <w:sz w:val="30"/>
          <w:szCs w:val="30"/>
          <w:cs/>
        </w:rPr>
        <w:t xml:space="preserve">ทต่อหุ้น เป็น </w:t>
      </w:r>
      <w:r w:rsidRPr="00791D61">
        <w:rPr>
          <w:rFonts w:ascii="Angsana New" w:hAnsi="Angsana New"/>
          <w:spacing w:val="4"/>
          <w:sz w:val="30"/>
          <w:szCs w:val="30"/>
        </w:rPr>
        <w:t>0</w:t>
      </w:r>
      <w:r w:rsidRPr="00791D61">
        <w:rPr>
          <w:rFonts w:ascii="Angsana New" w:hAnsi="Angsana New"/>
          <w:spacing w:val="4"/>
          <w:sz w:val="30"/>
          <w:szCs w:val="30"/>
          <w:cs/>
        </w:rPr>
        <w:t>.</w:t>
      </w:r>
      <w:r w:rsidRPr="00791D61">
        <w:rPr>
          <w:rFonts w:ascii="Angsana New" w:hAnsi="Angsana New"/>
          <w:spacing w:val="4"/>
          <w:sz w:val="30"/>
          <w:szCs w:val="30"/>
        </w:rPr>
        <w:t>50</w:t>
      </w:r>
      <w:r w:rsidRPr="00791D61">
        <w:rPr>
          <w:rFonts w:ascii="Angsana New" w:hAnsi="Angsana New"/>
          <w:spacing w:val="4"/>
          <w:sz w:val="30"/>
          <w:szCs w:val="30"/>
          <w:cs/>
        </w:rPr>
        <w:t xml:space="preserve"> บ</w:t>
      </w:r>
      <w:r w:rsidRPr="00791D61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791D61">
        <w:rPr>
          <w:rFonts w:ascii="Angsana New" w:hAnsi="Angsana New"/>
          <w:spacing w:val="4"/>
          <w:sz w:val="30"/>
          <w:szCs w:val="30"/>
          <w:cs/>
        </w:rPr>
        <w:t xml:space="preserve">ทต่อหุ้น </w:t>
      </w:r>
      <w:r w:rsidRPr="00791D61">
        <w:rPr>
          <w:rFonts w:ascii="Angsana New" w:hAnsi="Angsana New" w:hint="cs"/>
          <w:spacing w:val="4"/>
          <w:sz w:val="30"/>
          <w:szCs w:val="30"/>
          <w:cs/>
        </w:rPr>
        <w:t xml:space="preserve">(หมายเหตุข้อ </w:t>
      </w:r>
      <w:r w:rsidRPr="00791D61">
        <w:rPr>
          <w:rFonts w:ascii="Angsana New" w:hAnsi="Angsana New"/>
          <w:spacing w:val="4"/>
          <w:sz w:val="30"/>
          <w:szCs w:val="30"/>
        </w:rPr>
        <w:t>1</w:t>
      </w:r>
      <w:r w:rsidR="00791D61" w:rsidRPr="00791D61">
        <w:rPr>
          <w:rFonts w:ascii="Angsana New" w:hAnsi="Angsana New"/>
          <w:spacing w:val="4"/>
          <w:sz w:val="30"/>
          <w:szCs w:val="30"/>
        </w:rPr>
        <w:t>2</w:t>
      </w:r>
      <w:r w:rsidRPr="00791D61">
        <w:rPr>
          <w:rFonts w:ascii="Angsana New" w:hAnsi="Angsana New"/>
          <w:spacing w:val="4"/>
          <w:sz w:val="30"/>
          <w:szCs w:val="30"/>
          <w:cs/>
        </w:rPr>
        <w:t xml:space="preserve">) </w:t>
      </w:r>
      <w:r w:rsidRPr="00791D61">
        <w:rPr>
          <w:rFonts w:ascii="Angsana New" w:hAnsi="Angsana New" w:hint="cs"/>
          <w:spacing w:val="4"/>
          <w:sz w:val="30"/>
          <w:szCs w:val="30"/>
          <w:cs/>
        </w:rPr>
        <w:t>ดังนั้นบริษัทจึงได้ปรับปรุงจำนวนหุ้นสามัญถัวเฉลี่ยถ่วงน้ำหนักใหม่เพื่อใช้ในการคำนวณกำไรต่อหุ้นขั้นพื้นฐานสำหรับ</w:t>
      </w:r>
      <w:r w:rsidR="00791D61" w:rsidRPr="00791D61">
        <w:rPr>
          <w:rFonts w:ascii="Angsana New" w:hAnsi="Angsana New" w:hint="cs"/>
          <w:spacing w:val="4"/>
          <w:sz w:val="30"/>
          <w:szCs w:val="30"/>
          <w:cs/>
        </w:rPr>
        <w:t>ปี</w:t>
      </w:r>
      <w:r w:rsidRPr="00791D61">
        <w:rPr>
          <w:rFonts w:ascii="Angsana New" w:hAnsi="Angsana New" w:hint="cs"/>
          <w:spacing w:val="4"/>
          <w:sz w:val="30"/>
          <w:szCs w:val="30"/>
          <w:cs/>
        </w:rPr>
        <w:t xml:space="preserve">สิ้นสุดวันที่ </w:t>
      </w:r>
      <w:r w:rsidRPr="00791D61">
        <w:rPr>
          <w:rFonts w:ascii="Angsana New" w:hAnsi="Angsana New"/>
          <w:spacing w:val="4"/>
          <w:sz w:val="30"/>
          <w:szCs w:val="30"/>
        </w:rPr>
        <w:t xml:space="preserve">31 </w:t>
      </w:r>
      <w:r w:rsidRPr="00791D61">
        <w:rPr>
          <w:rFonts w:ascii="Angsana New" w:hAnsi="Angsana New" w:hint="cs"/>
          <w:spacing w:val="4"/>
          <w:sz w:val="30"/>
          <w:szCs w:val="30"/>
          <w:cs/>
        </w:rPr>
        <w:t>ธันวาคม</w:t>
      </w:r>
      <w:r w:rsidRPr="00791D61">
        <w:rPr>
          <w:rFonts w:ascii="Angsana New" w:hAnsi="Angsana New"/>
          <w:spacing w:val="4"/>
          <w:sz w:val="30"/>
          <w:szCs w:val="30"/>
        </w:rPr>
        <w:t xml:space="preserve"> 2564 </w:t>
      </w:r>
      <w:r w:rsidRPr="00791D61">
        <w:rPr>
          <w:rFonts w:ascii="Angsana New" w:hAnsi="Angsana New" w:hint="cs"/>
          <w:spacing w:val="4"/>
          <w:sz w:val="30"/>
          <w:szCs w:val="30"/>
          <w:cs/>
        </w:rPr>
        <w:t xml:space="preserve">และ </w:t>
      </w:r>
      <w:r w:rsidRPr="00791D61">
        <w:rPr>
          <w:rFonts w:ascii="Angsana New" w:hAnsi="Angsana New"/>
          <w:spacing w:val="4"/>
          <w:sz w:val="30"/>
          <w:szCs w:val="30"/>
        </w:rPr>
        <w:t xml:space="preserve">2563 </w:t>
      </w:r>
      <w:r w:rsidRPr="00791D61">
        <w:rPr>
          <w:rFonts w:ascii="Angsana New" w:hAnsi="Angsana New" w:hint="cs"/>
          <w:spacing w:val="4"/>
          <w:sz w:val="30"/>
          <w:szCs w:val="30"/>
          <w:cs/>
        </w:rPr>
        <w:t>โดยถือเสมือนว่าการเปลี่ยนแปลงมูลค่าหุ้นดังกล่าวเกิดขึ้นตั้งแต่แรก</w:t>
      </w:r>
    </w:p>
    <w:p w14:paraId="78C39703" w14:textId="77777777" w:rsidR="003B6483" w:rsidRPr="00A72972" w:rsidRDefault="003B6483" w:rsidP="003B6483">
      <w:pPr>
        <w:rPr>
          <w:rFonts w:asciiTheme="majorBidi" w:hAnsiTheme="majorBidi" w:cstheme="majorBidi"/>
          <w:sz w:val="24"/>
          <w:szCs w:val="24"/>
        </w:rPr>
      </w:pPr>
    </w:p>
    <w:p w14:paraId="44494CB6" w14:textId="512F83F3" w:rsidR="00B05E65" w:rsidRPr="00D631C1" w:rsidRDefault="00B05E65" w:rsidP="003D65CA">
      <w:pPr>
        <w:pStyle w:val="Heading9"/>
        <w:numPr>
          <w:ilvl w:val="0"/>
          <w:numId w:val="26"/>
        </w:numPr>
        <w:ind w:left="540" w:hanging="540"/>
        <w:rPr>
          <w:rFonts w:asciiTheme="majorBidi" w:hAnsiTheme="majorBidi" w:cs="Angsana New"/>
          <w:cs/>
          <w:lang w:val="th-TH"/>
        </w:rPr>
      </w:pPr>
      <w:r w:rsidRPr="00D631C1">
        <w:rPr>
          <w:rFonts w:asciiTheme="majorBidi" w:hAnsiTheme="majorBidi" w:cstheme="majorBidi"/>
          <w:cs/>
          <w:lang w:val="th-TH"/>
        </w:rPr>
        <w:t>เครื่องมือทางการเงิน</w:t>
      </w:r>
    </w:p>
    <w:p w14:paraId="1CFC303D" w14:textId="46D8AC5B" w:rsidR="00EE315E" w:rsidRPr="00A72972" w:rsidRDefault="00EE315E" w:rsidP="00EE315E">
      <w:pPr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69219C5B" w14:textId="5EC71BF9" w:rsidR="005C2EAA" w:rsidRDefault="001C3484" w:rsidP="001C3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1C348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(ก) </w:t>
      </w:r>
      <w:r w:rsidRPr="001C3484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1C3484">
        <w:rPr>
          <w:rFonts w:asciiTheme="majorBidi" w:hAnsi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78919AB" w14:textId="77777777" w:rsidR="001C3484" w:rsidRPr="00A72972" w:rsidRDefault="001C3484" w:rsidP="001C3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40ACA5DA" w14:textId="77777777" w:rsidR="003B6483" w:rsidRPr="003B6483" w:rsidRDefault="003B6483" w:rsidP="003B6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6483">
        <w:rPr>
          <w:rFonts w:asciiTheme="majorBidi" w:hAnsiTheme="majorBidi"/>
          <w:sz w:val="30"/>
          <w:szCs w:val="30"/>
          <w:cs/>
        </w:rPr>
        <w:t xml:space="preserve">สินทรัพย์และหนี้สินทางการเงินส่วนใหญ่ของบริษัทจัดอยู่ในประเภทระยะสั้น 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 </w:t>
      </w:r>
    </w:p>
    <w:p w14:paraId="3A636EC4" w14:textId="77777777" w:rsidR="003B6483" w:rsidRPr="00A72972" w:rsidRDefault="003B6483" w:rsidP="003B6483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75A67202" w14:textId="0B411025" w:rsidR="00D97C86" w:rsidRDefault="003B6483" w:rsidP="003B6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3B6483">
        <w:rPr>
          <w:rFonts w:asciiTheme="majorBidi" w:hAnsiTheme="majorBidi"/>
          <w:sz w:val="30"/>
          <w:szCs w:val="30"/>
          <w:cs/>
        </w:rPr>
        <w:t>มูลค่ายุติธรรมของเงินกู้ยืมระยะยาว มีมูลค่า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ยในตลาด</w:t>
      </w:r>
    </w:p>
    <w:p w14:paraId="5A151D9A" w14:textId="77777777" w:rsidR="003B6483" w:rsidRPr="00A72972" w:rsidRDefault="003B6483" w:rsidP="003B6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625B5B9" w14:textId="55D9DAF6" w:rsidR="00D97C86" w:rsidRDefault="00D97C86" w:rsidP="00D97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1C3484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1C348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Pr="001C3484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D97C86">
        <w:rPr>
          <w:rFonts w:asciiTheme="majorBidi" w:hAnsiTheme="majorBidi"/>
          <w:i/>
          <w:iCs/>
          <w:sz w:val="30"/>
          <w:szCs w:val="30"/>
          <w:cs/>
        </w:rPr>
        <w:t xml:space="preserve">นโยบายการจัดการความเสี่ยงทางด้านการเงิน   </w:t>
      </w:r>
    </w:p>
    <w:p w14:paraId="78F7E9B5" w14:textId="0D4CB790" w:rsidR="00EE315E" w:rsidRPr="00A72972" w:rsidRDefault="00EE315E" w:rsidP="00D97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28F8A2A5" w14:textId="18038D41" w:rsidR="00223D93" w:rsidRPr="00F56E81" w:rsidRDefault="00223D93" w:rsidP="00223D93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56E8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65845E58" w14:textId="10D2B99F" w:rsidR="00223D93" w:rsidRPr="00A72972" w:rsidRDefault="00223D93" w:rsidP="00223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51F22CB" w14:textId="21BA1D4A" w:rsidR="003B6483" w:rsidRPr="00F56E81" w:rsidRDefault="003B6483" w:rsidP="003B648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56E81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ความเสี่ยงของ</w:t>
      </w:r>
      <w:r w:rsidR="00F56E81" w:rsidRPr="00F56E8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F56E81" w:rsidRPr="00F56E81">
        <w:rPr>
          <w:rFonts w:asciiTheme="majorBidi" w:hAnsiTheme="majorBidi"/>
          <w:sz w:val="30"/>
          <w:szCs w:val="30"/>
          <w:cs/>
        </w:rPr>
        <w:t xml:space="preserve"> </w:t>
      </w:r>
      <w:r w:rsidRPr="00F56E81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F56E81" w:rsidRPr="00F56E8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56E81">
        <w:rPr>
          <w:rFonts w:asciiTheme="majorBidi" w:hAnsiTheme="majorBidi" w:cstheme="majorBidi"/>
          <w:sz w:val="30"/>
          <w:szCs w:val="30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686A7AE" w14:textId="77777777" w:rsidR="003B6483" w:rsidRPr="00A72972" w:rsidRDefault="003B6483" w:rsidP="003B6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76DB8132" w14:textId="00AC183D" w:rsidR="003B6483" w:rsidRPr="00F56E81" w:rsidRDefault="003B6483" w:rsidP="003B648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56E81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</w:t>
      </w:r>
      <w:r w:rsidR="00F56E81" w:rsidRPr="00F56E8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56E81">
        <w:rPr>
          <w:rFonts w:asciiTheme="majorBidi" w:hAnsiTheme="majorBidi" w:cstheme="majorBidi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F56E81" w:rsidRPr="00F56E8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56E81">
        <w:rPr>
          <w:rFonts w:asciiTheme="majorBidi" w:hAnsiTheme="majorBidi"/>
          <w:sz w:val="30"/>
          <w:szCs w:val="30"/>
          <w:cs/>
        </w:rPr>
        <w:t xml:space="preserve"> </w:t>
      </w:r>
      <w:r w:rsidR="00F56E81" w:rsidRPr="00F56E8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56E81">
        <w:rPr>
          <w:rFonts w:asciiTheme="majorBidi" w:hAnsiTheme="majorBidi" w:cstheme="majorBidi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DF843D6" w14:textId="77777777" w:rsidR="003B6483" w:rsidRPr="00F56E81" w:rsidRDefault="003B6483" w:rsidP="003B6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84F5F82" w14:textId="5373B61B" w:rsidR="003B6483" w:rsidRPr="00F56E81" w:rsidRDefault="003B6483" w:rsidP="003B648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56E81">
        <w:rPr>
          <w:rFonts w:asciiTheme="majorBidi" w:hAnsiTheme="majorBidi" w:cstheme="majorBidi"/>
          <w:sz w:val="30"/>
          <w:szCs w:val="30"/>
          <w:cs/>
        </w:rPr>
        <w:lastRenderedPageBreak/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F56E81" w:rsidRPr="00F56E8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56E81">
        <w:rPr>
          <w:rFonts w:asciiTheme="majorBidi" w:hAnsiTheme="majorBidi" w:cstheme="majorBidi"/>
          <w:sz w:val="30"/>
          <w:szCs w:val="30"/>
          <w:cs/>
        </w:rPr>
        <w:t>เผชิญอยู่ คณะกรรมการตรวจสอบของ</w:t>
      </w:r>
      <w:r w:rsidR="00F56E81" w:rsidRPr="00F56E8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56E81">
        <w:rPr>
          <w:rFonts w:asciiTheme="majorBidi" w:hAnsiTheme="majorBidi" w:cstheme="majorBidi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F27CE37" w14:textId="6BF7BC4B" w:rsidR="003B6483" w:rsidRDefault="003B6483" w:rsidP="00223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FF6DA7" w14:textId="63B2E9BB" w:rsidR="00F56E81" w:rsidRDefault="00F56E81" w:rsidP="00223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1C3484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>
        <w:rPr>
          <w:rFonts w:asciiTheme="majorBidi" w:hAnsiTheme="majorBidi"/>
          <w:i/>
          <w:iCs/>
          <w:sz w:val="30"/>
          <w:szCs w:val="30"/>
          <w:cs/>
        </w:rPr>
        <w:t>.</w:t>
      </w:r>
      <w:r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1C348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Pr="00D97C86">
        <w:rPr>
          <w:rFonts w:asciiTheme="majorBidi" w:hAnsiTheme="majorBidi"/>
          <w:i/>
          <w:iCs/>
          <w:sz w:val="30"/>
          <w:szCs w:val="30"/>
          <w:cs/>
        </w:rPr>
        <w:t>ความเสี่ยงด้านเครดิต</w:t>
      </w:r>
    </w:p>
    <w:p w14:paraId="61BD87C5" w14:textId="77777777" w:rsidR="00F56E81" w:rsidRPr="00F56E81" w:rsidRDefault="00F56E81" w:rsidP="00223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3D3D52" w14:textId="4A994FFE" w:rsidR="003B6483" w:rsidRPr="00F56E81" w:rsidRDefault="003B6483" w:rsidP="003B648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56E81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F56E81" w:rsidRPr="00F56E8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56E81">
        <w:rPr>
          <w:rFonts w:asciiTheme="majorBidi" w:hAnsiTheme="majorBidi" w:cstheme="majorBidi"/>
          <w:sz w:val="30"/>
          <w:szCs w:val="30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04742E28" w14:textId="77777777" w:rsidR="00D97C86" w:rsidRDefault="00D97C86" w:rsidP="00D97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1CE3FB7D" w14:textId="1CB91C02" w:rsidR="00223D93" w:rsidRPr="00114BE3" w:rsidRDefault="00223D93" w:rsidP="00D97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114BE3">
        <w:rPr>
          <w:rFonts w:asciiTheme="majorBidi" w:hAnsiTheme="majorBidi"/>
          <w:i/>
          <w:iCs/>
          <w:sz w:val="30"/>
          <w:szCs w:val="30"/>
          <w:cs/>
        </w:rPr>
        <w:t>(</w:t>
      </w:r>
      <w:r w:rsidR="00576DB0" w:rsidRPr="00114BE3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114BE3">
        <w:rPr>
          <w:rFonts w:asciiTheme="majorBidi" w:hAnsiTheme="majorBidi"/>
          <w:i/>
          <w:iCs/>
          <w:sz w:val="30"/>
          <w:szCs w:val="30"/>
          <w:cs/>
        </w:rPr>
        <w:t>.</w:t>
      </w:r>
      <w:r w:rsidRPr="00114BE3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114BE3">
        <w:rPr>
          <w:rFonts w:asciiTheme="majorBidi" w:hAnsiTheme="majorBidi"/>
          <w:i/>
          <w:iCs/>
          <w:sz w:val="30"/>
          <w:szCs w:val="30"/>
          <w:cs/>
        </w:rPr>
        <w:t>.</w:t>
      </w:r>
      <w:r w:rsidRPr="00114BE3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114BE3">
        <w:rPr>
          <w:rFonts w:asciiTheme="majorBidi" w:hAnsiTheme="majorBidi"/>
          <w:i/>
          <w:iCs/>
          <w:sz w:val="30"/>
          <w:szCs w:val="30"/>
          <w:cs/>
        </w:rPr>
        <w:t xml:space="preserve">)  </w:t>
      </w:r>
      <w:r w:rsidRPr="00114BE3">
        <w:rPr>
          <w:rFonts w:asciiTheme="majorBidi" w:hAnsiTheme="majorBidi" w:cstheme="majorBidi"/>
          <w:i/>
          <w:iCs/>
          <w:sz w:val="30"/>
          <w:szCs w:val="30"/>
          <w:cs/>
        </w:rPr>
        <w:t>ลูกหนี้การค้า</w:t>
      </w:r>
    </w:p>
    <w:p w14:paraId="6B6DF36E" w14:textId="10B80AA9" w:rsidR="00576DB0" w:rsidRDefault="00576DB0" w:rsidP="00114BE3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16399CDB" w14:textId="2B3A2462" w:rsidR="00F56E81" w:rsidRPr="00F56E81" w:rsidRDefault="00F56E81" w:rsidP="00F56E81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56E81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>
        <w:rPr>
          <w:rFonts w:asciiTheme="majorBidi" w:hAnsiTheme="majorBidi"/>
          <w:sz w:val="30"/>
          <w:szCs w:val="30"/>
          <w:cs/>
        </w:rPr>
        <w:t xml:space="preserve"> </w:t>
      </w:r>
      <w:r w:rsidRPr="00F56E81">
        <w:rPr>
          <w:rFonts w:asciiTheme="majorBidi" w:hAnsiTheme="majorBidi" w:cstheme="majorBidi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F56E81">
        <w:rPr>
          <w:rFonts w:asciiTheme="majorBidi" w:hAnsiTheme="majorBidi"/>
          <w:sz w:val="30"/>
          <w:szCs w:val="30"/>
          <w:cs/>
        </w:rPr>
        <w:t xml:space="preserve"> </w:t>
      </w:r>
      <w:r w:rsidRPr="00F56E81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Pr="00F56E81">
        <w:rPr>
          <w:rFonts w:asciiTheme="majorBidi" w:hAnsiTheme="majorBidi" w:cstheme="majorBidi"/>
          <w:sz w:val="30"/>
          <w:szCs w:val="30"/>
        </w:rPr>
        <w:t>1</w:t>
      </w:r>
      <w:r w:rsidR="00A72972">
        <w:rPr>
          <w:rFonts w:asciiTheme="majorBidi" w:hAnsiTheme="majorBidi" w:cstheme="majorBidi"/>
          <w:sz w:val="30"/>
          <w:szCs w:val="30"/>
        </w:rPr>
        <w:t>4</w:t>
      </w:r>
    </w:p>
    <w:p w14:paraId="3B432D70" w14:textId="77777777" w:rsidR="00F56E81" w:rsidRPr="00F56E81" w:rsidRDefault="00F56E81" w:rsidP="00F56E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both"/>
        <w:rPr>
          <w:rFonts w:asciiTheme="majorBidi" w:hAnsiTheme="majorBidi" w:cstheme="majorBidi"/>
          <w:sz w:val="30"/>
          <w:szCs w:val="30"/>
        </w:rPr>
      </w:pPr>
    </w:p>
    <w:p w14:paraId="1B32FE27" w14:textId="1B8D4DE1" w:rsidR="00F56E81" w:rsidRPr="00F56E81" w:rsidRDefault="00F56E81" w:rsidP="00F56E81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56E81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บริษัทจะเสนอระยะเวลาและเงื่อนไขทางการค้า บริษัทจะทบทวนงบการเงิน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</w:t>
      </w:r>
      <w:r>
        <w:rPr>
          <w:rFonts w:asciiTheme="majorBidi" w:hAnsiTheme="majorBidi" w:cstheme="majorBidi" w:hint="cs"/>
          <w:sz w:val="30"/>
          <w:szCs w:val="30"/>
          <w:cs/>
        </w:rPr>
        <w:t>อย่างสม่ำเสมอ</w:t>
      </w:r>
      <w:r w:rsidRPr="00F56E81">
        <w:rPr>
          <w:rFonts w:asciiTheme="majorBidi" w:hAnsiTheme="majorBidi" w:cstheme="majorBidi"/>
          <w:sz w:val="30"/>
          <w:szCs w:val="30"/>
          <w:cs/>
        </w:rPr>
        <w:t xml:space="preserve"> ยอดขายที่เกินกว่าวงเงินดังกล่าวต้องได้รับการอนุมัติจาก</w:t>
      </w:r>
      <w:r w:rsidR="0051193D">
        <w:rPr>
          <w:rFonts w:asciiTheme="majorBidi" w:hAnsiTheme="majorBidi" w:cstheme="majorBidi" w:hint="cs"/>
          <w:sz w:val="30"/>
          <w:szCs w:val="30"/>
          <w:cs/>
        </w:rPr>
        <w:t>กรรมการผู้อำนวยการ</w:t>
      </w:r>
    </w:p>
    <w:p w14:paraId="0E4CD731" w14:textId="77777777" w:rsidR="00F56E81" w:rsidRPr="00F56E81" w:rsidRDefault="00F56E81" w:rsidP="00F56E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both"/>
        <w:rPr>
          <w:rFonts w:asciiTheme="majorBidi" w:hAnsiTheme="majorBidi" w:cstheme="majorBidi"/>
          <w:sz w:val="30"/>
          <w:szCs w:val="30"/>
        </w:rPr>
      </w:pPr>
    </w:p>
    <w:p w14:paraId="34E82F0B" w14:textId="67C2E752" w:rsidR="00F56E81" w:rsidRPr="00F56E81" w:rsidRDefault="00F56E81" w:rsidP="00F56E81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56E81">
        <w:rPr>
          <w:rFonts w:asciiTheme="majorBidi" w:hAnsiTheme="majorBidi" w:cstheme="majorBidi"/>
          <w:sz w:val="30"/>
          <w:szCs w:val="30"/>
          <w:cs/>
        </w:rPr>
        <w:t xml:space="preserve">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F56E81">
        <w:rPr>
          <w:rFonts w:asciiTheme="majorBidi" w:hAnsiTheme="majorBidi" w:cstheme="majorBidi"/>
          <w:sz w:val="30"/>
          <w:szCs w:val="30"/>
        </w:rPr>
        <w:t xml:space="preserve">30 </w:t>
      </w:r>
      <w:r w:rsidRPr="00F56E81">
        <w:rPr>
          <w:rFonts w:asciiTheme="majorBidi" w:hAnsiTheme="majorBidi" w:cstheme="majorBidi" w:hint="cs"/>
          <w:sz w:val="30"/>
          <w:szCs w:val="30"/>
          <w:cs/>
        </w:rPr>
        <w:t xml:space="preserve">วัน </w:t>
      </w:r>
      <w:r w:rsidRPr="00F56E81">
        <w:rPr>
          <w:rFonts w:asciiTheme="majorBidi" w:hAnsiTheme="majorBidi" w:cstheme="majorBidi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 </w:t>
      </w:r>
    </w:p>
    <w:p w14:paraId="4A619455" w14:textId="0D2D5A23" w:rsidR="00F56E81" w:rsidRDefault="00F56E81" w:rsidP="00F56E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both"/>
        <w:rPr>
          <w:rFonts w:asciiTheme="majorBidi" w:hAnsiTheme="majorBidi" w:cstheme="majorBidi"/>
          <w:sz w:val="30"/>
          <w:szCs w:val="30"/>
        </w:rPr>
      </w:pPr>
    </w:p>
    <w:p w14:paraId="1FE7B354" w14:textId="62501533" w:rsidR="00492B77" w:rsidRDefault="00492B77" w:rsidP="00F56E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both"/>
        <w:rPr>
          <w:rFonts w:asciiTheme="majorBidi" w:hAnsiTheme="majorBidi" w:cstheme="majorBidi"/>
          <w:sz w:val="30"/>
          <w:szCs w:val="30"/>
        </w:rPr>
      </w:pPr>
    </w:p>
    <w:p w14:paraId="354A2D9B" w14:textId="77777777" w:rsidR="00492B77" w:rsidRPr="00F56E81" w:rsidRDefault="00492B77" w:rsidP="00F56E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both"/>
        <w:rPr>
          <w:rFonts w:asciiTheme="majorBidi" w:hAnsiTheme="majorBidi" w:cstheme="majorBidi"/>
          <w:sz w:val="30"/>
          <w:szCs w:val="30"/>
        </w:rPr>
      </w:pPr>
    </w:p>
    <w:p w14:paraId="700E1157" w14:textId="41AD2FA4" w:rsidR="009308A4" w:rsidRDefault="00F56E81" w:rsidP="00A711E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A711EA">
        <w:rPr>
          <w:rFonts w:asciiTheme="majorBidi" w:hAnsiTheme="majorBidi" w:cstheme="majorBidi"/>
          <w:sz w:val="30"/>
          <w:szCs w:val="30"/>
          <w:cs/>
        </w:rPr>
        <w:lastRenderedPageBreak/>
        <w:t xml:space="preserve">ข้อมูลเกี่ยวกับลูกหนี้การค้าเปิดเผยในหมายเหตุข้อ </w:t>
      </w:r>
      <w:r w:rsidR="00A711EA" w:rsidRPr="00A711EA">
        <w:rPr>
          <w:rFonts w:asciiTheme="majorBidi" w:hAnsiTheme="majorBidi" w:cstheme="majorBidi"/>
          <w:sz w:val="30"/>
          <w:szCs w:val="30"/>
        </w:rPr>
        <w:t>6</w:t>
      </w:r>
    </w:p>
    <w:p w14:paraId="2C097268" w14:textId="77777777" w:rsidR="00A711EA" w:rsidRDefault="00A711EA" w:rsidP="00A711E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691981" w14:textId="6AAEB09E" w:rsidR="008463D2" w:rsidRPr="00BA61BC" w:rsidRDefault="008463D2" w:rsidP="00BA61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A61BC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BA61BC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BA61BC">
        <w:rPr>
          <w:rFonts w:asciiTheme="majorBidi" w:hAnsiTheme="majorBidi"/>
          <w:i/>
          <w:iCs/>
          <w:sz w:val="30"/>
          <w:szCs w:val="30"/>
          <w:cs/>
        </w:rPr>
        <w:t>.</w:t>
      </w:r>
      <w:r w:rsidRPr="00BA61BC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BA61BC">
        <w:rPr>
          <w:rFonts w:asciiTheme="majorBidi" w:hAnsiTheme="majorBidi"/>
          <w:i/>
          <w:iCs/>
          <w:sz w:val="30"/>
          <w:szCs w:val="30"/>
          <w:cs/>
        </w:rPr>
        <w:t>.</w:t>
      </w:r>
      <w:r w:rsidR="006C060C" w:rsidRPr="00BA61BC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BA61BC">
        <w:rPr>
          <w:rFonts w:asciiTheme="majorBidi" w:hAnsiTheme="majorBidi"/>
          <w:i/>
          <w:iCs/>
          <w:sz w:val="30"/>
          <w:szCs w:val="30"/>
          <w:cs/>
        </w:rPr>
        <w:t xml:space="preserve">) </w:t>
      </w:r>
      <w:r w:rsidRPr="00BA61BC">
        <w:rPr>
          <w:rFonts w:asciiTheme="majorBidi" w:hAnsiTheme="majorBidi" w:cstheme="majorBidi"/>
          <w:i/>
          <w:iCs/>
          <w:sz w:val="30"/>
          <w:szCs w:val="30"/>
          <w:cs/>
        </w:rPr>
        <w:t>เงินสดและรายการเทียบเท่าเงินสด</w:t>
      </w:r>
      <w:r w:rsidR="00A72972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และอนุพันธ์</w:t>
      </w:r>
    </w:p>
    <w:p w14:paraId="06042D61" w14:textId="77777777" w:rsidR="008463D2" w:rsidRPr="00114BE3" w:rsidRDefault="008463D2" w:rsidP="00114BE3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  <w:r w:rsidRPr="00114BE3">
        <w:rPr>
          <w:rFonts w:asciiTheme="majorBidi" w:hAnsiTheme="majorBidi" w:cstheme="majorBidi"/>
          <w:sz w:val="30"/>
          <w:szCs w:val="30"/>
        </w:rPr>
        <w:tab/>
      </w:r>
    </w:p>
    <w:p w14:paraId="694D8899" w14:textId="74649DD6" w:rsidR="008463D2" w:rsidRPr="00A711EA" w:rsidRDefault="008463D2" w:rsidP="00114BE3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A711EA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ความเสี่ยงด้านเครดิตของ</w:t>
      </w:r>
      <w:r w:rsidRPr="00A711EA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</w:t>
      </w:r>
      <w:r w:rsidRPr="00A711EA">
        <w:rPr>
          <w:rFonts w:asciiTheme="majorBidi" w:hAnsiTheme="majorBidi" w:cstheme="majorBidi"/>
          <w:sz w:val="30"/>
          <w:szCs w:val="30"/>
          <w:cs/>
          <w:lang w:bidi="th-TH"/>
        </w:rPr>
        <w:t>ที่เกิดจากเงินสดและรายการเทียบเท่าเงินสด</w:t>
      </w:r>
      <w:r w:rsidR="00A72972">
        <w:rPr>
          <w:rFonts w:asciiTheme="majorBidi" w:hAnsiTheme="majorBidi" w:cstheme="majorBidi" w:hint="cs"/>
          <w:sz w:val="30"/>
          <w:szCs w:val="30"/>
          <w:cs/>
          <w:lang w:bidi="th-TH"/>
        </w:rPr>
        <w:t>และสินทรัพย์อนุพันธ์</w:t>
      </w:r>
      <w:r w:rsidR="009D77F8" w:rsidRPr="00A711EA">
        <w:rPr>
          <w:rFonts w:asciiTheme="majorBidi" w:hAnsiTheme="majorBidi" w:cstheme="majorBidi" w:hint="cs"/>
          <w:sz w:val="30"/>
          <w:szCs w:val="30"/>
          <w:cs/>
          <w:lang w:bidi="th-TH"/>
        </w:rPr>
        <w:t>มี</w:t>
      </w:r>
      <w:r w:rsidRPr="00A711EA">
        <w:rPr>
          <w:rFonts w:asciiTheme="majorBidi" w:hAnsiTheme="majorBidi" w:cstheme="majorBidi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</w:t>
      </w:r>
      <w:r w:rsidR="009D77F8" w:rsidRPr="00A711E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A711EA">
        <w:rPr>
          <w:rFonts w:asciiTheme="majorBidi" w:hAnsiTheme="majorBidi" w:cstheme="majorBidi"/>
          <w:sz w:val="30"/>
          <w:szCs w:val="30"/>
          <w:cs/>
          <w:lang w:bidi="th-TH"/>
        </w:rPr>
        <w:t>ซึ่ง</w:t>
      </w:r>
      <w:r w:rsidRPr="00A711EA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</w:t>
      </w:r>
      <w:r w:rsidRPr="00A711EA">
        <w:rPr>
          <w:rFonts w:asciiTheme="majorBidi" w:hAnsiTheme="majorBidi" w:cstheme="majorBidi"/>
          <w:sz w:val="30"/>
          <w:szCs w:val="30"/>
          <w:cs/>
          <w:lang w:bidi="th-TH"/>
        </w:rPr>
        <w:t>พิจารณาว่ามีความเสี่ยงด้านเครดิตต่ำ</w:t>
      </w:r>
    </w:p>
    <w:p w14:paraId="13B1CF44" w14:textId="45AE4F2D" w:rsidR="008463D2" w:rsidRPr="00A711EA" w:rsidRDefault="008463D2" w:rsidP="00AB4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2FC08FD2" w14:textId="7AB3D5BA" w:rsidR="008463D2" w:rsidRPr="009D77F8" w:rsidRDefault="008463D2" w:rsidP="00846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711EA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A711EA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A711EA">
        <w:rPr>
          <w:rFonts w:asciiTheme="majorBidi" w:hAnsiTheme="majorBidi"/>
          <w:i/>
          <w:iCs/>
          <w:sz w:val="30"/>
          <w:szCs w:val="30"/>
          <w:cs/>
        </w:rPr>
        <w:t>.</w:t>
      </w:r>
      <w:r w:rsidRPr="00A711EA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A711EA">
        <w:rPr>
          <w:rFonts w:asciiTheme="majorBidi" w:hAnsiTheme="majorBidi"/>
          <w:i/>
          <w:iCs/>
          <w:sz w:val="30"/>
          <w:szCs w:val="30"/>
          <w:cs/>
        </w:rPr>
        <w:t xml:space="preserve">) </w:t>
      </w:r>
      <w:r w:rsidRPr="00A711EA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</w:t>
      </w:r>
      <w:r w:rsidRPr="00A711EA">
        <w:rPr>
          <w:rFonts w:asciiTheme="majorBidi" w:hAnsiTheme="majorBidi" w:cstheme="majorBidi" w:hint="cs"/>
          <w:i/>
          <w:iCs/>
          <w:sz w:val="30"/>
          <w:szCs w:val="30"/>
          <w:cs/>
        </w:rPr>
        <w:t>สภาพคล่อง</w:t>
      </w:r>
    </w:p>
    <w:p w14:paraId="4B20433E" w14:textId="77777777" w:rsidR="008463D2" w:rsidRPr="00114BE3" w:rsidRDefault="008463D2" w:rsidP="00114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lang w:bidi="ar-SA"/>
        </w:rPr>
      </w:pPr>
    </w:p>
    <w:p w14:paraId="1F17C02F" w14:textId="0C1A4727" w:rsidR="008463D2" w:rsidRDefault="008463D2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14BE3">
        <w:rPr>
          <w:rFonts w:asciiTheme="majorBidi" w:hAnsiTheme="majorBidi" w:cstheme="majorBidi"/>
          <w:sz w:val="30"/>
          <w:szCs w:val="30"/>
          <w:cs/>
        </w:rPr>
        <w:t xml:space="preserve"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 และลดผลกระทบจากความผันผวนในกระแสเงินสด </w:t>
      </w:r>
    </w:p>
    <w:p w14:paraId="67285DFC" w14:textId="12AA7CF1" w:rsidR="003D5E2B" w:rsidRDefault="003D5E2B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CCCC0F" w14:textId="53080CB5" w:rsidR="00405F6F" w:rsidRDefault="003D5E2B" w:rsidP="00A72972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14BE3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</w:t>
      </w:r>
      <w:r w:rsidRPr="00A711EA">
        <w:rPr>
          <w:rFonts w:asciiTheme="majorBidi" w:hAnsiTheme="majorBidi" w:cstheme="majorBidi"/>
          <w:sz w:val="30"/>
          <w:szCs w:val="30"/>
          <w:cs/>
        </w:rPr>
        <w:t>หนี้สินทางการเงิน</w:t>
      </w:r>
      <w:r w:rsidRPr="00A711EA">
        <w:rPr>
          <w:rFonts w:asciiTheme="majorBidi" w:hAnsiTheme="majorBidi"/>
          <w:sz w:val="30"/>
          <w:szCs w:val="30"/>
          <w:cs/>
        </w:rPr>
        <w:t xml:space="preserve"> </w:t>
      </w:r>
      <w:r w:rsidRPr="00A711EA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A711EA">
        <w:rPr>
          <w:rFonts w:asciiTheme="majorBidi" w:hAnsiTheme="majorBidi"/>
          <w:sz w:val="30"/>
          <w:szCs w:val="30"/>
          <w:cs/>
        </w:rPr>
        <w:t xml:space="preserve"> </w:t>
      </w:r>
      <w:r w:rsidRPr="00A711EA">
        <w:rPr>
          <w:rFonts w:asciiTheme="majorBidi" w:hAnsiTheme="majorBidi" w:cstheme="majorBidi"/>
          <w:sz w:val="30"/>
          <w:szCs w:val="30"/>
          <w:cs/>
        </w:rPr>
        <w:t>โดย</w:t>
      </w:r>
      <w:r w:rsidR="009D77F8" w:rsidRPr="00A711EA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A711EA">
        <w:rPr>
          <w:rFonts w:asciiTheme="majorBidi" w:hAnsiTheme="majorBidi" w:cstheme="majorBidi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</w:t>
      </w:r>
      <w:r w:rsidRPr="00114BE3">
        <w:rPr>
          <w:rFonts w:asciiTheme="majorBidi" w:hAnsiTheme="majorBidi" w:cstheme="majorBidi"/>
          <w:sz w:val="30"/>
          <w:szCs w:val="30"/>
          <w:cs/>
        </w:rPr>
        <w:t>ม่รวมผลกระทบหากหักกลบตามสัญญา</w:t>
      </w:r>
    </w:p>
    <w:p w14:paraId="2E779CAE" w14:textId="24C60DEB" w:rsidR="00BF6FFE" w:rsidRDefault="00BF6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1350"/>
        <w:gridCol w:w="270"/>
        <w:gridCol w:w="1350"/>
        <w:gridCol w:w="270"/>
        <w:gridCol w:w="1350"/>
        <w:gridCol w:w="270"/>
        <w:gridCol w:w="1350"/>
      </w:tblGrid>
      <w:tr w:rsidR="006F514E" w:rsidRPr="00421A6C" w14:paraId="1F503206" w14:textId="77777777" w:rsidTr="006F514E">
        <w:trPr>
          <w:tblHeader/>
        </w:trPr>
        <w:tc>
          <w:tcPr>
            <w:tcW w:w="2975" w:type="dxa"/>
            <w:hideMark/>
          </w:tcPr>
          <w:p w14:paraId="63D79D14" w14:textId="77777777" w:rsidR="006F514E" w:rsidRPr="00214C7D" w:rsidRDefault="006F514E" w:rsidP="006F51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61B1EF5D" w14:textId="77777777" w:rsidR="006F514E" w:rsidRPr="00421A6C" w:rsidRDefault="006F514E" w:rsidP="006F51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238C098" w14:textId="77777777" w:rsidR="006F514E" w:rsidRPr="00421A6C" w:rsidRDefault="006F514E" w:rsidP="006F514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0" w:type="dxa"/>
            <w:gridSpan w:val="5"/>
            <w:tcBorders>
              <w:bottom w:val="single" w:sz="4" w:space="0" w:color="auto"/>
            </w:tcBorders>
            <w:vAlign w:val="bottom"/>
            <w:hideMark/>
          </w:tcPr>
          <w:p w14:paraId="564139B8" w14:textId="77777777" w:rsidR="006F514E" w:rsidRPr="00421A6C" w:rsidRDefault="006F514E" w:rsidP="006F514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6C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6F514E" w:rsidRPr="00421A6C" w14:paraId="22DFE50E" w14:textId="77777777" w:rsidTr="006F514E">
        <w:trPr>
          <w:tblHeader/>
        </w:trPr>
        <w:tc>
          <w:tcPr>
            <w:tcW w:w="2975" w:type="dxa"/>
            <w:vAlign w:val="bottom"/>
            <w:hideMark/>
          </w:tcPr>
          <w:p w14:paraId="629BC30E" w14:textId="401DDBCD" w:rsidR="006F514E" w:rsidRPr="00421A6C" w:rsidRDefault="006F514E" w:rsidP="006F51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21A6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421A6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421A6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421A6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64</w:t>
            </w:r>
          </w:p>
        </w:tc>
        <w:tc>
          <w:tcPr>
            <w:tcW w:w="1350" w:type="dxa"/>
            <w:vAlign w:val="bottom"/>
            <w:hideMark/>
          </w:tcPr>
          <w:p w14:paraId="0C96D6BE" w14:textId="77777777" w:rsidR="006F514E" w:rsidRPr="00421A6C" w:rsidRDefault="006F514E" w:rsidP="006F514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6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11B8E4A8" w14:textId="77777777" w:rsidR="006F514E" w:rsidRPr="00421A6C" w:rsidRDefault="006F514E" w:rsidP="006F514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6C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7D28CC41" w14:textId="77777777" w:rsidR="006F514E" w:rsidRPr="00421A6C" w:rsidRDefault="006F514E" w:rsidP="006F514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  <w:hideMark/>
          </w:tcPr>
          <w:p w14:paraId="2130E7E8" w14:textId="77777777" w:rsidR="006F514E" w:rsidRPr="00421A6C" w:rsidRDefault="006F514E" w:rsidP="006F514E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6C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421A6C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  <w:r w:rsidRPr="00421A6C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3D605B" w14:textId="77777777" w:rsidR="006F514E" w:rsidRPr="00421A6C" w:rsidRDefault="006F514E" w:rsidP="006F514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  <w:hideMark/>
          </w:tcPr>
          <w:p w14:paraId="09A6824A" w14:textId="77777777" w:rsidR="006F514E" w:rsidRPr="00421A6C" w:rsidRDefault="006F514E" w:rsidP="006F514E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421A6C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21A6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421A6C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421A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421A6C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421A6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3E114D8" w14:textId="77777777" w:rsidR="006F514E" w:rsidRPr="00421A6C" w:rsidRDefault="006F514E" w:rsidP="006F514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7CE972A3" w14:textId="77777777" w:rsidR="006F514E" w:rsidRPr="00421A6C" w:rsidRDefault="006F514E" w:rsidP="006F514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6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F514E" w:rsidRPr="00114BE3" w14:paraId="3C90777D" w14:textId="77777777" w:rsidTr="006F514E">
        <w:trPr>
          <w:tblHeader/>
        </w:trPr>
        <w:tc>
          <w:tcPr>
            <w:tcW w:w="2975" w:type="dxa"/>
            <w:vAlign w:val="bottom"/>
          </w:tcPr>
          <w:p w14:paraId="02631E16" w14:textId="77777777" w:rsidR="006F514E" w:rsidRPr="00114BE3" w:rsidRDefault="006F514E" w:rsidP="006F51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2F85D6DC" w14:textId="77777777" w:rsidR="006F514E" w:rsidRPr="00114BE3" w:rsidRDefault="006F514E" w:rsidP="006F514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114BE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(บาท)</w:t>
            </w:r>
          </w:p>
        </w:tc>
      </w:tr>
      <w:tr w:rsidR="006F514E" w:rsidRPr="00421A6C" w14:paraId="593668FE" w14:textId="77777777" w:rsidTr="006F514E">
        <w:tc>
          <w:tcPr>
            <w:tcW w:w="2975" w:type="dxa"/>
            <w:hideMark/>
          </w:tcPr>
          <w:p w14:paraId="0D44BE6B" w14:textId="77777777" w:rsidR="006F514E" w:rsidRPr="00421A6C" w:rsidRDefault="006F514E" w:rsidP="006F514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21A6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421A6C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50" w:type="dxa"/>
          </w:tcPr>
          <w:p w14:paraId="2149D7B4" w14:textId="77777777" w:rsidR="006F514E" w:rsidRPr="00421A6C" w:rsidRDefault="006F514E" w:rsidP="006F51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8E4DD26" w14:textId="77777777" w:rsidR="006F514E" w:rsidRPr="00421A6C" w:rsidRDefault="006F514E" w:rsidP="006F51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6F04BC97" w14:textId="77777777" w:rsidR="006F514E" w:rsidRPr="00421A6C" w:rsidRDefault="006F514E" w:rsidP="006F51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3C3D921" w14:textId="77777777" w:rsidR="006F514E" w:rsidRPr="00421A6C" w:rsidRDefault="006F514E" w:rsidP="006F51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2B6D8C99" w14:textId="77777777" w:rsidR="006F514E" w:rsidRPr="00421A6C" w:rsidRDefault="006F514E" w:rsidP="006F51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4B7999C" w14:textId="77777777" w:rsidR="006F514E" w:rsidRPr="00421A6C" w:rsidRDefault="006F514E" w:rsidP="006F51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328CA8D9" w14:textId="77777777" w:rsidR="006F514E" w:rsidRPr="00421A6C" w:rsidRDefault="006F514E" w:rsidP="006F51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1508B" w:rsidRPr="0001508B" w14:paraId="1BF2A9AE" w14:textId="77777777" w:rsidTr="006F514E">
        <w:tc>
          <w:tcPr>
            <w:tcW w:w="2975" w:type="dxa"/>
            <w:vAlign w:val="bottom"/>
            <w:hideMark/>
          </w:tcPr>
          <w:p w14:paraId="1766C226" w14:textId="77777777" w:rsidR="0001508B" w:rsidRPr="00421A6C" w:rsidRDefault="0001508B" w:rsidP="0001508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114BE3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  <w:r w:rsidRPr="00421A6C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C32F888" w14:textId="341833B8" w:rsidR="0001508B" w:rsidRPr="0001508B" w:rsidRDefault="0001508B" w:rsidP="0001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  <w:r w:rsidRPr="0001508B">
              <w:rPr>
                <w:rFonts w:asciiTheme="majorBidi" w:hAnsiTheme="majorBidi" w:cstheme="majorBidi"/>
                <w:sz w:val="24"/>
                <w:szCs w:val="24"/>
              </w:rPr>
              <w:t>44,775,560</w:t>
            </w:r>
          </w:p>
        </w:tc>
        <w:tc>
          <w:tcPr>
            <w:tcW w:w="270" w:type="dxa"/>
            <w:vAlign w:val="bottom"/>
          </w:tcPr>
          <w:p w14:paraId="2A75533F" w14:textId="77777777" w:rsidR="0001508B" w:rsidRPr="0001508B" w:rsidRDefault="0001508B" w:rsidP="0001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207698E" w14:textId="6E12B5F0" w:rsidR="0001508B" w:rsidRPr="0001508B" w:rsidRDefault="0001508B" w:rsidP="0001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  <w:r w:rsidRPr="0001508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01508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042,837</w:t>
            </w:r>
          </w:p>
        </w:tc>
        <w:tc>
          <w:tcPr>
            <w:tcW w:w="270" w:type="dxa"/>
            <w:vAlign w:val="bottom"/>
          </w:tcPr>
          <w:p w14:paraId="21696C57" w14:textId="77777777" w:rsidR="0001508B" w:rsidRPr="0001508B" w:rsidRDefault="0001508B" w:rsidP="0001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46E13E7" w14:textId="5EDAA0F0" w:rsidR="0001508B" w:rsidRPr="0001508B" w:rsidRDefault="0001508B" w:rsidP="0001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DFE7E00" w14:textId="77777777" w:rsidR="0001508B" w:rsidRPr="0001508B" w:rsidRDefault="0001508B" w:rsidP="0001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734B438" w14:textId="7C3B6F5A" w:rsidR="0001508B" w:rsidRPr="0001508B" w:rsidRDefault="0001508B" w:rsidP="0001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  <w:r w:rsidRPr="0001508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01508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042,837</w:t>
            </w:r>
          </w:p>
        </w:tc>
      </w:tr>
      <w:tr w:rsidR="0001508B" w:rsidRPr="0001508B" w14:paraId="7E9CEDA5" w14:textId="77777777" w:rsidTr="006F514E">
        <w:tc>
          <w:tcPr>
            <w:tcW w:w="2975" w:type="dxa"/>
            <w:vAlign w:val="bottom"/>
          </w:tcPr>
          <w:p w14:paraId="476429D0" w14:textId="77777777" w:rsidR="0001508B" w:rsidRPr="00114BE3" w:rsidRDefault="0001508B" w:rsidP="0001508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BE3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350" w:type="dxa"/>
            <w:vAlign w:val="bottom"/>
          </w:tcPr>
          <w:p w14:paraId="68A4F3D7" w14:textId="482F6D25" w:rsidR="0001508B" w:rsidRPr="0001508B" w:rsidRDefault="0001508B" w:rsidP="0001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  <w:r w:rsidRPr="0001508B">
              <w:rPr>
                <w:rFonts w:asciiTheme="majorBidi" w:hAnsiTheme="majorBidi" w:cstheme="majorBidi"/>
                <w:sz w:val="24"/>
                <w:szCs w:val="24"/>
              </w:rPr>
              <w:t>98,627,405</w:t>
            </w:r>
          </w:p>
        </w:tc>
        <w:tc>
          <w:tcPr>
            <w:tcW w:w="270" w:type="dxa"/>
            <w:vAlign w:val="bottom"/>
          </w:tcPr>
          <w:p w14:paraId="1B2B72CC" w14:textId="77777777" w:rsidR="0001508B" w:rsidRPr="0001508B" w:rsidRDefault="0001508B" w:rsidP="0001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CDFC0F7" w14:textId="5E7B0B04" w:rsidR="0001508B" w:rsidRPr="0001508B" w:rsidRDefault="0001508B" w:rsidP="0001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  <w:r w:rsidRPr="0001508B">
              <w:rPr>
                <w:rFonts w:asciiTheme="majorBidi" w:hAnsiTheme="majorBidi" w:cstheme="majorBidi"/>
                <w:sz w:val="24"/>
                <w:szCs w:val="24"/>
              </w:rPr>
              <w:t>98,627,405</w:t>
            </w:r>
          </w:p>
        </w:tc>
        <w:tc>
          <w:tcPr>
            <w:tcW w:w="270" w:type="dxa"/>
            <w:vAlign w:val="bottom"/>
          </w:tcPr>
          <w:p w14:paraId="5EFAC129" w14:textId="77777777" w:rsidR="0001508B" w:rsidRPr="0001508B" w:rsidRDefault="0001508B" w:rsidP="0001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4D11E6E" w14:textId="0F2BB9DF" w:rsidR="0001508B" w:rsidRPr="0001508B" w:rsidRDefault="0001508B" w:rsidP="0001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589484F" w14:textId="77777777" w:rsidR="0001508B" w:rsidRPr="0001508B" w:rsidRDefault="0001508B" w:rsidP="0001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EA8038C" w14:textId="23A8495F" w:rsidR="0001508B" w:rsidRPr="0001508B" w:rsidRDefault="0001508B" w:rsidP="0001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  <w:r w:rsidRPr="0001508B">
              <w:rPr>
                <w:rFonts w:asciiTheme="majorBidi" w:hAnsiTheme="majorBidi" w:cstheme="majorBidi"/>
                <w:sz w:val="24"/>
                <w:szCs w:val="24"/>
              </w:rPr>
              <w:t>98,627,405</w:t>
            </w:r>
          </w:p>
        </w:tc>
      </w:tr>
      <w:tr w:rsidR="0001508B" w:rsidRPr="0001508B" w14:paraId="61B2638D" w14:textId="77777777" w:rsidTr="006F514E">
        <w:tc>
          <w:tcPr>
            <w:tcW w:w="2975" w:type="dxa"/>
            <w:vAlign w:val="bottom"/>
            <w:hideMark/>
          </w:tcPr>
          <w:p w14:paraId="2139EA6B" w14:textId="77777777" w:rsidR="0001508B" w:rsidRPr="00421A6C" w:rsidRDefault="0001508B" w:rsidP="0001508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421A6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</w:t>
            </w:r>
            <w:r w:rsidRPr="00114BE3">
              <w:rPr>
                <w:rFonts w:asciiTheme="majorBidi" w:hAnsiTheme="majorBidi" w:cstheme="majorBidi"/>
                <w:sz w:val="24"/>
                <w:szCs w:val="24"/>
                <w:cs/>
              </w:rPr>
              <w:t>ระยะยาว</w:t>
            </w:r>
            <w:r w:rsidRPr="00421A6C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350" w:type="dxa"/>
            <w:vAlign w:val="bottom"/>
          </w:tcPr>
          <w:p w14:paraId="45E2BF79" w14:textId="6B41B579" w:rsidR="0001508B" w:rsidRPr="0001508B" w:rsidRDefault="0001508B" w:rsidP="0001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  <w:r w:rsidRPr="0001508B">
              <w:rPr>
                <w:rFonts w:asciiTheme="majorBidi" w:hAnsiTheme="majorBidi" w:cstheme="majorBidi"/>
                <w:sz w:val="24"/>
                <w:szCs w:val="24"/>
              </w:rPr>
              <w:t>85,612,963</w:t>
            </w:r>
          </w:p>
        </w:tc>
        <w:tc>
          <w:tcPr>
            <w:tcW w:w="270" w:type="dxa"/>
            <w:vAlign w:val="bottom"/>
          </w:tcPr>
          <w:p w14:paraId="26D84C11" w14:textId="77777777" w:rsidR="0001508B" w:rsidRPr="0001508B" w:rsidRDefault="0001508B" w:rsidP="0001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2EAEA1D" w14:textId="52DBE435" w:rsidR="0001508B" w:rsidRPr="0001508B" w:rsidRDefault="0001508B" w:rsidP="0001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  <w:r w:rsidRPr="0001508B">
              <w:rPr>
                <w:rFonts w:asciiTheme="majorBidi" w:hAnsiTheme="majorBidi" w:cstheme="majorBidi"/>
                <w:sz w:val="24"/>
                <w:szCs w:val="24"/>
              </w:rPr>
              <w:t>30,241,568</w:t>
            </w:r>
          </w:p>
        </w:tc>
        <w:tc>
          <w:tcPr>
            <w:tcW w:w="270" w:type="dxa"/>
            <w:vAlign w:val="bottom"/>
          </w:tcPr>
          <w:p w14:paraId="19242E62" w14:textId="77777777" w:rsidR="0001508B" w:rsidRPr="0001508B" w:rsidRDefault="0001508B" w:rsidP="0001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C1422E5" w14:textId="597AA345" w:rsidR="0001508B" w:rsidRPr="0001508B" w:rsidRDefault="0001508B" w:rsidP="0001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60,954,711</w:t>
            </w:r>
          </w:p>
        </w:tc>
        <w:tc>
          <w:tcPr>
            <w:tcW w:w="270" w:type="dxa"/>
            <w:vAlign w:val="bottom"/>
          </w:tcPr>
          <w:p w14:paraId="4B8B74FF" w14:textId="77777777" w:rsidR="0001508B" w:rsidRPr="0001508B" w:rsidRDefault="0001508B" w:rsidP="0001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0143141" w14:textId="2DD5C2DE" w:rsidR="0001508B" w:rsidRPr="0001508B" w:rsidRDefault="0001508B" w:rsidP="0001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91,196,279</w:t>
            </w:r>
          </w:p>
        </w:tc>
      </w:tr>
      <w:tr w:rsidR="0001508B" w:rsidRPr="0001508B" w14:paraId="59FDBF0C" w14:textId="77777777" w:rsidTr="006F514E">
        <w:trPr>
          <w:trHeight w:val="119"/>
        </w:trPr>
        <w:tc>
          <w:tcPr>
            <w:tcW w:w="2975" w:type="dxa"/>
            <w:hideMark/>
          </w:tcPr>
          <w:p w14:paraId="13A2095E" w14:textId="77777777" w:rsidR="0001508B" w:rsidRPr="00421A6C" w:rsidRDefault="0001508B" w:rsidP="0001508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421A6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4A4E1944" w14:textId="012E8022" w:rsidR="0001508B" w:rsidRPr="0001508B" w:rsidRDefault="0001508B" w:rsidP="0001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  <w:r w:rsidRPr="0001508B">
              <w:rPr>
                <w:rFonts w:asciiTheme="majorBidi" w:hAnsiTheme="majorBidi" w:cstheme="majorBidi"/>
                <w:sz w:val="24"/>
                <w:szCs w:val="24"/>
              </w:rPr>
              <w:t>353,319</w:t>
            </w:r>
          </w:p>
        </w:tc>
        <w:tc>
          <w:tcPr>
            <w:tcW w:w="270" w:type="dxa"/>
            <w:vAlign w:val="bottom"/>
          </w:tcPr>
          <w:p w14:paraId="312C0F6F" w14:textId="77777777" w:rsidR="0001508B" w:rsidRPr="0001508B" w:rsidRDefault="0001508B" w:rsidP="0001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258E4FA" w14:textId="6FF65989" w:rsidR="0001508B" w:rsidRPr="0001508B" w:rsidRDefault="0001508B" w:rsidP="0001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  <w:r w:rsidRPr="0001508B">
              <w:rPr>
                <w:rFonts w:asciiTheme="majorBidi" w:hAnsiTheme="majorBidi" w:cstheme="majorBidi"/>
                <w:sz w:val="24"/>
                <w:szCs w:val="24"/>
              </w:rPr>
              <w:t>361,263</w:t>
            </w:r>
          </w:p>
        </w:tc>
        <w:tc>
          <w:tcPr>
            <w:tcW w:w="270" w:type="dxa"/>
            <w:vAlign w:val="bottom"/>
          </w:tcPr>
          <w:p w14:paraId="27550185" w14:textId="77777777" w:rsidR="0001508B" w:rsidRPr="0001508B" w:rsidRDefault="0001508B" w:rsidP="0001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32815BA" w14:textId="203B34BB" w:rsidR="0001508B" w:rsidRPr="0001508B" w:rsidRDefault="002C25E2" w:rsidP="002C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3D632D9" w14:textId="77777777" w:rsidR="0001508B" w:rsidRPr="0001508B" w:rsidRDefault="0001508B" w:rsidP="0001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B69841A" w14:textId="799D7FE5" w:rsidR="0001508B" w:rsidRPr="0001508B" w:rsidRDefault="0001508B" w:rsidP="0001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361,263</w:t>
            </w:r>
          </w:p>
        </w:tc>
      </w:tr>
      <w:tr w:rsidR="0001508B" w:rsidRPr="0001508B" w14:paraId="15CF4C99" w14:textId="77777777" w:rsidTr="006F514E">
        <w:tc>
          <w:tcPr>
            <w:tcW w:w="2975" w:type="dxa"/>
          </w:tcPr>
          <w:p w14:paraId="769714E2" w14:textId="77777777" w:rsidR="0001508B" w:rsidRPr="00421A6C" w:rsidRDefault="0001508B" w:rsidP="0001508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6D752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092707" w14:textId="58D5DE05" w:rsidR="0001508B" w:rsidRPr="0001508B" w:rsidRDefault="0001508B" w:rsidP="0001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50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229,369,247</w:t>
            </w:r>
          </w:p>
        </w:tc>
        <w:tc>
          <w:tcPr>
            <w:tcW w:w="270" w:type="dxa"/>
          </w:tcPr>
          <w:p w14:paraId="032AF404" w14:textId="77777777" w:rsidR="0001508B" w:rsidRPr="0001508B" w:rsidRDefault="0001508B" w:rsidP="0001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DFE0F9" w14:textId="7FE3939D" w:rsidR="0001508B" w:rsidRPr="0001508B" w:rsidRDefault="0001508B" w:rsidP="0001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50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174,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273,073</w:t>
            </w:r>
          </w:p>
        </w:tc>
        <w:tc>
          <w:tcPr>
            <w:tcW w:w="270" w:type="dxa"/>
          </w:tcPr>
          <w:p w14:paraId="24C667AF" w14:textId="77777777" w:rsidR="0001508B" w:rsidRPr="0001508B" w:rsidRDefault="0001508B" w:rsidP="0001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846A08" w14:textId="747D0C73" w:rsidR="0001508B" w:rsidRPr="0001508B" w:rsidRDefault="0001508B" w:rsidP="0001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50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60,954,711</w:t>
            </w:r>
          </w:p>
        </w:tc>
        <w:tc>
          <w:tcPr>
            <w:tcW w:w="270" w:type="dxa"/>
          </w:tcPr>
          <w:p w14:paraId="74E49D5A" w14:textId="77777777" w:rsidR="0001508B" w:rsidRPr="0001508B" w:rsidRDefault="0001508B" w:rsidP="0001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758DD8" w14:textId="584F91B7" w:rsidR="0001508B" w:rsidRPr="0001508B" w:rsidRDefault="0001508B" w:rsidP="0001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235,227,784</w:t>
            </w:r>
          </w:p>
        </w:tc>
      </w:tr>
    </w:tbl>
    <w:p w14:paraId="4F747CC7" w14:textId="20D0ECC5" w:rsidR="002C25E2" w:rsidRDefault="002C2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260A61A" w14:textId="53DE5BA4" w:rsidR="006F514E" w:rsidRDefault="002C2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Style w:val="TableGrid"/>
        <w:tblW w:w="918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1350"/>
        <w:gridCol w:w="270"/>
        <w:gridCol w:w="1350"/>
        <w:gridCol w:w="270"/>
        <w:gridCol w:w="1350"/>
        <w:gridCol w:w="270"/>
        <w:gridCol w:w="1350"/>
      </w:tblGrid>
      <w:tr w:rsidR="00984B33" w:rsidRPr="00421A6C" w14:paraId="66842792" w14:textId="77777777" w:rsidTr="006F514E">
        <w:trPr>
          <w:tblHeader/>
        </w:trPr>
        <w:tc>
          <w:tcPr>
            <w:tcW w:w="2975" w:type="dxa"/>
            <w:hideMark/>
          </w:tcPr>
          <w:p w14:paraId="4582F600" w14:textId="77777777" w:rsidR="00984B33" w:rsidRPr="00214C7D" w:rsidRDefault="00984B33" w:rsidP="00047C1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4C244ADF" w14:textId="77777777" w:rsidR="00984B33" w:rsidRPr="00421A6C" w:rsidRDefault="00984B33" w:rsidP="00047C1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7592F65" w14:textId="77777777" w:rsidR="00984B33" w:rsidRPr="00421A6C" w:rsidRDefault="00984B33" w:rsidP="00047C1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0" w:type="dxa"/>
            <w:gridSpan w:val="5"/>
            <w:tcBorders>
              <w:bottom w:val="single" w:sz="4" w:space="0" w:color="auto"/>
            </w:tcBorders>
            <w:vAlign w:val="bottom"/>
            <w:hideMark/>
          </w:tcPr>
          <w:p w14:paraId="237BFC20" w14:textId="77777777" w:rsidR="00984B33" w:rsidRPr="00421A6C" w:rsidRDefault="00984B33" w:rsidP="00047C1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6C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6F514E" w:rsidRPr="00421A6C" w14:paraId="33499669" w14:textId="77777777" w:rsidTr="006F514E">
        <w:trPr>
          <w:tblHeader/>
        </w:trPr>
        <w:tc>
          <w:tcPr>
            <w:tcW w:w="2975" w:type="dxa"/>
            <w:vAlign w:val="bottom"/>
            <w:hideMark/>
          </w:tcPr>
          <w:p w14:paraId="76EF04F8" w14:textId="77777777" w:rsidR="006F514E" w:rsidRPr="00421A6C" w:rsidRDefault="006F514E" w:rsidP="00A711E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21A6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421A6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421A6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421A6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350" w:type="dxa"/>
            <w:vAlign w:val="bottom"/>
            <w:hideMark/>
          </w:tcPr>
          <w:p w14:paraId="3794E715" w14:textId="77777777" w:rsidR="006F514E" w:rsidRPr="00421A6C" w:rsidRDefault="006F514E" w:rsidP="00A711E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6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4322D03C" w14:textId="6671D629" w:rsidR="006F514E" w:rsidRPr="00421A6C" w:rsidRDefault="006F514E" w:rsidP="00A711E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6C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299B6504" w14:textId="77777777" w:rsidR="006F514E" w:rsidRPr="00421A6C" w:rsidRDefault="006F514E" w:rsidP="00A711E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  <w:hideMark/>
          </w:tcPr>
          <w:p w14:paraId="497F0E6A" w14:textId="6A5E24B8" w:rsidR="006F514E" w:rsidRPr="00421A6C" w:rsidRDefault="006F514E" w:rsidP="00A711EA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6C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421A6C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  <w:r w:rsidRPr="00421A6C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A58C8AF" w14:textId="77777777" w:rsidR="006F514E" w:rsidRPr="00421A6C" w:rsidRDefault="006F514E" w:rsidP="00A711E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  <w:hideMark/>
          </w:tcPr>
          <w:p w14:paraId="2B17A2B0" w14:textId="5F6705AB" w:rsidR="006F514E" w:rsidRPr="00421A6C" w:rsidRDefault="006F514E" w:rsidP="00A711EA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421A6C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21A6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421A6C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421A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421A6C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421A6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206569E" w14:textId="77777777" w:rsidR="006F514E" w:rsidRPr="00421A6C" w:rsidRDefault="006F514E" w:rsidP="00A711E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2835CEC1" w14:textId="3AE536AF" w:rsidR="006F514E" w:rsidRPr="00421A6C" w:rsidRDefault="006F514E" w:rsidP="00A711E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6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84B33" w:rsidRPr="00421A6C" w14:paraId="5E80B85C" w14:textId="77777777" w:rsidTr="006F514E">
        <w:trPr>
          <w:tblHeader/>
        </w:trPr>
        <w:tc>
          <w:tcPr>
            <w:tcW w:w="2975" w:type="dxa"/>
            <w:vAlign w:val="bottom"/>
          </w:tcPr>
          <w:p w14:paraId="291BFAE2" w14:textId="77777777" w:rsidR="00984B33" w:rsidRPr="00114BE3" w:rsidRDefault="00984B33" w:rsidP="00047C1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3174878B" w14:textId="77777777" w:rsidR="00984B33" w:rsidRPr="00114BE3" w:rsidRDefault="00984B33" w:rsidP="00047C1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114BE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(บาท)</w:t>
            </w:r>
          </w:p>
        </w:tc>
      </w:tr>
      <w:tr w:rsidR="006F514E" w:rsidRPr="00421A6C" w14:paraId="4E235478" w14:textId="77777777" w:rsidTr="006F514E">
        <w:tc>
          <w:tcPr>
            <w:tcW w:w="2975" w:type="dxa"/>
            <w:hideMark/>
          </w:tcPr>
          <w:p w14:paraId="0B2D8B99" w14:textId="77777777" w:rsidR="006F514E" w:rsidRPr="00421A6C" w:rsidRDefault="006F514E" w:rsidP="00047C1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21A6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421A6C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50" w:type="dxa"/>
          </w:tcPr>
          <w:p w14:paraId="6D512ED1" w14:textId="77777777" w:rsidR="006F514E" w:rsidRPr="00421A6C" w:rsidRDefault="006F514E" w:rsidP="00047C1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E7DF7A4" w14:textId="77777777" w:rsidR="006F514E" w:rsidRPr="00421A6C" w:rsidRDefault="006F514E" w:rsidP="00047C1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21924830" w14:textId="77777777" w:rsidR="006F514E" w:rsidRPr="00421A6C" w:rsidRDefault="006F514E" w:rsidP="00047C1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3E82BB6" w14:textId="77777777" w:rsidR="006F514E" w:rsidRPr="00421A6C" w:rsidRDefault="006F514E" w:rsidP="00047C1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7CE1A986" w14:textId="77777777" w:rsidR="006F514E" w:rsidRPr="00421A6C" w:rsidRDefault="006F514E" w:rsidP="00047C1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472C478" w14:textId="77777777" w:rsidR="006F514E" w:rsidRPr="00421A6C" w:rsidRDefault="006F514E" w:rsidP="00047C1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51E80C0E" w14:textId="77777777" w:rsidR="006F514E" w:rsidRPr="00421A6C" w:rsidRDefault="006F514E" w:rsidP="00047C1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F514E" w:rsidRPr="00421A6C" w14:paraId="61F0A47C" w14:textId="77777777" w:rsidTr="006F514E">
        <w:tc>
          <w:tcPr>
            <w:tcW w:w="2975" w:type="dxa"/>
            <w:vAlign w:val="bottom"/>
            <w:hideMark/>
          </w:tcPr>
          <w:p w14:paraId="3C6C6233" w14:textId="6791F357" w:rsidR="006F514E" w:rsidRPr="00421A6C" w:rsidRDefault="006F514E" w:rsidP="00047C1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114BE3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  <w:r w:rsidRPr="00421A6C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50019DE" w14:textId="77777777" w:rsidR="006F514E" w:rsidRPr="00421A6C" w:rsidRDefault="006F514E" w:rsidP="006F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  <w:r w:rsidRPr="00421A6C">
              <w:rPr>
                <w:rFonts w:asciiTheme="majorBidi" w:hAnsiTheme="majorBidi" w:cstheme="majorBidi"/>
                <w:sz w:val="24"/>
                <w:szCs w:val="24"/>
              </w:rPr>
              <w:t>77,802,066</w:t>
            </w:r>
          </w:p>
        </w:tc>
        <w:tc>
          <w:tcPr>
            <w:tcW w:w="270" w:type="dxa"/>
            <w:vAlign w:val="bottom"/>
          </w:tcPr>
          <w:p w14:paraId="0FED1D3D" w14:textId="77777777" w:rsidR="006F514E" w:rsidRPr="00421A6C" w:rsidRDefault="006F514E" w:rsidP="0004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6875A7F" w14:textId="77777777" w:rsidR="006F514E" w:rsidRPr="00421A6C" w:rsidRDefault="006F514E" w:rsidP="006F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  <w:r w:rsidRPr="00421A6C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421A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699</w:t>
            </w:r>
            <w:r w:rsidRPr="00421A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343</w:t>
            </w:r>
          </w:p>
        </w:tc>
        <w:tc>
          <w:tcPr>
            <w:tcW w:w="270" w:type="dxa"/>
            <w:vAlign w:val="bottom"/>
          </w:tcPr>
          <w:p w14:paraId="61A7697D" w14:textId="77777777" w:rsidR="006F514E" w:rsidRPr="00421A6C" w:rsidRDefault="006F514E" w:rsidP="0004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E86D8D1" w14:textId="77777777" w:rsidR="006F514E" w:rsidRPr="00421A6C" w:rsidRDefault="006F514E" w:rsidP="006F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  <w:r w:rsidRPr="00421A6C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4B67153" w14:textId="77777777" w:rsidR="006F514E" w:rsidRPr="00421A6C" w:rsidRDefault="006F514E" w:rsidP="0004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6262F47" w14:textId="77777777" w:rsidR="006F514E" w:rsidRPr="00421A6C" w:rsidRDefault="006F514E" w:rsidP="006F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  <w:r w:rsidRPr="00421A6C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421A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699</w:t>
            </w:r>
            <w:r w:rsidRPr="00421A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343</w:t>
            </w:r>
          </w:p>
        </w:tc>
      </w:tr>
      <w:tr w:rsidR="006F514E" w:rsidRPr="00421A6C" w14:paraId="36F10DD7" w14:textId="77777777" w:rsidTr="006F514E">
        <w:tc>
          <w:tcPr>
            <w:tcW w:w="2975" w:type="dxa"/>
            <w:vAlign w:val="bottom"/>
          </w:tcPr>
          <w:p w14:paraId="67E32640" w14:textId="77777777" w:rsidR="006F514E" w:rsidRPr="00114BE3" w:rsidRDefault="006F514E" w:rsidP="00047C1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BE3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350" w:type="dxa"/>
            <w:vAlign w:val="bottom"/>
          </w:tcPr>
          <w:p w14:paraId="103F5319" w14:textId="77777777" w:rsidR="006F514E" w:rsidRPr="00114BE3" w:rsidRDefault="006F514E" w:rsidP="006F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  <w:r w:rsidRPr="00421A6C">
              <w:rPr>
                <w:rFonts w:asciiTheme="majorBidi" w:hAnsiTheme="majorBidi" w:cstheme="majorBidi"/>
                <w:sz w:val="24"/>
                <w:szCs w:val="24"/>
              </w:rPr>
              <w:t>113,465,857</w:t>
            </w:r>
          </w:p>
        </w:tc>
        <w:tc>
          <w:tcPr>
            <w:tcW w:w="270" w:type="dxa"/>
            <w:vAlign w:val="bottom"/>
          </w:tcPr>
          <w:p w14:paraId="6863A47F" w14:textId="77777777" w:rsidR="006F514E" w:rsidRPr="00114BE3" w:rsidRDefault="006F514E" w:rsidP="0004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1AA81BD" w14:textId="77777777" w:rsidR="006F514E" w:rsidRPr="00114BE3" w:rsidRDefault="006F514E" w:rsidP="006F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  <w:r w:rsidRPr="00421A6C">
              <w:rPr>
                <w:rFonts w:asciiTheme="majorBidi" w:hAnsiTheme="majorBidi" w:cstheme="majorBidi"/>
                <w:sz w:val="24"/>
                <w:szCs w:val="24"/>
              </w:rPr>
              <w:t>113,465,857</w:t>
            </w:r>
          </w:p>
        </w:tc>
        <w:tc>
          <w:tcPr>
            <w:tcW w:w="270" w:type="dxa"/>
            <w:vAlign w:val="bottom"/>
          </w:tcPr>
          <w:p w14:paraId="15401531" w14:textId="77777777" w:rsidR="006F514E" w:rsidRPr="00114BE3" w:rsidRDefault="006F514E" w:rsidP="0004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679B0FF" w14:textId="77777777" w:rsidR="006F514E" w:rsidRPr="00114BE3" w:rsidRDefault="006F514E" w:rsidP="006F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  <w:r w:rsidRPr="00421A6C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771CDC3" w14:textId="77777777" w:rsidR="006F514E" w:rsidRPr="00114BE3" w:rsidRDefault="006F514E" w:rsidP="0004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3EF85E9" w14:textId="77777777" w:rsidR="006F514E" w:rsidRPr="00114BE3" w:rsidRDefault="006F514E" w:rsidP="006F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  <w:r w:rsidRPr="00421A6C">
              <w:rPr>
                <w:rFonts w:asciiTheme="majorBidi" w:hAnsiTheme="majorBidi" w:cstheme="majorBidi"/>
                <w:sz w:val="24"/>
                <w:szCs w:val="24"/>
              </w:rPr>
              <w:t>113,465,857</w:t>
            </w:r>
          </w:p>
        </w:tc>
      </w:tr>
      <w:tr w:rsidR="006F514E" w:rsidRPr="00421A6C" w14:paraId="2CB795EA" w14:textId="77777777" w:rsidTr="006F514E">
        <w:tc>
          <w:tcPr>
            <w:tcW w:w="2975" w:type="dxa"/>
            <w:vAlign w:val="bottom"/>
          </w:tcPr>
          <w:p w14:paraId="58ACD4E9" w14:textId="77777777" w:rsidR="006F514E" w:rsidRPr="00114BE3" w:rsidRDefault="006F514E" w:rsidP="00047C1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BE3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เงินกู้ยืมระยะสั้นจากบุคคลอื่น</w:t>
            </w:r>
          </w:p>
        </w:tc>
        <w:tc>
          <w:tcPr>
            <w:tcW w:w="1350" w:type="dxa"/>
            <w:vAlign w:val="bottom"/>
          </w:tcPr>
          <w:p w14:paraId="7970C662" w14:textId="77777777" w:rsidR="006F514E" w:rsidRPr="00114BE3" w:rsidRDefault="006F514E" w:rsidP="006F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  <w:r w:rsidRPr="00421A6C">
              <w:rPr>
                <w:rFonts w:asciiTheme="majorBidi" w:hAnsiTheme="majorBidi" w:cstheme="majorBidi"/>
                <w:sz w:val="24"/>
                <w:szCs w:val="24"/>
              </w:rPr>
              <w:t>40,000,000</w:t>
            </w:r>
          </w:p>
        </w:tc>
        <w:tc>
          <w:tcPr>
            <w:tcW w:w="270" w:type="dxa"/>
            <w:vAlign w:val="bottom"/>
          </w:tcPr>
          <w:p w14:paraId="76779256" w14:textId="77777777" w:rsidR="006F514E" w:rsidRPr="00114BE3" w:rsidRDefault="006F514E" w:rsidP="0004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435ED71" w14:textId="77777777" w:rsidR="006F514E" w:rsidRPr="00114BE3" w:rsidRDefault="006F514E" w:rsidP="006F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  <w:r w:rsidRPr="00421A6C">
              <w:rPr>
                <w:rFonts w:asciiTheme="majorBidi" w:hAnsiTheme="majorBidi" w:cstheme="majorBidi"/>
                <w:sz w:val="24"/>
                <w:szCs w:val="24"/>
              </w:rPr>
              <w:t>40,000,000</w:t>
            </w:r>
          </w:p>
        </w:tc>
        <w:tc>
          <w:tcPr>
            <w:tcW w:w="270" w:type="dxa"/>
            <w:vAlign w:val="bottom"/>
          </w:tcPr>
          <w:p w14:paraId="03E3002A" w14:textId="77777777" w:rsidR="006F514E" w:rsidRPr="00114BE3" w:rsidRDefault="006F514E" w:rsidP="0004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68A0541" w14:textId="77777777" w:rsidR="006F514E" w:rsidRPr="00114BE3" w:rsidRDefault="006F514E" w:rsidP="006F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  <w:r w:rsidRPr="00421A6C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9C556EA" w14:textId="77777777" w:rsidR="006F514E" w:rsidRPr="00114BE3" w:rsidRDefault="006F514E" w:rsidP="0004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2A41B49" w14:textId="77777777" w:rsidR="006F514E" w:rsidRPr="00114BE3" w:rsidRDefault="006F514E" w:rsidP="006F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  <w:r w:rsidRPr="00421A6C">
              <w:rPr>
                <w:rFonts w:asciiTheme="majorBidi" w:hAnsiTheme="majorBidi" w:cstheme="majorBidi"/>
                <w:sz w:val="24"/>
                <w:szCs w:val="24"/>
              </w:rPr>
              <w:t>40,000,000</w:t>
            </w:r>
          </w:p>
        </w:tc>
      </w:tr>
      <w:tr w:rsidR="006F514E" w:rsidRPr="00421A6C" w14:paraId="36F7F50E" w14:textId="77777777" w:rsidTr="006F514E">
        <w:tc>
          <w:tcPr>
            <w:tcW w:w="2975" w:type="dxa"/>
            <w:vAlign w:val="bottom"/>
            <w:hideMark/>
          </w:tcPr>
          <w:p w14:paraId="19FEF60C" w14:textId="77777777" w:rsidR="006F514E" w:rsidRPr="00421A6C" w:rsidRDefault="006F514E" w:rsidP="00047C1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421A6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</w:t>
            </w:r>
            <w:r w:rsidRPr="00114BE3">
              <w:rPr>
                <w:rFonts w:asciiTheme="majorBidi" w:hAnsiTheme="majorBidi" w:cstheme="majorBidi"/>
                <w:sz w:val="24"/>
                <w:szCs w:val="24"/>
                <w:cs/>
              </w:rPr>
              <w:t>ระยะยาว</w:t>
            </w:r>
            <w:r w:rsidRPr="00421A6C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350" w:type="dxa"/>
            <w:vAlign w:val="bottom"/>
          </w:tcPr>
          <w:p w14:paraId="6531DB23" w14:textId="77777777" w:rsidR="006F514E" w:rsidRPr="00421A6C" w:rsidRDefault="006F514E" w:rsidP="006F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  <w:r w:rsidRPr="00421A6C">
              <w:rPr>
                <w:rFonts w:asciiTheme="majorBidi" w:hAnsiTheme="majorBidi" w:cstheme="majorBidi"/>
                <w:sz w:val="24"/>
                <w:szCs w:val="24"/>
              </w:rPr>
              <w:t>76,797,583</w:t>
            </w:r>
          </w:p>
        </w:tc>
        <w:tc>
          <w:tcPr>
            <w:tcW w:w="270" w:type="dxa"/>
            <w:vAlign w:val="bottom"/>
          </w:tcPr>
          <w:p w14:paraId="44B0B112" w14:textId="77777777" w:rsidR="006F514E" w:rsidRPr="00421A6C" w:rsidRDefault="006F514E" w:rsidP="0004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985D3D5" w14:textId="77777777" w:rsidR="006F514E" w:rsidRPr="00421A6C" w:rsidRDefault="006F514E" w:rsidP="006F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  <w:r w:rsidRPr="00421A6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421A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141</w:t>
            </w:r>
            <w:r w:rsidRPr="00421A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109</w:t>
            </w:r>
          </w:p>
        </w:tc>
        <w:tc>
          <w:tcPr>
            <w:tcW w:w="270" w:type="dxa"/>
            <w:vAlign w:val="bottom"/>
          </w:tcPr>
          <w:p w14:paraId="2E1C797B" w14:textId="77777777" w:rsidR="006F514E" w:rsidRPr="00421A6C" w:rsidRDefault="006F514E" w:rsidP="0004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56D3B21" w14:textId="011917F5" w:rsidR="006F514E" w:rsidRPr="00421A6C" w:rsidRDefault="006F514E" w:rsidP="006F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48,151,520</w:t>
            </w:r>
          </w:p>
        </w:tc>
        <w:tc>
          <w:tcPr>
            <w:tcW w:w="270" w:type="dxa"/>
            <w:vAlign w:val="bottom"/>
          </w:tcPr>
          <w:p w14:paraId="2D4818BB" w14:textId="77777777" w:rsidR="006F514E" w:rsidRPr="00421A6C" w:rsidRDefault="006F514E" w:rsidP="0004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1E9874A" w14:textId="77777777" w:rsidR="006F514E" w:rsidRPr="00FC2994" w:rsidRDefault="006F514E" w:rsidP="006F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  <w:r w:rsidRPr="00FC2994">
              <w:rPr>
                <w:rFonts w:asciiTheme="majorBidi" w:hAnsiTheme="majorBidi" w:cstheme="majorBidi"/>
                <w:sz w:val="24"/>
                <w:szCs w:val="24"/>
              </w:rPr>
              <w:t>82,292,629</w:t>
            </w:r>
          </w:p>
        </w:tc>
      </w:tr>
      <w:tr w:rsidR="006F514E" w:rsidRPr="00421A6C" w14:paraId="502C2B0E" w14:textId="77777777" w:rsidTr="006F514E">
        <w:trPr>
          <w:trHeight w:val="119"/>
        </w:trPr>
        <w:tc>
          <w:tcPr>
            <w:tcW w:w="2975" w:type="dxa"/>
            <w:hideMark/>
          </w:tcPr>
          <w:p w14:paraId="6180E563" w14:textId="77777777" w:rsidR="006F514E" w:rsidRPr="00421A6C" w:rsidRDefault="006F514E" w:rsidP="00047C1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421A6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28ECF5DC" w14:textId="77777777" w:rsidR="006F514E" w:rsidRPr="00421A6C" w:rsidRDefault="006F514E" w:rsidP="006F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  <w:r w:rsidRPr="00421A6C">
              <w:rPr>
                <w:rFonts w:asciiTheme="majorBidi" w:hAnsiTheme="majorBidi" w:cstheme="majorBidi"/>
                <w:sz w:val="24"/>
                <w:szCs w:val="24"/>
              </w:rPr>
              <w:t>1,002,909</w:t>
            </w:r>
          </w:p>
        </w:tc>
        <w:tc>
          <w:tcPr>
            <w:tcW w:w="270" w:type="dxa"/>
            <w:vAlign w:val="bottom"/>
          </w:tcPr>
          <w:p w14:paraId="25A0CC2B" w14:textId="77777777" w:rsidR="006F514E" w:rsidRPr="00421A6C" w:rsidRDefault="006F514E" w:rsidP="0004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4C55FE5" w14:textId="77777777" w:rsidR="006F514E" w:rsidRPr="0090076A" w:rsidRDefault="006F514E" w:rsidP="006F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  <w:r w:rsidRPr="0090076A">
              <w:rPr>
                <w:rFonts w:asciiTheme="majorBidi" w:hAnsiTheme="majorBidi" w:cstheme="majorBidi"/>
                <w:sz w:val="24"/>
                <w:szCs w:val="24"/>
              </w:rPr>
              <w:t>624,735</w:t>
            </w:r>
          </w:p>
        </w:tc>
        <w:tc>
          <w:tcPr>
            <w:tcW w:w="270" w:type="dxa"/>
            <w:vAlign w:val="bottom"/>
          </w:tcPr>
          <w:p w14:paraId="42FC989A" w14:textId="77777777" w:rsidR="006F514E" w:rsidRPr="0090076A" w:rsidRDefault="006F514E" w:rsidP="0004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F771F90" w14:textId="77777777" w:rsidR="006F514E" w:rsidRPr="0090076A" w:rsidRDefault="006F514E" w:rsidP="006F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  <w:r w:rsidRPr="0090076A">
              <w:rPr>
                <w:rFonts w:asciiTheme="majorBidi" w:hAnsiTheme="majorBidi" w:cstheme="majorBidi"/>
                <w:sz w:val="24"/>
                <w:szCs w:val="24"/>
              </w:rPr>
              <w:t>427,168</w:t>
            </w:r>
          </w:p>
        </w:tc>
        <w:tc>
          <w:tcPr>
            <w:tcW w:w="270" w:type="dxa"/>
            <w:vAlign w:val="bottom"/>
          </w:tcPr>
          <w:p w14:paraId="17F5DF92" w14:textId="77777777" w:rsidR="006F514E" w:rsidRPr="00421A6C" w:rsidRDefault="006F514E" w:rsidP="0004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E8E9D0F" w14:textId="77777777" w:rsidR="006F514E" w:rsidRPr="00421A6C" w:rsidRDefault="006F514E" w:rsidP="006F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</w:rPr>
            </w:pPr>
            <w:r w:rsidRPr="00421A6C">
              <w:rPr>
                <w:rFonts w:asciiTheme="majorBidi" w:hAnsiTheme="majorBidi" w:cstheme="majorBidi"/>
                <w:sz w:val="24"/>
                <w:szCs w:val="24"/>
              </w:rPr>
              <w:t>1,051,903</w:t>
            </w:r>
          </w:p>
        </w:tc>
      </w:tr>
      <w:tr w:rsidR="006F514E" w:rsidRPr="00A21D14" w14:paraId="5EFA102A" w14:textId="77777777" w:rsidTr="006F514E">
        <w:tc>
          <w:tcPr>
            <w:tcW w:w="2975" w:type="dxa"/>
          </w:tcPr>
          <w:p w14:paraId="497C936C" w14:textId="77777777" w:rsidR="006F514E" w:rsidRPr="00421A6C" w:rsidRDefault="006F514E" w:rsidP="00047C1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6D752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30802F" w14:textId="77777777" w:rsidR="006F514E" w:rsidRPr="00421A6C" w:rsidRDefault="006F514E" w:rsidP="006F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1A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309,068,415</w:t>
            </w:r>
          </w:p>
        </w:tc>
        <w:tc>
          <w:tcPr>
            <w:tcW w:w="270" w:type="dxa"/>
          </w:tcPr>
          <w:p w14:paraId="1EB25EC5" w14:textId="77777777" w:rsidR="006F514E" w:rsidRPr="00421A6C" w:rsidRDefault="006F514E" w:rsidP="0004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EA8149" w14:textId="77777777" w:rsidR="006F514E" w:rsidRPr="00421A6C" w:rsidRDefault="006F514E" w:rsidP="006F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1A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421A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931</w:t>
            </w:r>
            <w:r w:rsidRPr="00421A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044</w:t>
            </w:r>
          </w:p>
        </w:tc>
        <w:tc>
          <w:tcPr>
            <w:tcW w:w="270" w:type="dxa"/>
          </w:tcPr>
          <w:p w14:paraId="2E6E9F91" w14:textId="77777777" w:rsidR="006F514E" w:rsidRPr="00421A6C" w:rsidRDefault="006F514E" w:rsidP="0004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EC538B" w14:textId="112D1EBF" w:rsidR="006F514E" w:rsidRPr="00421A6C" w:rsidRDefault="00832AD8" w:rsidP="006F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48,578,688</w:t>
            </w:r>
          </w:p>
        </w:tc>
        <w:tc>
          <w:tcPr>
            <w:tcW w:w="270" w:type="dxa"/>
          </w:tcPr>
          <w:p w14:paraId="1629766F" w14:textId="77777777" w:rsidR="006F514E" w:rsidRPr="00421A6C" w:rsidRDefault="006F514E" w:rsidP="0004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B146E8" w14:textId="77777777" w:rsidR="006F514E" w:rsidRPr="00214C7D" w:rsidRDefault="006F514E" w:rsidP="006F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21A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 w:rsidRPr="00421A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509</w:t>
            </w:r>
            <w:r w:rsidRPr="00421A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732</w:t>
            </w:r>
          </w:p>
        </w:tc>
      </w:tr>
    </w:tbl>
    <w:p w14:paraId="44F8C275" w14:textId="77777777" w:rsidR="00214C7D" w:rsidRPr="002C25E2" w:rsidRDefault="00214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036DC1F" w14:textId="5443B80E" w:rsidR="00E30D44" w:rsidRPr="009D77F8" w:rsidRDefault="00E30D44" w:rsidP="00114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D77F8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9D77F8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9D77F8">
        <w:rPr>
          <w:rFonts w:asciiTheme="majorBidi" w:hAnsiTheme="majorBidi"/>
          <w:i/>
          <w:iCs/>
          <w:sz w:val="30"/>
          <w:szCs w:val="30"/>
          <w:cs/>
        </w:rPr>
        <w:t>.</w:t>
      </w:r>
      <w:r w:rsidRPr="009D77F8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9D77F8">
        <w:rPr>
          <w:rFonts w:asciiTheme="majorBidi" w:hAnsiTheme="majorBidi"/>
          <w:i/>
          <w:iCs/>
          <w:sz w:val="30"/>
          <w:szCs w:val="30"/>
          <w:cs/>
        </w:rPr>
        <w:t xml:space="preserve">) </w:t>
      </w:r>
      <w:r w:rsidRPr="009D77F8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23A73B4C" w14:textId="77777777" w:rsidR="00E30D44" w:rsidRPr="002C25E2" w:rsidRDefault="00E30D44" w:rsidP="00E30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D12565" w14:textId="522143A5" w:rsidR="00A711EA" w:rsidRPr="00A711EA" w:rsidRDefault="00A711EA" w:rsidP="00A71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imes New Roman" w:hAnsi="Times New Roman"/>
          <w:sz w:val="30"/>
          <w:szCs w:val="30"/>
        </w:rPr>
      </w:pPr>
      <w:r w:rsidRPr="00A711E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A711EA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6305410B" w14:textId="749E80E1" w:rsidR="004148AB" w:rsidRPr="002C25E2" w:rsidRDefault="00414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B14D03C" w14:textId="24260E74" w:rsidR="006C060C" w:rsidRPr="004A54B5" w:rsidRDefault="006C060C" w:rsidP="006C060C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4A54B5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>(</w:t>
      </w:r>
      <w:r w:rsidRPr="004A54B5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ข</w:t>
      </w:r>
      <w:r w:rsidRPr="004A54B5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>.</w:t>
      </w:r>
      <w:r w:rsidRPr="004A54B5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4A54B5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>.</w:t>
      </w:r>
      <w:r w:rsidR="0077550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Pr="004A54B5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) </w:t>
      </w:r>
      <w:r w:rsidRPr="004A54B5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ความเสี่ยงด้าน</w:t>
      </w:r>
      <w:r w:rsidR="0077550D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อัตราแลกเปลี่ยน</w:t>
      </w:r>
    </w:p>
    <w:p w14:paraId="76D095EE" w14:textId="4A9C0668" w:rsidR="006C060C" w:rsidRPr="002C25E2" w:rsidRDefault="006C060C" w:rsidP="00E30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11BC5D67" w14:textId="45D5B736" w:rsidR="00A711EA" w:rsidRPr="00A711EA" w:rsidRDefault="00A711EA" w:rsidP="00A71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711EA">
        <w:rPr>
          <w:rFonts w:asciiTheme="majorBidi" w:hAnsiTheme="majorBidi" w:cstheme="majorBidi"/>
          <w:sz w:val="30"/>
          <w:szCs w:val="30"/>
          <w:cs/>
        </w:rPr>
        <w:t>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5AA13F1C" w14:textId="76FF02CA" w:rsidR="00A15E5B" w:rsidRPr="002C25E2" w:rsidRDefault="002C25E2" w:rsidP="002C2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W w:w="87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440"/>
        <w:gridCol w:w="268"/>
        <w:gridCol w:w="1442"/>
        <w:gridCol w:w="268"/>
        <w:gridCol w:w="1446"/>
      </w:tblGrid>
      <w:tr w:rsidR="003D6570" w:rsidRPr="00F647CE" w14:paraId="582312FD" w14:textId="77777777" w:rsidTr="003D6570">
        <w:trPr>
          <w:tblHeader/>
        </w:trPr>
        <w:tc>
          <w:tcPr>
            <w:tcW w:w="3870" w:type="dxa"/>
            <w:vAlign w:val="bottom"/>
          </w:tcPr>
          <w:p w14:paraId="55F4178A" w14:textId="65F769A4" w:rsidR="003D6570" w:rsidRPr="00984B33" w:rsidRDefault="003D6570" w:rsidP="00CC62D6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19CF87E1" w14:textId="50026671" w:rsidR="003D6570" w:rsidRPr="00984B33" w:rsidRDefault="003D6570" w:rsidP="003D6570">
            <w:pPr>
              <w:pStyle w:val="BodyText"/>
              <w:spacing w:after="0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4B3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14:paraId="4DF0DAC3" w14:textId="425D8BF8" w:rsidR="003D6570" w:rsidRPr="00984B33" w:rsidRDefault="003D6570" w:rsidP="00CC62D6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65E332DC" w14:textId="0B0C7FDD" w:rsidR="003D6570" w:rsidRPr="00984B33" w:rsidRDefault="003D6570" w:rsidP="00CC62D6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4B3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D6570" w:rsidRPr="00F647CE" w14:paraId="172C5AF2" w14:textId="77777777" w:rsidTr="003D6570">
        <w:trPr>
          <w:tblHeader/>
        </w:trPr>
        <w:tc>
          <w:tcPr>
            <w:tcW w:w="3870" w:type="dxa"/>
            <w:vAlign w:val="bottom"/>
          </w:tcPr>
          <w:p w14:paraId="2DFE44D6" w14:textId="77777777" w:rsidR="00A72972" w:rsidRDefault="003D6570" w:rsidP="00B570B6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4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</w:p>
          <w:p w14:paraId="4EB9B31B" w14:textId="0705B703" w:rsidR="003D6570" w:rsidRPr="00984B33" w:rsidRDefault="00A72972" w:rsidP="00A72972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3D6570" w:rsidRPr="00984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D6570" w:rsidRPr="00984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3D6570" w:rsidRPr="00984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18E30F" w14:textId="0334A708" w:rsidR="003D6570" w:rsidRPr="00984B33" w:rsidRDefault="003D6570" w:rsidP="003D657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4B33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6B829DDF" w14:textId="77777777" w:rsidR="003D6570" w:rsidRPr="00984B33" w:rsidRDefault="003D6570" w:rsidP="00B570B6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16E51A50" w14:textId="3243AC38" w:rsidR="003D6570" w:rsidRPr="00984B33" w:rsidRDefault="003D6570" w:rsidP="003D6570">
            <w:pPr>
              <w:pStyle w:val="BodyText"/>
              <w:tabs>
                <w:tab w:val="clear" w:pos="1644"/>
                <w:tab w:val="left" w:pos="1336"/>
              </w:tabs>
              <w:spacing w:after="0"/>
              <w:ind w:left="-10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268" w:type="dxa"/>
          </w:tcPr>
          <w:p w14:paraId="66CB7E87" w14:textId="499C93F6" w:rsidR="003D6570" w:rsidRPr="00984B33" w:rsidRDefault="003D6570" w:rsidP="00B570B6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27C1F735" w14:textId="15F89548" w:rsidR="003D6570" w:rsidRPr="00984B33" w:rsidRDefault="003D6570" w:rsidP="00B570B6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4B33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</w:tr>
      <w:tr w:rsidR="003D6570" w:rsidRPr="00F647CE" w14:paraId="71520670" w14:textId="77777777" w:rsidTr="008308C2">
        <w:trPr>
          <w:tblHeader/>
        </w:trPr>
        <w:tc>
          <w:tcPr>
            <w:tcW w:w="3870" w:type="dxa"/>
            <w:vAlign w:val="bottom"/>
          </w:tcPr>
          <w:p w14:paraId="253168FD" w14:textId="77777777" w:rsidR="003D6570" w:rsidRPr="00984B33" w:rsidRDefault="003D6570" w:rsidP="00B570B6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4" w:type="dxa"/>
            <w:gridSpan w:val="5"/>
          </w:tcPr>
          <w:p w14:paraId="757AE75B" w14:textId="6E2F2FA6" w:rsidR="003D6570" w:rsidRPr="00984B33" w:rsidRDefault="003D6570" w:rsidP="00B570B6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4B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3D6570" w:rsidRPr="001F61F5" w14:paraId="05374799" w14:textId="77777777" w:rsidTr="003D6570">
        <w:tc>
          <w:tcPr>
            <w:tcW w:w="3870" w:type="dxa"/>
          </w:tcPr>
          <w:p w14:paraId="4750A5D2" w14:textId="59D04D1D" w:rsidR="003D6570" w:rsidRPr="003644E0" w:rsidRDefault="003D6570" w:rsidP="00984B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44E0">
              <w:rPr>
                <w:rFonts w:ascii="Angsana New" w:hAnsi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440" w:type="dxa"/>
            <w:vAlign w:val="bottom"/>
          </w:tcPr>
          <w:p w14:paraId="7BF63317" w14:textId="3C28DEE7" w:rsidR="003D6570" w:rsidRPr="003644E0" w:rsidRDefault="002D2C7D" w:rsidP="009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2D2C7D">
              <w:rPr>
                <w:rFonts w:ascii="Angsana New" w:hAnsi="Angsana New"/>
                <w:sz w:val="30"/>
                <w:szCs w:val="30"/>
              </w:rPr>
              <w:t>20</w:t>
            </w:r>
            <w:r w:rsidR="003644E0" w:rsidRPr="003644E0">
              <w:rPr>
                <w:rFonts w:ascii="Angsana New" w:hAnsi="Angsana New"/>
                <w:sz w:val="30"/>
                <w:szCs w:val="30"/>
              </w:rPr>
              <w:t>,</w:t>
            </w:r>
            <w:r w:rsidRPr="002D2C7D">
              <w:rPr>
                <w:rFonts w:ascii="Angsana New" w:hAnsi="Angsana New"/>
                <w:sz w:val="30"/>
                <w:szCs w:val="30"/>
              </w:rPr>
              <w:t>646</w:t>
            </w:r>
            <w:r w:rsidR="003644E0" w:rsidRPr="003644E0">
              <w:rPr>
                <w:rFonts w:ascii="Angsana New" w:hAnsi="Angsana New"/>
                <w:sz w:val="30"/>
                <w:szCs w:val="30"/>
              </w:rPr>
              <w:t>,</w:t>
            </w:r>
            <w:r w:rsidRPr="002D2C7D">
              <w:rPr>
                <w:rFonts w:ascii="Angsana New" w:hAnsi="Angsana New"/>
                <w:sz w:val="30"/>
                <w:szCs w:val="30"/>
              </w:rPr>
              <w:t>10</w:t>
            </w:r>
            <w:r w:rsidR="003644E0" w:rsidRPr="003644E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8" w:type="dxa"/>
          </w:tcPr>
          <w:p w14:paraId="4744231C" w14:textId="77777777" w:rsidR="003D6570" w:rsidRPr="003644E0" w:rsidRDefault="003D6570" w:rsidP="009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01006BA8" w14:textId="64933620" w:rsidR="003D6570" w:rsidRPr="003644E0" w:rsidRDefault="003644E0" w:rsidP="002C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3644E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2F12F656" w14:textId="7E6EF02A" w:rsidR="003D6570" w:rsidRPr="003644E0" w:rsidRDefault="003D6570" w:rsidP="009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2636C56B" w14:textId="319077AB" w:rsidR="003D6570" w:rsidRPr="003644E0" w:rsidRDefault="003644E0" w:rsidP="009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3644E0">
              <w:rPr>
                <w:rFonts w:ascii="Angsana New" w:hAnsi="Angsana New"/>
                <w:sz w:val="30"/>
                <w:szCs w:val="30"/>
              </w:rPr>
              <w:t>5,884,33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D6570" w:rsidRPr="001F61F5" w14:paraId="3E462ECF" w14:textId="77777777" w:rsidTr="003D6570">
        <w:tc>
          <w:tcPr>
            <w:tcW w:w="3870" w:type="dxa"/>
          </w:tcPr>
          <w:p w14:paraId="273CEC32" w14:textId="62CD88DD" w:rsidR="003D6570" w:rsidRPr="00984B33" w:rsidRDefault="003D6570" w:rsidP="00A711E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4B3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vAlign w:val="bottom"/>
          </w:tcPr>
          <w:p w14:paraId="673DF32F" w14:textId="6C3869EA" w:rsidR="003D6570" w:rsidRPr="00984B33" w:rsidRDefault="00FA1550" w:rsidP="00A71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45,898,409</w:t>
            </w:r>
          </w:p>
        </w:tc>
        <w:tc>
          <w:tcPr>
            <w:tcW w:w="268" w:type="dxa"/>
          </w:tcPr>
          <w:p w14:paraId="5817F35B" w14:textId="77777777" w:rsidR="003D6570" w:rsidRPr="00984B33" w:rsidRDefault="003D6570" w:rsidP="00A71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015C5399" w14:textId="116238A4" w:rsidR="003D6570" w:rsidRPr="00984B33" w:rsidRDefault="00FA1550" w:rsidP="002C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4EA734AE" w14:textId="082EAAD5" w:rsidR="003D6570" w:rsidRPr="00984B33" w:rsidRDefault="003D6570" w:rsidP="00A71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7F9CD28C" w14:textId="020871D0" w:rsidR="003D6570" w:rsidRPr="00984B33" w:rsidRDefault="003D6570" w:rsidP="00A71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984B33">
              <w:rPr>
                <w:rFonts w:ascii="Angsana New" w:hAnsi="Angsana New"/>
                <w:sz w:val="30"/>
                <w:szCs w:val="30"/>
              </w:rPr>
              <w:t>10,613,709</w:t>
            </w:r>
          </w:p>
        </w:tc>
      </w:tr>
      <w:tr w:rsidR="003D6570" w:rsidRPr="001F61F5" w14:paraId="3CD63BA3" w14:textId="77777777" w:rsidTr="003D6570">
        <w:tc>
          <w:tcPr>
            <w:tcW w:w="3870" w:type="dxa"/>
            <w:hideMark/>
          </w:tcPr>
          <w:p w14:paraId="359C8782" w14:textId="77777777" w:rsidR="003D6570" w:rsidRPr="00984B33" w:rsidRDefault="003D6570" w:rsidP="00984B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84B33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51075F51" w14:textId="17FDF468" w:rsidR="003D6570" w:rsidRPr="00984B33" w:rsidRDefault="00FA1550" w:rsidP="009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5,404,318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</w:tcPr>
          <w:p w14:paraId="0873BFD8" w14:textId="77777777" w:rsidR="003D6570" w:rsidRPr="00984B33" w:rsidRDefault="003D6570" w:rsidP="009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684D4D53" w14:textId="5ED8713C" w:rsidR="003D6570" w:rsidRPr="00984B33" w:rsidRDefault="00FA1550" w:rsidP="003D6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347,606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</w:tcPr>
          <w:p w14:paraId="22E07F25" w14:textId="4DFFC59F" w:rsidR="003D6570" w:rsidRPr="00984B33" w:rsidRDefault="003D6570" w:rsidP="009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  <w:hideMark/>
          </w:tcPr>
          <w:p w14:paraId="399EB85D" w14:textId="5C7B73AB" w:rsidR="003D6570" w:rsidRPr="00984B33" w:rsidRDefault="003D6570" w:rsidP="009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/>
              <w:ind w:right="-204"/>
              <w:rPr>
                <w:rFonts w:ascii="Angsana New" w:hAnsi="Angsana New"/>
                <w:sz w:val="30"/>
                <w:szCs w:val="30"/>
              </w:rPr>
            </w:pPr>
            <w:r w:rsidRPr="00984B3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84B33">
              <w:rPr>
                <w:rFonts w:ascii="Angsana New" w:hAnsi="Angsana New"/>
                <w:sz w:val="30"/>
                <w:szCs w:val="30"/>
              </w:rPr>
              <w:t>2,301,033</w:t>
            </w:r>
            <w:r w:rsidRPr="00984B3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D6570" w:rsidRPr="001F61F5" w14:paraId="51EA702B" w14:textId="77777777" w:rsidTr="003D6570">
        <w:tc>
          <w:tcPr>
            <w:tcW w:w="3870" w:type="dxa"/>
          </w:tcPr>
          <w:p w14:paraId="1F664F3A" w14:textId="75BFC496" w:rsidR="003D6570" w:rsidRPr="00984B33" w:rsidRDefault="003D6570" w:rsidP="00984B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4B33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40" w:type="dxa"/>
            <w:vAlign w:val="bottom"/>
          </w:tcPr>
          <w:p w14:paraId="32FA19DF" w14:textId="307D05E8" w:rsidR="003D6570" w:rsidRPr="00984B33" w:rsidRDefault="00FA1550" w:rsidP="002C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410EAFB3" w14:textId="77777777" w:rsidR="003D6570" w:rsidRPr="00984B33" w:rsidRDefault="003D6570" w:rsidP="009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F5DE974" w14:textId="47585977" w:rsidR="003D6570" w:rsidRPr="00984B33" w:rsidRDefault="00FA1550" w:rsidP="002C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3FBF4386" w14:textId="789C4DB4" w:rsidR="003D6570" w:rsidRPr="00984B33" w:rsidRDefault="003D6570" w:rsidP="009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0CA059B6" w14:textId="403A3DE5" w:rsidR="003D6570" w:rsidRPr="00984B33" w:rsidRDefault="003D6570" w:rsidP="009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/>
              <w:ind w:right="-288"/>
              <w:rPr>
                <w:rFonts w:ascii="Angsana New" w:hAnsi="Angsana New"/>
                <w:sz w:val="30"/>
                <w:szCs w:val="30"/>
              </w:rPr>
            </w:pPr>
            <w:r w:rsidRPr="00984B3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84B33">
              <w:rPr>
                <w:rFonts w:ascii="Angsana New" w:hAnsi="Angsana New"/>
                <w:sz w:val="30"/>
                <w:szCs w:val="30"/>
              </w:rPr>
              <w:t>21,145</w:t>
            </w:r>
            <w:r w:rsidRPr="00984B3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D6570" w:rsidRPr="001F61F5" w14:paraId="3276FC65" w14:textId="77777777" w:rsidTr="003D6570">
        <w:tc>
          <w:tcPr>
            <w:tcW w:w="3870" w:type="dxa"/>
            <w:vAlign w:val="bottom"/>
            <w:hideMark/>
          </w:tcPr>
          <w:p w14:paraId="01BAA56D" w14:textId="77777777" w:rsidR="003D6570" w:rsidRPr="00984B33" w:rsidRDefault="003D6570" w:rsidP="00984B33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4B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 w:rsidRPr="00984B33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984B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ที่มีความเสี่ยง      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68E577" w14:textId="25FD0E7D" w:rsidR="003D6570" w:rsidRPr="00984B33" w:rsidRDefault="00A72972" w:rsidP="009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  <w:r w:rsidR="00FA15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140</w:t>
            </w:r>
            <w:r w:rsidR="00FA15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2C25E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68" w:type="dxa"/>
          </w:tcPr>
          <w:p w14:paraId="5AE801A7" w14:textId="77777777" w:rsidR="003D6570" w:rsidRPr="00984B33" w:rsidRDefault="003D6570" w:rsidP="009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/>
              <w:ind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56409CE9" w14:textId="77777777" w:rsidR="003D6570" w:rsidRPr="00FA1550" w:rsidRDefault="003D6570" w:rsidP="003D6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C8EA76E" w14:textId="6A845B70" w:rsidR="00FA1550" w:rsidRPr="00FA1550" w:rsidRDefault="00416848" w:rsidP="00FA155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</w:t>
            </w:r>
            <w:r w:rsidR="00FA1550" w:rsidRPr="00FA15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FA1550" w:rsidRPr="00FA1550">
              <w:rPr>
                <w:rFonts w:ascii="Angsana New" w:hAnsi="Angsana New"/>
                <w:b/>
                <w:bCs/>
                <w:sz w:val="30"/>
                <w:szCs w:val="30"/>
              </w:rPr>
              <w:t>347,606</w:t>
            </w:r>
            <w:r w:rsidR="00FA1550" w:rsidRPr="00FA15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  <w:vAlign w:val="bottom"/>
          </w:tcPr>
          <w:p w14:paraId="03380025" w14:textId="70D1D2BE" w:rsidR="003D6570" w:rsidRPr="00984B33" w:rsidRDefault="003D6570" w:rsidP="009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/>
              <w:ind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2ABC56" w14:textId="220A3652" w:rsidR="003D6570" w:rsidRPr="00984B33" w:rsidRDefault="00A72972" w:rsidP="009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3D6570" w:rsidRPr="00984B3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175</w:t>
            </w:r>
            <w:r w:rsidR="003D6570" w:rsidRPr="00984B3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870</w:t>
            </w:r>
          </w:p>
        </w:tc>
      </w:tr>
      <w:tr w:rsidR="003D6570" w:rsidRPr="001F61F5" w14:paraId="2FB410AF" w14:textId="77777777" w:rsidTr="003D6570">
        <w:tc>
          <w:tcPr>
            <w:tcW w:w="3870" w:type="dxa"/>
            <w:hideMark/>
          </w:tcPr>
          <w:p w14:paraId="1762EE9E" w14:textId="6C3FFBD8" w:rsidR="003D6570" w:rsidRPr="00984B33" w:rsidRDefault="003D6570" w:rsidP="00984B3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984B33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984B33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984B33">
              <w:rPr>
                <w:rFonts w:ascii="Angsana New" w:hAnsi="Angsana New"/>
                <w:sz w:val="30"/>
                <w:szCs w:val="30"/>
                <w:cs/>
              </w:rPr>
              <w:t xml:space="preserve">เงินตราต่างประเทศ                                         </w:t>
            </w:r>
          </w:p>
        </w:tc>
        <w:tc>
          <w:tcPr>
            <w:tcW w:w="1440" w:type="dxa"/>
            <w:vAlign w:val="bottom"/>
          </w:tcPr>
          <w:p w14:paraId="4968D6A6" w14:textId="51A6581F" w:rsidR="003D6570" w:rsidRPr="00984B33" w:rsidRDefault="00416848" w:rsidP="002C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00F11FEB" w14:textId="77777777" w:rsidR="003D6570" w:rsidRPr="00984B33" w:rsidRDefault="003D6570" w:rsidP="00984B3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24831FA" w14:textId="758F7560" w:rsidR="003D6570" w:rsidRPr="003D6570" w:rsidRDefault="00416848" w:rsidP="002C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55FF816F" w14:textId="47B9E9B9" w:rsidR="003D6570" w:rsidRPr="00984B33" w:rsidRDefault="003D6570" w:rsidP="00984B3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  <w:hideMark/>
          </w:tcPr>
          <w:p w14:paraId="36C7C3BC" w14:textId="29091145" w:rsidR="003D6570" w:rsidRPr="00984B33" w:rsidRDefault="003D6570" w:rsidP="009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  <w:r w:rsidRPr="00984B3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84B33">
              <w:rPr>
                <w:rFonts w:ascii="Angsana New" w:hAnsi="Angsana New"/>
                <w:sz w:val="30"/>
                <w:szCs w:val="30"/>
              </w:rPr>
              <w:t>2,333,602</w:t>
            </w:r>
            <w:r w:rsidRPr="00984B3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D6570" w:rsidRPr="001F61F5" w14:paraId="7967AA1B" w14:textId="77777777" w:rsidTr="003D6570">
        <w:tc>
          <w:tcPr>
            <w:tcW w:w="3870" w:type="dxa"/>
            <w:hideMark/>
          </w:tcPr>
          <w:p w14:paraId="732AFCEE" w14:textId="77777777" w:rsidR="003D6570" w:rsidRPr="00984B33" w:rsidRDefault="003D6570" w:rsidP="00984B33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4B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36280D" w14:textId="69B3C83C" w:rsidR="003D6570" w:rsidRPr="00984B33" w:rsidRDefault="002C25E2" w:rsidP="009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61,140,199</w:t>
            </w:r>
          </w:p>
        </w:tc>
        <w:tc>
          <w:tcPr>
            <w:tcW w:w="268" w:type="dxa"/>
          </w:tcPr>
          <w:p w14:paraId="78F3419C" w14:textId="77777777" w:rsidR="003D6570" w:rsidRPr="00984B33" w:rsidRDefault="003D6570" w:rsidP="00984B3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5A95E927" w14:textId="3DB5271D" w:rsidR="003D6570" w:rsidRPr="00416848" w:rsidRDefault="00416848" w:rsidP="003D6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68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416848">
              <w:rPr>
                <w:rFonts w:ascii="Angsana New" w:hAnsi="Angsana New"/>
                <w:b/>
                <w:bCs/>
                <w:sz w:val="30"/>
                <w:szCs w:val="30"/>
              </w:rPr>
              <w:t>347,606</w:t>
            </w:r>
            <w:r w:rsidRPr="004168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</w:tcPr>
          <w:p w14:paraId="5FAB62A6" w14:textId="66B22081" w:rsidR="003D6570" w:rsidRPr="00984B33" w:rsidRDefault="003D6570" w:rsidP="00984B3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60C20CD" w14:textId="6DEE576C" w:rsidR="003D6570" w:rsidRPr="00984B33" w:rsidRDefault="00BE51FC" w:rsidP="009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11,842,268</w:t>
            </w:r>
          </w:p>
        </w:tc>
      </w:tr>
    </w:tbl>
    <w:p w14:paraId="467D871E" w14:textId="77777777" w:rsidR="002C25E2" w:rsidRDefault="002C25E2" w:rsidP="00114BE3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1A5CC1BF" w14:textId="14D83BDF" w:rsidR="00E30D44" w:rsidRPr="00114BE3" w:rsidRDefault="00E30D44" w:rsidP="00114BE3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114BE3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>(</w:t>
      </w:r>
      <w:r w:rsidRPr="00114BE3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ข</w:t>
      </w:r>
      <w:r w:rsidRPr="00114BE3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>.</w:t>
      </w:r>
      <w:r w:rsidRPr="00114BE3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114BE3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>.</w:t>
      </w:r>
      <w:r w:rsidR="00820C3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</w:t>
      </w:r>
      <w:r w:rsidRPr="00114BE3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) </w:t>
      </w:r>
      <w:r w:rsidRPr="00114BE3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ความเสี่ยงด้านอัตร</w:t>
      </w:r>
      <w:r w:rsidR="007B0DCD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าดอกเบี้ย</w:t>
      </w:r>
    </w:p>
    <w:p w14:paraId="719F8825" w14:textId="77777777" w:rsidR="00E30D44" w:rsidRPr="00C01B2C" w:rsidRDefault="00E30D44" w:rsidP="00EE3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5AF237CB" w14:textId="13FB3E36" w:rsidR="007B0DCD" w:rsidRPr="00114BE3" w:rsidRDefault="007B0DCD" w:rsidP="00114BE3">
      <w:pPr>
        <w:tabs>
          <w:tab w:val="clear" w:pos="454"/>
          <w:tab w:val="clear" w:pos="907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14BE3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114BE3">
        <w:rPr>
          <w:rFonts w:asciiTheme="majorBidi" w:hAnsiTheme="majorBidi"/>
          <w:sz w:val="30"/>
          <w:szCs w:val="30"/>
          <w:cs/>
        </w:rPr>
        <w:t xml:space="preserve"> </w:t>
      </w:r>
      <w:r w:rsidRPr="00114BE3">
        <w:rPr>
          <w:rFonts w:asciiTheme="majorBidi" w:hAnsiTheme="majorBidi" w:cstheme="majorBidi"/>
          <w:sz w:val="30"/>
          <w:szCs w:val="30"/>
          <w:cs/>
        </w:rPr>
        <w:t>ผลกระทบต่อผลการดำเนินงานและกระแสเงินสดของบริษัท</w:t>
      </w:r>
      <w:r w:rsidRPr="00114BE3">
        <w:rPr>
          <w:rFonts w:asciiTheme="majorBidi" w:hAnsiTheme="majorBidi"/>
          <w:sz w:val="30"/>
          <w:szCs w:val="30"/>
          <w:cs/>
        </w:rPr>
        <w:t xml:space="preserve"> </w:t>
      </w:r>
      <w:r w:rsidRPr="00114BE3">
        <w:rPr>
          <w:rFonts w:asciiTheme="majorBidi" w:hAnsiTheme="majorBidi" w:cstheme="majorBidi"/>
          <w:sz w:val="30"/>
          <w:szCs w:val="30"/>
          <w:cs/>
        </w:rPr>
        <w:t xml:space="preserve">เนื่องจากเงินกู้ยืมส่วนใหญ่มีอัตราดอกเบี้ยลอยตัว บริษัทมีฐานะเปิดต่อความเสี่ยงด้านอัตราดอกเบี้ยโดยหลักมาจากเงินกู้ยืม (ดูหมายเหตุข้อ </w:t>
      </w:r>
      <w:r w:rsidRPr="00114BE3">
        <w:rPr>
          <w:rFonts w:asciiTheme="majorBidi" w:hAnsiTheme="majorBidi" w:cstheme="majorBidi"/>
          <w:sz w:val="30"/>
          <w:szCs w:val="30"/>
        </w:rPr>
        <w:t>1</w:t>
      </w:r>
      <w:r w:rsidR="002C25E2">
        <w:rPr>
          <w:rFonts w:asciiTheme="majorBidi" w:hAnsiTheme="majorBidi" w:cstheme="majorBidi"/>
          <w:sz w:val="30"/>
          <w:szCs w:val="30"/>
        </w:rPr>
        <w:t>0</w:t>
      </w:r>
      <w:r w:rsidRPr="00114BE3">
        <w:rPr>
          <w:rFonts w:asciiTheme="majorBidi" w:hAnsiTheme="majorBidi" w:cstheme="majorBidi"/>
          <w:sz w:val="30"/>
          <w:szCs w:val="30"/>
          <w:cs/>
        </w:rPr>
        <w:t xml:space="preserve">) </w:t>
      </w:r>
    </w:p>
    <w:p w14:paraId="51E42178" w14:textId="389F4C43" w:rsidR="00984B33" w:rsidRDefault="0098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79866D8A" w14:textId="033CE32F" w:rsidR="005C2EAA" w:rsidRDefault="005C2EAA" w:rsidP="003D65CA">
      <w:pPr>
        <w:pStyle w:val="Heading9"/>
        <w:numPr>
          <w:ilvl w:val="0"/>
          <w:numId w:val="26"/>
        </w:numPr>
        <w:ind w:left="540" w:hanging="540"/>
        <w:rPr>
          <w:rFonts w:asciiTheme="majorBidi" w:hAnsiTheme="majorBidi" w:cs="Angsana New"/>
          <w:cs/>
          <w:lang w:val="th-TH"/>
        </w:rPr>
      </w:pPr>
      <w:r>
        <w:rPr>
          <w:rFonts w:asciiTheme="majorBidi" w:hAnsiTheme="majorBidi" w:cstheme="majorBidi" w:hint="cs"/>
          <w:cs/>
          <w:lang w:val="th-TH"/>
        </w:rPr>
        <w:t>การบริหารจัดการทุน</w:t>
      </w:r>
    </w:p>
    <w:p w14:paraId="5344BDB9" w14:textId="77777777" w:rsidR="005C2EAA" w:rsidRDefault="005C2EAA" w:rsidP="005C2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F2F3B73" w14:textId="5AFD8E92" w:rsidR="005C2EAA" w:rsidRDefault="005C2EAA" w:rsidP="005C2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และก่อให้เกิดการพัฒนาของธุรกิจในอนาคต คณะกรรมการได้มีการกำกับดูแลผลตอบแทนจากการลงทุ</w:t>
      </w:r>
      <w:r w:rsidRPr="008378F9">
        <w:rPr>
          <w:rFonts w:asciiTheme="majorBidi" w:hAnsiTheme="majorBidi" w:cstheme="majorBidi"/>
          <w:sz w:val="30"/>
          <w:szCs w:val="30"/>
          <w:cs/>
        </w:rPr>
        <w:t>น</w:t>
      </w:r>
      <w:r w:rsidR="009D77F8" w:rsidRPr="008378F9">
        <w:rPr>
          <w:rFonts w:asciiTheme="majorBidi" w:hAnsiTheme="majorBidi" w:cstheme="majorBidi" w:hint="cs"/>
          <w:sz w:val="30"/>
          <w:szCs w:val="30"/>
          <w:cs/>
        </w:rPr>
        <w:t>อย่างสม่ำเสมอ</w:t>
      </w:r>
      <w:r w:rsidRPr="008378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378F9" w:rsidRPr="008378F9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2849F9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154DA084" w14:textId="5E13B3EE" w:rsidR="00984B33" w:rsidRDefault="002C25E2" w:rsidP="002C2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625D7D32" w14:textId="7E85707D" w:rsidR="00A2000F" w:rsidRPr="00D631C1" w:rsidRDefault="00A2000F" w:rsidP="003D65CA">
      <w:pPr>
        <w:pStyle w:val="Heading9"/>
        <w:numPr>
          <w:ilvl w:val="0"/>
          <w:numId w:val="26"/>
        </w:numPr>
        <w:ind w:left="540" w:hanging="540"/>
        <w:rPr>
          <w:rFonts w:asciiTheme="majorBidi" w:hAnsiTheme="majorBidi" w:cs="Angsana New"/>
          <w:cs/>
          <w:lang w:val="th-TH"/>
        </w:rPr>
      </w:pPr>
      <w:r w:rsidRPr="00D631C1">
        <w:rPr>
          <w:rFonts w:asciiTheme="majorBidi" w:hAnsiTheme="majorBidi" w:cstheme="majorBidi"/>
          <w:cs/>
          <w:lang w:val="th-TH"/>
        </w:rPr>
        <w:lastRenderedPageBreak/>
        <w:t>ภาระผูกพันกับกิจการที่ไม่เกี่ยวข้องกัน</w:t>
      </w:r>
    </w:p>
    <w:p w14:paraId="0AD7101D" w14:textId="26D4D860" w:rsidR="00A2000F" w:rsidRPr="00114BE3" w:rsidRDefault="00A2000F" w:rsidP="00A2000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260"/>
        <w:gridCol w:w="360"/>
        <w:gridCol w:w="1260"/>
      </w:tblGrid>
      <w:tr w:rsidR="00001934" w:rsidRPr="00D631C1" w14:paraId="76A340C9" w14:textId="77777777" w:rsidTr="009A00E1">
        <w:trPr>
          <w:trHeight w:val="70"/>
        </w:trPr>
        <w:tc>
          <w:tcPr>
            <w:tcW w:w="6210" w:type="dxa"/>
            <w:vAlign w:val="bottom"/>
          </w:tcPr>
          <w:p w14:paraId="476543D5" w14:textId="77777777" w:rsidR="00001934" w:rsidRPr="00D631C1" w:rsidRDefault="00001934" w:rsidP="004A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2E82AFB" w14:textId="4B5F475A" w:rsidR="00001934" w:rsidRPr="00D631C1" w:rsidRDefault="00001934" w:rsidP="004A78B8">
            <w:pPr>
              <w:spacing w:line="240" w:lineRule="auto"/>
              <w:ind w:left="7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631C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84B3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360" w:type="dxa"/>
          </w:tcPr>
          <w:p w14:paraId="6FC5A889" w14:textId="77777777" w:rsidR="00001934" w:rsidRPr="00D631C1" w:rsidRDefault="00001934" w:rsidP="004A78B8">
            <w:pPr>
              <w:spacing w:line="240" w:lineRule="auto"/>
              <w:ind w:left="7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DF894F" w14:textId="5E08EFE7" w:rsidR="00001934" w:rsidRPr="00D631C1" w:rsidRDefault="00001934" w:rsidP="004A78B8">
            <w:pPr>
              <w:spacing w:line="240" w:lineRule="auto"/>
              <w:ind w:left="7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631C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84B3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01934" w:rsidRPr="00D631C1" w14:paraId="2219885E" w14:textId="77777777" w:rsidTr="00682BA7">
        <w:trPr>
          <w:trHeight w:val="70"/>
        </w:trPr>
        <w:tc>
          <w:tcPr>
            <w:tcW w:w="6210" w:type="dxa"/>
            <w:vAlign w:val="bottom"/>
          </w:tcPr>
          <w:p w14:paraId="6FF95BD9" w14:textId="77777777" w:rsidR="00001934" w:rsidRPr="00D631C1" w:rsidRDefault="00001934" w:rsidP="004A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4C458559" w14:textId="08B58713" w:rsidR="00001934" w:rsidRPr="00D631C1" w:rsidRDefault="00001934" w:rsidP="004A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31C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D631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D631C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01934" w:rsidRPr="00D631C1" w14:paraId="4815F1C2" w14:textId="77777777" w:rsidTr="00815037">
        <w:tc>
          <w:tcPr>
            <w:tcW w:w="6210" w:type="dxa"/>
          </w:tcPr>
          <w:p w14:paraId="48913A3E" w14:textId="43924A4E" w:rsidR="00001934" w:rsidRPr="00D631C1" w:rsidRDefault="00B86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86D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14:paraId="067429EE" w14:textId="77777777" w:rsidR="00001934" w:rsidRPr="00D631C1" w:rsidRDefault="00001934" w:rsidP="00001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17934ED" w14:textId="77777777" w:rsidR="00001934" w:rsidRPr="00D631C1" w:rsidRDefault="00001934" w:rsidP="00001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F03B0C" w14:textId="6E4D1CE1" w:rsidR="00001934" w:rsidRPr="00D631C1" w:rsidRDefault="00001934" w:rsidP="00001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4B33" w:rsidRPr="00BD0FA0" w14:paraId="6E34542E" w14:textId="77777777" w:rsidTr="00815037">
        <w:tc>
          <w:tcPr>
            <w:tcW w:w="6210" w:type="dxa"/>
          </w:tcPr>
          <w:p w14:paraId="5BD3A201" w14:textId="56473922" w:rsidR="00984B33" w:rsidRPr="00EE6E24" w:rsidRDefault="00984B33" w:rsidP="009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E6E2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  <w:r w:rsidRPr="00EE6E24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260" w:type="dxa"/>
            <w:vAlign w:val="bottom"/>
          </w:tcPr>
          <w:p w14:paraId="60FAF9D2" w14:textId="64C87B1E" w:rsidR="00984B33" w:rsidRPr="00815037" w:rsidRDefault="00CA57AB" w:rsidP="00984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16848" w:rsidRPr="008150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823</w:t>
            </w:r>
            <w:r w:rsidR="00416848" w:rsidRPr="00815037">
              <w:rPr>
                <w:rFonts w:asciiTheme="majorBidi" w:hAnsiTheme="majorBidi" w:cstheme="majorBidi"/>
                <w:sz w:val="30"/>
                <w:szCs w:val="30"/>
              </w:rPr>
              <w:t>,600</w:t>
            </w:r>
          </w:p>
        </w:tc>
        <w:tc>
          <w:tcPr>
            <w:tcW w:w="360" w:type="dxa"/>
            <w:vAlign w:val="bottom"/>
          </w:tcPr>
          <w:p w14:paraId="174ED7FD" w14:textId="77777777" w:rsidR="00984B33" w:rsidRPr="00815037" w:rsidRDefault="00984B33" w:rsidP="00984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C0D190" w14:textId="63C23B53" w:rsidR="00984B33" w:rsidRPr="00815037" w:rsidRDefault="00984B33" w:rsidP="00984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488"/>
              <w:rPr>
                <w:rFonts w:asciiTheme="majorBidi" w:hAnsiTheme="majorBidi" w:cstheme="majorBidi"/>
                <w:sz w:val="30"/>
                <w:szCs w:val="30"/>
              </w:rPr>
            </w:pPr>
            <w:r w:rsidRPr="00815037">
              <w:rPr>
                <w:rFonts w:asciiTheme="majorBidi" w:hAnsiTheme="majorBidi" w:cstheme="majorBidi"/>
                <w:sz w:val="30"/>
                <w:szCs w:val="30"/>
              </w:rPr>
              <w:t>8,615,300</w:t>
            </w:r>
          </w:p>
        </w:tc>
      </w:tr>
      <w:tr w:rsidR="00815037" w:rsidRPr="00BD0FA0" w14:paraId="5A6608F0" w14:textId="77777777" w:rsidTr="00815037">
        <w:tc>
          <w:tcPr>
            <w:tcW w:w="6210" w:type="dxa"/>
          </w:tcPr>
          <w:p w14:paraId="56D773C1" w14:textId="50D08094" w:rsidR="00815037" w:rsidRPr="00EE6E24" w:rsidRDefault="00815037" w:rsidP="009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280919A" w14:textId="487D2CC6" w:rsidR="00815037" w:rsidRPr="00CA57AB" w:rsidRDefault="00CA57AB" w:rsidP="00984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A57AB">
              <w:rPr>
                <w:rFonts w:asciiTheme="majorBidi" w:hAnsiTheme="majorBidi" w:cstheme="majorBidi"/>
                <w:sz w:val="30"/>
                <w:szCs w:val="30"/>
              </w:rPr>
              <w:t>450,000</w:t>
            </w:r>
          </w:p>
        </w:tc>
        <w:tc>
          <w:tcPr>
            <w:tcW w:w="360" w:type="dxa"/>
            <w:vAlign w:val="bottom"/>
          </w:tcPr>
          <w:p w14:paraId="395E764C" w14:textId="77777777" w:rsidR="00815037" w:rsidRPr="00D631C1" w:rsidRDefault="00815037" w:rsidP="00984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7ED01AC" w14:textId="56AA299B" w:rsidR="00815037" w:rsidRPr="00815037" w:rsidRDefault="00815037" w:rsidP="0081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488"/>
              <w:rPr>
                <w:rFonts w:asciiTheme="majorBidi" w:hAnsiTheme="majorBidi" w:cstheme="majorBidi"/>
                <w:sz w:val="30"/>
                <w:szCs w:val="30"/>
              </w:rPr>
            </w:pPr>
            <w:r w:rsidRPr="008150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815037" w:rsidRPr="00BD0FA0" w14:paraId="76B36FAB" w14:textId="77777777" w:rsidTr="00815037">
        <w:tc>
          <w:tcPr>
            <w:tcW w:w="6210" w:type="dxa"/>
          </w:tcPr>
          <w:p w14:paraId="144A5AB7" w14:textId="75644651" w:rsidR="00815037" w:rsidRPr="00815037" w:rsidRDefault="00815037" w:rsidP="009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503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86E48B" w14:textId="2A037EE1" w:rsidR="00815037" w:rsidRPr="00CA57AB" w:rsidRDefault="00CA57AB" w:rsidP="00984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57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8,273,600</w:t>
            </w:r>
          </w:p>
        </w:tc>
        <w:tc>
          <w:tcPr>
            <w:tcW w:w="360" w:type="dxa"/>
            <w:vAlign w:val="bottom"/>
          </w:tcPr>
          <w:p w14:paraId="68FA559A" w14:textId="77777777" w:rsidR="00815037" w:rsidRPr="00D631C1" w:rsidRDefault="00815037" w:rsidP="00984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B2DC1F" w14:textId="2DA5AB39" w:rsidR="00815037" w:rsidRPr="00815037" w:rsidRDefault="00815037" w:rsidP="00984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4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5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8,615,300</w:t>
            </w:r>
          </w:p>
        </w:tc>
      </w:tr>
      <w:tr w:rsidR="00984B33" w:rsidRPr="00D631C1" w14:paraId="5EE41C43" w14:textId="77777777" w:rsidTr="00F96298">
        <w:tc>
          <w:tcPr>
            <w:tcW w:w="6210" w:type="dxa"/>
          </w:tcPr>
          <w:p w14:paraId="43FC4E3C" w14:textId="77777777" w:rsidR="00984B33" w:rsidRPr="00114BE3" w:rsidRDefault="00984B33" w:rsidP="009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1523534" w14:textId="77777777" w:rsidR="00984B33" w:rsidRPr="00D631C1" w:rsidRDefault="00984B33" w:rsidP="00984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09CFEAD4" w14:textId="77777777" w:rsidR="00984B33" w:rsidRPr="00D631C1" w:rsidRDefault="00984B33" w:rsidP="00984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8707FD1" w14:textId="77777777" w:rsidR="00984B33" w:rsidRPr="00D631C1" w:rsidRDefault="00984B33" w:rsidP="00984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4B33" w:rsidRPr="00D631C1" w14:paraId="0506E05E" w14:textId="77777777" w:rsidTr="009A00E1">
        <w:tc>
          <w:tcPr>
            <w:tcW w:w="6210" w:type="dxa"/>
          </w:tcPr>
          <w:p w14:paraId="3093D888" w14:textId="7BF7551D" w:rsidR="00984B33" w:rsidRPr="00114BE3" w:rsidRDefault="00984B33" w:rsidP="009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14B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260" w:type="dxa"/>
            <w:vAlign w:val="bottom"/>
          </w:tcPr>
          <w:p w14:paraId="32E6AC0E" w14:textId="77777777" w:rsidR="00984B33" w:rsidRPr="00D631C1" w:rsidRDefault="00984B33" w:rsidP="00984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566355F9" w14:textId="77777777" w:rsidR="00984B33" w:rsidRPr="00D631C1" w:rsidRDefault="00984B33" w:rsidP="00984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E616D6" w14:textId="77777777" w:rsidR="00984B33" w:rsidRPr="00D631C1" w:rsidRDefault="00984B33" w:rsidP="00984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4B33" w:rsidRPr="00D631C1" w14:paraId="68176A79" w14:textId="77777777" w:rsidTr="009A00E1">
        <w:tc>
          <w:tcPr>
            <w:tcW w:w="6210" w:type="dxa"/>
          </w:tcPr>
          <w:p w14:paraId="0CE87460" w14:textId="4905C896" w:rsidR="00984B33" w:rsidRPr="00114BE3" w:rsidRDefault="00984B33" w:rsidP="00984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hanging="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631C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ภาระผูกพันตามสัญญาเช่าระยะสั้นและสินทรัพย์ที่มีมูลค่าต่ำ</w:t>
            </w:r>
          </w:p>
        </w:tc>
        <w:tc>
          <w:tcPr>
            <w:tcW w:w="1260" w:type="dxa"/>
            <w:vAlign w:val="bottom"/>
          </w:tcPr>
          <w:p w14:paraId="4CC532A2" w14:textId="436774B9" w:rsidR="00984B33" w:rsidRPr="00D631C1" w:rsidRDefault="00416848" w:rsidP="00984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192,960</w:t>
            </w:r>
          </w:p>
        </w:tc>
        <w:tc>
          <w:tcPr>
            <w:tcW w:w="360" w:type="dxa"/>
            <w:vAlign w:val="bottom"/>
          </w:tcPr>
          <w:p w14:paraId="44344DB0" w14:textId="77777777" w:rsidR="00984B33" w:rsidRPr="00D631C1" w:rsidRDefault="00984B33" w:rsidP="00984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9534CD" w14:textId="723C3A76" w:rsidR="00984B33" w:rsidRPr="00D631C1" w:rsidRDefault="00984B33" w:rsidP="00984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7912">
              <w:rPr>
                <w:rFonts w:asciiTheme="majorBidi" w:hAnsiTheme="majorBidi" w:cstheme="majorBidi"/>
                <w:sz w:val="30"/>
                <w:szCs w:val="30"/>
              </w:rPr>
              <w:t>479,760</w:t>
            </w:r>
          </w:p>
        </w:tc>
      </w:tr>
      <w:tr w:rsidR="00984B33" w:rsidRPr="00D631C1" w14:paraId="0139F1EE" w14:textId="77777777" w:rsidTr="009A00E1">
        <w:tc>
          <w:tcPr>
            <w:tcW w:w="6210" w:type="dxa"/>
          </w:tcPr>
          <w:p w14:paraId="655C812A" w14:textId="463567A3" w:rsidR="00984B33" w:rsidRPr="00114BE3" w:rsidRDefault="00984B33" w:rsidP="009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14BE3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8D426F7" w14:textId="534B2CA1" w:rsidR="00984B33" w:rsidRPr="00D631C1" w:rsidRDefault="00416848" w:rsidP="00984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5,404,318</w:t>
            </w:r>
          </w:p>
        </w:tc>
        <w:tc>
          <w:tcPr>
            <w:tcW w:w="360" w:type="dxa"/>
            <w:vAlign w:val="bottom"/>
          </w:tcPr>
          <w:p w14:paraId="6DE78B20" w14:textId="77777777" w:rsidR="00984B33" w:rsidRPr="00D631C1" w:rsidRDefault="00984B33" w:rsidP="00984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6D129B5" w14:textId="6DF207D3" w:rsidR="00984B33" w:rsidRPr="00D631C1" w:rsidRDefault="00984B33" w:rsidP="00984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4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2,301,033</w:t>
            </w:r>
          </w:p>
        </w:tc>
      </w:tr>
      <w:tr w:rsidR="00984B33" w:rsidRPr="00396965" w14:paraId="78FE93E9" w14:textId="77777777" w:rsidTr="009A00E1">
        <w:tc>
          <w:tcPr>
            <w:tcW w:w="6210" w:type="dxa"/>
          </w:tcPr>
          <w:p w14:paraId="2702DD87" w14:textId="53064EC6" w:rsidR="00984B33" w:rsidRPr="00D631C1" w:rsidRDefault="00984B33" w:rsidP="009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31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94203" w14:textId="50042C02" w:rsidR="00984B33" w:rsidRPr="00D631C1" w:rsidRDefault="00416848" w:rsidP="00984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5,597,278</w:t>
            </w:r>
          </w:p>
        </w:tc>
        <w:tc>
          <w:tcPr>
            <w:tcW w:w="360" w:type="dxa"/>
            <w:vAlign w:val="bottom"/>
          </w:tcPr>
          <w:p w14:paraId="7C663461" w14:textId="77777777" w:rsidR="00984B33" w:rsidRPr="00D631C1" w:rsidRDefault="00984B33" w:rsidP="00984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F47A23" w14:textId="50551E6B" w:rsidR="00984B33" w:rsidRPr="007834E1" w:rsidRDefault="00984B33" w:rsidP="00984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2,780,793</w:t>
            </w:r>
          </w:p>
        </w:tc>
      </w:tr>
    </w:tbl>
    <w:p w14:paraId="4E7DB3BD" w14:textId="7866DE59" w:rsidR="00261A42" w:rsidRPr="008F77C1" w:rsidRDefault="00261A42" w:rsidP="00A2000F">
      <w:pPr>
        <w:rPr>
          <w:rFonts w:asciiTheme="majorBidi" w:hAnsiTheme="majorBidi" w:cstheme="majorBidi"/>
          <w:sz w:val="22"/>
          <w:szCs w:val="22"/>
          <w:cs/>
          <w:lang w:val="th-TH"/>
        </w:rPr>
      </w:pPr>
    </w:p>
    <w:p w14:paraId="0023C1F3" w14:textId="123AB151" w:rsidR="0054319D" w:rsidRDefault="00C858F3" w:rsidP="00C858F3">
      <w:pPr>
        <w:pStyle w:val="Heading9"/>
        <w:numPr>
          <w:ilvl w:val="0"/>
          <w:numId w:val="26"/>
        </w:numPr>
        <w:ind w:left="540" w:hanging="540"/>
        <w:rPr>
          <w:rFonts w:asciiTheme="majorBidi" w:hAnsiTheme="majorBidi" w:cs="Angsana New"/>
          <w:cs/>
          <w:lang w:val="th-TH"/>
        </w:rPr>
      </w:pPr>
      <w:r w:rsidRPr="00C858F3">
        <w:rPr>
          <w:rFonts w:asciiTheme="majorBidi" w:hAnsiTheme="majorBidi" w:cs="Angsana New"/>
          <w:cs/>
          <w:lang w:val="th-TH"/>
        </w:rPr>
        <w:t>เหตุการณ์ภายหลังรอบระยะเวลารายงาน</w:t>
      </w:r>
    </w:p>
    <w:p w14:paraId="09617EF8" w14:textId="58B45FD3" w:rsidR="00C858F3" w:rsidRDefault="00C858F3" w:rsidP="001C3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ACD0409" w14:textId="71E5D347" w:rsidR="00FD3A7E" w:rsidRPr="001E50F1" w:rsidRDefault="00FD3A7E" w:rsidP="00FD3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1E50F1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ในที่ประชุมคณะกรรมการบริษัท เมื่อวันที่ </w:t>
      </w:r>
      <w:r w:rsidRPr="001E50F1">
        <w:rPr>
          <w:rFonts w:asciiTheme="majorBidi" w:hAnsiTheme="majorBidi" w:cstheme="majorBidi"/>
          <w:spacing w:val="-2"/>
          <w:sz w:val="30"/>
          <w:szCs w:val="30"/>
        </w:rPr>
        <w:t xml:space="preserve">28 </w:t>
      </w:r>
      <w:r w:rsidRPr="001E50F1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กุมภาพันธ์ </w:t>
      </w:r>
      <w:r w:rsidRPr="001E50F1">
        <w:rPr>
          <w:rFonts w:asciiTheme="majorBidi" w:hAnsiTheme="majorBidi" w:cstheme="majorBidi"/>
          <w:spacing w:val="-2"/>
          <w:sz w:val="30"/>
          <w:szCs w:val="30"/>
        </w:rPr>
        <w:t xml:space="preserve">2565 </w:t>
      </w:r>
      <w:r w:rsidRPr="001E50F1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ได้มีมติอนุมัติจ่ายเงินปันผลในอัตราหุ้นละ </w:t>
      </w:r>
      <w:r w:rsidRPr="001E50F1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1E50F1">
        <w:rPr>
          <w:rFonts w:asciiTheme="majorBidi" w:hAnsiTheme="majorBidi"/>
          <w:spacing w:val="-2"/>
          <w:sz w:val="30"/>
          <w:szCs w:val="30"/>
          <w:cs/>
        </w:rPr>
        <w:t>.</w:t>
      </w:r>
      <w:r w:rsidRPr="001E50F1">
        <w:rPr>
          <w:rFonts w:asciiTheme="majorBidi" w:hAnsiTheme="majorBidi" w:cstheme="majorBidi"/>
          <w:spacing w:val="-2"/>
          <w:sz w:val="30"/>
          <w:szCs w:val="30"/>
        </w:rPr>
        <w:t xml:space="preserve">12 </w:t>
      </w:r>
      <w:r w:rsidRPr="001E50F1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บาท </w:t>
      </w:r>
      <w:r w:rsidRPr="001E50F1">
        <w:rPr>
          <w:rFonts w:asciiTheme="majorBidi" w:hAnsiTheme="majorBidi" w:cstheme="majorBidi"/>
          <w:sz w:val="30"/>
          <w:szCs w:val="30"/>
          <w:cs/>
        </w:rPr>
        <w:t xml:space="preserve">รวมเป็นจำนวนเงินทั้งสิ้นไม่เกิน </w:t>
      </w:r>
      <w:r w:rsidRPr="001E50F1">
        <w:rPr>
          <w:rFonts w:asciiTheme="majorBidi" w:hAnsiTheme="majorBidi" w:cstheme="majorBidi"/>
          <w:sz w:val="30"/>
          <w:szCs w:val="30"/>
        </w:rPr>
        <w:t xml:space="preserve">60 </w:t>
      </w:r>
      <w:r w:rsidRPr="001E50F1">
        <w:rPr>
          <w:rFonts w:asciiTheme="majorBidi" w:hAnsiTheme="majorBidi" w:cstheme="majorBidi"/>
          <w:sz w:val="30"/>
          <w:szCs w:val="30"/>
          <w:cs/>
        </w:rPr>
        <w:t>ล้านบาท ทั้งนี้มติดังกล่าวต้องได้รับการอนุมัติจากที่ประชุมสามัญผู้ถือหุ้นในเดือน</w:t>
      </w:r>
      <w:r w:rsidRPr="001E50F1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1E50F1">
        <w:rPr>
          <w:rFonts w:asciiTheme="majorBidi" w:hAnsiTheme="majorBidi" w:cstheme="majorBidi"/>
          <w:sz w:val="30"/>
          <w:szCs w:val="30"/>
        </w:rPr>
        <w:t xml:space="preserve"> 2565</w:t>
      </w:r>
    </w:p>
    <w:sectPr w:rsidR="00FD3A7E" w:rsidRPr="001E50F1" w:rsidSect="003D65CA">
      <w:footerReference w:type="default" r:id="rId13"/>
      <w:pgSz w:w="11909" w:h="16834" w:code="9"/>
      <w:pgMar w:top="691" w:right="1152" w:bottom="576" w:left="1152" w:header="720" w:footer="720" w:gutter="0"/>
      <w:paperSrc w:first="7" w:other="7"/>
      <w:pgNumType w:start="3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2CC053" w14:textId="77777777" w:rsidR="00EB693D" w:rsidRDefault="00EB693D">
      <w:r>
        <w:separator/>
      </w:r>
    </w:p>
  </w:endnote>
  <w:endnote w:type="continuationSeparator" w:id="0">
    <w:p w14:paraId="0159E193" w14:textId="77777777" w:rsidR="00EB693D" w:rsidRDefault="00EB6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0"/>
    <w:family w:val="auto"/>
    <w:pitch w:val="variable"/>
    <w:sig w:usb0="00000083" w:usb1="00000000" w:usb2="00000000" w:usb3="00000000" w:csb0="00000009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191194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CE95F50" w14:textId="072D01D0" w:rsidR="007E4F71" w:rsidRPr="00207714" w:rsidRDefault="007E4F7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0771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07714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207714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207714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20771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A0AEA">
          <w:rPr>
            <w:rFonts w:asciiTheme="majorBidi" w:hAnsiTheme="majorBidi" w:cstheme="majorBidi"/>
            <w:noProof/>
            <w:sz w:val="30"/>
            <w:szCs w:val="30"/>
          </w:rPr>
          <w:t>29</w:t>
        </w:r>
        <w:r w:rsidRPr="0020771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25490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9F6A59A" w14:textId="5DFC5623" w:rsidR="007E4F71" w:rsidRPr="00207714" w:rsidRDefault="007E4F7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0771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07714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207714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207714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20771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A0AEA">
          <w:rPr>
            <w:rFonts w:asciiTheme="majorBidi" w:hAnsiTheme="majorBidi" w:cstheme="majorBidi"/>
            <w:noProof/>
            <w:sz w:val="30"/>
            <w:szCs w:val="30"/>
          </w:rPr>
          <w:t>43</w:t>
        </w:r>
        <w:r w:rsidRPr="0020771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3171CB" w14:textId="77777777" w:rsidR="00EB693D" w:rsidRDefault="00EB693D">
      <w:r>
        <w:separator/>
      </w:r>
    </w:p>
  </w:footnote>
  <w:footnote w:type="continuationSeparator" w:id="0">
    <w:p w14:paraId="0B75AE6D" w14:textId="77777777" w:rsidR="00EB693D" w:rsidRDefault="00EB69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985F98" w14:textId="5A00CB74" w:rsidR="007E4F71" w:rsidRDefault="007E4F71" w:rsidP="00133E69">
    <w:pPr>
      <w:tabs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1"/>
      <w:rPr>
        <w:rFonts w:ascii="Angsana New" w:hAnsi="Angsana New"/>
        <w:b/>
        <w:bCs/>
        <w:sz w:val="32"/>
        <w:szCs w:val="32"/>
        <w:cs/>
        <w:lang w:val="th-TH"/>
      </w:rPr>
    </w:pPr>
    <w:r w:rsidRPr="00D45B96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โรแยล พลัส จำกัด </w:t>
    </w:r>
    <w:bookmarkStart w:id="3" w:name="_Hlk89088798"/>
    <w:r w:rsidRPr="00D45B96">
      <w:rPr>
        <w:rFonts w:ascii="Angsana New" w:hAnsi="Angsana New"/>
        <w:b/>
        <w:bCs/>
        <w:sz w:val="32"/>
        <w:szCs w:val="32"/>
        <w:cs/>
        <w:lang w:val="th-TH"/>
      </w:rPr>
      <w:t>(มหาชน)</w:t>
    </w:r>
    <w:bookmarkEnd w:id="3"/>
  </w:p>
  <w:p w14:paraId="3ABFD38B" w14:textId="16DFC14B" w:rsidR="007E4F71" w:rsidRDefault="007E4F71" w:rsidP="00133E69">
    <w:pPr>
      <w:tabs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1"/>
      <w:rPr>
        <w:rFonts w:ascii="Angsana New" w:hAnsi="Angsana New"/>
        <w:b/>
        <w:bCs/>
        <w:sz w:val="32"/>
        <w:szCs w:val="32"/>
        <w:cs/>
        <w:lang w:val="th-TH"/>
      </w:rPr>
    </w:pPr>
    <w:r w:rsidRPr="00262E0A">
      <w:rPr>
        <w:rFonts w:ascii="Angsana New" w:hAnsi="Angsana New"/>
        <w:b/>
        <w:bCs/>
        <w:sz w:val="32"/>
        <w:szCs w:val="32"/>
        <w:cs/>
        <w:lang w:val="th-TH"/>
      </w:rPr>
      <w:t>(เดิมชื่อ บริษัท โรแยล พลัส จำกัด)</w:t>
    </w:r>
  </w:p>
  <w:p w14:paraId="4154FB46" w14:textId="77777777" w:rsidR="007E4F71" w:rsidRPr="00B93DDB" w:rsidRDefault="007E4F71" w:rsidP="009724F7">
    <w:pPr>
      <w:ind w:right="11"/>
      <w:rPr>
        <w:rFonts w:ascii="Angsana New" w:hAnsi="Angsana New"/>
        <w:b/>
        <w:bCs/>
        <w:sz w:val="32"/>
        <w:szCs w:val="32"/>
      </w:rPr>
    </w:pPr>
    <w:r w:rsidRPr="00B93DDB"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 w:rsidRPr="00B93DDB">
      <w:rPr>
        <w:rFonts w:ascii="Angsana New" w:hAnsi="Angsana New"/>
        <w:b/>
        <w:bCs/>
        <w:sz w:val="32"/>
        <w:szCs w:val="32"/>
        <w:cs/>
      </w:rPr>
      <w:t>ประกอบงบการเงิน</w:t>
    </w:r>
    <w:r w:rsidRPr="00B93DDB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74387961" w14:textId="3F84AF5C" w:rsidR="007E4F71" w:rsidRPr="00B93DDB" w:rsidRDefault="007E4F71" w:rsidP="009724F7">
    <w:pPr>
      <w:ind w:right="11"/>
      <w:rPr>
        <w:rFonts w:ascii="Angsana New" w:hAnsi="Angsana New"/>
        <w:b/>
        <w:bCs/>
        <w:sz w:val="32"/>
        <w:szCs w:val="32"/>
      </w:rPr>
    </w:pPr>
    <w:r w:rsidRPr="00B93DDB">
      <w:rPr>
        <w:rFonts w:ascii="Angsana New" w:hAnsi="Angsana New"/>
        <w:b/>
        <w:bCs/>
        <w:sz w:val="32"/>
        <w:szCs w:val="32"/>
        <w:cs/>
      </w:rPr>
      <w:t>สำหรั</w:t>
    </w:r>
    <w:r>
      <w:rPr>
        <w:rFonts w:ascii="Angsana New" w:hAnsi="Angsana New"/>
        <w:b/>
        <w:bCs/>
        <w:sz w:val="32"/>
        <w:szCs w:val="32"/>
        <w:cs/>
      </w:rPr>
      <w:t xml:space="preserve">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ธันวาคม</w:t>
    </w:r>
    <w:r>
      <w:rPr>
        <w:rFonts w:ascii="Angsana New" w:hAnsi="Angsana New"/>
        <w:b/>
        <w:bCs/>
        <w:sz w:val="32"/>
        <w:szCs w:val="32"/>
      </w:rPr>
      <w:t xml:space="preserve"> 2564</w:t>
    </w:r>
  </w:p>
  <w:p w14:paraId="35956CFC" w14:textId="303AB645" w:rsidR="007E4F71" w:rsidRPr="00323B9C" w:rsidRDefault="007E4F71" w:rsidP="00E62B23">
    <w:pPr>
      <w:pStyle w:val="a"/>
      <w:tabs>
        <w:tab w:val="clear" w:pos="1080"/>
        <w:tab w:val="left" w:pos="2807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142"/>
        </w:tabs>
        <w:ind w:left="914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750BA3"/>
    <w:multiLevelType w:val="hybridMultilevel"/>
    <w:tmpl w:val="5E6E2766"/>
    <w:lvl w:ilvl="0" w:tplc="F0E65366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18C0548"/>
    <w:multiLevelType w:val="hybridMultilevel"/>
    <w:tmpl w:val="880E0A4A"/>
    <w:lvl w:ilvl="0" w:tplc="B4C4313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AC9615D"/>
    <w:multiLevelType w:val="hybridMultilevel"/>
    <w:tmpl w:val="8F52B990"/>
    <w:lvl w:ilvl="0" w:tplc="9BB642A8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C146537"/>
    <w:multiLevelType w:val="multilevel"/>
    <w:tmpl w:val="C8562BD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4D253FEE"/>
    <w:multiLevelType w:val="hybridMultilevel"/>
    <w:tmpl w:val="8F52B990"/>
    <w:lvl w:ilvl="0" w:tplc="9BB642A8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4008A"/>
    <w:multiLevelType w:val="hybridMultilevel"/>
    <w:tmpl w:val="21842AE8"/>
    <w:lvl w:ilvl="0" w:tplc="A3C2B29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b/>
        <w:b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3"/>
  </w:num>
  <w:num w:numId="13">
    <w:abstractNumId w:val="25"/>
  </w:num>
  <w:num w:numId="14">
    <w:abstractNumId w:val="15"/>
  </w:num>
  <w:num w:numId="15">
    <w:abstractNumId w:val="21"/>
  </w:num>
  <w:num w:numId="16">
    <w:abstractNumId w:val="24"/>
  </w:num>
  <w:num w:numId="17">
    <w:abstractNumId w:val="10"/>
  </w:num>
  <w:num w:numId="18">
    <w:abstractNumId w:val="16"/>
  </w:num>
  <w:num w:numId="19">
    <w:abstractNumId w:val="12"/>
  </w:num>
  <w:num w:numId="20">
    <w:abstractNumId w:val="22"/>
  </w:num>
  <w:num w:numId="21">
    <w:abstractNumId w:val="14"/>
  </w:num>
  <w:num w:numId="22">
    <w:abstractNumId w:val="17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1"/>
  </w:num>
  <w:num w:numId="26">
    <w:abstractNumId w:val="23"/>
  </w:num>
  <w:num w:numId="27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001"/>
    <w:rsid w:val="000001D3"/>
    <w:rsid w:val="000001DE"/>
    <w:rsid w:val="0000047D"/>
    <w:rsid w:val="00000548"/>
    <w:rsid w:val="00000568"/>
    <w:rsid w:val="00000923"/>
    <w:rsid w:val="000011EF"/>
    <w:rsid w:val="00001934"/>
    <w:rsid w:val="00001A59"/>
    <w:rsid w:val="00002342"/>
    <w:rsid w:val="00002885"/>
    <w:rsid w:val="00002AD1"/>
    <w:rsid w:val="00002C21"/>
    <w:rsid w:val="00003406"/>
    <w:rsid w:val="00004836"/>
    <w:rsid w:val="0000488E"/>
    <w:rsid w:val="00004DAD"/>
    <w:rsid w:val="00005792"/>
    <w:rsid w:val="00005940"/>
    <w:rsid w:val="000059DC"/>
    <w:rsid w:val="00006ADF"/>
    <w:rsid w:val="000076C1"/>
    <w:rsid w:val="00007C3B"/>
    <w:rsid w:val="000107B3"/>
    <w:rsid w:val="00011C27"/>
    <w:rsid w:val="00012655"/>
    <w:rsid w:val="0001323B"/>
    <w:rsid w:val="00013261"/>
    <w:rsid w:val="00013E6F"/>
    <w:rsid w:val="00013FE9"/>
    <w:rsid w:val="000141EA"/>
    <w:rsid w:val="00015051"/>
    <w:rsid w:val="0001508B"/>
    <w:rsid w:val="00015AA7"/>
    <w:rsid w:val="00015B88"/>
    <w:rsid w:val="00015C8D"/>
    <w:rsid w:val="00016030"/>
    <w:rsid w:val="00016435"/>
    <w:rsid w:val="000175AC"/>
    <w:rsid w:val="000176F5"/>
    <w:rsid w:val="000177DE"/>
    <w:rsid w:val="00017CE8"/>
    <w:rsid w:val="00017E66"/>
    <w:rsid w:val="0002041D"/>
    <w:rsid w:val="000207FD"/>
    <w:rsid w:val="00020831"/>
    <w:rsid w:val="00020C85"/>
    <w:rsid w:val="00020E40"/>
    <w:rsid w:val="000216FD"/>
    <w:rsid w:val="00021B92"/>
    <w:rsid w:val="00022A49"/>
    <w:rsid w:val="0002311F"/>
    <w:rsid w:val="000241DE"/>
    <w:rsid w:val="000245D8"/>
    <w:rsid w:val="000248CE"/>
    <w:rsid w:val="00024D90"/>
    <w:rsid w:val="00024F62"/>
    <w:rsid w:val="000275B0"/>
    <w:rsid w:val="0002772D"/>
    <w:rsid w:val="00027DAF"/>
    <w:rsid w:val="0003062D"/>
    <w:rsid w:val="00030CFB"/>
    <w:rsid w:val="00030E02"/>
    <w:rsid w:val="0003229C"/>
    <w:rsid w:val="000327D2"/>
    <w:rsid w:val="0003353B"/>
    <w:rsid w:val="00033B2B"/>
    <w:rsid w:val="00033E66"/>
    <w:rsid w:val="0003497B"/>
    <w:rsid w:val="00035396"/>
    <w:rsid w:val="00035C8B"/>
    <w:rsid w:val="00035D95"/>
    <w:rsid w:val="0003620E"/>
    <w:rsid w:val="00036A53"/>
    <w:rsid w:val="0003795B"/>
    <w:rsid w:val="00040202"/>
    <w:rsid w:val="0004080C"/>
    <w:rsid w:val="000413E4"/>
    <w:rsid w:val="00041520"/>
    <w:rsid w:val="00041686"/>
    <w:rsid w:val="00041940"/>
    <w:rsid w:val="0004243E"/>
    <w:rsid w:val="00043F74"/>
    <w:rsid w:val="00043FE1"/>
    <w:rsid w:val="00044123"/>
    <w:rsid w:val="000441BC"/>
    <w:rsid w:val="00044279"/>
    <w:rsid w:val="0004476A"/>
    <w:rsid w:val="00044C84"/>
    <w:rsid w:val="000456B2"/>
    <w:rsid w:val="0004582E"/>
    <w:rsid w:val="00045879"/>
    <w:rsid w:val="00045DB1"/>
    <w:rsid w:val="00046026"/>
    <w:rsid w:val="00047116"/>
    <w:rsid w:val="00047C1C"/>
    <w:rsid w:val="00050322"/>
    <w:rsid w:val="000503A5"/>
    <w:rsid w:val="000509CB"/>
    <w:rsid w:val="00050D0C"/>
    <w:rsid w:val="00051304"/>
    <w:rsid w:val="00051445"/>
    <w:rsid w:val="00051BAD"/>
    <w:rsid w:val="000538FB"/>
    <w:rsid w:val="00053D8A"/>
    <w:rsid w:val="00053EAC"/>
    <w:rsid w:val="00055F0C"/>
    <w:rsid w:val="000563C9"/>
    <w:rsid w:val="0005648C"/>
    <w:rsid w:val="00056A80"/>
    <w:rsid w:val="00056AA4"/>
    <w:rsid w:val="00057578"/>
    <w:rsid w:val="00057880"/>
    <w:rsid w:val="00057CED"/>
    <w:rsid w:val="00060130"/>
    <w:rsid w:val="00060A80"/>
    <w:rsid w:val="00061013"/>
    <w:rsid w:val="000612C5"/>
    <w:rsid w:val="000612F8"/>
    <w:rsid w:val="00061AA9"/>
    <w:rsid w:val="00062F15"/>
    <w:rsid w:val="0006371E"/>
    <w:rsid w:val="00063810"/>
    <w:rsid w:val="00063A16"/>
    <w:rsid w:val="00063CFE"/>
    <w:rsid w:val="00064505"/>
    <w:rsid w:val="000646EF"/>
    <w:rsid w:val="00064D83"/>
    <w:rsid w:val="00064DE3"/>
    <w:rsid w:val="00066E24"/>
    <w:rsid w:val="00067576"/>
    <w:rsid w:val="00067C3E"/>
    <w:rsid w:val="00070274"/>
    <w:rsid w:val="00070684"/>
    <w:rsid w:val="00070964"/>
    <w:rsid w:val="00070B0D"/>
    <w:rsid w:val="00070DB0"/>
    <w:rsid w:val="000710CC"/>
    <w:rsid w:val="000718F9"/>
    <w:rsid w:val="00071955"/>
    <w:rsid w:val="00071BB0"/>
    <w:rsid w:val="000725E5"/>
    <w:rsid w:val="00072B80"/>
    <w:rsid w:val="00072E4E"/>
    <w:rsid w:val="00073243"/>
    <w:rsid w:val="00073763"/>
    <w:rsid w:val="00074A44"/>
    <w:rsid w:val="00074A5E"/>
    <w:rsid w:val="00074B2F"/>
    <w:rsid w:val="0007664B"/>
    <w:rsid w:val="0007698C"/>
    <w:rsid w:val="00076F31"/>
    <w:rsid w:val="00077113"/>
    <w:rsid w:val="00077AFB"/>
    <w:rsid w:val="00077F3D"/>
    <w:rsid w:val="0008038A"/>
    <w:rsid w:val="00080574"/>
    <w:rsid w:val="00080619"/>
    <w:rsid w:val="00080CD5"/>
    <w:rsid w:val="00080D84"/>
    <w:rsid w:val="00081C6E"/>
    <w:rsid w:val="00081CCA"/>
    <w:rsid w:val="00082534"/>
    <w:rsid w:val="00082584"/>
    <w:rsid w:val="00082854"/>
    <w:rsid w:val="0008293D"/>
    <w:rsid w:val="00082B9A"/>
    <w:rsid w:val="00083286"/>
    <w:rsid w:val="00083D64"/>
    <w:rsid w:val="000843DE"/>
    <w:rsid w:val="000844DA"/>
    <w:rsid w:val="00084515"/>
    <w:rsid w:val="00084E80"/>
    <w:rsid w:val="0008523A"/>
    <w:rsid w:val="00085A4D"/>
    <w:rsid w:val="000862AF"/>
    <w:rsid w:val="00086323"/>
    <w:rsid w:val="000868E9"/>
    <w:rsid w:val="000869CB"/>
    <w:rsid w:val="000869F8"/>
    <w:rsid w:val="00086BAD"/>
    <w:rsid w:val="0008714A"/>
    <w:rsid w:val="0008756E"/>
    <w:rsid w:val="000877F7"/>
    <w:rsid w:val="00087894"/>
    <w:rsid w:val="00090AC7"/>
    <w:rsid w:val="00090AC9"/>
    <w:rsid w:val="00092238"/>
    <w:rsid w:val="00092684"/>
    <w:rsid w:val="000929C6"/>
    <w:rsid w:val="00092BB0"/>
    <w:rsid w:val="0009327F"/>
    <w:rsid w:val="00094A96"/>
    <w:rsid w:val="00094B23"/>
    <w:rsid w:val="00095789"/>
    <w:rsid w:val="00095F5A"/>
    <w:rsid w:val="00095FFD"/>
    <w:rsid w:val="000973E8"/>
    <w:rsid w:val="00097658"/>
    <w:rsid w:val="00097B3F"/>
    <w:rsid w:val="000A021A"/>
    <w:rsid w:val="000A024C"/>
    <w:rsid w:val="000A13AA"/>
    <w:rsid w:val="000A15B7"/>
    <w:rsid w:val="000A467B"/>
    <w:rsid w:val="000A4CE5"/>
    <w:rsid w:val="000A51E4"/>
    <w:rsid w:val="000A5CAD"/>
    <w:rsid w:val="000A5DC4"/>
    <w:rsid w:val="000A61B6"/>
    <w:rsid w:val="000A6377"/>
    <w:rsid w:val="000A7D06"/>
    <w:rsid w:val="000B0350"/>
    <w:rsid w:val="000B048C"/>
    <w:rsid w:val="000B0BE2"/>
    <w:rsid w:val="000B0ED8"/>
    <w:rsid w:val="000B19CD"/>
    <w:rsid w:val="000B2352"/>
    <w:rsid w:val="000B269B"/>
    <w:rsid w:val="000B3673"/>
    <w:rsid w:val="000B3F1A"/>
    <w:rsid w:val="000B3F86"/>
    <w:rsid w:val="000B411F"/>
    <w:rsid w:val="000B4266"/>
    <w:rsid w:val="000B49A2"/>
    <w:rsid w:val="000B4D28"/>
    <w:rsid w:val="000B609E"/>
    <w:rsid w:val="000B623F"/>
    <w:rsid w:val="000B6269"/>
    <w:rsid w:val="000B6725"/>
    <w:rsid w:val="000B6A9B"/>
    <w:rsid w:val="000B6FBD"/>
    <w:rsid w:val="000B7F99"/>
    <w:rsid w:val="000C05E5"/>
    <w:rsid w:val="000C0FBB"/>
    <w:rsid w:val="000C1F48"/>
    <w:rsid w:val="000C21FC"/>
    <w:rsid w:val="000C2CD6"/>
    <w:rsid w:val="000C4EF6"/>
    <w:rsid w:val="000C585D"/>
    <w:rsid w:val="000C5F09"/>
    <w:rsid w:val="000C66AF"/>
    <w:rsid w:val="000C7714"/>
    <w:rsid w:val="000C7B8C"/>
    <w:rsid w:val="000C7D59"/>
    <w:rsid w:val="000D03CE"/>
    <w:rsid w:val="000D064E"/>
    <w:rsid w:val="000D1191"/>
    <w:rsid w:val="000D2591"/>
    <w:rsid w:val="000D2AE2"/>
    <w:rsid w:val="000D3585"/>
    <w:rsid w:val="000D37C2"/>
    <w:rsid w:val="000D42F0"/>
    <w:rsid w:val="000D4414"/>
    <w:rsid w:val="000D4623"/>
    <w:rsid w:val="000D4697"/>
    <w:rsid w:val="000D4A4D"/>
    <w:rsid w:val="000D4DAE"/>
    <w:rsid w:val="000D54D5"/>
    <w:rsid w:val="000D58D0"/>
    <w:rsid w:val="000D6979"/>
    <w:rsid w:val="000D6DC1"/>
    <w:rsid w:val="000D73D0"/>
    <w:rsid w:val="000D742C"/>
    <w:rsid w:val="000D7BC8"/>
    <w:rsid w:val="000E0CCB"/>
    <w:rsid w:val="000E11BD"/>
    <w:rsid w:val="000E2078"/>
    <w:rsid w:val="000E2CA7"/>
    <w:rsid w:val="000E30FC"/>
    <w:rsid w:val="000E35E2"/>
    <w:rsid w:val="000E3854"/>
    <w:rsid w:val="000E3C79"/>
    <w:rsid w:val="000E3D2D"/>
    <w:rsid w:val="000E4C4F"/>
    <w:rsid w:val="000E512B"/>
    <w:rsid w:val="000E570E"/>
    <w:rsid w:val="000E5A8B"/>
    <w:rsid w:val="000E608A"/>
    <w:rsid w:val="000E6098"/>
    <w:rsid w:val="000E660C"/>
    <w:rsid w:val="000F0524"/>
    <w:rsid w:val="000F1303"/>
    <w:rsid w:val="000F1CBB"/>
    <w:rsid w:val="000F1D98"/>
    <w:rsid w:val="000F250E"/>
    <w:rsid w:val="000F37AE"/>
    <w:rsid w:val="000F3F49"/>
    <w:rsid w:val="000F47A2"/>
    <w:rsid w:val="000F4FF2"/>
    <w:rsid w:val="000F545C"/>
    <w:rsid w:val="000F581B"/>
    <w:rsid w:val="000F6424"/>
    <w:rsid w:val="000F651D"/>
    <w:rsid w:val="000F6B38"/>
    <w:rsid w:val="000F7460"/>
    <w:rsid w:val="000F7554"/>
    <w:rsid w:val="000F7B2E"/>
    <w:rsid w:val="001003A6"/>
    <w:rsid w:val="00100BB4"/>
    <w:rsid w:val="00101660"/>
    <w:rsid w:val="0010200D"/>
    <w:rsid w:val="0010226C"/>
    <w:rsid w:val="00102782"/>
    <w:rsid w:val="0010288D"/>
    <w:rsid w:val="00102CFC"/>
    <w:rsid w:val="00103B48"/>
    <w:rsid w:val="00103D77"/>
    <w:rsid w:val="00103EC8"/>
    <w:rsid w:val="00103F83"/>
    <w:rsid w:val="00104545"/>
    <w:rsid w:val="001049D2"/>
    <w:rsid w:val="00106484"/>
    <w:rsid w:val="00106EEF"/>
    <w:rsid w:val="00106F58"/>
    <w:rsid w:val="001071A7"/>
    <w:rsid w:val="00107ACC"/>
    <w:rsid w:val="00110733"/>
    <w:rsid w:val="00110C11"/>
    <w:rsid w:val="0011169C"/>
    <w:rsid w:val="00112288"/>
    <w:rsid w:val="00113528"/>
    <w:rsid w:val="001135ED"/>
    <w:rsid w:val="00114087"/>
    <w:rsid w:val="0011437D"/>
    <w:rsid w:val="00114BE3"/>
    <w:rsid w:val="001153D8"/>
    <w:rsid w:val="001156D5"/>
    <w:rsid w:val="0011583B"/>
    <w:rsid w:val="00116319"/>
    <w:rsid w:val="0011678B"/>
    <w:rsid w:val="001170AA"/>
    <w:rsid w:val="0011723E"/>
    <w:rsid w:val="0011765F"/>
    <w:rsid w:val="00117ABA"/>
    <w:rsid w:val="00120481"/>
    <w:rsid w:val="00120927"/>
    <w:rsid w:val="001211AF"/>
    <w:rsid w:val="001214C8"/>
    <w:rsid w:val="001218DB"/>
    <w:rsid w:val="00121901"/>
    <w:rsid w:val="00121A58"/>
    <w:rsid w:val="00121DA4"/>
    <w:rsid w:val="00121ED3"/>
    <w:rsid w:val="00122820"/>
    <w:rsid w:val="001232D9"/>
    <w:rsid w:val="001233DC"/>
    <w:rsid w:val="0012364C"/>
    <w:rsid w:val="00123AF3"/>
    <w:rsid w:val="00124C5B"/>
    <w:rsid w:val="001263AF"/>
    <w:rsid w:val="00126CB7"/>
    <w:rsid w:val="00126D67"/>
    <w:rsid w:val="00126F66"/>
    <w:rsid w:val="0012774D"/>
    <w:rsid w:val="00127D07"/>
    <w:rsid w:val="00127E5C"/>
    <w:rsid w:val="00127F6C"/>
    <w:rsid w:val="00130341"/>
    <w:rsid w:val="001304CD"/>
    <w:rsid w:val="00130788"/>
    <w:rsid w:val="0013078A"/>
    <w:rsid w:val="001310A1"/>
    <w:rsid w:val="00131E2D"/>
    <w:rsid w:val="001322BD"/>
    <w:rsid w:val="0013283E"/>
    <w:rsid w:val="00132F50"/>
    <w:rsid w:val="00133541"/>
    <w:rsid w:val="00133E69"/>
    <w:rsid w:val="00133EF2"/>
    <w:rsid w:val="00134414"/>
    <w:rsid w:val="00134502"/>
    <w:rsid w:val="001348CB"/>
    <w:rsid w:val="001350DC"/>
    <w:rsid w:val="00135837"/>
    <w:rsid w:val="001365E4"/>
    <w:rsid w:val="00136601"/>
    <w:rsid w:val="00136833"/>
    <w:rsid w:val="00136B75"/>
    <w:rsid w:val="00140D2B"/>
    <w:rsid w:val="001410C5"/>
    <w:rsid w:val="001422FB"/>
    <w:rsid w:val="00142733"/>
    <w:rsid w:val="00142814"/>
    <w:rsid w:val="00142E7C"/>
    <w:rsid w:val="00142EAE"/>
    <w:rsid w:val="00142EF4"/>
    <w:rsid w:val="0014335B"/>
    <w:rsid w:val="001436A6"/>
    <w:rsid w:val="001443AB"/>
    <w:rsid w:val="0014446B"/>
    <w:rsid w:val="00144A7B"/>
    <w:rsid w:val="00144CEE"/>
    <w:rsid w:val="00144FF1"/>
    <w:rsid w:val="0014532A"/>
    <w:rsid w:val="00145773"/>
    <w:rsid w:val="00147D1A"/>
    <w:rsid w:val="00150546"/>
    <w:rsid w:val="0015158D"/>
    <w:rsid w:val="00151810"/>
    <w:rsid w:val="00151975"/>
    <w:rsid w:val="00152DC5"/>
    <w:rsid w:val="001530BA"/>
    <w:rsid w:val="00153AE2"/>
    <w:rsid w:val="00154400"/>
    <w:rsid w:val="00155399"/>
    <w:rsid w:val="00155C26"/>
    <w:rsid w:val="001565BA"/>
    <w:rsid w:val="0015673C"/>
    <w:rsid w:val="0015727D"/>
    <w:rsid w:val="00157511"/>
    <w:rsid w:val="001579EE"/>
    <w:rsid w:val="00160821"/>
    <w:rsid w:val="00163DA3"/>
    <w:rsid w:val="0016477A"/>
    <w:rsid w:val="00164BD9"/>
    <w:rsid w:val="00164EA1"/>
    <w:rsid w:val="00165FA3"/>
    <w:rsid w:val="001668BF"/>
    <w:rsid w:val="00166A0E"/>
    <w:rsid w:val="001670C0"/>
    <w:rsid w:val="00167FDD"/>
    <w:rsid w:val="00170491"/>
    <w:rsid w:val="00171B5D"/>
    <w:rsid w:val="00171C4A"/>
    <w:rsid w:val="00171C57"/>
    <w:rsid w:val="0017236A"/>
    <w:rsid w:val="001727B1"/>
    <w:rsid w:val="00172E3A"/>
    <w:rsid w:val="0017407C"/>
    <w:rsid w:val="00174FE7"/>
    <w:rsid w:val="0017525D"/>
    <w:rsid w:val="001752F5"/>
    <w:rsid w:val="00176168"/>
    <w:rsid w:val="00176191"/>
    <w:rsid w:val="00176449"/>
    <w:rsid w:val="00176E0D"/>
    <w:rsid w:val="00176FC2"/>
    <w:rsid w:val="001775CA"/>
    <w:rsid w:val="00181018"/>
    <w:rsid w:val="00181023"/>
    <w:rsid w:val="00181203"/>
    <w:rsid w:val="001812F4"/>
    <w:rsid w:val="00181A91"/>
    <w:rsid w:val="00181D54"/>
    <w:rsid w:val="00181E4B"/>
    <w:rsid w:val="00181FBD"/>
    <w:rsid w:val="00182056"/>
    <w:rsid w:val="001820A3"/>
    <w:rsid w:val="001820AB"/>
    <w:rsid w:val="00182A49"/>
    <w:rsid w:val="00182E71"/>
    <w:rsid w:val="00183037"/>
    <w:rsid w:val="001832D9"/>
    <w:rsid w:val="0018367E"/>
    <w:rsid w:val="00184A2F"/>
    <w:rsid w:val="00186655"/>
    <w:rsid w:val="00186DBE"/>
    <w:rsid w:val="00186F81"/>
    <w:rsid w:val="00187323"/>
    <w:rsid w:val="0018791D"/>
    <w:rsid w:val="00187B43"/>
    <w:rsid w:val="00187C7E"/>
    <w:rsid w:val="00187C96"/>
    <w:rsid w:val="00190D27"/>
    <w:rsid w:val="0019117B"/>
    <w:rsid w:val="00191381"/>
    <w:rsid w:val="00192570"/>
    <w:rsid w:val="0019268D"/>
    <w:rsid w:val="001927E3"/>
    <w:rsid w:val="00192A0C"/>
    <w:rsid w:val="00192BAD"/>
    <w:rsid w:val="00192BDA"/>
    <w:rsid w:val="00192EA3"/>
    <w:rsid w:val="00193188"/>
    <w:rsid w:val="00193C01"/>
    <w:rsid w:val="001946F9"/>
    <w:rsid w:val="00194872"/>
    <w:rsid w:val="00194D50"/>
    <w:rsid w:val="001953A7"/>
    <w:rsid w:val="00195451"/>
    <w:rsid w:val="00195D4E"/>
    <w:rsid w:val="00195DD7"/>
    <w:rsid w:val="001965D6"/>
    <w:rsid w:val="001966D1"/>
    <w:rsid w:val="001966E9"/>
    <w:rsid w:val="001969AA"/>
    <w:rsid w:val="001976E3"/>
    <w:rsid w:val="00197C7D"/>
    <w:rsid w:val="001A00B0"/>
    <w:rsid w:val="001A0841"/>
    <w:rsid w:val="001A093B"/>
    <w:rsid w:val="001A0ADF"/>
    <w:rsid w:val="001A0CED"/>
    <w:rsid w:val="001A2105"/>
    <w:rsid w:val="001A2D9C"/>
    <w:rsid w:val="001A32A2"/>
    <w:rsid w:val="001A49CE"/>
    <w:rsid w:val="001A5D56"/>
    <w:rsid w:val="001A5E72"/>
    <w:rsid w:val="001A7AA8"/>
    <w:rsid w:val="001A7CD4"/>
    <w:rsid w:val="001A7EC5"/>
    <w:rsid w:val="001B0121"/>
    <w:rsid w:val="001B06E6"/>
    <w:rsid w:val="001B1533"/>
    <w:rsid w:val="001B1AC5"/>
    <w:rsid w:val="001B1CBD"/>
    <w:rsid w:val="001B1F3F"/>
    <w:rsid w:val="001B1FA1"/>
    <w:rsid w:val="001B25BB"/>
    <w:rsid w:val="001B27C7"/>
    <w:rsid w:val="001B297F"/>
    <w:rsid w:val="001B33A6"/>
    <w:rsid w:val="001B361C"/>
    <w:rsid w:val="001B380A"/>
    <w:rsid w:val="001B38D2"/>
    <w:rsid w:val="001B39CF"/>
    <w:rsid w:val="001B3A18"/>
    <w:rsid w:val="001B3AE9"/>
    <w:rsid w:val="001B3B67"/>
    <w:rsid w:val="001B4505"/>
    <w:rsid w:val="001B57B9"/>
    <w:rsid w:val="001B625C"/>
    <w:rsid w:val="001B6419"/>
    <w:rsid w:val="001C080A"/>
    <w:rsid w:val="001C0DA8"/>
    <w:rsid w:val="001C0EF4"/>
    <w:rsid w:val="001C13AE"/>
    <w:rsid w:val="001C15C9"/>
    <w:rsid w:val="001C169E"/>
    <w:rsid w:val="001C1AD4"/>
    <w:rsid w:val="001C20C2"/>
    <w:rsid w:val="001C2549"/>
    <w:rsid w:val="001C2A00"/>
    <w:rsid w:val="001C3188"/>
    <w:rsid w:val="001C3484"/>
    <w:rsid w:val="001C39B5"/>
    <w:rsid w:val="001C4550"/>
    <w:rsid w:val="001C4957"/>
    <w:rsid w:val="001C4D93"/>
    <w:rsid w:val="001C500B"/>
    <w:rsid w:val="001C5DF2"/>
    <w:rsid w:val="001C5E4B"/>
    <w:rsid w:val="001C6117"/>
    <w:rsid w:val="001C6AA0"/>
    <w:rsid w:val="001C7899"/>
    <w:rsid w:val="001C7CAF"/>
    <w:rsid w:val="001C7F6D"/>
    <w:rsid w:val="001D0339"/>
    <w:rsid w:val="001D0CA9"/>
    <w:rsid w:val="001D0CBB"/>
    <w:rsid w:val="001D121A"/>
    <w:rsid w:val="001D1CC4"/>
    <w:rsid w:val="001D428E"/>
    <w:rsid w:val="001D447B"/>
    <w:rsid w:val="001D45EF"/>
    <w:rsid w:val="001D4862"/>
    <w:rsid w:val="001D5AFB"/>
    <w:rsid w:val="001D6589"/>
    <w:rsid w:val="001D7F95"/>
    <w:rsid w:val="001E085D"/>
    <w:rsid w:val="001E0A1F"/>
    <w:rsid w:val="001E136D"/>
    <w:rsid w:val="001E1552"/>
    <w:rsid w:val="001E1B6A"/>
    <w:rsid w:val="001E2122"/>
    <w:rsid w:val="001E2A41"/>
    <w:rsid w:val="001E31AB"/>
    <w:rsid w:val="001E32FE"/>
    <w:rsid w:val="001E35BD"/>
    <w:rsid w:val="001E39D6"/>
    <w:rsid w:val="001E39F3"/>
    <w:rsid w:val="001E3EC2"/>
    <w:rsid w:val="001E4C1A"/>
    <w:rsid w:val="001E50F1"/>
    <w:rsid w:val="001E5F91"/>
    <w:rsid w:val="001E6075"/>
    <w:rsid w:val="001E6BDA"/>
    <w:rsid w:val="001E6FBF"/>
    <w:rsid w:val="001E7AEB"/>
    <w:rsid w:val="001E7FD3"/>
    <w:rsid w:val="001F0AEF"/>
    <w:rsid w:val="001F177D"/>
    <w:rsid w:val="001F19F2"/>
    <w:rsid w:val="001F2C49"/>
    <w:rsid w:val="001F3073"/>
    <w:rsid w:val="001F366D"/>
    <w:rsid w:val="001F549A"/>
    <w:rsid w:val="001F554E"/>
    <w:rsid w:val="001F5FBC"/>
    <w:rsid w:val="001F6086"/>
    <w:rsid w:val="001F6311"/>
    <w:rsid w:val="001F63D3"/>
    <w:rsid w:val="001F6C08"/>
    <w:rsid w:val="001F7061"/>
    <w:rsid w:val="001F723D"/>
    <w:rsid w:val="001F73EE"/>
    <w:rsid w:val="00200311"/>
    <w:rsid w:val="0020035C"/>
    <w:rsid w:val="00200679"/>
    <w:rsid w:val="0020075D"/>
    <w:rsid w:val="002011A9"/>
    <w:rsid w:val="00201A11"/>
    <w:rsid w:val="00201C00"/>
    <w:rsid w:val="00201DD5"/>
    <w:rsid w:val="00202489"/>
    <w:rsid w:val="00202AEB"/>
    <w:rsid w:val="002032AF"/>
    <w:rsid w:val="00203EE8"/>
    <w:rsid w:val="0020415C"/>
    <w:rsid w:val="00204F2D"/>
    <w:rsid w:val="00205153"/>
    <w:rsid w:val="002052EF"/>
    <w:rsid w:val="00205729"/>
    <w:rsid w:val="00205B80"/>
    <w:rsid w:val="00205CE9"/>
    <w:rsid w:val="00205DBD"/>
    <w:rsid w:val="00206A6F"/>
    <w:rsid w:val="00206D13"/>
    <w:rsid w:val="00206F78"/>
    <w:rsid w:val="00207714"/>
    <w:rsid w:val="00207E1F"/>
    <w:rsid w:val="00207E3D"/>
    <w:rsid w:val="00207F4E"/>
    <w:rsid w:val="0021008B"/>
    <w:rsid w:val="002101C3"/>
    <w:rsid w:val="0021057F"/>
    <w:rsid w:val="00210DDB"/>
    <w:rsid w:val="00210E11"/>
    <w:rsid w:val="00210EDF"/>
    <w:rsid w:val="0021119D"/>
    <w:rsid w:val="0021122A"/>
    <w:rsid w:val="00211BC8"/>
    <w:rsid w:val="002123E1"/>
    <w:rsid w:val="0021257B"/>
    <w:rsid w:val="00212F20"/>
    <w:rsid w:val="00213482"/>
    <w:rsid w:val="002136CC"/>
    <w:rsid w:val="00214C7D"/>
    <w:rsid w:val="002153FD"/>
    <w:rsid w:val="00215778"/>
    <w:rsid w:val="00215CDD"/>
    <w:rsid w:val="00215DAB"/>
    <w:rsid w:val="00216487"/>
    <w:rsid w:val="0021691A"/>
    <w:rsid w:val="002169A6"/>
    <w:rsid w:val="002169C4"/>
    <w:rsid w:val="00216B02"/>
    <w:rsid w:val="00216BCE"/>
    <w:rsid w:val="002170E3"/>
    <w:rsid w:val="0021767E"/>
    <w:rsid w:val="00217B7A"/>
    <w:rsid w:val="002200A7"/>
    <w:rsid w:val="00220FC1"/>
    <w:rsid w:val="00222350"/>
    <w:rsid w:val="00223D93"/>
    <w:rsid w:val="00223F8A"/>
    <w:rsid w:val="00224079"/>
    <w:rsid w:val="002251EB"/>
    <w:rsid w:val="00225901"/>
    <w:rsid w:val="00226499"/>
    <w:rsid w:val="00227242"/>
    <w:rsid w:val="00227B76"/>
    <w:rsid w:val="00230E5E"/>
    <w:rsid w:val="00231A37"/>
    <w:rsid w:val="00232BB2"/>
    <w:rsid w:val="00232BED"/>
    <w:rsid w:val="00233214"/>
    <w:rsid w:val="002333C3"/>
    <w:rsid w:val="00233606"/>
    <w:rsid w:val="00234CA5"/>
    <w:rsid w:val="00234D71"/>
    <w:rsid w:val="00235B17"/>
    <w:rsid w:val="00236DCC"/>
    <w:rsid w:val="002371FE"/>
    <w:rsid w:val="0024016A"/>
    <w:rsid w:val="00240DF7"/>
    <w:rsid w:val="0024128C"/>
    <w:rsid w:val="00241359"/>
    <w:rsid w:val="0024137D"/>
    <w:rsid w:val="00241CEB"/>
    <w:rsid w:val="00242D23"/>
    <w:rsid w:val="0024300A"/>
    <w:rsid w:val="00243418"/>
    <w:rsid w:val="00243AD1"/>
    <w:rsid w:val="00243C60"/>
    <w:rsid w:val="00244E35"/>
    <w:rsid w:val="002468C1"/>
    <w:rsid w:val="00246EDE"/>
    <w:rsid w:val="0024776F"/>
    <w:rsid w:val="00247F30"/>
    <w:rsid w:val="0025065B"/>
    <w:rsid w:val="00250895"/>
    <w:rsid w:val="00252039"/>
    <w:rsid w:val="002526A7"/>
    <w:rsid w:val="00252B4B"/>
    <w:rsid w:val="0025319C"/>
    <w:rsid w:val="00253459"/>
    <w:rsid w:val="002536B0"/>
    <w:rsid w:val="00253910"/>
    <w:rsid w:val="00253955"/>
    <w:rsid w:val="00253BD0"/>
    <w:rsid w:val="00253ED6"/>
    <w:rsid w:val="002549EB"/>
    <w:rsid w:val="00254C6A"/>
    <w:rsid w:val="00255B56"/>
    <w:rsid w:val="00257345"/>
    <w:rsid w:val="002575A1"/>
    <w:rsid w:val="00257606"/>
    <w:rsid w:val="00257685"/>
    <w:rsid w:val="0025769A"/>
    <w:rsid w:val="00260A0A"/>
    <w:rsid w:val="00260C5F"/>
    <w:rsid w:val="00261A42"/>
    <w:rsid w:val="00261FB3"/>
    <w:rsid w:val="00261FD6"/>
    <w:rsid w:val="00262AC0"/>
    <w:rsid w:val="00262B16"/>
    <w:rsid w:val="00262CD2"/>
    <w:rsid w:val="00262E0A"/>
    <w:rsid w:val="00263323"/>
    <w:rsid w:val="0026379A"/>
    <w:rsid w:val="00263E4A"/>
    <w:rsid w:val="0026464C"/>
    <w:rsid w:val="00266F56"/>
    <w:rsid w:val="00267128"/>
    <w:rsid w:val="0027027E"/>
    <w:rsid w:val="00270F51"/>
    <w:rsid w:val="0027165B"/>
    <w:rsid w:val="0027263C"/>
    <w:rsid w:val="00272A66"/>
    <w:rsid w:val="002737C9"/>
    <w:rsid w:val="002738D3"/>
    <w:rsid w:val="0027401B"/>
    <w:rsid w:val="002740EC"/>
    <w:rsid w:val="002741E0"/>
    <w:rsid w:val="0027477F"/>
    <w:rsid w:val="00274AD9"/>
    <w:rsid w:val="00274C5C"/>
    <w:rsid w:val="00274FEB"/>
    <w:rsid w:val="0027524B"/>
    <w:rsid w:val="002756C8"/>
    <w:rsid w:val="00275924"/>
    <w:rsid w:val="002769D5"/>
    <w:rsid w:val="00276FEB"/>
    <w:rsid w:val="0028067C"/>
    <w:rsid w:val="002807E3"/>
    <w:rsid w:val="00280AFE"/>
    <w:rsid w:val="0028116F"/>
    <w:rsid w:val="0028188F"/>
    <w:rsid w:val="00281EAE"/>
    <w:rsid w:val="0028240F"/>
    <w:rsid w:val="00282468"/>
    <w:rsid w:val="00282656"/>
    <w:rsid w:val="00283460"/>
    <w:rsid w:val="00283F14"/>
    <w:rsid w:val="002840D2"/>
    <w:rsid w:val="00284859"/>
    <w:rsid w:val="002849F9"/>
    <w:rsid w:val="00284E34"/>
    <w:rsid w:val="00285660"/>
    <w:rsid w:val="002856EB"/>
    <w:rsid w:val="00285B11"/>
    <w:rsid w:val="00285C37"/>
    <w:rsid w:val="00285E52"/>
    <w:rsid w:val="00286669"/>
    <w:rsid w:val="00286A9F"/>
    <w:rsid w:val="00286D95"/>
    <w:rsid w:val="00287052"/>
    <w:rsid w:val="0028706A"/>
    <w:rsid w:val="0028772C"/>
    <w:rsid w:val="0028772E"/>
    <w:rsid w:val="0028787D"/>
    <w:rsid w:val="00287E4D"/>
    <w:rsid w:val="002908EB"/>
    <w:rsid w:val="00290CE0"/>
    <w:rsid w:val="0029117F"/>
    <w:rsid w:val="002912A5"/>
    <w:rsid w:val="002918CF"/>
    <w:rsid w:val="00291A0C"/>
    <w:rsid w:val="00291D04"/>
    <w:rsid w:val="00292076"/>
    <w:rsid w:val="00292228"/>
    <w:rsid w:val="00292CCB"/>
    <w:rsid w:val="002936F7"/>
    <w:rsid w:val="002937E9"/>
    <w:rsid w:val="00293D65"/>
    <w:rsid w:val="00294254"/>
    <w:rsid w:val="00294BCE"/>
    <w:rsid w:val="00294BFB"/>
    <w:rsid w:val="00295657"/>
    <w:rsid w:val="00295D5E"/>
    <w:rsid w:val="00296288"/>
    <w:rsid w:val="002964CD"/>
    <w:rsid w:val="00296AB8"/>
    <w:rsid w:val="0029747F"/>
    <w:rsid w:val="00297590"/>
    <w:rsid w:val="002A07D8"/>
    <w:rsid w:val="002A0A77"/>
    <w:rsid w:val="002A0CB7"/>
    <w:rsid w:val="002A1051"/>
    <w:rsid w:val="002A2E45"/>
    <w:rsid w:val="002A3182"/>
    <w:rsid w:val="002A364F"/>
    <w:rsid w:val="002A3C50"/>
    <w:rsid w:val="002A4AC5"/>
    <w:rsid w:val="002A4BA1"/>
    <w:rsid w:val="002A4E2E"/>
    <w:rsid w:val="002A52DF"/>
    <w:rsid w:val="002A5DCB"/>
    <w:rsid w:val="002A5EE9"/>
    <w:rsid w:val="002A62C9"/>
    <w:rsid w:val="002A6958"/>
    <w:rsid w:val="002A6E79"/>
    <w:rsid w:val="002A70A6"/>
    <w:rsid w:val="002A71A9"/>
    <w:rsid w:val="002A7274"/>
    <w:rsid w:val="002B0114"/>
    <w:rsid w:val="002B0281"/>
    <w:rsid w:val="002B0844"/>
    <w:rsid w:val="002B13B4"/>
    <w:rsid w:val="002B13EF"/>
    <w:rsid w:val="002B194F"/>
    <w:rsid w:val="002B27A5"/>
    <w:rsid w:val="002B31E6"/>
    <w:rsid w:val="002B3339"/>
    <w:rsid w:val="002B39B1"/>
    <w:rsid w:val="002B41CF"/>
    <w:rsid w:val="002B422E"/>
    <w:rsid w:val="002B4E5B"/>
    <w:rsid w:val="002B5815"/>
    <w:rsid w:val="002B597B"/>
    <w:rsid w:val="002B5A60"/>
    <w:rsid w:val="002B6ED0"/>
    <w:rsid w:val="002B75D9"/>
    <w:rsid w:val="002C14A3"/>
    <w:rsid w:val="002C1C2D"/>
    <w:rsid w:val="002C25E2"/>
    <w:rsid w:val="002C2910"/>
    <w:rsid w:val="002C2D7D"/>
    <w:rsid w:val="002C3770"/>
    <w:rsid w:val="002C37FF"/>
    <w:rsid w:val="002C3E5D"/>
    <w:rsid w:val="002C3F9F"/>
    <w:rsid w:val="002C41DA"/>
    <w:rsid w:val="002C4229"/>
    <w:rsid w:val="002C504E"/>
    <w:rsid w:val="002C6358"/>
    <w:rsid w:val="002C6B5D"/>
    <w:rsid w:val="002C6FDD"/>
    <w:rsid w:val="002C7681"/>
    <w:rsid w:val="002D095F"/>
    <w:rsid w:val="002D12D2"/>
    <w:rsid w:val="002D16E7"/>
    <w:rsid w:val="002D203E"/>
    <w:rsid w:val="002D28B3"/>
    <w:rsid w:val="002D2B55"/>
    <w:rsid w:val="002D2C7D"/>
    <w:rsid w:val="002D30BE"/>
    <w:rsid w:val="002D3A80"/>
    <w:rsid w:val="002D4DCF"/>
    <w:rsid w:val="002D4F3F"/>
    <w:rsid w:val="002D5889"/>
    <w:rsid w:val="002D7466"/>
    <w:rsid w:val="002D7535"/>
    <w:rsid w:val="002D75FA"/>
    <w:rsid w:val="002D785E"/>
    <w:rsid w:val="002D78B5"/>
    <w:rsid w:val="002D7AED"/>
    <w:rsid w:val="002E0BFC"/>
    <w:rsid w:val="002E1B76"/>
    <w:rsid w:val="002E2795"/>
    <w:rsid w:val="002E2A12"/>
    <w:rsid w:val="002E2DA4"/>
    <w:rsid w:val="002E31DD"/>
    <w:rsid w:val="002E31FF"/>
    <w:rsid w:val="002E46EE"/>
    <w:rsid w:val="002E62DE"/>
    <w:rsid w:val="002F11B5"/>
    <w:rsid w:val="002F11BC"/>
    <w:rsid w:val="002F1945"/>
    <w:rsid w:val="002F1EFD"/>
    <w:rsid w:val="002F20EE"/>
    <w:rsid w:val="002F20FD"/>
    <w:rsid w:val="002F2168"/>
    <w:rsid w:val="002F25CD"/>
    <w:rsid w:val="002F278B"/>
    <w:rsid w:val="002F2A44"/>
    <w:rsid w:val="002F2BD1"/>
    <w:rsid w:val="002F30B2"/>
    <w:rsid w:val="002F4957"/>
    <w:rsid w:val="002F5651"/>
    <w:rsid w:val="002F5FD5"/>
    <w:rsid w:val="002F66DB"/>
    <w:rsid w:val="002F69C7"/>
    <w:rsid w:val="002F7797"/>
    <w:rsid w:val="002F7CD7"/>
    <w:rsid w:val="00300455"/>
    <w:rsid w:val="003011B2"/>
    <w:rsid w:val="00301D1F"/>
    <w:rsid w:val="00301E9B"/>
    <w:rsid w:val="0030211C"/>
    <w:rsid w:val="00302A39"/>
    <w:rsid w:val="00302F3C"/>
    <w:rsid w:val="00303E58"/>
    <w:rsid w:val="003051B2"/>
    <w:rsid w:val="003058C6"/>
    <w:rsid w:val="003064D5"/>
    <w:rsid w:val="00310234"/>
    <w:rsid w:val="00310C1B"/>
    <w:rsid w:val="00310D51"/>
    <w:rsid w:val="00310D6A"/>
    <w:rsid w:val="0031115B"/>
    <w:rsid w:val="0031147A"/>
    <w:rsid w:val="00311ED5"/>
    <w:rsid w:val="0031213C"/>
    <w:rsid w:val="00312B00"/>
    <w:rsid w:val="003133CF"/>
    <w:rsid w:val="003137F8"/>
    <w:rsid w:val="003138A9"/>
    <w:rsid w:val="00313CB5"/>
    <w:rsid w:val="00314300"/>
    <w:rsid w:val="0031434E"/>
    <w:rsid w:val="00315100"/>
    <w:rsid w:val="003152CE"/>
    <w:rsid w:val="003155B0"/>
    <w:rsid w:val="00315B2C"/>
    <w:rsid w:val="003162DC"/>
    <w:rsid w:val="00317D72"/>
    <w:rsid w:val="0032173B"/>
    <w:rsid w:val="00322946"/>
    <w:rsid w:val="00322FC0"/>
    <w:rsid w:val="00323773"/>
    <w:rsid w:val="00323B9C"/>
    <w:rsid w:val="00325245"/>
    <w:rsid w:val="0032571B"/>
    <w:rsid w:val="00325BFF"/>
    <w:rsid w:val="00325E81"/>
    <w:rsid w:val="0032794E"/>
    <w:rsid w:val="003306E2"/>
    <w:rsid w:val="003309A8"/>
    <w:rsid w:val="00330A0E"/>
    <w:rsid w:val="00330D77"/>
    <w:rsid w:val="00331FDC"/>
    <w:rsid w:val="00332773"/>
    <w:rsid w:val="00332A21"/>
    <w:rsid w:val="003331C4"/>
    <w:rsid w:val="00333559"/>
    <w:rsid w:val="00333F66"/>
    <w:rsid w:val="00334593"/>
    <w:rsid w:val="003348C1"/>
    <w:rsid w:val="00334912"/>
    <w:rsid w:val="00334E97"/>
    <w:rsid w:val="00334F96"/>
    <w:rsid w:val="003354E2"/>
    <w:rsid w:val="00335A4E"/>
    <w:rsid w:val="00335D90"/>
    <w:rsid w:val="00336203"/>
    <w:rsid w:val="003362A6"/>
    <w:rsid w:val="00336658"/>
    <w:rsid w:val="00337306"/>
    <w:rsid w:val="00337786"/>
    <w:rsid w:val="00337AEA"/>
    <w:rsid w:val="00337E17"/>
    <w:rsid w:val="0034016A"/>
    <w:rsid w:val="0034055D"/>
    <w:rsid w:val="003406DC"/>
    <w:rsid w:val="00340881"/>
    <w:rsid w:val="003409AE"/>
    <w:rsid w:val="003412B3"/>
    <w:rsid w:val="00341592"/>
    <w:rsid w:val="00341689"/>
    <w:rsid w:val="003417EE"/>
    <w:rsid w:val="0034193E"/>
    <w:rsid w:val="00341B69"/>
    <w:rsid w:val="00341E05"/>
    <w:rsid w:val="00343D3C"/>
    <w:rsid w:val="00343D58"/>
    <w:rsid w:val="00343D92"/>
    <w:rsid w:val="00345564"/>
    <w:rsid w:val="00345ECE"/>
    <w:rsid w:val="0034660F"/>
    <w:rsid w:val="003468EC"/>
    <w:rsid w:val="00347085"/>
    <w:rsid w:val="00347B2E"/>
    <w:rsid w:val="00350C5F"/>
    <w:rsid w:val="003511AB"/>
    <w:rsid w:val="0035172D"/>
    <w:rsid w:val="00351BC4"/>
    <w:rsid w:val="00351F0C"/>
    <w:rsid w:val="0035249E"/>
    <w:rsid w:val="00352651"/>
    <w:rsid w:val="00352CDB"/>
    <w:rsid w:val="003530F6"/>
    <w:rsid w:val="003532A2"/>
    <w:rsid w:val="0035336B"/>
    <w:rsid w:val="003541AF"/>
    <w:rsid w:val="003543C2"/>
    <w:rsid w:val="0035456C"/>
    <w:rsid w:val="00355A3C"/>
    <w:rsid w:val="00356510"/>
    <w:rsid w:val="003565C6"/>
    <w:rsid w:val="00356814"/>
    <w:rsid w:val="00357016"/>
    <w:rsid w:val="00357751"/>
    <w:rsid w:val="0035795E"/>
    <w:rsid w:val="00360452"/>
    <w:rsid w:val="003607DB"/>
    <w:rsid w:val="00360B8D"/>
    <w:rsid w:val="00360F4E"/>
    <w:rsid w:val="00361A00"/>
    <w:rsid w:val="00361FF2"/>
    <w:rsid w:val="00362CF6"/>
    <w:rsid w:val="003634FB"/>
    <w:rsid w:val="00364236"/>
    <w:rsid w:val="003644E0"/>
    <w:rsid w:val="00365142"/>
    <w:rsid w:val="0036579C"/>
    <w:rsid w:val="00365A3C"/>
    <w:rsid w:val="00365D19"/>
    <w:rsid w:val="00365E6E"/>
    <w:rsid w:val="0036687B"/>
    <w:rsid w:val="003669C4"/>
    <w:rsid w:val="00366B3E"/>
    <w:rsid w:val="00370181"/>
    <w:rsid w:val="00370F88"/>
    <w:rsid w:val="003716CA"/>
    <w:rsid w:val="00371921"/>
    <w:rsid w:val="00371EB9"/>
    <w:rsid w:val="0037220D"/>
    <w:rsid w:val="00372389"/>
    <w:rsid w:val="00372AE2"/>
    <w:rsid w:val="00372EBA"/>
    <w:rsid w:val="00373D92"/>
    <w:rsid w:val="00374327"/>
    <w:rsid w:val="00374AA3"/>
    <w:rsid w:val="003752C3"/>
    <w:rsid w:val="0037544B"/>
    <w:rsid w:val="00377F54"/>
    <w:rsid w:val="0038017F"/>
    <w:rsid w:val="0038023C"/>
    <w:rsid w:val="0038074C"/>
    <w:rsid w:val="00380858"/>
    <w:rsid w:val="00380DCC"/>
    <w:rsid w:val="00380E74"/>
    <w:rsid w:val="003815DA"/>
    <w:rsid w:val="00381638"/>
    <w:rsid w:val="00382C7E"/>
    <w:rsid w:val="00384706"/>
    <w:rsid w:val="00384C99"/>
    <w:rsid w:val="003853A5"/>
    <w:rsid w:val="00385464"/>
    <w:rsid w:val="00385FE5"/>
    <w:rsid w:val="00386484"/>
    <w:rsid w:val="00386549"/>
    <w:rsid w:val="003868F0"/>
    <w:rsid w:val="00386FC4"/>
    <w:rsid w:val="00387613"/>
    <w:rsid w:val="0038783B"/>
    <w:rsid w:val="00390860"/>
    <w:rsid w:val="00390C48"/>
    <w:rsid w:val="0039113A"/>
    <w:rsid w:val="00391417"/>
    <w:rsid w:val="00392480"/>
    <w:rsid w:val="00392750"/>
    <w:rsid w:val="003935BE"/>
    <w:rsid w:val="00393AE8"/>
    <w:rsid w:val="003949A0"/>
    <w:rsid w:val="0039532F"/>
    <w:rsid w:val="003954A1"/>
    <w:rsid w:val="00396965"/>
    <w:rsid w:val="00397EBF"/>
    <w:rsid w:val="003A01AA"/>
    <w:rsid w:val="003A1378"/>
    <w:rsid w:val="003A1A15"/>
    <w:rsid w:val="003A29AC"/>
    <w:rsid w:val="003A2A58"/>
    <w:rsid w:val="003A40BA"/>
    <w:rsid w:val="003A5EB0"/>
    <w:rsid w:val="003A6760"/>
    <w:rsid w:val="003A7111"/>
    <w:rsid w:val="003A7E37"/>
    <w:rsid w:val="003B09D2"/>
    <w:rsid w:val="003B0CD2"/>
    <w:rsid w:val="003B1145"/>
    <w:rsid w:val="003B1BFA"/>
    <w:rsid w:val="003B2C96"/>
    <w:rsid w:val="003B2EF9"/>
    <w:rsid w:val="003B3200"/>
    <w:rsid w:val="003B3347"/>
    <w:rsid w:val="003B3712"/>
    <w:rsid w:val="003B3A47"/>
    <w:rsid w:val="003B4286"/>
    <w:rsid w:val="003B42F1"/>
    <w:rsid w:val="003B42F5"/>
    <w:rsid w:val="003B4C32"/>
    <w:rsid w:val="003B510E"/>
    <w:rsid w:val="003B5838"/>
    <w:rsid w:val="003B6336"/>
    <w:rsid w:val="003B6483"/>
    <w:rsid w:val="003B64B9"/>
    <w:rsid w:val="003B67D6"/>
    <w:rsid w:val="003B75BC"/>
    <w:rsid w:val="003C0104"/>
    <w:rsid w:val="003C0A6B"/>
    <w:rsid w:val="003C0D35"/>
    <w:rsid w:val="003C0E5B"/>
    <w:rsid w:val="003C1486"/>
    <w:rsid w:val="003C180C"/>
    <w:rsid w:val="003C1841"/>
    <w:rsid w:val="003C3993"/>
    <w:rsid w:val="003C3BD5"/>
    <w:rsid w:val="003C41B0"/>
    <w:rsid w:val="003C4754"/>
    <w:rsid w:val="003C49BF"/>
    <w:rsid w:val="003C4B37"/>
    <w:rsid w:val="003C596D"/>
    <w:rsid w:val="003C619D"/>
    <w:rsid w:val="003C62A2"/>
    <w:rsid w:val="003C6548"/>
    <w:rsid w:val="003C676F"/>
    <w:rsid w:val="003C6BE6"/>
    <w:rsid w:val="003D06CB"/>
    <w:rsid w:val="003D07E2"/>
    <w:rsid w:val="003D1501"/>
    <w:rsid w:val="003D1537"/>
    <w:rsid w:val="003D16E2"/>
    <w:rsid w:val="003D1C53"/>
    <w:rsid w:val="003D1DE2"/>
    <w:rsid w:val="003D263C"/>
    <w:rsid w:val="003D29BD"/>
    <w:rsid w:val="003D3CD6"/>
    <w:rsid w:val="003D46AC"/>
    <w:rsid w:val="003D4773"/>
    <w:rsid w:val="003D4EC9"/>
    <w:rsid w:val="003D5B92"/>
    <w:rsid w:val="003D5E2B"/>
    <w:rsid w:val="003D609B"/>
    <w:rsid w:val="003D6570"/>
    <w:rsid w:val="003D65CA"/>
    <w:rsid w:val="003D691B"/>
    <w:rsid w:val="003D7D47"/>
    <w:rsid w:val="003D7EC3"/>
    <w:rsid w:val="003E0213"/>
    <w:rsid w:val="003E028C"/>
    <w:rsid w:val="003E0DAD"/>
    <w:rsid w:val="003E1424"/>
    <w:rsid w:val="003E1C61"/>
    <w:rsid w:val="003E2D3C"/>
    <w:rsid w:val="003E34AF"/>
    <w:rsid w:val="003E35FA"/>
    <w:rsid w:val="003E4019"/>
    <w:rsid w:val="003E45C6"/>
    <w:rsid w:val="003E4F12"/>
    <w:rsid w:val="003E4F76"/>
    <w:rsid w:val="003F11FA"/>
    <w:rsid w:val="003F1F8E"/>
    <w:rsid w:val="003F2155"/>
    <w:rsid w:val="003F2456"/>
    <w:rsid w:val="003F2970"/>
    <w:rsid w:val="003F30BA"/>
    <w:rsid w:val="003F3FCA"/>
    <w:rsid w:val="003F4AD3"/>
    <w:rsid w:val="003F4E33"/>
    <w:rsid w:val="003F52D9"/>
    <w:rsid w:val="003F546F"/>
    <w:rsid w:val="003F5652"/>
    <w:rsid w:val="003F5DE6"/>
    <w:rsid w:val="003F6117"/>
    <w:rsid w:val="003F61F4"/>
    <w:rsid w:val="003F68B2"/>
    <w:rsid w:val="003F7353"/>
    <w:rsid w:val="003F7603"/>
    <w:rsid w:val="003F7A43"/>
    <w:rsid w:val="00400058"/>
    <w:rsid w:val="004003E6"/>
    <w:rsid w:val="0040106B"/>
    <w:rsid w:val="0040161F"/>
    <w:rsid w:val="00401692"/>
    <w:rsid w:val="004027BE"/>
    <w:rsid w:val="00402EE8"/>
    <w:rsid w:val="004031F8"/>
    <w:rsid w:val="00404D0B"/>
    <w:rsid w:val="00405943"/>
    <w:rsid w:val="00405B64"/>
    <w:rsid w:val="00405F6F"/>
    <w:rsid w:val="00406974"/>
    <w:rsid w:val="00406CD1"/>
    <w:rsid w:val="0040710F"/>
    <w:rsid w:val="00410054"/>
    <w:rsid w:val="004110C2"/>
    <w:rsid w:val="00411BCB"/>
    <w:rsid w:val="00412C79"/>
    <w:rsid w:val="00413917"/>
    <w:rsid w:val="004139EA"/>
    <w:rsid w:val="0041423E"/>
    <w:rsid w:val="004147ED"/>
    <w:rsid w:val="004148AB"/>
    <w:rsid w:val="00414D6D"/>
    <w:rsid w:val="00414D8E"/>
    <w:rsid w:val="00415001"/>
    <w:rsid w:val="0041517E"/>
    <w:rsid w:val="004156F6"/>
    <w:rsid w:val="0041607B"/>
    <w:rsid w:val="00416848"/>
    <w:rsid w:val="00416967"/>
    <w:rsid w:val="004202FC"/>
    <w:rsid w:val="00420EC0"/>
    <w:rsid w:val="004210BF"/>
    <w:rsid w:val="004210F7"/>
    <w:rsid w:val="00421105"/>
    <w:rsid w:val="00421539"/>
    <w:rsid w:val="00421A6C"/>
    <w:rsid w:val="00421AA4"/>
    <w:rsid w:val="00421F6C"/>
    <w:rsid w:val="004223FB"/>
    <w:rsid w:val="004224D8"/>
    <w:rsid w:val="004237CD"/>
    <w:rsid w:val="00424F9F"/>
    <w:rsid w:val="00425091"/>
    <w:rsid w:val="004255FB"/>
    <w:rsid w:val="00425793"/>
    <w:rsid w:val="00425EA3"/>
    <w:rsid w:val="00426400"/>
    <w:rsid w:val="004269B1"/>
    <w:rsid w:val="00426D6A"/>
    <w:rsid w:val="004272C1"/>
    <w:rsid w:val="0042790D"/>
    <w:rsid w:val="004279E5"/>
    <w:rsid w:val="004279FE"/>
    <w:rsid w:val="00430709"/>
    <w:rsid w:val="00430CB4"/>
    <w:rsid w:val="00430FC7"/>
    <w:rsid w:val="00432215"/>
    <w:rsid w:val="0043244A"/>
    <w:rsid w:val="00432F95"/>
    <w:rsid w:val="004343B9"/>
    <w:rsid w:val="00434A0E"/>
    <w:rsid w:val="00434FE6"/>
    <w:rsid w:val="0043518A"/>
    <w:rsid w:val="00435394"/>
    <w:rsid w:val="004353F1"/>
    <w:rsid w:val="00435998"/>
    <w:rsid w:val="00436283"/>
    <w:rsid w:val="004363AA"/>
    <w:rsid w:val="00436BB9"/>
    <w:rsid w:val="00436E19"/>
    <w:rsid w:val="00436FE0"/>
    <w:rsid w:val="00437490"/>
    <w:rsid w:val="00437E67"/>
    <w:rsid w:val="00440701"/>
    <w:rsid w:val="00441546"/>
    <w:rsid w:val="00441688"/>
    <w:rsid w:val="00442104"/>
    <w:rsid w:val="0044392A"/>
    <w:rsid w:val="0044395D"/>
    <w:rsid w:val="004439C3"/>
    <w:rsid w:val="004450CE"/>
    <w:rsid w:val="0044599D"/>
    <w:rsid w:val="004459F1"/>
    <w:rsid w:val="00445E8E"/>
    <w:rsid w:val="0044613B"/>
    <w:rsid w:val="004469DD"/>
    <w:rsid w:val="00446AFC"/>
    <w:rsid w:val="00450822"/>
    <w:rsid w:val="0045092C"/>
    <w:rsid w:val="00451F6E"/>
    <w:rsid w:val="00452D12"/>
    <w:rsid w:val="0045304C"/>
    <w:rsid w:val="00454670"/>
    <w:rsid w:val="00455867"/>
    <w:rsid w:val="00455AEA"/>
    <w:rsid w:val="00455F0D"/>
    <w:rsid w:val="00456226"/>
    <w:rsid w:val="0045666F"/>
    <w:rsid w:val="00456AC6"/>
    <w:rsid w:val="00457AD5"/>
    <w:rsid w:val="004600EF"/>
    <w:rsid w:val="00460871"/>
    <w:rsid w:val="00460C19"/>
    <w:rsid w:val="004611C8"/>
    <w:rsid w:val="00462283"/>
    <w:rsid w:val="004626C0"/>
    <w:rsid w:val="00463509"/>
    <w:rsid w:val="00463AFA"/>
    <w:rsid w:val="00463CFB"/>
    <w:rsid w:val="00463D90"/>
    <w:rsid w:val="004647CA"/>
    <w:rsid w:val="00464878"/>
    <w:rsid w:val="00464FEC"/>
    <w:rsid w:val="004661EC"/>
    <w:rsid w:val="004663F6"/>
    <w:rsid w:val="004668EC"/>
    <w:rsid w:val="00466C57"/>
    <w:rsid w:val="00466FE4"/>
    <w:rsid w:val="004670BB"/>
    <w:rsid w:val="004679D3"/>
    <w:rsid w:val="00470972"/>
    <w:rsid w:val="00470C75"/>
    <w:rsid w:val="00471166"/>
    <w:rsid w:val="00472442"/>
    <w:rsid w:val="00472774"/>
    <w:rsid w:val="00472C7F"/>
    <w:rsid w:val="00474402"/>
    <w:rsid w:val="0047475D"/>
    <w:rsid w:val="00474A0F"/>
    <w:rsid w:val="0047539D"/>
    <w:rsid w:val="004753ED"/>
    <w:rsid w:val="004755E5"/>
    <w:rsid w:val="00475703"/>
    <w:rsid w:val="00475DB8"/>
    <w:rsid w:val="00476095"/>
    <w:rsid w:val="004760A3"/>
    <w:rsid w:val="0047780B"/>
    <w:rsid w:val="00477BD7"/>
    <w:rsid w:val="00480291"/>
    <w:rsid w:val="004802D9"/>
    <w:rsid w:val="00480FBA"/>
    <w:rsid w:val="00482728"/>
    <w:rsid w:val="0048300B"/>
    <w:rsid w:val="00483386"/>
    <w:rsid w:val="00483AC1"/>
    <w:rsid w:val="00483E3E"/>
    <w:rsid w:val="00484245"/>
    <w:rsid w:val="00484796"/>
    <w:rsid w:val="004849D9"/>
    <w:rsid w:val="00484B64"/>
    <w:rsid w:val="00484BE2"/>
    <w:rsid w:val="00484C0E"/>
    <w:rsid w:val="00484FC8"/>
    <w:rsid w:val="004852B1"/>
    <w:rsid w:val="00485942"/>
    <w:rsid w:val="0048785D"/>
    <w:rsid w:val="00487C8C"/>
    <w:rsid w:val="004905C4"/>
    <w:rsid w:val="004906A0"/>
    <w:rsid w:val="00491399"/>
    <w:rsid w:val="004915EA"/>
    <w:rsid w:val="004918E8"/>
    <w:rsid w:val="00491B37"/>
    <w:rsid w:val="00491CBF"/>
    <w:rsid w:val="00492137"/>
    <w:rsid w:val="00492361"/>
    <w:rsid w:val="004927BC"/>
    <w:rsid w:val="00492B77"/>
    <w:rsid w:val="00492DCA"/>
    <w:rsid w:val="00493ABC"/>
    <w:rsid w:val="00494D64"/>
    <w:rsid w:val="00495271"/>
    <w:rsid w:val="004953AA"/>
    <w:rsid w:val="004956DD"/>
    <w:rsid w:val="00495E54"/>
    <w:rsid w:val="00496446"/>
    <w:rsid w:val="004966BA"/>
    <w:rsid w:val="00496D85"/>
    <w:rsid w:val="00496FA7"/>
    <w:rsid w:val="004A0FCA"/>
    <w:rsid w:val="004A132A"/>
    <w:rsid w:val="004A16D2"/>
    <w:rsid w:val="004A1E36"/>
    <w:rsid w:val="004A2142"/>
    <w:rsid w:val="004A2D51"/>
    <w:rsid w:val="004A4130"/>
    <w:rsid w:val="004A4142"/>
    <w:rsid w:val="004A45B3"/>
    <w:rsid w:val="004A693C"/>
    <w:rsid w:val="004A6B08"/>
    <w:rsid w:val="004A6B9A"/>
    <w:rsid w:val="004A6BBF"/>
    <w:rsid w:val="004A6E20"/>
    <w:rsid w:val="004A7390"/>
    <w:rsid w:val="004A7689"/>
    <w:rsid w:val="004A78B8"/>
    <w:rsid w:val="004B0745"/>
    <w:rsid w:val="004B0978"/>
    <w:rsid w:val="004B1E34"/>
    <w:rsid w:val="004B2683"/>
    <w:rsid w:val="004B26D5"/>
    <w:rsid w:val="004B31D1"/>
    <w:rsid w:val="004B34E0"/>
    <w:rsid w:val="004B383D"/>
    <w:rsid w:val="004B39B5"/>
    <w:rsid w:val="004B3B29"/>
    <w:rsid w:val="004B3D12"/>
    <w:rsid w:val="004B46B5"/>
    <w:rsid w:val="004B5C0A"/>
    <w:rsid w:val="004B691B"/>
    <w:rsid w:val="004B70A1"/>
    <w:rsid w:val="004B7A0B"/>
    <w:rsid w:val="004B7D23"/>
    <w:rsid w:val="004C2EE1"/>
    <w:rsid w:val="004C311C"/>
    <w:rsid w:val="004C36D7"/>
    <w:rsid w:val="004C38C6"/>
    <w:rsid w:val="004C4035"/>
    <w:rsid w:val="004C4405"/>
    <w:rsid w:val="004C4B1F"/>
    <w:rsid w:val="004C4D72"/>
    <w:rsid w:val="004C542C"/>
    <w:rsid w:val="004C5A56"/>
    <w:rsid w:val="004C5D0E"/>
    <w:rsid w:val="004C6188"/>
    <w:rsid w:val="004C6ABC"/>
    <w:rsid w:val="004C70BF"/>
    <w:rsid w:val="004C743B"/>
    <w:rsid w:val="004C7A23"/>
    <w:rsid w:val="004D07EB"/>
    <w:rsid w:val="004D0D29"/>
    <w:rsid w:val="004D24CC"/>
    <w:rsid w:val="004D27B1"/>
    <w:rsid w:val="004D2CD5"/>
    <w:rsid w:val="004D33AB"/>
    <w:rsid w:val="004D344F"/>
    <w:rsid w:val="004D37E0"/>
    <w:rsid w:val="004D3AFA"/>
    <w:rsid w:val="004D427D"/>
    <w:rsid w:val="004D4662"/>
    <w:rsid w:val="004D4EEA"/>
    <w:rsid w:val="004D5148"/>
    <w:rsid w:val="004D5ADC"/>
    <w:rsid w:val="004D6774"/>
    <w:rsid w:val="004D72FD"/>
    <w:rsid w:val="004D77F5"/>
    <w:rsid w:val="004E1AE4"/>
    <w:rsid w:val="004E1DF9"/>
    <w:rsid w:val="004E1E75"/>
    <w:rsid w:val="004E2165"/>
    <w:rsid w:val="004E241B"/>
    <w:rsid w:val="004E2452"/>
    <w:rsid w:val="004E2C82"/>
    <w:rsid w:val="004E37E5"/>
    <w:rsid w:val="004E3977"/>
    <w:rsid w:val="004E48C5"/>
    <w:rsid w:val="004E5054"/>
    <w:rsid w:val="004E6B92"/>
    <w:rsid w:val="004F0112"/>
    <w:rsid w:val="004F07D8"/>
    <w:rsid w:val="004F0D95"/>
    <w:rsid w:val="004F0F87"/>
    <w:rsid w:val="004F13D0"/>
    <w:rsid w:val="004F1B1D"/>
    <w:rsid w:val="004F2234"/>
    <w:rsid w:val="004F2857"/>
    <w:rsid w:val="004F348A"/>
    <w:rsid w:val="004F34AC"/>
    <w:rsid w:val="004F34CB"/>
    <w:rsid w:val="004F361E"/>
    <w:rsid w:val="004F37DD"/>
    <w:rsid w:val="004F3D82"/>
    <w:rsid w:val="004F3E24"/>
    <w:rsid w:val="004F44D3"/>
    <w:rsid w:val="004F4F7F"/>
    <w:rsid w:val="004F4FB8"/>
    <w:rsid w:val="004F5B3C"/>
    <w:rsid w:val="004F637C"/>
    <w:rsid w:val="004F641C"/>
    <w:rsid w:val="004F688A"/>
    <w:rsid w:val="004F796D"/>
    <w:rsid w:val="004F7DE5"/>
    <w:rsid w:val="00500A3A"/>
    <w:rsid w:val="0050125F"/>
    <w:rsid w:val="0050154B"/>
    <w:rsid w:val="00501D66"/>
    <w:rsid w:val="00502409"/>
    <w:rsid w:val="005024D3"/>
    <w:rsid w:val="00502C20"/>
    <w:rsid w:val="005036D1"/>
    <w:rsid w:val="00503A71"/>
    <w:rsid w:val="0050402C"/>
    <w:rsid w:val="0050557D"/>
    <w:rsid w:val="00505B30"/>
    <w:rsid w:val="00505BA8"/>
    <w:rsid w:val="00506777"/>
    <w:rsid w:val="00507108"/>
    <w:rsid w:val="0051049D"/>
    <w:rsid w:val="00510B12"/>
    <w:rsid w:val="005114EF"/>
    <w:rsid w:val="005114FB"/>
    <w:rsid w:val="0051193D"/>
    <w:rsid w:val="0051205F"/>
    <w:rsid w:val="005123E5"/>
    <w:rsid w:val="0051274C"/>
    <w:rsid w:val="00513B83"/>
    <w:rsid w:val="00513C20"/>
    <w:rsid w:val="005140FC"/>
    <w:rsid w:val="00514325"/>
    <w:rsid w:val="00514A17"/>
    <w:rsid w:val="00514CE1"/>
    <w:rsid w:val="005150B7"/>
    <w:rsid w:val="005152DD"/>
    <w:rsid w:val="00515937"/>
    <w:rsid w:val="005162A8"/>
    <w:rsid w:val="005163EC"/>
    <w:rsid w:val="00516ED5"/>
    <w:rsid w:val="00517EE4"/>
    <w:rsid w:val="00520932"/>
    <w:rsid w:val="00521201"/>
    <w:rsid w:val="00521298"/>
    <w:rsid w:val="005214BA"/>
    <w:rsid w:val="005215E1"/>
    <w:rsid w:val="005217DF"/>
    <w:rsid w:val="00522468"/>
    <w:rsid w:val="00522749"/>
    <w:rsid w:val="00522A8A"/>
    <w:rsid w:val="00522F97"/>
    <w:rsid w:val="0052310C"/>
    <w:rsid w:val="00523208"/>
    <w:rsid w:val="00524153"/>
    <w:rsid w:val="00524D1B"/>
    <w:rsid w:val="0052537A"/>
    <w:rsid w:val="0052583E"/>
    <w:rsid w:val="00525CB1"/>
    <w:rsid w:val="00525F03"/>
    <w:rsid w:val="00526454"/>
    <w:rsid w:val="00527027"/>
    <w:rsid w:val="005273D1"/>
    <w:rsid w:val="00527A5D"/>
    <w:rsid w:val="005308A6"/>
    <w:rsid w:val="00530995"/>
    <w:rsid w:val="0053163A"/>
    <w:rsid w:val="00531672"/>
    <w:rsid w:val="0053187E"/>
    <w:rsid w:val="005322D7"/>
    <w:rsid w:val="0053263F"/>
    <w:rsid w:val="00532699"/>
    <w:rsid w:val="005327A7"/>
    <w:rsid w:val="00532904"/>
    <w:rsid w:val="005332BA"/>
    <w:rsid w:val="00533321"/>
    <w:rsid w:val="005340A3"/>
    <w:rsid w:val="0053475F"/>
    <w:rsid w:val="00534A7C"/>
    <w:rsid w:val="0053531F"/>
    <w:rsid w:val="00535A55"/>
    <w:rsid w:val="005360B0"/>
    <w:rsid w:val="00536814"/>
    <w:rsid w:val="005369B2"/>
    <w:rsid w:val="00536C08"/>
    <w:rsid w:val="00537C7A"/>
    <w:rsid w:val="0054063A"/>
    <w:rsid w:val="00540868"/>
    <w:rsid w:val="00540EC3"/>
    <w:rsid w:val="005419B7"/>
    <w:rsid w:val="0054207A"/>
    <w:rsid w:val="00542269"/>
    <w:rsid w:val="005426D0"/>
    <w:rsid w:val="00542971"/>
    <w:rsid w:val="00542E3A"/>
    <w:rsid w:val="00543139"/>
    <w:rsid w:val="0054319D"/>
    <w:rsid w:val="00544109"/>
    <w:rsid w:val="0054414D"/>
    <w:rsid w:val="00544A46"/>
    <w:rsid w:val="005476CD"/>
    <w:rsid w:val="005500F7"/>
    <w:rsid w:val="00550D9F"/>
    <w:rsid w:val="005519A4"/>
    <w:rsid w:val="00551E0A"/>
    <w:rsid w:val="0055383D"/>
    <w:rsid w:val="00553948"/>
    <w:rsid w:val="00553E8A"/>
    <w:rsid w:val="005542ED"/>
    <w:rsid w:val="00554396"/>
    <w:rsid w:val="0055447A"/>
    <w:rsid w:val="00554D91"/>
    <w:rsid w:val="00555459"/>
    <w:rsid w:val="00555C24"/>
    <w:rsid w:val="00555E26"/>
    <w:rsid w:val="00555E3F"/>
    <w:rsid w:val="00556027"/>
    <w:rsid w:val="005561D5"/>
    <w:rsid w:val="005568DD"/>
    <w:rsid w:val="00556D3C"/>
    <w:rsid w:val="00557268"/>
    <w:rsid w:val="005577C6"/>
    <w:rsid w:val="00557E1A"/>
    <w:rsid w:val="00560336"/>
    <w:rsid w:val="00560466"/>
    <w:rsid w:val="0056137B"/>
    <w:rsid w:val="005613C6"/>
    <w:rsid w:val="005625B5"/>
    <w:rsid w:val="00563554"/>
    <w:rsid w:val="005635C8"/>
    <w:rsid w:val="00564305"/>
    <w:rsid w:val="00565B82"/>
    <w:rsid w:val="00566D6A"/>
    <w:rsid w:val="005671AC"/>
    <w:rsid w:val="005672B2"/>
    <w:rsid w:val="005679F2"/>
    <w:rsid w:val="00567B68"/>
    <w:rsid w:val="00567EA9"/>
    <w:rsid w:val="005705EE"/>
    <w:rsid w:val="0057117F"/>
    <w:rsid w:val="005711ED"/>
    <w:rsid w:val="0057196D"/>
    <w:rsid w:val="00571C59"/>
    <w:rsid w:val="00573AF0"/>
    <w:rsid w:val="00573C5C"/>
    <w:rsid w:val="00573D21"/>
    <w:rsid w:val="00574318"/>
    <w:rsid w:val="005756DE"/>
    <w:rsid w:val="005760FC"/>
    <w:rsid w:val="005767F8"/>
    <w:rsid w:val="00576DB0"/>
    <w:rsid w:val="00577224"/>
    <w:rsid w:val="00577295"/>
    <w:rsid w:val="005808FB"/>
    <w:rsid w:val="00580B39"/>
    <w:rsid w:val="00582058"/>
    <w:rsid w:val="00582370"/>
    <w:rsid w:val="005825D8"/>
    <w:rsid w:val="00582BB4"/>
    <w:rsid w:val="00582E64"/>
    <w:rsid w:val="00583ED3"/>
    <w:rsid w:val="00583FDE"/>
    <w:rsid w:val="005840DF"/>
    <w:rsid w:val="005841BE"/>
    <w:rsid w:val="00584B98"/>
    <w:rsid w:val="0058577C"/>
    <w:rsid w:val="0058613D"/>
    <w:rsid w:val="00586159"/>
    <w:rsid w:val="005863A0"/>
    <w:rsid w:val="00586501"/>
    <w:rsid w:val="005867C9"/>
    <w:rsid w:val="00587027"/>
    <w:rsid w:val="0058784D"/>
    <w:rsid w:val="00587B38"/>
    <w:rsid w:val="00590355"/>
    <w:rsid w:val="005911FD"/>
    <w:rsid w:val="00591A01"/>
    <w:rsid w:val="00591D5B"/>
    <w:rsid w:val="005927F6"/>
    <w:rsid w:val="005929AF"/>
    <w:rsid w:val="00592C4E"/>
    <w:rsid w:val="00592F49"/>
    <w:rsid w:val="00592FD5"/>
    <w:rsid w:val="005935B6"/>
    <w:rsid w:val="00593EEF"/>
    <w:rsid w:val="00594426"/>
    <w:rsid w:val="0059442D"/>
    <w:rsid w:val="005944D2"/>
    <w:rsid w:val="00594D82"/>
    <w:rsid w:val="00594F40"/>
    <w:rsid w:val="005950A1"/>
    <w:rsid w:val="00595791"/>
    <w:rsid w:val="00595947"/>
    <w:rsid w:val="00595EBC"/>
    <w:rsid w:val="00596CEA"/>
    <w:rsid w:val="00597290"/>
    <w:rsid w:val="005976E3"/>
    <w:rsid w:val="00597CCA"/>
    <w:rsid w:val="00597F7A"/>
    <w:rsid w:val="005A018D"/>
    <w:rsid w:val="005A1422"/>
    <w:rsid w:val="005A1E4A"/>
    <w:rsid w:val="005A2190"/>
    <w:rsid w:val="005A2350"/>
    <w:rsid w:val="005A2AF1"/>
    <w:rsid w:val="005A30BF"/>
    <w:rsid w:val="005A3DA7"/>
    <w:rsid w:val="005A3E01"/>
    <w:rsid w:val="005A434D"/>
    <w:rsid w:val="005A4573"/>
    <w:rsid w:val="005A4997"/>
    <w:rsid w:val="005A61DD"/>
    <w:rsid w:val="005A62C9"/>
    <w:rsid w:val="005A7BCF"/>
    <w:rsid w:val="005B03EF"/>
    <w:rsid w:val="005B069E"/>
    <w:rsid w:val="005B0D40"/>
    <w:rsid w:val="005B12B1"/>
    <w:rsid w:val="005B1431"/>
    <w:rsid w:val="005B4311"/>
    <w:rsid w:val="005B43E0"/>
    <w:rsid w:val="005B4897"/>
    <w:rsid w:val="005B49B0"/>
    <w:rsid w:val="005B5B59"/>
    <w:rsid w:val="005B66A6"/>
    <w:rsid w:val="005B6F54"/>
    <w:rsid w:val="005C0900"/>
    <w:rsid w:val="005C0ACE"/>
    <w:rsid w:val="005C0B56"/>
    <w:rsid w:val="005C13CE"/>
    <w:rsid w:val="005C1D35"/>
    <w:rsid w:val="005C1D49"/>
    <w:rsid w:val="005C2AA6"/>
    <w:rsid w:val="005C2EAA"/>
    <w:rsid w:val="005C3217"/>
    <w:rsid w:val="005C3222"/>
    <w:rsid w:val="005C32A7"/>
    <w:rsid w:val="005C39E7"/>
    <w:rsid w:val="005C4401"/>
    <w:rsid w:val="005C4579"/>
    <w:rsid w:val="005C645F"/>
    <w:rsid w:val="005C6677"/>
    <w:rsid w:val="005C6DE9"/>
    <w:rsid w:val="005C6EA6"/>
    <w:rsid w:val="005C72DB"/>
    <w:rsid w:val="005D1235"/>
    <w:rsid w:val="005D14F3"/>
    <w:rsid w:val="005D2181"/>
    <w:rsid w:val="005D283D"/>
    <w:rsid w:val="005D2DF1"/>
    <w:rsid w:val="005D2E4C"/>
    <w:rsid w:val="005D3AB5"/>
    <w:rsid w:val="005D426B"/>
    <w:rsid w:val="005D428C"/>
    <w:rsid w:val="005D42EC"/>
    <w:rsid w:val="005D4955"/>
    <w:rsid w:val="005D4D4A"/>
    <w:rsid w:val="005D4E61"/>
    <w:rsid w:val="005D4EC8"/>
    <w:rsid w:val="005D5040"/>
    <w:rsid w:val="005D56BD"/>
    <w:rsid w:val="005D5A0B"/>
    <w:rsid w:val="005D623F"/>
    <w:rsid w:val="005D6920"/>
    <w:rsid w:val="005D69E7"/>
    <w:rsid w:val="005D6B96"/>
    <w:rsid w:val="005D6D28"/>
    <w:rsid w:val="005E0586"/>
    <w:rsid w:val="005E127E"/>
    <w:rsid w:val="005E1D9E"/>
    <w:rsid w:val="005E265B"/>
    <w:rsid w:val="005E288C"/>
    <w:rsid w:val="005E2949"/>
    <w:rsid w:val="005E2B42"/>
    <w:rsid w:val="005E2E22"/>
    <w:rsid w:val="005E31FB"/>
    <w:rsid w:val="005E35F0"/>
    <w:rsid w:val="005E3626"/>
    <w:rsid w:val="005E3CBC"/>
    <w:rsid w:val="005E4095"/>
    <w:rsid w:val="005E40A1"/>
    <w:rsid w:val="005E4899"/>
    <w:rsid w:val="005E529F"/>
    <w:rsid w:val="005E5327"/>
    <w:rsid w:val="005E65BC"/>
    <w:rsid w:val="005E6B4F"/>
    <w:rsid w:val="005E725B"/>
    <w:rsid w:val="005E75DB"/>
    <w:rsid w:val="005F0366"/>
    <w:rsid w:val="005F0601"/>
    <w:rsid w:val="005F08C5"/>
    <w:rsid w:val="005F0934"/>
    <w:rsid w:val="005F10B1"/>
    <w:rsid w:val="005F11F3"/>
    <w:rsid w:val="005F17AA"/>
    <w:rsid w:val="005F1F4D"/>
    <w:rsid w:val="005F20C7"/>
    <w:rsid w:val="005F24DD"/>
    <w:rsid w:val="005F250F"/>
    <w:rsid w:val="005F2642"/>
    <w:rsid w:val="005F3ACE"/>
    <w:rsid w:val="005F43F3"/>
    <w:rsid w:val="005F46E7"/>
    <w:rsid w:val="005F4A14"/>
    <w:rsid w:val="005F5C3D"/>
    <w:rsid w:val="005F5CED"/>
    <w:rsid w:val="005F6F75"/>
    <w:rsid w:val="005F71F7"/>
    <w:rsid w:val="00600195"/>
    <w:rsid w:val="0060108F"/>
    <w:rsid w:val="006012C0"/>
    <w:rsid w:val="006018D3"/>
    <w:rsid w:val="00601D4C"/>
    <w:rsid w:val="00601DE7"/>
    <w:rsid w:val="00602243"/>
    <w:rsid w:val="0060249B"/>
    <w:rsid w:val="00602F6B"/>
    <w:rsid w:val="0060328F"/>
    <w:rsid w:val="00603C61"/>
    <w:rsid w:val="00605ADC"/>
    <w:rsid w:val="006064F3"/>
    <w:rsid w:val="0060670E"/>
    <w:rsid w:val="00607275"/>
    <w:rsid w:val="00607C0E"/>
    <w:rsid w:val="0061025A"/>
    <w:rsid w:val="006106A3"/>
    <w:rsid w:val="00610C30"/>
    <w:rsid w:val="00610DFC"/>
    <w:rsid w:val="00611E78"/>
    <w:rsid w:val="00612D98"/>
    <w:rsid w:val="00613A08"/>
    <w:rsid w:val="00613DA8"/>
    <w:rsid w:val="0061465A"/>
    <w:rsid w:val="00614808"/>
    <w:rsid w:val="00614B65"/>
    <w:rsid w:val="00614C7F"/>
    <w:rsid w:val="00615395"/>
    <w:rsid w:val="00615412"/>
    <w:rsid w:val="006164BF"/>
    <w:rsid w:val="00616B22"/>
    <w:rsid w:val="00617A8A"/>
    <w:rsid w:val="00617E0D"/>
    <w:rsid w:val="00620EB5"/>
    <w:rsid w:val="00621230"/>
    <w:rsid w:val="006219CF"/>
    <w:rsid w:val="00621EA8"/>
    <w:rsid w:val="0062216C"/>
    <w:rsid w:val="0062277A"/>
    <w:rsid w:val="0062280F"/>
    <w:rsid w:val="0062294A"/>
    <w:rsid w:val="0062329D"/>
    <w:rsid w:val="00623755"/>
    <w:rsid w:val="00623BF0"/>
    <w:rsid w:val="00623D6C"/>
    <w:rsid w:val="006244B2"/>
    <w:rsid w:val="00624546"/>
    <w:rsid w:val="00626977"/>
    <w:rsid w:val="00626B92"/>
    <w:rsid w:val="0062719C"/>
    <w:rsid w:val="006273B3"/>
    <w:rsid w:val="006277C1"/>
    <w:rsid w:val="00630ECF"/>
    <w:rsid w:val="00630FD4"/>
    <w:rsid w:val="00631302"/>
    <w:rsid w:val="00631568"/>
    <w:rsid w:val="00631EE5"/>
    <w:rsid w:val="00632176"/>
    <w:rsid w:val="006324F2"/>
    <w:rsid w:val="006325C7"/>
    <w:rsid w:val="00632928"/>
    <w:rsid w:val="00632A21"/>
    <w:rsid w:val="00632D1E"/>
    <w:rsid w:val="00632F40"/>
    <w:rsid w:val="00632F85"/>
    <w:rsid w:val="006336A5"/>
    <w:rsid w:val="00633E85"/>
    <w:rsid w:val="00633F2B"/>
    <w:rsid w:val="006344B8"/>
    <w:rsid w:val="006357B4"/>
    <w:rsid w:val="00636E8F"/>
    <w:rsid w:val="00636ECE"/>
    <w:rsid w:val="00636EEA"/>
    <w:rsid w:val="00640706"/>
    <w:rsid w:val="00640AE9"/>
    <w:rsid w:val="00640B54"/>
    <w:rsid w:val="00640EED"/>
    <w:rsid w:val="006437D0"/>
    <w:rsid w:val="00643918"/>
    <w:rsid w:val="00643A0E"/>
    <w:rsid w:val="00643E58"/>
    <w:rsid w:val="00643F6B"/>
    <w:rsid w:val="00644137"/>
    <w:rsid w:val="006442D7"/>
    <w:rsid w:val="006443CE"/>
    <w:rsid w:val="00644540"/>
    <w:rsid w:val="0064560B"/>
    <w:rsid w:val="0064561C"/>
    <w:rsid w:val="00645796"/>
    <w:rsid w:val="006458C1"/>
    <w:rsid w:val="00645DDC"/>
    <w:rsid w:val="006465AC"/>
    <w:rsid w:val="006465FD"/>
    <w:rsid w:val="006473BF"/>
    <w:rsid w:val="00647EC1"/>
    <w:rsid w:val="0065059A"/>
    <w:rsid w:val="00650DDF"/>
    <w:rsid w:val="006511BA"/>
    <w:rsid w:val="006524EA"/>
    <w:rsid w:val="006526AC"/>
    <w:rsid w:val="006529A1"/>
    <w:rsid w:val="00652C71"/>
    <w:rsid w:val="006533BC"/>
    <w:rsid w:val="00653A73"/>
    <w:rsid w:val="00653BC1"/>
    <w:rsid w:val="00653C75"/>
    <w:rsid w:val="0065488F"/>
    <w:rsid w:val="00654B21"/>
    <w:rsid w:val="006552C9"/>
    <w:rsid w:val="006555AF"/>
    <w:rsid w:val="00656EAF"/>
    <w:rsid w:val="006573BA"/>
    <w:rsid w:val="006573DF"/>
    <w:rsid w:val="0065765A"/>
    <w:rsid w:val="00657A40"/>
    <w:rsid w:val="00660DE3"/>
    <w:rsid w:val="00660F31"/>
    <w:rsid w:val="00661175"/>
    <w:rsid w:val="0066118F"/>
    <w:rsid w:val="00661C88"/>
    <w:rsid w:val="00661DE9"/>
    <w:rsid w:val="00662259"/>
    <w:rsid w:val="00662FD8"/>
    <w:rsid w:val="006636BA"/>
    <w:rsid w:val="00663D40"/>
    <w:rsid w:val="006640BE"/>
    <w:rsid w:val="00665E12"/>
    <w:rsid w:val="006661E4"/>
    <w:rsid w:val="006662E5"/>
    <w:rsid w:val="00666385"/>
    <w:rsid w:val="006663B8"/>
    <w:rsid w:val="00667377"/>
    <w:rsid w:val="00667649"/>
    <w:rsid w:val="0067019E"/>
    <w:rsid w:val="006709BF"/>
    <w:rsid w:val="006711C3"/>
    <w:rsid w:val="00671610"/>
    <w:rsid w:val="00672537"/>
    <w:rsid w:val="0067342B"/>
    <w:rsid w:val="00673AF6"/>
    <w:rsid w:val="00674388"/>
    <w:rsid w:val="0067446C"/>
    <w:rsid w:val="006744B1"/>
    <w:rsid w:val="00675131"/>
    <w:rsid w:val="00675543"/>
    <w:rsid w:val="00675A4B"/>
    <w:rsid w:val="00675FB5"/>
    <w:rsid w:val="0067681D"/>
    <w:rsid w:val="00676D68"/>
    <w:rsid w:val="00676DE0"/>
    <w:rsid w:val="00676EED"/>
    <w:rsid w:val="00676FFF"/>
    <w:rsid w:val="00677147"/>
    <w:rsid w:val="00680E72"/>
    <w:rsid w:val="00681A46"/>
    <w:rsid w:val="006825D7"/>
    <w:rsid w:val="00682BA7"/>
    <w:rsid w:val="00682FE0"/>
    <w:rsid w:val="00683264"/>
    <w:rsid w:val="006839C3"/>
    <w:rsid w:val="00683D9E"/>
    <w:rsid w:val="006843EE"/>
    <w:rsid w:val="00684786"/>
    <w:rsid w:val="00684CF9"/>
    <w:rsid w:val="00685789"/>
    <w:rsid w:val="006859DD"/>
    <w:rsid w:val="00685D98"/>
    <w:rsid w:val="00686AEC"/>
    <w:rsid w:val="00686AEE"/>
    <w:rsid w:val="00686C54"/>
    <w:rsid w:val="00687846"/>
    <w:rsid w:val="006900FA"/>
    <w:rsid w:val="00690A1D"/>
    <w:rsid w:val="00690A37"/>
    <w:rsid w:val="00690B7F"/>
    <w:rsid w:val="00691C17"/>
    <w:rsid w:val="006922F4"/>
    <w:rsid w:val="006923E6"/>
    <w:rsid w:val="00692AC3"/>
    <w:rsid w:val="00693EE6"/>
    <w:rsid w:val="00693FEC"/>
    <w:rsid w:val="00694409"/>
    <w:rsid w:val="00694921"/>
    <w:rsid w:val="00694D76"/>
    <w:rsid w:val="00695054"/>
    <w:rsid w:val="00695455"/>
    <w:rsid w:val="00695BEF"/>
    <w:rsid w:val="006962E0"/>
    <w:rsid w:val="00697572"/>
    <w:rsid w:val="00697665"/>
    <w:rsid w:val="006976C5"/>
    <w:rsid w:val="006A0DC2"/>
    <w:rsid w:val="006A183F"/>
    <w:rsid w:val="006A2D40"/>
    <w:rsid w:val="006A3334"/>
    <w:rsid w:val="006A35D9"/>
    <w:rsid w:val="006A369B"/>
    <w:rsid w:val="006A37ED"/>
    <w:rsid w:val="006A4162"/>
    <w:rsid w:val="006A4E83"/>
    <w:rsid w:val="006A68B9"/>
    <w:rsid w:val="006A7510"/>
    <w:rsid w:val="006A751A"/>
    <w:rsid w:val="006A7D90"/>
    <w:rsid w:val="006B03A3"/>
    <w:rsid w:val="006B03C8"/>
    <w:rsid w:val="006B1745"/>
    <w:rsid w:val="006B17EB"/>
    <w:rsid w:val="006B1D1D"/>
    <w:rsid w:val="006B1D3A"/>
    <w:rsid w:val="006B21D2"/>
    <w:rsid w:val="006B2435"/>
    <w:rsid w:val="006B2E15"/>
    <w:rsid w:val="006B301F"/>
    <w:rsid w:val="006B347E"/>
    <w:rsid w:val="006B34BD"/>
    <w:rsid w:val="006B39CC"/>
    <w:rsid w:val="006B4232"/>
    <w:rsid w:val="006B573D"/>
    <w:rsid w:val="006B5E6F"/>
    <w:rsid w:val="006B606A"/>
    <w:rsid w:val="006B672C"/>
    <w:rsid w:val="006B6BD7"/>
    <w:rsid w:val="006C046C"/>
    <w:rsid w:val="006C060C"/>
    <w:rsid w:val="006C1350"/>
    <w:rsid w:val="006C1AB8"/>
    <w:rsid w:val="006C1F34"/>
    <w:rsid w:val="006C2732"/>
    <w:rsid w:val="006C2DAB"/>
    <w:rsid w:val="006C30E0"/>
    <w:rsid w:val="006C3225"/>
    <w:rsid w:val="006C3230"/>
    <w:rsid w:val="006C4962"/>
    <w:rsid w:val="006C56C3"/>
    <w:rsid w:val="006C6E6C"/>
    <w:rsid w:val="006C7CFB"/>
    <w:rsid w:val="006D2404"/>
    <w:rsid w:val="006D2CF2"/>
    <w:rsid w:val="006D46D8"/>
    <w:rsid w:val="006D4AF9"/>
    <w:rsid w:val="006D5167"/>
    <w:rsid w:val="006D52D6"/>
    <w:rsid w:val="006D603E"/>
    <w:rsid w:val="006D6390"/>
    <w:rsid w:val="006D6977"/>
    <w:rsid w:val="006D6C85"/>
    <w:rsid w:val="006D752C"/>
    <w:rsid w:val="006D7E0B"/>
    <w:rsid w:val="006D7EEE"/>
    <w:rsid w:val="006E02F3"/>
    <w:rsid w:val="006E0315"/>
    <w:rsid w:val="006E132F"/>
    <w:rsid w:val="006E358F"/>
    <w:rsid w:val="006E3CF5"/>
    <w:rsid w:val="006E43AD"/>
    <w:rsid w:val="006E43CC"/>
    <w:rsid w:val="006E447F"/>
    <w:rsid w:val="006E4951"/>
    <w:rsid w:val="006E56CA"/>
    <w:rsid w:val="006E58B1"/>
    <w:rsid w:val="006E6516"/>
    <w:rsid w:val="006E68D5"/>
    <w:rsid w:val="006E6D41"/>
    <w:rsid w:val="006E7172"/>
    <w:rsid w:val="006E7472"/>
    <w:rsid w:val="006E7697"/>
    <w:rsid w:val="006F0080"/>
    <w:rsid w:val="006F0239"/>
    <w:rsid w:val="006F0507"/>
    <w:rsid w:val="006F1398"/>
    <w:rsid w:val="006F19FC"/>
    <w:rsid w:val="006F3909"/>
    <w:rsid w:val="006F42FB"/>
    <w:rsid w:val="006F4493"/>
    <w:rsid w:val="006F4BA4"/>
    <w:rsid w:val="006F514E"/>
    <w:rsid w:val="006F5306"/>
    <w:rsid w:val="006F5D43"/>
    <w:rsid w:val="006F624A"/>
    <w:rsid w:val="006F67BD"/>
    <w:rsid w:val="006F7CFF"/>
    <w:rsid w:val="006F7D33"/>
    <w:rsid w:val="00700245"/>
    <w:rsid w:val="00702071"/>
    <w:rsid w:val="00702AE0"/>
    <w:rsid w:val="00702F93"/>
    <w:rsid w:val="00703A7E"/>
    <w:rsid w:val="0070512B"/>
    <w:rsid w:val="00705747"/>
    <w:rsid w:val="007062A6"/>
    <w:rsid w:val="007069EE"/>
    <w:rsid w:val="00706BC9"/>
    <w:rsid w:val="00706F7A"/>
    <w:rsid w:val="007078FC"/>
    <w:rsid w:val="00707ECB"/>
    <w:rsid w:val="0071062B"/>
    <w:rsid w:val="00711F02"/>
    <w:rsid w:val="00711F1B"/>
    <w:rsid w:val="00711FB9"/>
    <w:rsid w:val="007120F9"/>
    <w:rsid w:val="00712FDF"/>
    <w:rsid w:val="007139DA"/>
    <w:rsid w:val="00713DCF"/>
    <w:rsid w:val="007140DF"/>
    <w:rsid w:val="0071423E"/>
    <w:rsid w:val="00714543"/>
    <w:rsid w:val="00714F35"/>
    <w:rsid w:val="0071585A"/>
    <w:rsid w:val="00716714"/>
    <w:rsid w:val="00717496"/>
    <w:rsid w:val="0071788F"/>
    <w:rsid w:val="00717FB8"/>
    <w:rsid w:val="007206F8"/>
    <w:rsid w:val="0072108B"/>
    <w:rsid w:val="00721324"/>
    <w:rsid w:val="0072195C"/>
    <w:rsid w:val="00721ED0"/>
    <w:rsid w:val="007225E2"/>
    <w:rsid w:val="00722703"/>
    <w:rsid w:val="007227EE"/>
    <w:rsid w:val="00722DC6"/>
    <w:rsid w:val="00722F2E"/>
    <w:rsid w:val="00723036"/>
    <w:rsid w:val="00723258"/>
    <w:rsid w:val="00723346"/>
    <w:rsid w:val="007233A5"/>
    <w:rsid w:val="007236DD"/>
    <w:rsid w:val="00723AEC"/>
    <w:rsid w:val="00723CDD"/>
    <w:rsid w:val="007244D3"/>
    <w:rsid w:val="00724F23"/>
    <w:rsid w:val="00725003"/>
    <w:rsid w:val="00725347"/>
    <w:rsid w:val="00725547"/>
    <w:rsid w:val="00725CCF"/>
    <w:rsid w:val="00725F90"/>
    <w:rsid w:val="00726858"/>
    <w:rsid w:val="00726C4E"/>
    <w:rsid w:val="00730F70"/>
    <w:rsid w:val="00731515"/>
    <w:rsid w:val="007318D5"/>
    <w:rsid w:val="00731A50"/>
    <w:rsid w:val="00731D14"/>
    <w:rsid w:val="00732674"/>
    <w:rsid w:val="0073329A"/>
    <w:rsid w:val="007336E1"/>
    <w:rsid w:val="007348C3"/>
    <w:rsid w:val="00735ECB"/>
    <w:rsid w:val="00736D99"/>
    <w:rsid w:val="007371AC"/>
    <w:rsid w:val="007376C4"/>
    <w:rsid w:val="00737F1B"/>
    <w:rsid w:val="00740D82"/>
    <w:rsid w:val="00741122"/>
    <w:rsid w:val="0074128B"/>
    <w:rsid w:val="007417D4"/>
    <w:rsid w:val="00741AD7"/>
    <w:rsid w:val="0074248B"/>
    <w:rsid w:val="0074249E"/>
    <w:rsid w:val="007426F5"/>
    <w:rsid w:val="00742B0A"/>
    <w:rsid w:val="0074344F"/>
    <w:rsid w:val="00743808"/>
    <w:rsid w:val="0074508A"/>
    <w:rsid w:val="00745716"/>
    <w:rsid w:val="0074641B"/>
    <w:rsid w:val="007468A4"/>
    <w:rsid w:val="0074730B"/>
    <w:rsid w:val="00747332"/>
    <w:rsid w:val="00750405"/>
    <w:rsid w:val="007515EB"/>
    <w:rsid w:val="00751918"/>
    <w:rsid w:val="00751AF5"/>
    <w:rsid w:val="00752549"/>
    <w:rsid w:val="007525EC"/>
    <w:rsid w:val="007529DD"/>
    <w:rsid w:val="00753229"/>
    <w:rsid w:val="007536A7"/>
    <w:rsid w:val="00753BCB"/>
    <w:rsid w:val="0075507B"/>
    <w:rsid w:val="0075594B"/>
    <w:rsid w:val="00755C16"/>
    <w:rsid w:val="00755F46"/>
    <w:rsid w:val="00756AE5"/>
    <w:rsid w:val="00756C0B"/>
    <w:rsid w:val="00756F77"/>
    <w:rsid w:val="007571B5"/>
    <w:rsid w:val="007572DA"/>
    <w:rsid w:val="007573C1"/>
    <w:rsid w:val="0075744F"/>
    <w:rsid w:val="00757770"/>
    <w:rsid w:val="00757B94"/>
    <w:rsid w:val="00757DB9"/>
    <w:rsid w:val="00757F7B"/>
    <w:rsid w:val="007607BC"/>
    <w:rsid w:val="00761000"/>
    <w:rsid w:val="007613F9"/>
    <w:rsid w:val="007623A8"/>
    <w:rsid w:val="00762E78"/>
    <w:rsid w:val="0076320C"/>
    <w:rsid w:val="007639E1"/>
    <w:rsid w:val="00763B1A"/>
    <w:rsid w:val="00763F79"/>
    <w:rsid w:val="007640C3"/>
    <w:rsid w:val="007641C8"/>
    <w:rsid w:val="00764632"/>
    <w:rsid w:val="0076536E"/>
    <w:rsid w:val="0076580B"/>
    <w:rsid w:val="007658E4"/>
    <w:rsid w:val="00766462"/>
    <w:rsid w:val="00766956"/>
    <w:rsid w:val="0077101A"/>
    <w:rsid w:val="007724FB"/>
    <w:rsid w:val="00772ACC"/>
    <w:rsid w:val="007733E8"/>
    <w:rsid w:val="0077361D"/>
    <w:rsid w:val="007736C8"/>
    <w:rsid w:val="007739E1"/>
    <w:rsid w:val="00774928"/>
    <w:rsid w:val="00774A1A"/>
    <w:rsid w:val="00774A38"/>
    <w:rsid w:val="00774C4C"/>
    <w:rsid w:val="0077541C"/>
    <w:rsid w:val="0077550D"/>
    <w:rsid w:val="0077627C"/>
    <w:rsid w:val="00776310"/>
    <w:rsid w:val="00776CC6"/>
    <w:rsid w:val="00777104"/>
    <w:rsid w:val="007775BE"/>
    <w:rsid w:val="00777A7E"/>
    <w:rsid w:val="0078028A"/>
    <w:rsid w:val="0078063F"/>
    <w:rsid w:val="00780D1A"/>
    <w:rsid w:val="00780D59"/>
    <w:rsid w:val="00781304"/>
    <w:rsid w:val="00781AD3"/>
    <w:rsid w:val="00782205"/>
    <w:rsid w:val="0078318A"/>
    <w:rsid w:val="007834E1"/>
    <w:rsid w:val="00783A88"/>
    <w:rsid w:val="0078472D"/>
    <w:rsid w:val="007847A9"/>
    <w:rsid w:val="00784960"/>
    <w:rsid w:val="007849F9"/>
    <w:rsid w:val="00784DD3"/>
    <w:rsid w:val="0078621F"/>
    <w:rsid w:val="00786793"/>
    <w:rsid w:val="00787319"/>
    <w:rsid w:val="00787EA0"/>
    <w:rsid w:val="00787F6F"/>
    <w:rsid w:val="0079028D"/>
    <w:rsid w:val="00790969"/>
    <w:rsid w:val="0079110C"/>
    <w:rsid w:val="00791D61"/>
    <w:rsid w:val="007922F5"/>
    <w:rsid w:val="00792537"/>
    <w:rsid w:val="00792BAF"/>
    <w:rsid w:val="00793627"/>
    <w:rsid w:val="00793738"/>
    <w:rsid w:val="007937EB"/>
    <w:rsid w:val="00793C33"/>
    <w:rsid w:val="00794510"/>
    <w:rsid w:val="00794F45"/>
    <w:rsid w:val="0079644F"/>
    <w:rsid w:val="00796C72"/>
    <w:rsid w:val="007A077F"/>
    <w:rsid w:val="007A0961"/>
    <w:rsid w:val="007A1127"/>
    <w:rsid w:val="007A12EE"/>
    <w:rsid w:val="007A16DD"/>
    <w:rsid w:val="007A173E"/>
    <w:rsid w:val="007A26A4"/>
    <w:rsid w:val="007A3040"/>
    <w:rsid w:val="007A345A"/>
    <w:rsid w:val="007A3605"/>
    <w:rsid w:val="007A3685"/>
    <w:rsid w:val="007A3888"/>
    <w:rsid w:val="007A3B0F"/>
    <w:rsid w:val="007A4540"/>
    <w:rsid w:val="007A552B"/>
    <w:rsid w:val="007A58B0"/>
    <w:rsid w:val="007A5997"/>
    <w:rsid w:val="007A5CBB"/>
    <w:rsid w:val="007A60C7"/>
    <w:rsid w:val="007A7642"/>
    <w:rsid w:val="007A775F"/>
    <w:rsid w:val="007B0A78"/>
    <w:rsid w:val="007B0DCD"/>
    <w:rsid w:val="007B1204"/>
    <w:rsid w:val="007B120A"/>
    <w:rsid w:val="007B183E"/>
    <w:rsid w:val="007B1C66"/>
    <w:rsid w:val="007B2524"/>
    <w:rsid w:val="007B3393"/>
    <w:rsid w:val="007B368B"/>
    <w:rsid w:val="007B36E4"/>
    <w:rsid w:val="007B52FF"/>
    <w:rsid w:val="007B6E63"/>
    <w:rsid w:val="007B7474"/>
    <w:rsid w:val="007C1AA6"/>
    <w:rsid w:val="007C2369"/>
    <w:rsid w:val="007C3110"/>
    <w:rsid w:val="007C3BAB"/>
    <w:rsid w:val="007C43B1"/>
    <w:rsid w:val="007C5E38"/>
    <w:rsid w:val="007C6589"/>
    <w:rsid w:val="007C658A"/>
    <w:rsid w:val="007C65FD"/>
    <w:rsid w:val="007C78E6"/>
    <w:rsid w:val="007C7F21"/>
    <w:rsid w:val="007C7F3E"/>
    <w:rsid w:val="007C7FB2"/>
    <w:rsid w:val="007D0457"/>
    <w:rsid w:val="007D104F"/>
    <w:rsid w:val="007D3AAD"/>
    <w:rsid w:val="007D3FBC"/>
    <w:rsid w:val="007D4607"/>
    <w:rsid w:val="007D483D"/>
    <w:rsid w:val="007D4B2A"/>
    <w:rsid w:val="007D7835"/>
    <w:rsid w:val="007D7D6F"/>
    <w:rsid w:val="007E038A"/>
    <w:rsid w:val="007E080C"/>
    <w:rsid w:val="007E0863"/>
    <w:rsid w:val="007E0FB8"/>
    <w:rsid w:val="007E101C"/>
    <w:rsid w:val="007E2135"/>
    <w:rsid w:val="007E23BB"/>
    <w:rsid w:val="007E24BB"/>
    <w:rsid w:val="007E26FA"/>
    <w:rsid w:val="007E32AE"/>
    <w:rsid w:val="007E35A7"/>
    <w:rsid w:val="007E4398"/>
    <w:rsid w:val="007E445A"/>
    <w:rsid w:val="007E4A8A"/>
    <w:rsid w:val="007E4BA6"/>
    <w:rsid w:val="007E4F71"/>
    <w:rsid w:val="007E52D7"/>
    <w:rsid w:val="007E5ACF"/>
    <w:rsid w:val="007E5DB9"/>
    <w:rsid w:val="007E639A"/>
    <w:rsid w:val="007E6624"/>
    <w:rsid w:val="007E6889"/>
    <w:rsid w:val="007E6C7B"/>
    <w:rsid w:val="007E722C"/>
    <w:rsid w:val="007E73DA"/>
    <w:rsid w:val="007E7CB8"/>
    <w:rsid w:val="007E7D41"/>
    <w:rsid w:val="007E7FA3"/>
    <w:rsid w:val="007F0304"/>
    <w:rsid w:val="007F059D"/>
    <w:rsid w:val="007F0984"/>
    <w:rsid w:val="007F0E98"/>
    <w:rsid w:val="007F1396"/>
    <w:rsid w:val="007F18DC"/>
    <w:rsid w:val="007F1D31"/>
    <w:rsid w:val="007F1E31"/>
    <w:rsid w:val="007F1FFE"/>
    <w:rsid w:val="007F20AB"/>
    <w:rsid w:val="007F2C11"/>
    <w:rsid w:val="007F310B"/>
    <w:rsid w:val="007F3820"/>
    <w:rsid w:val="007F3AEA"/>
    <w:rsid w:val="007F4642"/>
    <w:rsid w:val="007F469F"/>
    <w:rsid w:val="007F47E3"/>
    <w:rsid w:val="007F4A7B"/>
    <w:rsid w:val="007F503B"/>
    <w:rsid w:val="007F59B9"/>
    <w:rsid w:val="007F645C"/>
    <w:rsid w:val="007F682D"/>
    <w:rsid w:val="007F75AF"/>
    <w:rsid w:val="007F7612"/>
    <w:rsid w:val="007F7632"/>
    <w:rsid w:val="0080073F"/>
    <w:rsid w:val="00800772"/>
    <w:rsid w:val="008007A0"/>
    <w:rsid w:val="00800FC2"/>
    <w:rsid w:val="0080196D"/>
    <w:rsid w:val="00801D48"/>
    <w:rsid w:val="008026FA"/>
    <w:rsid w:val="00802970"/>
    <w:rsid w:val="00802A1B"/>
    <w:rsid w:val="00803677"/>
    <w:rsid w:val="00803BAB"/>
    <w:rsid w:val="00804F3F"/>
    <w:rsid w:val="008054DF"/>
    <w:rsid w:val="008065E5"/>
    <w:rsid w:val="0080660C"/>
    <w:rsid w:val="00806C63"/>
    <w:rsid w:val="00807D59"/>
    <w:rsid w:val="008106D1"/>
    <w:rsid w:val="00810738"/>
    <w:rsid w:val="00810E35"/>
    <w:rsid w:val="008111CF"/>
    <w:rsid w:val="00811799"/>
    <w:rsid w:val="00812483"/>
    <w:rsid w:val="00812C9B"/>
    <w:rsid w:val="008132C7"/>
    <w:rsid w:val="008137E9"/>
    <w:rsid w:val="0081428C"/>
    <w:rsid w:val="00814343"/>
    <w:rsid w:val="00814353"/>
    <w:rsid w:val="008145FA"/>
    <w:rsid w:val="00814A8A"/>
    <w:rsid w:val="00815037"/>
    <w:rsid w:val="008157B2"/>
    <w:rsid w:val="00815F0B"/>
    <w:rsid w:val="00816B7A"/>
    <w:rsid w:val="008173C8"/>
    <w:rsid w:val="00817CFA"/>
    <w:rsid w:val="008208F4"/>
    <w:rsid w:val="00820C3E"/>
    <w:rsid w:val="00820FEF"/>
    <w:rsid w:val="008215A8"/>
    <w:rsid w:val="00822CEC"/>
    <w:rsid w:val="00822DDD"/>
    <w:rsid w:val="00824845"/>
    <w:rsid w:val="00824BA6"/>
    <w:rsid w:val="00824DE1"/>
    <w:rsid w:val="008254B4"/>
    <w:rsid w:val="008267FA"/>
    <w:rsid w:val="00826E17"/>
    <w:rsid w:val="00827613"/>
    <w:rsid w:val="00827AF9"/>
    <w:rsid w:val="0083001C"/>
    <w:rsid w:val="0083029A"/>
    <w:rsid w:val="00830521"/>
    <w:rsid w:val="008308C2"/>
    <w:rsid w:val="00830EBB"/>
    <w:rsid w:val="00831D41"/>
    <w:rsid w:val="00832092"/>
    <w:rsid w:val="008320B9"/>
    <w:rsid w:val="00832467"/>
    <w:rsid w:val="0083264B"/>
    <w:rsid w:val="00832AD8"/>
    <w:rsid w:val="00832B4D"/>
    <w:rsid w:val="00832DBF"/>
    <w:rsid w:val="00834285"/>
    <w:rsid w:val="008342B7"/>
    <w:rsid w:val="0083496C"/>
    <w:rsid w:val="00834FCE"/>
    <w:rsid w:val="00835833"/>
    <w:rsid w:val="00836399"/>
    <w:rsid w:val="00836DA3"/>
    <w:rsid w:val="0083765D"/>
    <w:rsid w:val="008378F9"/>
    <w:rsid w:val="00837B9A"/>
    <w:rsid w:val="00837F4D"/>
    <w:rsid w:val="00840BFE"/>
    <w:rsid w:val="00840EF2"/>
    <w:rsid w:val="00840F16"/>
    <w:rsid w:val="00841B7E"/>
    <w:rsid w:val="00841DE3"/>
    <w:rsid w:val="00841DE9"/>
    <w:rsid w:val="008427CD"/>
    <w:rsid w:val="00842802"/>
    <w:rsid w:val="00842C82"/>
    <w:rsid w:val="008432F7"/>
    <w:rsid w:val="00843D6A"/>
    <w:rsid w:val="00843E27"/>
    <w:rsid w:val="00843F21"/>
    <w:rsid w:val="00844E00"/>
    <w:rsid w:val="008457B9"/>
    <w:rsid w:val="00845898"/>
    <w:rsid w:val="00845CC3"/>
    <w:rsid w:val="008463D2"/>
    <w:rsid w:val="008464FA"/>
    <w:rsid w:val="008465F9"/>
    <w:rsid w:val="00846E91"/>
    <w:rsid w:val="008477D9"/>
    <w:rsid w:val="008506C4"/>
    <w:rsid w:val="008509B7"/>
    <w:rsid w:val="00850B3B"/>
    <w:rsid w:val="00850F4A"/>
    <w:rsid w:val="0085102B"/>
    <w:rsid w:val="00851351"/>
    <w:rsid w:val="00851EE8"/>
    <w:rsid w:val="0085253C"/>
    <w:rsid w:val="00852879"/>
    <w:rsid w:val="00852E85"/>
    <w:rsid w:val="008533B9"/>
    <w:rsid w:val="00854312"/>
    <w:rsid w:val="00854986"/>
    <w:rsid w:val="00855344"/>
    <w:rsid w:val="008554E1"/>
    <w:rsid w:val="00855EA0"/>
    <w:rsid w:val="008565E6"/>
    <w:rsid w:val="0085686A"/>
    <w:rsid w:val="0085699F"/>
    <w:rsid w:val="00856B41"/>
    <w:rsid w:val="0085767B"/>
    <w:rsid w:val="0085777B"/>
    <w:rsid w:val="00857D03"/>
    <w:rsid w:val="008602C3"/>
    <w:rsid w:val="008605AC"/>
    <w:rsid w:val="008609FE"/>
    <w:rsid w:val="00860CAC"/>
    <w:rsid w:val="00860D91"/>
    <w:rsid w:val="00860EED"/>
    <w:rsid w:val="00861C28"/>
    <w:rsid w:val="00861C5F"/>
    <w:rsid w:val="00861DDB"/>
    <w:rsid w:val="008621E5"/>
    <w:rsid w:val="008624C2"/>
    <w:rsid w:val="008631F6"/>
    <w:rsid w:val="00863422"/>
    <w:rsid w:val="008637D2"/>
    <w:rsid w:val="00863A05"/>
    <w:rsid w:val="008644D6"/>
    <w:rsid w:val="00864C52"/>
    <w:rsid w:val="00864C91"/>
    <w:rsid w:val="00865052"/>
    <w:rsid w:val="008656D9"/>
    <w:rsid w:val="008657EF"/>
    <w:rsid w:val="00866538"/>
    <w:rsid w:val="00866CF1"/>
    <w:rsid w:val="008705F9"/>
    <w:rsid w:val="008706D0"/>
    <w:rsid w:val="0087162B"/>
    <w:rsid w:val="008724FA"/>
    <w:rsid w:val="00872FD8"/>
    <w:rsid w:val="00873159"/>
    <w:rsid w:val="00874C5D"/>
    <w:rsid w:val="008757B7"/>
    <w:rsid w:val="00875A1D"/>
    <w:rsid w:val="00875F94"/>
    <w:rsid w:val="0087669E"/>
    <w:rsid w:val="0087751F"/>
    <w:rsid w:val="0087755A"/>
    <w:rsid w:val="0088014B"/>
    <w:rsid w:val="00881B6E"/>
    <w:rsid w:val="00881D7B"/>
    <w:rsid w:val="00881FEB"/>
    <w:rsid w:val="0088276D"/>
    <w:rsid w:val="00884009"/>
    <w:rsid w:val="00884F03"/>
    <w:rsid w:val="00885248"/>
    <w:rsid w:val="00885C65"/>
    <w:rsid w:val="008860F9"/>
    <w:rsid w:val="00886440"/>
    <w:rsid w:val="00886F35"/>
    <w:rsid w:val="0088719E"/>
    <w:rsid w:val="008871C8"/>
    <w:rsid w:val="00890419"/>
    <w:rsid w:val="008908CC"/>
    <w:rsid w:val="00890BBD"/>
    <w:rsid w:val="00891887"/>
    <w:rsid w:val="008920EB"/>
    <w:rsid w:val="008924A7"/>
    <w:rsid w:val="0089331E"/>
    <w:rsid w:val="00893A72"/>
    <w:rsid w:val="008946E9"/>
    <w:rsid w:val="00894DC2"/>
    <w:rsid w:val="00894DCD"/>
    <w:rsid w:val="00895058"/>
    <w:rsid w:val="0089527A"/>
    <w:rsid w:val="008954C2"/>
    <w:rsid w:val="0089664A"/>
    <w:rsid w:val="008967EB"/>
    <w:rsid w:val="00896AA1"/>
    <w:rsid w:val="00896B52"/>
    <w:rsid w:val="00896BE4"/>
    <w:rsid w:val="008A0475"/>
    <w:rsid w:val="008A0EA6"/>
    <w:rsid w:val="008A1791"/>
    <w:rsid w:val="008A21E8"/>
    <w:rsid w:val="008A2E15"/>
    <w:rsid w:val="008A3314"/>
    <w:rsid w:val="008A3972"/>
    <w:rsid w:val="008A3A96"/>
    <w:rsid w:val="008A4816"/>
    <w:rsid w:val="008A4F84"/>
    <w:rsid w:val="008A60BB"/>
    <w:rsid w:val="008A68AA"/>
    <w:rsid w:val="008A6BE1"/>
    <w:rsid w:val="008A79B5"/>
    <w:rsid w:val="008A7EB5"/>
    <w:rsid w:val="008B1108"/>
    <w:rsid w:val="008B1275"/>
    <w:rsid w:val="008B1804"/>
    <w:rsid w:val="008B1C59"/>
    <w:rsid w:val="008B1CDA"/>
    <w:rsid w:val="008B1D3B"/>
    <w:rsid w:val="008B2113"/>
    <w:rsid w:val="008B25B1"/>
    <w:rsid w:val="008B25C3"/>
    <w:rsid w:val="008B2F67"/>
    <w:rsid w:val="008B3321"/>
    <w:rsid w:val="008B4728"/>
    <w:rsid w:val="008B573D"/>
    <w:rsid w:val="008B5BB4"/>
    <w:rsid w:val="008B6018"/>
    <w:rsid w:val="008B62E6"/>
    <w:rsid w:val="008B75A2"/>
    <w:rsid w:val="008B7F36"/>
    <w:rsid w:val="008C0015"/>
    <w:rsid w:val="008C07C9"/>
    <w:rsid w:val="008C09F0"/>
    <w:rsid w:val="008C16E0"/>
    <w:rsid w:val="008C214A"/>
    <w:rsid w:val="008C2409"/>
    <w:rsid w:val="008C24A5"/>
    <w:rsid w:val="008C4519"/>
    <w:rsid w:val="008C48E4"/>
    <w:rsid w:val="008C4AAB"/>
    <w:rsid w:val="008C4FB8"/>
    <w:rsid w:val="008C573B"/>
    <w:rsid w:val="008C5F98"/>
    <w:rsid w:val="008C611D"/>
    <w:rsid w:val="008C62CB"/>
    <w:rsid w:val="008C693C"/>
    <w:rsid w:val="008C755F"/>
    <w:rsid w:val="008C7575"/>
    <w:rsid w:val="008C7D46"/>
    <w:rsid w:val="008C7DF7"/>
    <w:rsid w:val="008D05D7"/>
    <w:rsid w:val="008D090D"/>
    <w:rsid w:val="008D1998"/>
    <w:rsid w:val="008D20E2"/>
    <w:rsid w:val="008D215A"/>
    <w:rsid w:val="008D2763"/>
    <w:rsid w:val="008D363F"/>
    <w:rsid w:val="008D3731"/>
    <w:rsid w:val="008D3738"/>
    <w:rsid w:val="008D4D51"/>
    <w:rsid w:val="008D547B"/>
    <w:rsid w:val="008D54AD"/>
    <w:rsid w:val="008D6038"/>
    <w:rsid w:val="008D612E"/>
    <w:rsid w:val="008D67F4"/>
    <w:rsid w:val="008D6AF8"/>
    <w:rsid w:val="008D7EBB"/>
    <w:rsid w:val="008D7FEE"/>
    <w:rsid w:val="008E0154"/>
    <w:rsid w:val="008E0339"/>
    <w:rsid w:val="008E0EB7"/>
    <w:rsid w:val="008E16EF"/>
    <w:rsid w:val="008E3099"/>
    <w:rsid w:val="008E38BD"/>
    <w:rsid w:val="008E4403"/>
    <w:rsid w:val="008E4528"/>
    <w:rsid w:val="008E52C0"/>
    <w:rsid w:val="008E548C"/>
    <w:rsid w:val="008E5AC0"/>
    <w:rsid w:val="008E5F6A"/>
    <w:rsid w:val="008E699A"/>
    <w:rsid w:val="008E6A8E"/>
    <w:rsid w:val="008E6D54"/>
    <w:rsid w:val="008E7823"/>
    <w:rsid w:val="008E784C"/>
    <w:rsid w:val="008E7B30"/>
    <w:rsid w:val="008E7D60"/>
    <w:rsid w:val="008E7DC2"/>
    <w:rsid w:val="008E7FA4"/>
    <w:rsid w:val="008F01DB"/>
    <w:rsid w:val="008F0A21"/>
    <w:rsid w:val="008F0E67"/>
    <w:rsid w:val="008F0E93"/>
    <w:rsid w:val="008F0EEB"/>
    <w:rsid w:val="008F1D75"/>
    <w:rsid w:val="008F25F8"/>
    <w:rsid w:val="008F29CF"/>
    <w:rsid w:val="008F2F7D"/>
    <w:rsid w:val="008F3332"/>
    <w:rsid w:val="008F3660"/>
    <w:rsid w:val="008F37CC"/>
    <w:rsid w:val="008F4150"/>
    <w:rsid w:val="008F4A4F"/>
    <w:rsid w:val="008F5372"/>
    <w:rsid w:val="008F5667"/>
    <w:rsid w:val="008F583A"/>
    <w:rsid w:val="008F5E6D"/>
    <w:rsid w:val="008F60C2"/>
    <w:rsid w:val="008F7150"/>
    <w:rsid w:val="008F7217"/>
    <w:rsid w:val="008F77C1"/>
    <w:rsid w:val="008F7B49"/>
    <w:rsid w:val="008F7D40"/>
    <w:rsid w:val="008F7D68"/>
    <w:rsid w:val="0090076A"/>
    <w:rsid w:val="009010AA"/>
    <w:rsid w:val="009010ED"/>
    <w:rsid w:val="00901900"/>
    <w:rsid w:val="00902507"/>
    <w:rsid w:val="009034CB"/>
    <w:rsid w:val="009035EE"/>
    <w:rsid w:val="009038BE"/>
    <w:rsid w:val="00904096"/>
    <w:rsid w:val="009045E0"/>
    <w:rsid w:val="009058CC"/>
    <w:rsid w:val="00905AB1"/>
    <w:rsid w:val="009061D8"/>
    <w:rsid w:val="00906497"/>
    <w:rsid w:val="009109EB"/>
    <w:rsid w:val="00910A49"/>
    <w:rsid w:val="00910B46"/>
    <w:rsid w:val="009117ED"/>
    <w:rsid w:val="00911B16"/>
    <w:rsid w:val="00912F58"/>
    <w:rsid w:val="00912FFC"/>
    <w:rsid w:val="009131BA"/>
    <w:rsid w:val="009137BE"/>
    <w:rsid w:val="0091426F"/>
    <w:rsid w:val="00914D4C"/>
    <w:rsid w:val="00915796"/>
    <w:rsid w:val="009158D8"/>
    <w:rsid w:val="00915E9E"/>
    <w:rsid w:val="009162CC"/>
    <w:rsid w:val="00916CA4"/>
    <w:rsid w:val="00916F88"/>
    <w:rsid w:val="00917446"/>
    <w:rsid w:val="00917457"/>
    <w:rsid w:val="009176F1"/>
    <w:rsid w:val="0091782D"/>
    <w:rsid w:val="00921461"/>
    <w:rsid w:val="009216AE"/>
    <w:rsid w:val="009217A9"/>
    <w:rsid w:val="009228AF"/>
    <w:rsid w:val="00922B15"/>
    <w:rsid w:val="00922FFA"/>
    <w:rsid w:val="009238BA"/>
    <w:rsid w:val="00923D3E"/>
    <w:rsid w:val="00924A6D"/>
    <w:rsid w:val="00924D97"/>
    <w:rsid w:val="00924F81"/>
    <w:rsid w:val="00925DED"/>
    <w:rsid w:val="00926953"/>
    <w:rsid w:val="00926DD5"/>
    <w:rsid w:val="00926EA4"/>
    <w:rsid w:val="00927161"/>
    <w:rsid w:val="009275FC"/>
    <w:rsid w:val="0092766E"/>
    <w:rsid w:val="0092794F"/>
    <w:rsid w:val="00927DCE"/>
    <w:rsid w:val="0093067B"/>
    <w:rsid w:val="009308A4"/>
    <w:rsid w:val="0093155D"/>
    <w:rsid w:val="00931866"/>
    <w:rsid w:val="009329FC"/>
    <w:rsid w:val="00932D54"/>
    <w:rsid w:val="00932E58"/>
    <w:rsid w:val="00932F91"/>
    <w:rsid w:val="00933396"/>
    <w:rsid w:val="009335A5"/>
    <w:rsid w:val="00933AC8"/>
    <w:rsid w:val="00934869"/>
    <w:rsid w:val="0093493A"/>
    <w:rsid w:val="0093499D"/>
    <w:rsid w:val="009351E3"/>
    <w:rsid w:val="0093527C"/>
    <w:rsid w:val="009361DF"/>
    <w:rsid w:val="009362FB"/>
    <w:rsid w:val="009366C1"/>
    <w:rsid w:val="00936810"/>
    <w:rsid w:val="00936D73"/>
    <w:rsid w:val="009373F6"/>
    <w:rsid w:val="00937A2C"/>
    <w:rsid w:val="00940CFF"/>
    <w:rsid w:val="00940E4A"/>
    <w:rsid w:val="00941090"/>
    <w:rsid w:val="009410A2"/>
    <w:rsid w:val="009418A5"/>
    <w:rsid w:val="00941BBF"/>
    <w:rsid w:val="00941CDE"/>
    <w:rsid w:val="00942650"/>
    <w:rsid w:val="00943C37"/>
    <w:rsid w:val="00943C46"/>
    <w:rsid w:val="00943F15"/>
    <w:rsid w:val="00944073"/>
    <w:rsid w:val="0094497D"/>
    <w:rsid w:val="00944CFB"/>
    <w:rsid w:val="00945C99"/>
    <w:rsid w:val="00946DD1"/>
    <w:rsid w:val="009479DF"/>
    <w:rsid w:val="00947B36"/>
    <w:rsid w:val="0095028E"/>
    <w:rsid w:val="009517C2"/>
    <w:rsid w:val="0095207A"/>
    <w:rsid w:val="00952C73"/>
    <w:rsid w:val="00952F39"/>
    <w:rsid w:val="009533A6"/>
    <w:rsid w:val="0095383A"/>
    <w:rsid w:val="00953D68"/>
    <w:rsid w:val="0095434B"/>
    <w:rsid w:val="00954446"/>
    <w:rsid w:val="0095471F"/>
    <w:rsid w:val="00954818"/>
    <w:rsid w:val="00954E31"/>
    <w:rsid w:val="00955E2C"/>
    <w:rsid w:val="009560B3"/>
    <w:rsid w:val="009562AC"/>
    <w:rsid w:val="0095691E"/>
    <w:rsid w:val="00957529"/>
    <w:rsid w:val="00957A88"/>
    <w:rsid w:val="00957B13"/>
    <w:rsid w:val="00957ED3"/>
    <w:rsid w:val="00960816"/>
    <w:rsid w:val="00960A3B"/>
    <w:rsid w:val="00961975"/>
    <w:rsid w:val="00961F10"/>
    <w:rsid w:val="00962178"/>
    <w:rsid w:val="00962E71"/>
    <w:rsid w:val="00963B7F"/>
    <w:rsid w:val="00963D35"/>
    <w:rsid w:val="0096512A"/>
    <w:rsid w:val="0096523B"/>
    <w:rsid w:val="00965339"/>
    <w:rsid w:val="00965600"/>
    <w:rsid w:val="00965A78"/>
    <w:rsid w:val="009661D0"/>
    <w:rsid w:val="00966D1B"/>
    <w:rsid w:val="00967BE3"/>
    <w:rsid w:val="00967E32"/>
    <w:rsid w:val="00970F0B"/>
    <w:rsid w:val="00971881"/>
    <w:rsid w:val="009724F7"/>
    <w:rsid w:val="009729DF"/>
    <w:rsid w:val="00973F38"/>
    <w:rsid w:val="00973FAE"/>
    <w:rsid w:val="009744F0"/>
    <w:rsid w:val="0097609F"/>
    <w:rsid w:val="0097611C"/>
    <w:rsid w:val="00976640"/>
    <w:rsid w:val="009766E7"/>
    <w:rsid w:val="009777EE"/>
    <w:rsid w:val="00977C35"/>
    <w:rsid w:val="0098204D"/>
    <w:rsid w:val="00983410"/>
    <w:rsid w:val="0098373B"/>
    <w:rsid w:val="00983D12"/>
    <w:rsid w:val="00983DA0"/>
    <w:rsid w:val="009846F7"/>
    <w:rsid w:val="009848B7"/>
    <w:rsid w:val="00984B33"/>
    <w:rsid w:val="00985B2E"/>
    <w:rsid w:val="009861FA"/>
    <w:rsid w:val="00986E3B"/>
    <w:rsid w:val="009873A9"/>
    <w:rsid w:val="00987718"/>
    <w:rsid w:val="00987D8B"/>
    <w:rsid w:val="009903C0"/>
    <w:rsid w:val="00990516"/>
    <w:rsid w:val="00991E2F"/>
    <w:rsid w:val="00992E23"/>
    <w:rsid w:val="00993308"/>
    <w:rsid w:val="00993945"/>
    <w:rsid w:val="00993D7E"/>
    <w:rsid w:val="0099478B"/>
    <w:rsid w:val="00994BA8"/>
    <w:rsid w:val="00995247"/>
    <w:rsid w:val="00995963"/>
    <w:rsid w:val="00995AEA"/>
    <w:rsid w:val="00996037"/>
    <w:rsid w:val="00996343"/>
    <w:rsid w:val="00996BD5"/>
    <w:rsid w:val="00996E64"/>
    <w:rsid w:val="0099750D"/>
    <w:rsid w:val="009975B0"/>
    <w:rsid w:val="00997FEC"/>
    <w:rsid w:val="009A00E1"/>
    <w:rsid w:val="009A1414"/>
    <w:rsid w:val="009A1494"/>
    <w:rsid w:val="009A263F"/>
    <w:rsid w:val="009A27E8"/>
    <w:rsid w:val="009A2A1D"/>
    <w:rsid w:val="009A2D34"/>
    <w:rsid w:val="009A4090"/>
    <w:rsid w:val="009A474B"/>
    <w:rsid w:val="009A4BDB"/>
    <w:rsid w:val="009A4F60"/>
    <w:rsid w:val="009A4F68"/>
    <w:rsid w:val="009A51CB"/>
    <w:rsid w:val="009A69C0"/>
    <w:rsid w:val="009A7720"/>
    <w:rsid w:val="009A7CC5"/>
    <w:rsid w:val="009A7E04"/>
    <w:rsid w:val="009B0060"/>
    <w:rsid w:val="009B0748"/>
    <w:rsid w:val="009B0B44"/>
    <w:rsid w:val="009B0E0C"/>
    <w:rsid w:val="009B1418"/>
    <w:rsid w:val="009B1F4A"/>
    <w:rsid w:val="009B2C2F"/>
    <w:rsid w:val="009B2D6A"/>
    <w:rsid w:val="009B2E0C"/>
    <w:rsid w:val="009B3144"/>
    <w:rsid w:val="009B34F4"/>
    <w:rsid w:val="009B3AB0"/>
    <w:rsid w:val="009B3F95"/>
    <w:rsid w:val="009B3FCE"/>
    <w:rsid w:val="009B404E"/>
    <w:rsid w:val="009B42CE"/>
    <w:rsid w:val="009B4E34"/>
    <w:rsid w:val="009B50C4"/>
    <w:rsid w:val="009B5698"/>
    <w:rsid w:val="009B5CF5"/>
    <w:rsid w:val="009B65B8"/>
    <w:rsid w:val="009B65ED"/>
    <w:rsid w:val="009B7656"/>
    <w:rsid w:val="009C01DE"/>
    <w:rsid w:val="009C0335"/>
    <w:rsid w:val="009C033E"/>
    <w:rsid w:val="009C049F"/>
    <w:rsid w:val="009C0CB4"/>
    <w:rsid w:val="009C1480"/>
    <w:rsid w:val="009C1889"/>
    <w:rsid w:val="009C261C"/>
    <w:rsid w:val="009C282B"/>
    <w:rsid w:val="009C2834"/>
    <w:rsid w:val="009C2907"/>
    <w:rsid w:val="009C322C"/>
    <w:rsid w:val="009C3A51"/>
    <w:rsid w:val="009C43C1"/>
    <w:rsid w:val="009C4410"/>
    <w:rsid w:val="009C48BB"/>
    <w:rsid w:val="009C48BE"/>
    <w:rsid w:val="009C4F97"/>
    <w:rsid w:val="009C5476"/>
    <w:rsid w:val="009C5579"/>
    <w:rsid w:val="009C558E"/>
    <w:rsid w:val="009C5956"/>
    <w:rsid w:val="009C5A69"/>
    <w:rsid w:val="009C5A96"/>
    <w:rsid w:val="009C6026"/>
    <w:rsid w:val="009C634B"/>
    <w:rsid w:val="009C6873"/>
    <w:rsid w:val="009C75A7"/>
    <w:rsid w:val="009C7A9C"/>
    <w:rsid w:val="009D045C"/>
    <w:rsid w:val="009D117E"/>
    <w:rsid w:val="009D195D"/>
    <w:rsid w:val="009D1ECE"/>
    <w:rsid w:val="009D2DCA"/>
    <w:rsid w:val="009D312E"/>
    <w:rsid w:val="009D3313"/>
    <w:rsid w:val="009D3FA1"/>
    <w:rsid w:val="009D51A5"/>
    <w:rsid w:val="009D5243"/>
    <w:rsid w:val="009D5269"/>
    <w:rsid w:val="009D5E87"/>
    <w:rsid w:val="009D5F10"/>
    <w:rsid w:val="009D5F9B"/>
    <w:rsid w:val="009D614F"/>
    <w:rsid w:val="009D627C"/>
    <w:rsid w:val="009D72FC"/>
    <w:rsid w:val="009D77F8"/>
    <w:rsid w:val="009D7818"/>
    <w:rsid w:val="009D7CB1"/>
    <w:rsid w:val="009E0447"/>
    <w:rsid w:val="009E082F"/>
    <w:rsid w:val="009E092C"/>
    <w:rsid w:val="009E0BD4"/>
    <w:rsid w:val="009E12AC"/>
    <w:rsid w:val="009E21A4"/>
    <w:rsid w:val="009E328E"/>
    <w:rsid w:val="009E364D"/>
    <w:rsid w:val="009E3E98"/>
    <w:rsid w:val="009E40EB"/>
    <w:rsid w:val="009E489E"/>
    <w:rsid w:val="009E5205"/>
    <w:rsid w:val="009E567E"/>
    <w:rsid w:val="009E5E52"/>
    <w:rsid w:val="009E660F"/>
    <w:rsid w:val="009E68AC"/>
    <w:rsid w:val="009E6E71"/>
    <w:rsid w:val="009E706C"/>
    <w:rsid w:val="009E7099"/>
    <w:rsid w:val="009E759D"/>
    <w:rsid w:val="009E75E1"/>
    <w:rsid w:val="009E7C7D"/>
    <w:rsid w:val="009F00CA"/>
    <w:rsid w:val="009F0BCB"/>
    <w:rsid w:val="009F0C8E"/>
    <w:rsid w:val="009F0E0E"/>
    <w:rsid w:val="009F1E03"/>
    <w:rsid w:val="009F2560"/>
    <w:rsid w:val="009F276E"/>
    <w:rsid w:val="009F2916"/>
    <w:rsid w:val="009F32B0"/>
    <w:rsid w:val="009F3F93"/>
    <w:rsid w:val="009F4F50"/>
    <w:rsid w:val="009F5403"/>
    <w:rsid w:val="009F5B07"/>
    <w:rsid w:val="009F5E14"/>
    <w:rsid w:val="009F5FC4"/>
    <w:rsid w:val="009F63F0"/>
    <w:rsid w:val="009F6F1B"/>
    <w:rsid w:val="009F6F81"/>
    <w:rsid w:val="009F7144"/>
    <w:rsid w:val="009F742A"/>
    <w:rsid w:val="009F7C9F"/>
    <w:rsid w:val="00A004B6"/>
    <w:rsid w:val="00A008B5"/>
    <w:rsid w:val="00A00AAF"/>
    <w:rsid w:val="00A00D0F"/>
    <w:rsid w:val="00A0112A"/>
    <w:rsid w:val="00A01692"/>
    <w:rsid w:val="00A01995"/>
    <w:rsid w:val="00A025B3"/>
    <w:rsid w:val="00A0295A"/>
    <w:rsid w:val="00A02A3A"/>
    <w:rsid w:val="00A02F9C"/>
    <w:rsid w:val="00A032F7"/>
    <w:rsid w:val="00A035D1"/>
    <w:rsid w:val="00A03BA2"/>
    <w:rsid w:val="00A0415A"/>
    <w:rsid w:val="00A04C39"/>
    <w:rsid w:val="00A0520C"/>
    <w:rsid w:val="00A05711"/>
    <w:rsid w:val="00A0594C"/>
    <w:rsid w:val="00A05D50"/>
    <w:rsid w:val="00A06410"/>
    <w:rsid w:val="00A073BE"/>
    <w:rsid w:val="00A07EFD"/>
    <w:rsid w:val="00A103E0"/>
    <w:rsid w:val="00A10B34"/>
    <w:rsid w:val="00A112D8"/>
    <w:rsid w:val="00A1153E"/>
    <w:rsid w:val="00A119DC"/>
    <w:rsid w:val="00A12256"/>
    <w:rsid w:val="00A12D85"/>
    <w:rsid w:val="00A12DE6"/>
    <w:rsid w:val="00A1321C"/>
    <w:rsid w:val="00A133F5"/>
    <w:rsid w:val="00A13B41"/>
    <w:rsid w:val="00A1543E"/>
    <w:rsid w:val="00A15A6E"/>
    <w:rsid w:val="00A15DDA"/>
    <w:rsid w:val="00A15E5B"/>
    <w:rsid w:val="00A16A86"/>
    <w:rsid w:val="00A17583"/>
    <w:rsid w:val="00A17EE5"/>
    <w:rsid w:val="00A17FC3"/>
    <w:rsid w:val="00A17FF8"/>
    <w:rsid w:val="00A2000F"/>
    <w:rsid w:val="00A20862"/>
    <w:rsid w:val="00A2169B"/>
    <w:rsid w:val="00A21F2B"/>
    <w:rsid w:val="00A22184"/>
    <w:rsid w:val="00A2231E"/>
    <w:rsid w:val="00A22620"/>
    <w:rsid w:val="00A2285F"/>
    <w:rsid w:val="00A2295A"/>
    <w:rsid w:val="00A22B33"/>
    <w:rsid w:val="00A2376C"/>
    <w:rsid w:val="00A23E6F"/>
    <w:rsid w:val="00A23ED3"/>
    <w:rsid w:val="00A2409F"/>
    <w:rsid w:val="00A24415"/>
    <w:rsid w:val="00A2453E"/>
    <w:rsid w:val="00A24DD0"/>
    <w:rsid w:val="00A24EFB"/>
    <w:rsid w:val="00A251EE"/>
    <w:rsid w:val="00A25A04"/>
    <w:rsid w:val="00A26994"/>
    <w:rsid w:val="00A27103"/>
    <w:rsid w:val="00A27518"/>
    <w:rsid w:val="00A27876"/>
    <w:rsid w:val="00A301A9"/>
    <w:rsid w:val="00A30414"/>
    <w:rsid w:val="00A304DB"/>
    <w:rsid w:val="00A30E11"/>
    <w:rsid w:val="00A31243"/>
    <w:rsid w:val="00A317AA"/>
    <w:rsid w:val="00A31F71"/>
    <w:rsid w:val="00A32868"/>
    <w:rsid w:val="00A3371D"/>
    <w:rsid w:val="00A33A9B"/>
    <w:rsid w:val="00A3472C"/>
    <w:rsid w:val="00A348C0"/>
    <w:rsid w:val="00A35706"/>
    <w:rsid w:val="00A3597D"/>
    <w:rsid w:val="00A36D5F"/>
    <w:rsid w:val="00A377B4"/>
    <w:rsid w:val="00A3784D"/>
    <w:rsid w:val="00A3794A"/>
    <w:rsid w:val="00A402BC"/>
    <w:rsid w:val="00A40663"/>
    <w:rsid w:val="00A43A76"/>
    <w:rsid w:val="00A445F3"/>
    <w:rsid w:val="00A45029"/>
    <w:rsid w:val="00A455F0"/>
    <w:rsid w:val="00A45870"/>
    <w:rsid w:val="00A458CD"/>
    <w:rsid w:val="00A45BE0"/>
    <w:rsid w:val="00A471E4"/>
    <w:rsid w:val="00A47A98"/>
    <w:rsid w:val="00A47CD0"/>
    <w:rsid w:val="00A47D0F"/>
    <w:rsid w:val="00A501D3"/>
    <w:rsid w:val="00A51FFD"/>
    <w:rsid w:val="00A52EB1"/>
    <w:rsid w:val="00A5403B"/>
    <w:rsid w:val="00A540B8"/>
    <w:rsid w:val="00A54461"/>
    <w:rsid w:val="00A54BD3"/>
    <w:rsid w:val="00A54E06"/>
    <w:rsid w:val="00A55003"/>
    <w:rsid w:val="00A55576"/>
    <w:rsid w:val="00A56089"/>
    <w:rsid w:val="00A56227"/>
    <w:rsid w:val="00A564AF"/>
    <w:rsid w:val="00A56B24"/>
    <w:rsid w:val="00A56BB3"/>
    <w:rsid w:val="00A57961"/>
    <w:rsid w:val="00A60E3B"/>
    <w:rsid w:val="00A60E9F"/>
    <w:rsid w:val="00A628BB"/>
    <w:rsid w:val="00A62DAC"/>
    <w:rsid w:val="00A631AB"/>
    <w:rsid w:val="00A638D6"/>
    <w:rsid w:val="00A63E1F"/>
    <w:rsid w:val="00A64073"/>
    <w:rsid w:val="00A64186"/>
    <w:rsid w:val="00A662E5"/>
    <w:rsid w:val="00A66AAD"/>
    <w:rsid w:val="00A675DA"/>
    <w:rsid w:val="00A67740"/>
    <w:rsid w:val="00A702C5"/>
    <w:rsid w:val="00A70855"/>
    <w:rsid w:val="00A70B90"/>
    <w:rsid w:val="00A711EA"/>
    <w:rsid w:val="00A71F69"/>
    <w:rsid w:val="00A720FA"/>
    <w:rsid w:val="00A72391"/>
    <w:rsid w:val="00A72423"/>
    <w:rsid w:val="00A726FE"/>
    <w:rsid w:val="00A72972"/>
    <w:rsid w:val="00A72DFE"/>
    <w:rsid w:val="00A731CC"/>
    <w:rsid w:val="00A7347A"/>
    <w:rsid w:val="00A73CA3"/>
    <w:rsid w:val="00A74722"/>
    <w:rsid w:val="00A74FAB"/>
    <w:rsid w:val="00A75700"/>
    <w:rsid w:val="00A7660F"/>
    <w:rsid w:val="00A768C2"/>
    <w:rsid w:val="00A76EAB"/>
    <w:rsid w:val="00A76EE4"/>
    <w:rsid w:val="00A771E1"/>
    <w:rsid w:val="00A77434"/>
    <w:rsid w:val="00A80568"/>
    <w:rsid w:val="00A808A2"/>
    <w:rsid w:val="00A812FE"/>
    <w:rsid w:val="00A8159B"/>
    <w:rsid w:val="00A81965"/>
    <w:rsid w:val="00A81C33"/>
    <w:rsid w:val="00A81E47"/>
    <w:rsid w:val="00A81F3B"/>
    <w:rsid w:val="00A82C35"/>
    <w:rsid w:val="00A83725"/>
    <w:rsid w:val="00A8431F"/>
    <w:rsid w:val="00A8488F"/>
    <w:rsid w:val="00A848E8"/>
    <w:rsid w:val="00A86483"/>
    <w:rsid w:val="00A866B5"/>
    <w:rsid w:val="00A86759"/>
    <w:rsid w:val="00A86DAA"/>
    <w:rsid w:val="00A87743"/>
    <w:rsid w:val="00A878F0"/>
    <w:rsid w:val="00A87FF1"/>
    <w:rsid w:val="00A902BB"/>
    <w:rsid w:val="00A904F4"/>
    <w:rsid w:val="00A91936"/>
    <w:rsid w:val="00A91B10"/>
    <w:rsid w:val="00A91D0F"/>
    <w:rsid w:val="00A91D61"/>
    <w:rsid w:val="00A923C8"/>
    <w:rsid w:val="00A92559"/>
    <w:rsid w:val="00A925AC"/>
    <w:rsid w:val="00A92A77"/>
    <w:rsid w:val="00A93175"/>
    <w:rsid w:val="00A935C3"/>
    <w:rsid w:val="00A937A2"/>
    <w:rsid w:val="00A94388"/>
    <w:rsid w:val="00A958FC"/>
    <w:rsid w:val="00A964FB"/>
    <w:rsid w:val="00A97219"/>
    <w:rsid w:val="00A97DEE"/>
    <w:rsid w:val="00A97E1F"/>
    <w:rsid w:val="00AA0038"/>
    <w:rsid w:val="00AA0933"/>
    <w:rsid w:val="00AA0BFA"/>
    <w:rsid w:val="00AA0CBF"/>
    <w:rsid w:val="00AA1433"/>
    <w:rsid w:val="00AA1E5D"/>
    <w:rsid w:val="00AA20DD"/>
    <w:rsid w:val="00AA2110"/>
    <w:rsid w:val="00AA25B3"/>
    <w:rsid w:val="00AA2780"/>
    <w:rsid w:val="00AA2BA1"/>
    <w:rsid w:val="00AA35B6"/>
    <w:rsid w:val="00AA3CFE"/>
    <w:rsid w:val="00AA437E"/>
    <w:rsid w:val="00AA5BAF"/>
    <w:rsid w:val="00AA653F"/>
    <w:rsid w:val="00AB0E7A"/>
    <w:rsid w:val="00AB1134"/>
    <w:rsid w:val="00AB1543"/>
    <w:rsid w:val="00AB2713"/>
    <w:rsid w:val="00AB29F9"/>
    <w:rsid w:val="00AB336A"/>
    <w:rsid w:val="00AB3688"/>
    <w:rsid w:val="00AB448E"/>
    <w:rsid w:val="00AB4514"/>
    <w:rsid w:val="00AB4576"/>
    <w:rsid w:val="00AB4879"/>
    <w:rsid w:val="00AB4B54"/>
    <w:rsid w:val="00AB577D"/>
    <w:rsid w:val="00AB57AB"/>
    <w:rsid w:val="00AB5D93"/>
    <w:rsid w:val="00AB6ABB"/>
    <w:rsid w:val="00AB6D33"/>
    <w:rsid w:val="00AB6EEE"/>
    <w:rsid w:val="00AB7180"/>
    <w:rsid w:val="00AB7407"/>
    <w:rsid w:val="00AB78A8"/>
    <w:rsid w:val="00AB79DF"/>
    <w:rsid w:val="00AB7C81"/>
    <w:rsid w:val="00AC018F"/>
    <w:rsid w:val="00AC024A"/>
    <w:rsid w:val="00AC0571"/>
    <w:rsid w:val="00AC0818"/>
    <w:rsid w:val="00AC0890"/>
    <w:rsid w:val="00AC0B2E"/>
    <w:rsid w:val="00AC1556"/>
    <w:rsid w:val="00AC2A92"/>
    <w:rsid w:val="00AC37C8"/>
    <w:rsid w:val="00AC38BC"/>
    <w:rsid w:val="00AC3E83"/>
    <w:rsid w:val="00AC4971"/>
    <w:rsid w:val="00AC4A1D"/>
    <w:rsid w:val="00AC4A52"/>
    <w:rsid w:val="00AC51F5"/>
    <w:rsid w:val="00AC533D"/>
    <w:rsid w:val="00AC57AC"/>
    <w:rsid w:val="00AC57D5"/>
    <w:rsid w:val="00AC5E08"/>
    <w:rsid w:val="00AC6E0A"/>
    <w:rsid w:val="00AC6EF3"/>
    <w:rsid w:val="00AC7131"/>
    <w:rsid w:val="00AC71C6"/>
    <w:rsid w:val="00AC7A5E"/>
    <w:rsid w:val="00AD01E1"/>
    <w:rsid w:val="00AD0293"/>
    <w:rsid w:val="00AD0670"/>
    <w:rsid w:val="00AD1CF7"/>
    <w:rsid w:val="00AD217D"/>
    <w:rsid w:val="00AD27D5"/>
    <w:rsid w:val="00AD358B"/>
    <w:rsid w:val="00AD39CC"/>
    <w:rsid w:val="00AD41B7"/>
    <w:rsid w:val="00AD5DE8"/>
    <w:rsid w:val="00AD6422"/>
    <w:rsid w:val="00AD68BA"/>
    <w:rsid w:val="00AD7164"/>
    <w:rsid w:val="00AD718C"/>
    <w:rsid w:val="00AD74B4"/>
    <w:rsid w:val="00AD7709"/>
    <w:rsid w:val="00AD77B4"/>
    <w:rsid w:val="00AD7D87"/>
    <w:rsid w:val="00AE016B"/>
    <w:rsid w:val="00AE02BB"/>
    <w:rsid w:val="00AE0F21"/>
    <w:rsid w:val="00AE1212"/>
    <w:rsid w:val="00AE170A"/>
    <w:rsid w:val="00AE2AF7"/>
    <w:rsid w:val="00AE2EB9"/>
    <w:rsid w:val="00AE3226"/>
    <w:rsid w:val="00AE34AB"/>
    <w:rsid w:val="00AE3D81"/>
    <w:rsid w:val="00AE40E4"/>
    <w:rsid w:val="00AE4638"/>
    <w:rsid w:val="00AE4B7D"/>
    <w:rsid w:val="00AE5037"/>
    <w:rsid w:val="00AE51EA"/>
    <w:rsid w:val="00AE52C9"/>
    <w:rsid w:val="00AE5472"/>
    <w:rsid w:val="00AE5CED"/>
    <w:rsid w:val="00AE6089"/>
    <w:rsid w:val="00AE60AF"/>
    <w:rsid w:val="00AE64D2"/>
    <w:rsid w:val="00AE64D7"/>
    <w:rsid w:val="00AE6C66"/>
    <w:rsid w:val="00AE752E"/>
    <w:rsid w:val="00AE77C3"/>
    <w:rsid w:val="00AE780F"/>
    <w:rsid w:val="00AE7A41"/>
    <w:rsid w:val="00AE7B84"/>
    <w:rsid w:val="00AE7D93"/>
    <w:rsid w:val="00AF069A"/>
    <w:rsid w:val="00AF06DD"/>
    <w:rsid w:val="00AF0792"/>
    <w:rsid w:val="00AF0B07"/>
    <w:rsid w:val="00AF116B"/>
    <w:rsid w:val="00AF1457"/>
    <w:rsid w:val="00AF1B6A"/>
    <w:rsid w:val="00AF225C"/>
    <w:rsid w:val="00AF3239"/>
    <w:rsid w:val="00AF3437"/>
    <w:rsid w:val="00AF3B8C"/>
    <w:rsid w:val="00AF3DEC"/>
    <w:rsid w:val="00AF5C3E"/>
    <w:rsid w:val="00AF649B"/>
    <w:rsid w:val="00AF6FF2"/>
    <w:rsid w:val="00AF74E0"/>
    <w:rsid w:val="00B00903"/>
    <w:rsid w:val="00B0097D"/>
    <w:rsid w:val="00B00997"/>
    <w:rsid w:val="00B01E2B"/>
    <w:rsid w:val="00B02401"/>
    <w:rsid w:val="00B02D28"/>
    <w:rsid w:val="00B0312E"/>
    <w:rsid w:val="00B03186"/>
    <w:rsid w:val="00B04C26"/>
    <w:rsid w:val="00B04D25"/>
    <w:rsid w:val="00B05A22"/>
    <w:rsid w:val="00B05CA8"/>
    <w:rsid w:val="00B05E65"/>
    <w:rsid w:val="00B05E69"/>
    <w:rsid w:val="00B05F6F"/>
    <w:rsid w:val="00B06116"/>
    <w:rsid w:val="00B06379"/>
    <w:rsid w:val="00B063BB"/>
    <w:rsid w:val="00B07843"/>
    <w:rsid w:val="00B07D0A"/>
    <w:rsid w:val="00B103C7"/>
    <w:rsid w:val="00B10F56"/>
    <w:rsid w:val="00B11D34"/>
    <w:rsid w:val="00B11DBD"/>
    <w:rsid w:val="00B12E50"/>
    <w:rsid w:val="00B13E66"/>
    <w:rsid w:val="00B14D95"/>
    <w:rsid w:val="00B15634"/>
    <w:rsid w:val="00B1588C"/>
    <w:rsid w:val="00B15DBE"/>
    <w:rsid w:val="00B16200"/>
    <w:rsid w:val="00B176A9"/>
    <w:rsid w:val="00B2029B"/>
    <w:rsid w:val="00B21964"/>
    <w:rsid w:val="00B2305D"/>
    <w:rsid w:val="00B23849"/>
    <w:rsid w:val="00B24389"/>
    <w:rsid w:val="00B24C90"/>
    <w:rsid w:val="00B250AA"/>
    <w:rsid w:val="00B25DA1"/>
    <w:rsid w:val="00B2616D"/>
    <w:rsid w:val="00B26D7F"/>
    <w:rsid w:val="00B271D7"/>
    <w:rsid w:val="00B27674"/>
    <w:rsid w:val="00B27884"/>
    <w:rsid w:val="00B303DE"/>
    <w:rsid w:val="00B311F8"/>
    <w:rsid w:val="00B31D3B"/>
    <w:rsid w:val="00B31F86"/>
    <w:rsid w:val="00B3232B"/>
    <w:rsid w:val="00B3259E"/>
    <w:rsid w:val="00B332D1"/>
    <w:rsid w:val="00B33DBF"/>
    <w:rsid w:val="00B33E59"/>
    <w:rsid w:val="00B33F9D"/>
    <w:rsid w:val="00B3433B"/>
    <w:rsid w:val="00B34499"/>
    <w:rsid w:val="00B347DF"/>
    <w:rsid w:val="00B34B24"/>
    <w:rsid w:val="00B34F28"/>
    <w:rsid w:val="00B35553"/>
    <w:rsid w:val="00B36575"/>
    <w:rsid w:val="00B36A84"/>
    <w:rsid w:val="00B37497"/>
    <w:rsid w:val="00B375A8"/>
    <w:rsid w:val="00B375DD"/>
    <w:rsid w:val="00B401ED"/>
    <w:rsid w:val="00B404F2"/>
    <w:rsid w:val="00B41220"/>
    <w:rsid w:val="00B41772"/>
    <w:rsid w:val="00B4218C"/>
    <w:rsid w:val="00B429D7"/>
    <w:rsid w:val="00B42CB0"/>
    <w:rsid w:val="00B4388F"/>
    <w:rsid w:val="00B43B8D"/>
    <w:rsid w:val="00B43F80"/>
    <w:rsid w:val="00B44ED3"/>
    <w:rsid w:val="00B45497"/>
    <w:rsid w:val="00B4586B"/>
    <w:rsid w:val="00B45BED"/>
    <w:rsid w:val="00B4636E"/>
    <w:rsid w:val="00B4701C"/>
    <w:rsid w:val="00B471B0"/>
    <w:rsid w:val="00B47D22"/>
    <w:rsid w:val="00B50E1D"/>
    <w:rsid w:val="00B50F4B"/>
    <w:rsid w:val="00B513F5"/>
    <w:rsid w:val="00B51881"/>
    <w:rsid w:val="00B520D6"/>
    <w:rsid w:val="00B52218"/>
    <w:rsid w:val="00B525FD"/>
    <w:rsid w:val="00B531B0"/>
    <w:rsid w:val="00B53D36"/>
    <w:rsid w:val="00B53F0F"/>
    <w:rsid w:val="00B541E5"/>
    <w:rsid w:val="00B543C5"/>
    <w:rsid w:val="00B5556F"/>
    <w:rsid w:val="00B555A1"/>
    <w:rsid w:val="00B55744"/>
    <w:rsid w:val="00B5598C"/>
    <w:rsid w:val="00B55F97"/>
    <w:rsid w:val="00B5650C"/>
    <w:rsid w:val="00B568E4"/>
    <w:rsid w:val="00B570B6"/>
    <w:rsid w:val="00B573BA"/>
    <w:rsid w:val="00B579EA"/>
    <w:rsid w:val="00B57B09"/>
    <w:rsid w:val="00B57F8A"/>
    <w:rsid w:val="00B610D6"/>
    <w:rsid w:val="00B616A9"/>
    <w:rsid w:val="00B61B71"/>
    <w:rsid w:val="00B61D09"/>
    <w:rsid w:val="00B634AC"/>
    <w:rsid w:val="00B638FA"/>
    <w:rsid w:val="00B63FE7"/>
    <w:rsid w:val="00B6400E"/>
    <w:rsid w:val="00B64219"/>
    <w:rsid w:val="00B645C1"/>
    <w:rsid w:val="00B65125"/>
    <w:rsid w:val="00B66018"/>
    <w:rsid w:val="00B664EC"/>
    <w:rsid w:val="00B66529"/>
    <w:rsid w:val="00B67010"/>
    <w:rsid w:val="00B6727F"/>
    <w:rsid w:val="00B70ED0"/>
    <w:rsid w:val="00B70FEB"/>
    <w:rsid w:val="00B716AC"/>
    <w:rsid w:val="00B719FE"/>
    <w:rsid w:val="00B725F9"/>
    <w:rsid w:val="00B72D7D"/>
    <w:rsid w:val="00B73575"/>
    <w:rsid w:val="00B73A90"/>
    <w:rsid w:val="00B73EE5"/>
    <w:rsid w:val="00B740E1"/>
    <w:rsid w:val="00B74335"/>
    <w:rsid w:val="00B749B5"/>
    <w:rsid w:val="00B74EAA"/>
    <w:rsid w:val="00B750C3"/>
    <w:rsid w:val="00B75622"/>
    <w:rsid w:val="00B7598D"/>
    <w:rsid w:val="00B75D70"/>
    <w:rsid w:val="00B77612"/>
    <w:rsid w:val="00B77666"/>
    <w:rsid w:val="00B77965"/>
    <w:rsid w:val="00B80668"/>
    <w:rsid w:val="00B80811"/>
    <w:rsid w:val="00B80820"/>
    <w:rsid w:val="00B81615"/>
    <w:rsid w:val="00B816A4"/>
    <w:rsid w:val="00B827D3"/>
    <w:rsid w:val="00B82A62"/>
    <w:rsid w:val="00B84573"/>
    <w:rsid w:val="00B856D9"/>
    <w:rsid w:val="00B85CC8"/>
    <w:rsid w:val="00B85EB2"/>
    <w:rsid w:val="00B85FF2"/>
    <w:rsid w:val="00B8623A"/>
    <w:rsid w:val="00B86539"/>
    <w:rsid w:val="00B86B03"/>
    <w:rsid w:val="00B86D94"/>
    <w:rsid w:val="00B90E84"/>
    <w:rsid w:val="00B91047"/>
    <w:rsid w:val="00B9199C"/>
    <w:rsid w:val="00B92015"/>
    <w:rsid w:val="00B9222E"/>
    <w:rsid w:val="00B93189"/>
    <w:rsid w:val="00B935A9"/>
    <w:rsid w:val="00B93783"/>
    <w:rsid w:val="00B93DDB"/>
    <w:rsid w:val="00B93E36"/>
    <w:rsid w:val="00B93E68"/>
    <w:rsid w:val="00B93FDE"/>
    <w:rsid w:val="00B94105"/>
    <w:rsid w:val="00B94209"/>
    <w:rsid w:val="00B94265"/>
    <w:rsid w:val="00B94AA5"/>
    <w:rsid w:val="00B94BFB"/>
    <w:rsid w:val="00B94FD2"/>
    <w:rsid w:val="00B965FF"/>
    <w:rsid w:val="00B9701A"/>
    <w:rsid w:val="00B97F1F"/>
    <w:rsid w:val="00BA01C0"/>
    <w:rsid w:val="00BA04D5"/>
    <w:rsid w:val="00BA0616"/>
    <w:rsid w:val="00BA1263"/>
    <w:rsid w:val="00BA169E"/>
    <w:rsid w:val="00BA186F"/>
    <w:rsid w:val="00BA1E2A"/>
    <w:rsid w:val="00BA27F2"/>
    <w:rsid w:val="00BA2937"/>
    <w:rsid w:val="00BA29B2"/>
    <w:rsid w:val="00BA331D"/>
    <w:rsid w:val="00BA39C1"/>
    <w:rsid w:val="00BA4359"/>
    <w:rsid w:val="00BA58B7"/>
    <w:rsid w:val="00BA5AF0"/>
    <w:rsid w:val="00BA619C"/>
    <w:rsid w:val="00BA61BC"/>
    <w:rsid w:val="00BA6415"/>
    <w:rsid w:val="00BA68B9"/>
    <w:rsid w:val="00BA6B48"/>
    <w:rsid w:val="00BA79ED"/>
    <w:rsid w:val="00BA7CD4"/>
    <w:rsid w:val="00BB01D8"/>
    <w:rsid w:val="00BB03F3"/>
    <w:rsid w:val="00BB0B33"/>
    <w:rsid w:val="00BB0D6F"/>
    <w:rsid w:val="00BB24CC"/>
    <w:rsid w:val="00BB287B"/>
    <w:rsid w:val="00BB2940"/>
    <w:rsid w:val="00BB2DCB"/>
    <w:rsid w:val="00BB2F54"/>
    <w:rsid w:val="00BB3200"/>
    <w:rsid w:val="00BB38BC"/>
    <w:rsid w:val="00BB3EA6"/>
    <w:rsid w:val="00BB3F6E"/>
    <w:rsid w:val="00BB4039"/>
    <w:rsid w:val="00BB4BD9"/>
    <w:rsid w:val="00BB5167"/>
    <w:rsid w:val="00BB5185"/>
    <w:rsid w:val="00BB5D2E"/>
    <w:rsid w:val="00BB6616"/>
    <w:rsid w:val="00BB6BB2"/>
    <w:rsid w:val="00BC006D"/>
    <w:rsid w:val="00BC046A"/>
    <w:rsid w:val="00BC0A12"/>
    <w:rsid w:val="00BC0E86"/>
    <w:rsid w:val="00BC1681"/>
    <w:rsid w:val="00BC21BB"/>
    <w:rsid w:val="00BC222B"/>
    <w:rsid w:val="00BC28A7"/>
    <w:rsid w:val="00BC2CBD"/>
    <w:rsid w:val="00BC2E81"/>
    <w:rsid w:val="00BC2E8A"/>
    <w:rsid w:val="00BC321F"/>
    <w:rsid w:val="00BC3856"/>
    <w:rsid w:val="00BC38B2"/>
    <w:rsid w:val="00BC3D96"/>
    <w:rsid w:val="00BC51F8"/>
    <w:rsid w:val="00BC5419"/>
    <w:rsid w:val="00BC5784"/>
    <w:rsid w:val="00BC57B9"/>
    <w:rsid w:val="00BC6103"/>
    <w:rsid w:val="00BC6551"/>
    <w:rsid w:val="00BC695C"/>
    <w:rsid w:val="00BC6B71"/>
    <w:rsid w:val="00BC731E"/>
    <w:rsid w:val="00BC755D"/>
    <w:rsid w:val="00BC7833"/>
    <w:rsid w:val="00BD014F"/>
    <w:rsid w:val="00BD07D3"/>
    <w:rsid w:val="00BD08DD"/>
    <w:rsid w:val="00BD09C2"/>
    <w:rsid w:val="00BD0E00"/>
    <w:rsid w:val="00BD0F0E"/>
    <w:rsid w:val="00BD0FA0"/>
    <w:rsid w:val="00BD11C3"/>
    <w:rsid w:val="00BD19FB"/>
    <w:rsid w:val="00BD1DA5"/>
    <w:rsid w:val="00BD1F78"/>
    <w:rsid w:val="00BD2ACA"/>
    <w:rsid w:val="00BD2C4D"/>
    <w:rsid w:val="00BD34FC"/>
    <w:rsid w:val="00BD3C0B"/>
    <w:rsid w:val="00BD426A"/>
    <w:rsid w:val="00BD4B5D"/>
    <w:rsid w:val="00BD4F91"/>
    <w:rsid w:val="00BD4FB4"/>
    <w:rsid w:val="00BD4FFC"/>
    <w:rsid w:val="00BD6EEE"/>
    <w:rsid w:val="00BD7B3E"/>
    <w:rsid w:val="00BD7C3B"/>
    <w:rsid w:val="00BD7E95"/>
    <w:rsid w:val="00BE0324"/>
    <w:rsid w:val="00BE041B"/>
    <w:rsid w:val="00BE0A36"/>
    <w:rsid w:val="00BE1A0B"/>
    <w:rsid w:val="00BE22C3"/>
    <w:rsid w:val="00BE31E0"/>
    <w:rsid w:val="00BE35AC"/>
    <w:rsid w:val="00BE3BBA"/>
    <w:rsid w:val="00BE51FC"/>
    <w:rsid w:val="00BE6895"/>
    <w:rsid w:val="00BE6BD1"/>
    <w:rsid w:val="00BE7746"/>
    <w:rsid w:val="00BE7D63"/>
    <w:rsid w:val="00BF128D"/>
    <w:rsid w:val="00BF2A1D"/>
    <w:rsid w:val="00BF3003"/>
    <w:rsid w:val="00BF3B9B"/>
    <w:rsid w:val="00BF3CAF"/>
    <w:rsid w:val="00BF3D1D"/>
    <w:rsid w:val="00BF56B6"/>
    <w:rsid w:val="00BF57CA"/>
    <w:rsid w:val="00BF5954"/>
    <w:rsid w:val="00BF5FFD"/>
    <w:rsid w:val="00BF6D98"/>
    <w:rsid w:val="00BF6FFE"/>
    <w:rsid w:val="00BF70E4"/>
    <w:rsid w:val="00BF75B1"/>
    <w:rsid w:val="00BF7671"/>
    <w:rsid w:val="00BF799F"/>
    <w:rsid w:val="00C002BE"/>
    <w:rsid w:val="00C00AFC"/>
    <w:rsid w:val="00C00C51"/>
    <w:rsid w:val="00C00F40"/>
    <w:rsid w:val="00C01B2C"/>
    <w:rsid w:val="00C02282"/>
    <w:rsid w:val="00C0347B"/>
    <w:rsid w:val="00C0355C"/>
    <w:rsid w:val="00C03606"/>
    <w:rsid w:val="00C0369A"/>
    <w:rsid w:val="00C037DF"/>
    <w:rsid w:val="00C04473"/>
    <w:rsid w:val="00C04771"/>
    <w:rsid w:val="00C04E95"/>
    <w:rsid w:val="00C055F1"/>
    <w:rsid w:val="00C05984"/>
    <w:rsid w:val="00C05ED6"/>
    <w:rsid w:val="00C06215"/>
    <w:rsid w:val="00C06A4E"/>
    <w:rsid w:val="00C070D8"/>
    <w:rsid w:val="00C074A1"/>
    <w:rsid w:val="00C0756E"/>
    <w:rsid w:val="00C100E9"/>
    <w:rsid w:val="00C10815"/>
    <w:rsid w:val="00C11989"/>
    <w:rsid w:val="00C121DD"/>
    <w:rsid w:val="00C12E7E"/>
    <w:rsid w:val="00C135BC"/>
    <w:rsid w:val="00C14013"/>
    <w:rsid w:val="00C14CCA"/>
    <w:rsid w:val="00C151BF"/>
    <w:rsid w:val="00C15289"/>
    <w:rsid w:val="00C17413"/>
    <w:rsid w:val="00C17B2B"/>
    <w:rsid w:val="00C17E26"/>
    <w:rsid w:val="00C20C12"/>
    <w:rsid w:val="00C211EE"/>
    <w:rsid w:val="00C213B8"/>
    <w:rsid w:val="00C225BB"/>
    <w:rsid w:val="00C22858"/>
    <w:rsid w:val="00C22900"/>
    <w:rsid w:val="00C22D87"/>
    <w:rsid w:val="00C23126"/>
    <w:rsid w:val="00C23565"/>
    <w:rsid w:val="00C23B2E"/>
    <w:rsid w:val="00C243A5"/>
    <w:rsid w:val="00C24857"/>
    <w:rsid w:val="00C24E25"/>
    <w:rsid w:val="00C2509E"/>
    <w:rsid w:val="00C250E6"/>
    <w:rsid w:val="00C2523B"/>
    <w:rsid w:val="00C254DD"/>
    <w:rsid w:val="00C255AB"/>
    <w:rsid w:val="00C25E8C"/>
    <w:rsid w:val="00C267CF"/>
    <w:rsid w:val="00C26F6C"/>
    <w:rsid w:val="00C305E6"/>
    <w:rsid w:val="00C307BD"/>
    <w:rsid w:val="00C312CA"/>
    <w:rsid w:val="00C315B5"/>
    <w:rsid w:val="00C3165E"/>
    <w:rsid w:val="00C3182C"/>
    <w:rsid w:val="00C32839"/>
    <w:rsid w:val="00C32CDB"/>
    <w:rsid w:val="00C335C4"/>
    <w:rsid w:val="00C3391F"/>
    <w:rsid w:val="00C345D2"/>
    <w:rsid w:val="00C3515E"/>
    <w:rsid w:val="00C351D7"/>
    <w:rsid w:val="00C35252"/>
    <w:rsid w:val="00C353B6"/>
    <w:rsid w:val="00C35411"/>
    <w:rsid w:val="00C35629"/>
    <w:rsid w:val="00C356E6"/>
    <w:rsid w:val="00C359CA"/>
    <w:rsid w:val="00C35E78"/>
    <w:rsid w:val="00C3676C"/>
    <w:rsid w:val="00C36C28"/>
    <w:rsid w:val="00C36F3F"/>
    <w:rsid w:val="00C404C3"/>
    <w:rsid w:val="00C405F0"/>
    <w:rsid w:val="00C40B53"/>
    <w:rsid w:val="00C40BA6"/>
    <w:rsid w:val="00C40BA8"/>
    <w:rsid w:val="00C41743"/>
    <w:rsid w:val="00C418F1"/>
    <w:rsid w:val="00C41E46"/>
    <w:rsid w:val="00C42679"/>
    <w:rsid w:val="00C426BF"/>
    <w:rsid w:val="00C431AA"/>
    <w:rsid w:val="00C43312"/>
    <w:rsid w:val="00C437DD"/>
    <w:rsid w:val="00C43CA7"/>
    <w:rsid w:val="00C44924"/>
    <w:rsid w:val="00C452D3"/>
    <w:rsid w:val="00C46B46"/>
    <w:rsid w:val="00C4751C"/>
    <w:rsid w:val="00C4763F"/>
    <w:rsid w:val="00C47C9E"/>
    <w:rsid w:val="00C47DFC"/>
    <w:rsid w:val="00C50244"/>
    <w:rsid w:val="00C50AE5"/>
    <w:rsid w:val="00C5134D"/>
    <w:rsid w:val="00C518DD"/>
    <w:rsid w:val="00C51E8C"/>
    <w:rsid w:val="00C51FFE"/>
    <w:rsid w:val="00C52B0C"/>
    <w:rsid w:val="00C52D51"/>
    <w:rsid w:val="00C53407"/>
    <w:rsid w:val="00C534D2"/>
    <w:rsid w:val="00C53CEF"/>
    <w:rsid w:val="00C53F65"/>
    <w:rsid w:val="00C545F3"/>
    <w:rsid w:val="00C5582E"/>
    <w:rsid w:val="00C55AA1"/>
    <w:rsid w:val="00C55EB6"/>
    <w:rsid w:val="00C56146"/>
    <w:rsid w:val="00C5621F"/>
    <w:rsid w:val="00C563A9"/>
    <w:rsid w:val="00C56544"/>
    <w:rsid w:val="00C567DD"/>
    <w:rsid w:val="00C568B2"/>
    <w:rsid w:val="00C57A5D"/>
    <w:rsid w:val="00C57DC7"/>
    <w:rsid w:val="00C6096B"/>
    <w:rsid w:val="00C610B8"/>
    <w:rsid w:val="00C616DD"/>
    <w:rsid w:val="00C623B2"/>
    <w:rsid w:val="00C62645"/>
    <w:rsid w:val="00C62D55"/>
    <w:rsid w:val="00C62E61"/>
    <w:rsid w:val="00C63281"/>
    <w:rsid w:val="00C632DA"/>
    <w:rsid w:val="00C63D16"/>
    <w:rsid w:val="00C63F58"/>
    <w:rsid w:val="00C6422D"/>
    <w:rsid w:val="00C64790"/>
    <w:rsid w:val="00C64F5F"/>
    <w:rsid w:val="00C66B75"/>
    <w:rsid w:val="00C66F8D"/>
    <w:rsid w:val="00C672CE"/>
    <w:rsid w:val="00C678BF"/>
    <w:rsid w:val="00C70B6D"/>
    <w:rsid w:val="00C70EC8"/>
    <w:rsid w:val="00C71C51"/>
    <w:rsid w:val="00C72C9E"/>
    <w:rsid w:val="00C72FA2"/>
    <w:rsid w:val="00C73A29"/>
    <w:rsid w:val="00C74A63"/>
    <w:rsid w:val="00C74B65"/>
    <w:rsid w:val="00C74BFD"/>
    <w:rsid w:val="00C76763"/>
    <w:rsid w:val="00C767BD"/>
    <w:rsid w:val="00C76968"/>
    <w:rsid w:val="00C772E1"/>
    <w:rsid w:val="00C778FC"/>
    <w:rsid w:val="00C77A23"/>
    <w:rsid w:val="00C8028E"/>
    <w:rsid w:val="00C805F2"/>
    <w:rsid w:val="00C80777"/>
    <w:rsid w:val="00C819D4"/>
    <w:rsid w:val="00C81AA6"/>
    <w:rsid w:val="00C82189"/>
    <w:rsid w:val="00C835C4"/>
    <w:rsid w:val="00C83606"/>
    <w:rsid w:val="00C83839"/>
    <w:rsid w:val="00C83A99"/>
    <w:rsid w:val="00C83FF2"/>
    <w:rsid w:val="00C845E2"/>
    <w:rsid w:val="00C846C4"/>
    <w:rsid w:val="00C846CE"/>
    <w:rsid w:val="00C8511D"/>
    <w:rsid w:val="00C858F3"/>
    <w:rsid w:val="00C8606B"/>
    <w:rsid w:val="00C86533"/>
    <w:rsid w:val="00C86792"/>
    <w:rsid w:val="00C86B36"/>
    <w:rsid w:val="00C8763E"/>
    <w:rsid w:val="00C87BBD"/>
    <w:rsid w:val="00C87BE3"/>
    <w:rsid w:val="00C87E2E"/>
    <w:rsid w:val="00C87E57"/>
    <w:rsid w:val="00C9053C"/>
    <w:rsid w:val="00C9054A"/>
    <w:rsid w:val="00C9061C"/>
    <w:rsid w:val="00C9144A"/>
    <w:rsid w:val="00C91639"/>
    <w:rsid w:val="00C91CD2"/>
    <w:rsid w:val="00C9205E"/>
    <w:rsid w:val="00C930C8"/>
    <w:rsid w:val="00C93247"/>
    <w:rsid w:val="00C93421"/>
    <w:rsid w:val="00C93AD0"/>
    <w:rsid w:val="00C94599"/>
    <w:rsid w:val="00C945C4"/>
    <w:rsid w:val="00C95B66"/>
    <w:rsid w:val="00C95E44"/>
    <w:rsid w:val="00C95FC1"/>
    <w:rsid w:val="00C96434"/>
    <w:rsid w:val="00C96766"/>
    <w:rsid w:val="00C96AAA"/>
    <w:rsid w:val="00C96EB4"/>
    <w:rsid w:val="00C9732F"/>
    <w:rsid w:val="00C97B2A"/>
    <w:rsid w:val="00CA05BA"/>
    <w:rsid w:val="00CA17AF"/>
    <w:rsid w:val="00CA186A"/>
    <w:rsid w:val="00CA2285"/>
    <w:rsid w:val="00CA28F3"/>
    <w:rsid w:val="00CA292A"/>
    <w:rsid w:val="00CA3359"/>
    <w:rsid w:val="00CA374B"/>
    <w:rsid w:val="00CA3C5F"/>
    <w:rsid w:val="00CA3E7C"/>
    <w:rsid w:val="00CA4650"/>
    <w:rsid w:val="00CA4928"/>
    <w:rsid w:val="00CA5507"/>
    <w:rsid w:val="00CA57AB"/>
    <w:rsid w:val="00CA5C7A"/>
    <w:rsid w:val="00CA5D80"/>
    <w:rsid w:val="00CA6B82"/>
    <w:rsid w:val="00CA6C86"/>
    <w:rsid w:val="00CA6DE2"/>
    <w:rsid w:val="00CA7077"/>
    <w:rsid w:val="00CA72C4"/>
    <w:rsid w:val="00CB06B7"/>
    <w:rsid w:val="00CB19C2"/>
    <w:rsid w:val="00CB1ABB"/>
    <w:rsid w:val="00CB217B"/>
    <w:rsid w:val="00CB22F0"/>
    <w:rsid w:val="00CB23EC"/>
    <w:rsid w:val="00CB353A"/>
    <w:rsid w:val="00CB3550"/>
    <w:rsid w:val="00CB435D"/>
    <w:rsid w:val="00CB5F83"/>
    <w:rsid w:val="00CB6981"/>
    <w:rsid w:val="00CB6D9D"/>
    <w:rsid w:val="00CB7A06"/>
    <w:rsid w:val="00CC09E3"/>
    <w:rsid w:val="00CC154E"/>
    <w:rsid w:val="00CC1712"/>
    <w:rsid w:val="00CC1782"/>
    <w:rsid w:val="00CC197C"/>
    <w:rsid w:val="00CC1CED"/>
    <w:rsid w:val="00CC1E56"/>
    <w:rsid w:val="00CC2055"/>
    <w:rsid w:val="00CC20B3"/>
    <w:rsid w:val="00CC2318"/>
    <w:rsid w:val="00CC2B18"/>
    <w:rsid w:val="00CC2D43"/>
    <w:rsid w:val="00CC354F"/>
    <w:rsid w:val="00CC39F1"/>
    <w:rsid w:val="00CC3C75"/>
    <w:rsid w:val="00CC3E9B"/>
    <w:rsid w:val="00CC401A"/>
    <w:rsid w:val="00CC4267"/>
    <w:rsid w:val="00CC4ADC"/>
    <w:rsid w:val="00CC5016"/>
    <w:rsid w:val="00CC60CF"/>
    <w:rsid w:val="00CC62D6"/>
    <w:rsid w:val="00CC67D9"/>
    <w:rsid w:val="00CC75A1"/>
    <w:rsid w:val="00CD0441"/>
    <w:rsid w:val="00CD0900"/>
    <w:rsid w:val="00CD16CD"/>
    <w:rsid w:val="00CD1806"/>
    <w:rsid w:val="00CD1905"/>
    <w:rsid w:val="00CD200C"/>
    <w:rsid w:val="00CD24BD"/>
    <w:rsid w:val="00CD2CCF"/>
    <w:rsid w:val="00CD2F85"/>
    <w:rsid w:val="00CD337B"/>
    <w:rsid w:val="00CD3CFB"/>
    <w:rsid w:val="00CD67DF"/>
    <w:rsid w:val="00CD6CF8"/>
    <w:rsid w:val="00CD74A5"/>
    <w:rsid w:val="00CD7814"/>
    <w:rsid w:val="00CD7C1E"/>
    <w:rsid w:val="00CD7DD6"/>
    <w:rsid w:val="00CE010C"/>
    <w:rsid w:val="00CE021F"/>
    <w:rsid w:val="00CE08D5"/>
    <w:rsid w:val="00CE1741"/>
    <w:rsid w:val="00CE3622"/>
    <w:rsid w:val="00CE3698"/>
    <w:rsid w:val="00CE3FE6"/>
    <w:rsid w:val="00CE47E7"/>
    <w:rsid w:val="00CE54BC"/>
    <w:rsid w:val="00CE6272"/>
    <w:rsid w:val="00CE66BF"/>
    <w:rsid w:val="00CE670C"/>
    <w:rsid w:val="00CE7A84"/>
    <w:rsid w:val="00CF0A92"/>
    <w:rsid w:val="00CF19D2"/>
    <w:rsid w:val="00CF1C08"/>
    <w:rsid w:val="00CF1D32"/>
    <w:rsid w:val="00CF1D57"/>
    <w:rsid w:val="00CF2690"/>
    <w:rsid w:val="00CF279C"/>
    <w:rsid w:val="00CF35AC"/>
    <w:rsid w:val="00CF3672"/>
    <w:rsid w:val="00CF49F8"/>
    <w:rsid w:val="00CF6F86"/>
    <w:rsid w:val="00CF72B9"/>
    <w:rsid w:val="00CF75FE"/>
    <w:rsid w:val="00CF765A"/>
    <w:rsid w:val="00CF7DED"/>
    <w:rsid w:val="00D01119"/>
    <w:rsid w:val="00D016A0"/>
    <w:rsid w:val="00D016AB"/>
    <w:rsid w:val="00D01BA4"/>
    <w:rsid w:val="00D0203D"/>
    <w:rsid w:val="00D02268"/>
    <w:rsid w:val="00D02539"/>
    <w:rsid w:val="00D02897"/>
    <w:rsid w:val="00D029B6"/>
    <w:rsid w:val="00D030F2"/>
    <w:rsid w:val="00D03915"/>
    <w:rsid w:val="00D04444"/>
    <w:rsid w:val="00D0495C"/>
    <w:rsid w:val="00D0499F"/>
    <w:rsid w:val="00D04EBF"/>
    <w:rsid w:val="00D05195"/>
    <w:rsid w:val="00D062A4"/>
    <w:rsid w:val="00D06790"/>
    <w:rsid w:val="00D06BAB"/>
    <w:rsid w:val="00D06BD5"/>
    <w:rsid w:val="00D07064"/>
    <w:rsid w:val="00D072AA"/>
    <w:rsid w:val="00D07320"/>
    <w:rsid w:val="00D07EAA"/>
    <w:rsid w:val="00D1091E"/>
    <w:rsid w:val="00D113D2"/>
    <w:rsid w:val="00D1156C"/>
    <w:rsid w:val="00D1181C"/>
    <w:rsid w:val="00D11E28"/>
    <w:rsid w:val="00D12348"/>
    <w:rsid w:val="00D12812"/>
    <w:rsid w:val="00D135DB"/>
    <w:rsid w:val="00D13B85"/>
    <w:rsid w:val="00D14447"/>
    <w:rsid w:val="00D147DB"/>
    <w:rsid w:val="00D14AD9"/>
    <w:rsid w:val="00D1552B"/>
    <w:rsid w:val="00D15579"/>
    <w:rsid w:val="00D15835"/>
    <w:rsid w:val="00D1593F"/>
    <w:rsid w:val="00D15ACA"/>
    <w:rsid w:val="00D16AF7"/>
    <w:rsid w:val="00D16DC6"/>
    <w:rsid w:val="00D17DBF"/>
    <w:rsid w:val="00D20355"/>
    <w:rsid w:val="00D20525"/>
    <w:rsid w:val="00D20C10"/>
    <w:rsid w:val="00D215CC"/>
    <w:rsid w:val="00D217C6"/>
    <w:rsid w:val="00D21B52"/>
    <w:rsid w:val="00D21F1A"/>
    <w:rsid w:val="00D2280F"/>
    <w:rsid w:val="00D228B4"/>
    <w:rsid w:val="00D22B20"/>
    <w:rsid w:val="00D2445C"/>
    <w:rsid w:val="00D248E9"/>
    <w:rsid w:val="00D254BB"/>
    <w:rsid w:val="00D25501"/>
    <w:rsid w:val="00D26DC1"/>
    <w:rsid w:val="00D2763C"/>
    <w:rsid w:val="00D2796C"/>
    <w:rsid w:val="00D27D9C"/>
    <w:rsid w:val="00D30115"/>
    <w:rsid w:val="00D3052E"/>
    <w:rsid w:val="00D30C86"/>
    <w:rsid w:val="00D31201"/>
    <w:rsid w:val="00D314EC"/>
    <w:rsid w:val="00D3258B"/>
    <w:rsid w:val="00D326A2"/>
    <w:rsid w:val="00D32BF4"/>
    <w:rsid w:val="00D32C94"/>
    <w:rsid w:val="00D335FF"/>
    <w:rsid w:val="00D36DDB"/>
    <w:rsid w:val="00D37EF0"/>
    <w:rsid w:val="00D40967"/>
    <w:rsid w:val="00D40FCD"/>
    <w:rsid w:val="00D41870"/>
    <w:rsid w:val="00D41B85"/>
    <w:rsid w:val="00D420B7"/>
    <w:rsid w:val="00D42840"/>
    <w:rsid w:val="00D42949"/>
    <w:rsid w:val="00D42B41"/>
    <w:rsid w:val="00D438B9"/>
    <w:rsid w:val="00D4408E"/>
    <w:rsid w:val="00D44187"/>
    <w:rsid w:val="00D44588"/>
    <w:rsid w:val="00D44BB6"/>
    <w:rsid w:val="00D4576F"/>
    <w:rsid w:val="00D45B96"/>
    <w:rsid w:val="00D46065"/>
    <w:rsid w:val="00D467FA"/>
    <w:rsid w:val="00D46BA4"/>
    <w:rsid w:val="00D46F1C"/>
    <w:rsid w:val="00D4789B"/>
    <w:rsid w:val="00D500D8"/>
    <w:rsid w:val="00D50497"/>
    <w:rsid w:val="00D51C54"/>
    <w:rsid w:val="00D522E4"/>
    <w:rsid w:val="00D5420A"/>
    <w:rsid w:val="00D5485E"/>
    <w:rsid w:val="00D55494"/>
    <w:rsid w:val="00D5583E"/>
    <w:rsid w:val="00D55E35"/>
    <w:rsid w:val="00D56B7B"/>
    <w:rsid w:val="00D57FE3"/>
    <w:rsid w:val="00D60224"/>
    <w:rsid w:val="00D60429"/>
    <w:rsid w:val="00D60B7D"/>
    <w:rsid w:val="00D610D1"/>
    <w:rsid w:val="00D6155E"/>
    <w:rsid w:val="00D626A5"/>
    <w:rsid w:val="00D628A2"/>
    <w:rsid w:val="00D631C1"/>
    <w:rsid w:val="00D6332C"/>
    <w:rsid w:val="00D63563"/>
    <w:rsid w:val="00D635D5"/>
    <w:rsid w:val="00D6449E"/>
    <w:rsid w:val="00D64A1D"/>
    <w:rsid w:val="00D64ADD"/>
    <w:rsid w:val="00D64C27"/>
    <w:rsid w:val="00D64FB7"/>
    <w:rsid w:val="00D65C40"/>
    <w:rsid w:val="00D661D8"/>
    <w:rsid w:val="00D66313"/>
    <w:rsid w:val="00D6636B"/>
    <w:rsid w:val="00D66435"/>
    <w:rsid w:val="00D6693F"/>
    <w:rsid w:val="00D66CBE"/>
    <w:rsid w:val="00D6724F"/>
    <w:rsid w:val="00D6781D"/>
    <w:rsid w:val="00D67D41"/>
    <w:rsid w:val="00D706AA"/>
    <w:rsid w:val="00D71351"/>
    <w:rsid w:val="00D7135A"/>
    <w:rsid w:val="00D71B48"/>
    <w:rsid w:val="00D72333"/>
    <w:rsid w:val="00D731C0"/>
    <w:rsid w:val="00D73544"/>
    <w:rsid w:val="00D73633"/>
    <w:rsid w:val="00D73B4B"/>
    <w:rsid w:val="00D73D53"/>
    <w:rsid w:val="00D7425E"/>
    <w:rsid w:val="00D74A4C"/>
    <w:rsid w:val="00D74C7F"/>
    <w:rsid w:val="00D756D6"/>
    <w:rsid w:val="00D76079"/>
    <w:rsid w:val="00D76143"/>
    <w:rsid w:val="00D76D05"/>
    <w:rsid w:val="00D76FAE"/>
    <w:rsid w:val="00D77A5A"/>
    <w:rsid w:val="00D80056"/>
    <w:rsid w:val="00D80188"/>
    <w:rsid w:val="00D80884"/>
    <w:rsid w:val="00D80A13"/>
    <w:rsid w:val="00D82094"/>
    <w:rsid w:val="00D823AD"/>
    <w:rsid w:val="00D82B0E"/>
    <w:rsid w:val="00D82EDC"/>
    <w:rsid w:val="00D831BF"/>
    <w:rsid w:val="00D83725"/>
    <w:rsid w:val="00D83BE0"/>
    <w:rsid w:val="00D83E14"/>
    <w:rsid w:val="00D84C58"/>
    <w:rsid w:val="00D852D4"/>
    <w:rsid w:val="00D8613D"/>
    <w:rsid w:val="00D86266"/>
    <w:rsid w:val="00D862B3"/>
    <w:rsid w:val="00D86AB0"/>
    <w:rsid w:val="00D87C7E"/>
    <w:rsid w:val="00D90CF7"/>
    <w:rsid w:val="00D91628"/>
    <w:rsid w:val="00D92054"/>
    <w:rsid w:val="00D9230B"/>
    <w:rsid w:val="00D929AD"/>
    <w:rsid w:val="00D92CF4"/>
    <w:rsid w:val="00D932A4"/>
    <w:rsid w:val="00D93539"/>
    <w:rsid w:val="00D935D0"/>
    <w:rsid w:val="00D93E95"/>
    <w:rsid w:val="00D9533B"/>
    <w:rsid w:val="00D95F6D"/>
    <w:rsid w:val="00D9601D"/>
    <w:rsid w:val="00D963DA"/>
    <w:rsid w:val="00D96608"/>
    <w:rsid w:val="00D97285"/>
    <w:rsid w:val="00D97904"/>
    <w:rsid w:val="00D979A5"/>
    <w:rsid w:val="00D97C86"/>
    <w:rsid w:val="00D97F0C"/>
    <w:rsid w:val="00DA11B2"/>
    <w:rsid w:val="00DA1A64"/>
    <w:rsid w:val="00DA1F3D"/>
    <w:rsid w:val="00DA2594"/>
    <w:rsid w:val="00DA26BF"/>
    <w:rsid w:val="00DA34CA"/>
    <w:rsid w:val="00DA3766"/>
    <w:rsid w:val="00DA4823"/>
    <w:rsid w:val="00DA5994"/>
    <w:rsid w:val="00DA6101"/>
    <w:rsid w:val="00DA6B97"/>
    <w:rsid w:val="00DA7450"/>
    <w:rsid w:val="00DA7867"/>
    <w:rsid w:val="00DA79AE"/>
    <w:rsid w:val="00DA7CA2"/>
    <w:rsid w:val="00DA7CD9"/>
    <w:rsid w:val="00DB0F29"/>
    <w:rsid w:val="00DB1297"/>
    <w:rsid w:val="00DB19BC"/>
    <w:rsid w:val="00DB1A81"/>
    <w:rsid w:val="00DB1F34"/>
    <w:rsid w:val="00DB2B64"/>
    <w:rsid w:val="00DB2ED5"/>
    <w:rsid w:val="00DB3C7E"/>
    <w:rsid w:val="00DB4E4E"/>
    <w:rsid w:val="00DB54DC"/>
    <w:rsid w:val="00DB592F"/>
    <w:rsid w:val="00DB6309"/>
    <w:rsid w:val="00DB65DC"/>
    <w:rsid w:val="00DB66AB"/>
    <w:rsid w:val="00DB69CA"/>
    <w:rsid w:val="00DB75AF"/>
    <w:rsid w:val="00DB7677"/>
    <w:rsid w:val="00DB76B3"/>
    <w:rsid w:val="00DC051C"/>
    <w:rsid w:val="00DC06CB"/>
    <w:rsid w:val="00DC0881"/>
    <w:rsid w:val="00DC1422"/>
    <w:rsid w:val="00DC18F8"/>
    <w:rsid w:val="00DC2D53"/>
    <w:rsid w:val="00DC37D5"/>
    <w:rsid w:val="00DC3DF1"/>
    <w:rsid w:val="00DC46F2"/>
    <w:rsid w:val="00DC5110"/>
    <w:rsid w:val="00DC51BC"/>
    <w:rsid w:val="00DC53CD"/>
    <w:rsid w:val="00DC6325"/>
    <w:rsid w:val="00DC6D88"/>
    <w:rsid w:val="00DC7433"/>
    <w:rsid w:val="00DC788E"/>
    <w:rsid w:val="00DC78FA"/>
    <w:rsid w:val="00DC7D78"/>
    <w:rsid w:val="00DD0DFC"/>
    <w:rsid w:val="00DD15DB"/>
    <w:rsid w:val="00DD168B"/>
    <w:rsid w:val="00DD2297"/>
    <w:rsid w:val="00DD26BA"/>
    <w:rsid w:val="00DD283D"/>
    <w:rsid w:val="00DD4192"/>
    <w:rsid w:val="00DD4D8B"/>
    <w:rsid w:val="00DD4F50"/>
    <w:rsid w:val="00DD5134"/>
    <w:rsid w:val="00DD605F"/>
    <w:rsid w:val="00DD61EF"/>
    <w:rsid w:val="00DD6260"/>
    <w:rsid w:val="00DD6663"/>
    <w:rsid w:val="00DD691A"/>
    <w:rsid w:val="00DD6ABB"/>
    <w:rsid w:val="00DD6AF4"/>
    <w:rsid w:val="00DD6C72"/>
    <w:rsid w:val="00DD75CB"/>
    <w:rsid w:val="00DD7912"/>
    <w:rsid w:val="00DD7CE7"/>
    <w:rsid w:val="00DD7F8A"/>
    <w:rsid w:val="00DE11D9"/>
    <w:rsid w:val="00DE1298"/>
    <w:rsid w:val="00DE18E9"/>
    <w:rsid w:val="00DE209D"/>
    <w:rsid w:val="00DE21F8"/>
    <w:rsid w:val="00DE275C"/>
    <w:rsid w:val="00DE2EB7"/>
    <w:rsid w:val="00DE3017"/>
    <w:rsid w:val="00DE32C3"/>
    <w:rsid w:val="00DE3443"/>
    <w:rsid w:val="00DE3EFB"/>
    <w:rsid w:val="00DE4234"/>
    <w:rsid w:val="00DE45F7"/>
    <w:rsid w:val="00DE49ED"/>
    <w:rsid w:val="00DE4F5B"/>
    <w:rsid w:val="00DE5E26"/>
    <w:rsid w:val="00DE6D44"/>
    <w:rsid w:val="00DE7ACF"/>
    <w:rsid w:val="00DF00EC"/>
    <w:rsid w:val="00DF086E"/>
    <w:rsid w:val="00DF1151"/>
    <w:rsid w:val="00DF2A70"/>
    <w:rsid w:val="00DF3D1D"/>
    <w:rsid w:val="00DF4554"/>
    <w:rsid w:val="00DF46AA"/>
    <w:rsid w:val="00DF4B52"/>
    <w:rsid w:val="00DF6092"/>
    <w:rsid w:val="00DF7C50"/>
    <w:rsid w:val="00DF7D0D"/>
    <w:rsid w:val="00DF7E7F"/>
    <w:rsid w:val="00E0016C"/>
    <w:rsid w:val="00E002E2"/>
    <w:rsid w:val="00E0031C"/>
    <w:rsid w:val="00E00507"/>
    <w:rsid w:val="00E006C8"/>
    <w:rsid w:val="00E00C75"/>
    <w:rsid w:val="00E00F8E"/>
    <w:rsid w:val="00E015F4"/>
    <w:rsid w:val="00E0204F"/>
    <w:rsid w:val="00E020F1"/>
    <w:rsid w:val="00E02DF4"/>
    <w:rsid w:val="00E03042"/>
    <w:rsid w:val="00E0314D"/>
    <w:rsid w:val="00E03227"/>
    <w:rsid w:val="00E049B1"/>
    <w:rsid w:val="00E049E1"/>
    <w:rsid w:val="00E05494"/>
    <w:rsid w:val="00E05B3B"/>
    <w:rsid w:val="00E05F18"/>
    <w:rsid w:val="00E0623E"/>
    <w:rsid w:val="00E06D1D"/>
    <w:rsid w:val="00E07355"/>
    <w:rsid w:val="00E106A2"/>
    <w:rsid w:val="00E112A7"/>
    <w:rsid w:val="00E11963"/>
    <w:rsid w:val="00E11EDC"/>
    <w:rsid w:val="00E1222A"/>
    <w:rsid w:val="00E12877"/>
    <w:rsid w:val="00E12997"/>
    <w:rsid w:val="00E12A1D"/>
    <w:rsid w:val="00E140F1"/>
    <w:rsid w:val="00E149C5"/>
    <w:rsid w:val="00E14AD3"/>
    <w:rsid w:val="00E14DCF"/>
    <w:rsid w:val="00E15605"/>
    <w:rsid w:val="00E1574B"/>
    <w:rsid w:val="00E16486"/>
    <w:rsid w:val="00E16762"/>
    <w:rsid w:val="00E203AB"/>
    <w:rsid w:val="00E214F1"/>
    <w:rsid w:val="00E21D72"/>
    <w:rsid w:val="00E21E1C"/>
    <w:rsid w:val="00E23379"/>
    <w:rsid w:val="00E24B4E"/>
    <w:rsid w:val="00E24C95"/>
    <w:rsid w:val="00E24EF3"/>
    <w:rsid w:val="00E2759F"/>
    <w:rsid w:val="00E301AC"/>
    <w:rsid w:val="00E30AC9"/>
    <w:rsid w:val="00E30C13"/>
    <w:rsid w:val="00E30D44"/>
    <w:rsid w:val="00E30DA7"/>
    <w:rsid w:val="00E31148"/>
    <w:rsid w:val="00E31AA3"/>
    <w:rsid w:val="00E31E87"/>
    <w:rsid w:val="00E32046"/>
    <w:rsid w:val="00E322B9"/>
    <w:rsid w:val="00E326C9"/>
    <w:rsid w:val="00E32E65"/>
    <w:rsid w:val="00E32F1C"/>
    <w:rsid w:val="00E34155"/>
    <w:rsid w:val="00E35D8A"/>
    <w:rsid w:val="00E364AB"/>
    <w:rsid w:val="00E36597"/>
    <w:rsid w:val="00E36AAE"/>
    <w:rsid w:val="00E36F6D"/>
    <w:rsid w:val="00E37698"/>
    <w:rsid w:val="00E37B25"/>
    <w:rsid w:val="00E40D60"/>
    <w:rsid w:val="00E41DF0"/>
    <w:rsid w:val="00E4235F"/>
    <w:rsid w:val="00E428CE"/>
    <w:rsid w:val="00E42F24"/>
    <w:rsid w:val="00E433DF"/>
    <w:rsid w:val="00E43C7F"/>
    <w:rsid w:val="00E44278"/>
    <w:rsid w:val="00E443DA"/>
    <w:rsid w:val="00E458CC"/>
    <w:rsid w:val="00E4630E"/>
    <w:rsid w:val="00E46AEC"/>
    <w:rsid w:val="00E47131"/>
    <w:rsid w:val="00E47346"/>
    <w:rsid w:val="00E47601"/>
    <w:rsid w:val="00E478BE"/>
    <w:rsid w:val="00E479D3"/>
    <w:rsid w:val="00E5003F"/>
    <w:rsid w:val="00E50385"/>
    <w:rsid w:val="00E50832"/>
    <w:rsid w:val="00E508F4"/>
    <w:rsid w:val="00E51F80"/>
    <w:rsid w:val="00E525AE"/>
    <w:rsid w:val="00E52652"/>
    <w:rsid w:val="00E52821"/>
    <w:rsid w:val="00E531CB"/>
    <w:rsid w:val="00E53CEE"/>
    <w:rsid w:val="00E5519C"/>
    <w:rsid w:val="00E55E45"/>
    <w:rsid w:val="00E56A31"/>
    <w:rsid w:val="00E56CCD"/>
    <w:rsid w:val="00E56FF4"/>
    <w:rsid w:val="00E5714E"/>
    <w:rsid w:val="00E57342"/>
    <w:rsid w:val="00E57B57"/>
    <w:rsid w:val="00E600D3"/>
    <w:rsid w:val="00E614FF"/>
    <w:rsid w:val="00E61904"/>
    <w:rsid w:val="00E61CD0"/>
    <w:rsid w:val="00E6294B"/>
    <w:rsid w:val="00E62B23"/>
    <w:rsid w:val="00E633B4"/>
    <w:rsid w:val="00E63E38"/>
    <w:rsid w:val="00E644C7"/>
    <w:rsid w:val="00E650B2"/>
    <w:rsid w:val="00E653AC"/>
    <w:rsid w:val="00E65D57"/>
    <w:rsid w:val="00E66228"/>
    <w:rsid w:val="00E67B99"/>
    <w:rsid w:val="00E70374"/>
    <w:rsid w:val="00E710EF"/>
    <w:rsid w:val="00E719EF"/>
    <w:rsid w:val="00E71DA7"/>
    <w:rsid w:val="00E71DA9"/>
    <w:rsid w:val="00E72B3D"/>
    <w:rsid w:val="00E72C5B"/>
    <w:rsid w:val="00E73635"/>
    <w:rsid w:val="00E73887"/>
    <w:rsid w:val="00E7440D"/>
    <w:rsid w:val="00E74E72"/>
    <w:rsid w:val="00E74EDB"/>
    <w:rsid w:val="00E75206"/>
    <w:rsid w:val="00E752C4"/>
    <w:rsid w:val="00E755F1"/>
    <w:rsid w:val="00E76063"/>
    <w:rsid w:val="00E7638D"/>
    <w:rsid w:val="00E763D5"/>
    <w:rsid w:val="00E7673C"/>
    <w:rsid w:val="00E77813"/>
    <w:rsid w:val="00E778AE"/>
    <w:rsid w:val="00E800FA"/>
    <w:rsid w:val="00E8039F"/>
    <w:rsid w:val="00E80575"/>
    <w:rsid w:val="00E80892"/>
    <w:rsid w:val="00E80F2D"/>
    <w:rsid w:val="00E80FF5"/>
    <w:rsid w:val="00E8127C"/>
    <w:rsid w:val="00E81556"/>
    <w:rsid w:val="00E816DA"/>
    <w:rsid w:val="00E81831"/>
    <w:rsid w:val="00E82C97"/>
    <w:rsid w:val="00E8384C"/>
    <w:rsid w:val="00E83947"/>
    <w:rsid w:val="00E83D80"/>
    <w:rsid w:val="00E83DE8"/>
    <w:rsid w:val="00E83EDC"/>
    <w:rsid w:val="00E8503C"/>
    <w:rsid w:val="00E8586B"/>
    <w:rsid w:val="00E86A6E"/>
    <w:rsid w:val="00E87067"/>
    <w:rsid w:val="00E87AF4"/>
    <w:rsid w:val="00E87BA0"/>
    <w:rsid w:val="00E91D0D"/>
    <w:rsid w:val="00E92A8C"/>
    <w:rsid w:val="00E92C4E"/>
    <w:rsid w:val="00E92E6F"/>
    <w:rsid w:val="00E9391F"/>
    <w:rsid w:val="00E93974"/>
    <w:rsid w:val="00E949EA"/>
    <w:rsid w:val="00E95C97"/>
    <w:rsid w:val="00E95D02"/>
    <w:rsid w:val="00E96307"/>
    <w:rsid w:val="00E9643F"/>
    <w:rsid w:val="00E96E5C"/>
    <w:rsid w:val="00E970EE"/>
    <w:rsid w:val="00E97753"/>
    <w:rsid w:val="00E9780E"/>
    <w:rsid w:val="00EA0706"/>
    <w:rsid w:val="00EA0772"/>
    <w:rsid w:val="00EA0A96"/>
    <w:rsid w:val="00EA0AEA"/>
    <w:rsid w:val="00EA0EC1"/>
    <w:rsid w:val="00EA0FA0"/>
    <w:rsid w:val="00EA15C4"/>
    <w:rsid w:val="00EA1DAB"/>
    <w:rsid w:val="00EA2BAD"/>
    <w:rsid w:val="00EA3254"/>
    <w:rsid w:val="00EA4535"/>
    <w:rsid w:val="00EA5771"/>
    <w:rsid w:val="00EA5902"/>
    <w:rsid w:val="00EA6557"/>
    <w:rsid w:val="00EA7753"/>
    <w:rsid w:val="00EA7865"/>
    <w:rsid w:val="00EA7955"/>
    <w:rsid w:val="00EB071D"/>
    <w:rsid w:val="00EB1144"/>
    <w:rsid w:val="00EB1395"/>
    <w:rsid w:val="00EB171F"/>
    <w:rsid w:val="00EB24C7"/>
    <w:rsid w:val="00EB3B50"/>
    <w:rsid w:val="00EB3D5B"/>
    <w:rsid w:val="00EB5EC5"/>
    <w:rsid w:val="00EB6841"/>
    <w:rsid w:val="00EB693D"/>
    <w:rsid w:val="00EB765B"/>
    <w:rsid w:val="00EB783F"/>
    <w:rsid w:val="00EB798C"/>
    <w:rsid w:val="00EB7E35"/>
    <w:rsid w:val="00EC018F"/>
    <w:rsid w:val="00EC12AF"/>
    <w:rsid w:val="00EC2994"/>
    <w:rsid w:val="00EC3C9C"/>
    <w:rsid w:val="00EC400B"/>
    <w:rsid w:val="00EC5B7D"/>
    <w:rsid w:val="00EC623C"/>
    <w:rsid w:val="00EC6756"/>
    <w:rsid w:val="00EC6B0D"/>
    <w:rsid w:val="00EC6BE2"/>
    <w:rsid w:val="00EC7284"/>
    <w:rsid w:val="00EC7534"/>
    <w:rsid w:val="00ED016A"/>
    <w:rsid w:val="00ED051E"/>
    <w:rsid w:val="00ED0830"/>
    <w:rsid w:val="00ED0C02"/>
    <w:rsid w:val="00ED11A5"/>
    <w:rsid w:val="00ED12B4"/>
    <w:rsid w:val="00ED12FF"/>
    <w:rsid w:val="00ED151F"/>
    <w:rsid w:val="00ED24C6"/>
    <w:rsid w:val="00ED2AF7"/>
    <w:rsid w:val="00ED2BF1"/>
    <w:rsid w:val="00ED2F5C"/>
    <w:rsid w:val="00ED3CC6"/>
    <w:rsid w:val="00ED4ACD"/>
    <w:rsid w:val="00ED5FD7"/>
    <w:rsid w:val="00ED667A"/>
    <w:rsid w:val="00ED6730"/>
    <w:rsid w:val="00ED7327"/>
    <w:rsid w:val="00ED771F"/>
    <w:rsid w:val="00ED7EA5"/>
    <w:rsid w:val="00EE0125"/>
    <w:rsid w:val="00EE0327"/>
    <w:rsid w:val="00EE037E"/>
    <w:rsid w:val="00EE103C"/>
    <w:rsid w:val="00EE1D3E"/>
    <w:rsid w:val="00EE2D27"/>
    <w:rsid w:val="00EE315E"/>
    <w:rsid w:val="00EE35C0"/>
    <w:rsid w:val="00EE4438"/>
    <w:rsid w:val="00EE515C"/>
    <w:rsid w:val="00EE5763"/>
    <w:rsid w:val="00EE62B1"/>
    <w:rsid w:val="00EE672C"/>
    <w:rsid w:val="00EE6E24"/>
    <w:rsid w:val="00EE6E34"/>
    <w:rsid w:val="00EE6F46"/>
    <w:rsid w:val="00EE7BD1"/>
    <w:rsid w:val="00EE7F1C"/>
    <w:rsid w:val="00EF044B"/>
    <w:rsid w:val="00EF059D"/>
    <w:rsid w:val="00EF1012"/>
    <w:rsid w:val="00EF12A9"/>
    <w:rsid w:val="00EF14BA"/>
    <w:rsid w:val="00EF14C0"/>
    <w:rsid w:val="00EF17D3"/>
    <w:rsid w:val="00EF238E"/>
    <w:rsid w:val="00EF2E5B"/>
    <w:rsid w:val="00EF3CE9"/>
    <w:rsid w:val="00EF61A6"/>
    <w:rsid w:val="00EF61CE"/>
    <w:rsid w:val="00EF6A6E"/>
    <w:rsid w:val="00EF6F85"/>
    <w:rsid w:val="00EF75A6"/>
    <w:rsid w:val="00EF7E89"/>
    <w:rsid w:val="00F0000A"/>
    <w:rsid w:val="00F00509"/>
    <w:rsid w:val="00F00B3E"/>
    <w:rsid w:val="00F00F9E"/>
    <w:rsid w:val="00F0160C"/>
    <w:rsid w:val="00F0195C"/>
    <w:rsid w:val="00F01EF8"/>
    <w:rsid w:val="00F02731"/>
    <w:rsid w:val="00F02C00"/>
    <w:rsid w:val="00F02CF4"/>
    <w:rsid w:val="00F04205"/>
    <w:rsid w:val="00F045EA"/>
    <w:rsid w:val="00F0497E"/>
    <w:rsid w:val="00F05D5C"/>
    <w:rsid w:val="00F06546"/>
    <w:rsid w:val="00F065DA"/>
    <w:rsid w:val="00F06F50"/>
    <w:rsid w:val="00F07E62"/>
    <w:rsid w:val="00F10113"/>
    <w:rsid w:val="00F105F4"/>
    <w:rsid w:val="00F10BD6"/>
    <w:rsid w:val="00F10E00"/>
    <w:rsid w:val="00F117D1"/>
    <w:rsid w:val="00F1196E"/>
    <w:rsid w:val="00F11A89"/>
    <w:rsid w:val="00F11E7F"/>
    <w:rsid w:val="00F1208C"/>
    <w:rsid w:val="00F122A2"/>
    <w:rsid w:val="00F12580"/>
    <w:rsid w:val="00F12658"/>
    <w:rsid w:val="00F12B70"/>
    <w:rsid w:val="00F1419E"/>
    <w:rsid w:val="00F144CA"/>
    <w:rsid w:val="00F145DC"/>
    <w:rsid w:val="00F14C7D"/>
    <w:rsid w:val="00F15C87"/>
    <w:rsid w:val="00F1622E"/>
    <w:rsid w:val="00F16AC7"/>
    <w:rsid w:val="00F16E58"/>
    <w:rsid w:val="00F16FF4"/>
    <w:rsid w:val="00F17DC0"/>
    <w:rsid w:val="00F2000C"/>
    <w:rsid w:val="00F208D9"/>
    <w:rsid w:val="00F2096A"/>
    <w:rsid w:val="00F21AD8"/>
    <w:rsid w:val="00F21E17"/>
    <w:rsid w:val="00F22C49"/>
    <w:rsid w:val="00F22CD7"/>
    <w:rsid w:val="00F22F10"/>
    <w:rsid w:val="00F2306F"/>
    <w:rsid w:val="00F238B4"/>
    <w:rsid w:val="00F247BD"/>
    <w:rsid w:val="00F24F2C"/>
    <w:rsid w:val="00F24F82"/>
    <w:rsid w:val="00F253BA"/>
    <w:rsid w:val="00F25495"/>
    <w:rsid w:val="00F25A27"/>
    <w:rsid w:val="00F25C6F"/>
    <w:rsid w:val="00F2601F"/>
    <w:rsid w:val="00F26581"/>
    <w:rsid w:val="00F27524"/>
    <w:rsid w:val="00F27D7D"/>
    <w:rsid w:val="00F310E1"/>
    <w:rsid w:val="00F31C44"/>
    <w:rsid w:val="00F327C5"/>
    <w:rsid w:val="00F32D90"/>
    <w:rsid w:val="00F32F0D"/>
    <w:rsid w:val="00F33964"/>
    <w:rsid w:val="00F33A90"/>
    <w:rsid w:val="00F33B81"/>
    <w:rsid w:val="00F34967"/>
    <w:rsid w:val="00F34CFD"/>
    <w:rsid w:val="00F352EF"/>
    <w:rsid w:val="00F3634D"/>
    <w:rsid w:val="00F36BA4"/>
    <w:rsid w:val="00F371AB"/>
    <w:rsid w:val="00F4008A"/>
    <w:rsid w:val="00F41A2B"/>
    <w:rsid w:val="00F41B44"/>
    <w:rsid w:val="00F41DEC"/>
    <w:rsid w:val="00F42254"/>
    <w:rsid w:val="00F428FF"/>
    <w:rsid w:val="00F42CC3"/>
    <w:rsid w:val="00F42D85"/>
    <w:rsid w:val="00F42EE9"/>
    <w:rsid w:val="00F43259"/>
    <w:rsid w:val="00F438B5"/>
    <w:rsid w:val="00F4425C"/>
    <w:rsid w:val="00F44DF2"/>
    <w:rsid w:val="00F45159"/>
    <w:rsid w:val="00F45576"/>
    <w:rsid w:val="00F45696"/>
    <w:rsid w:val="00F456F9"/>
    <w:rsid w:val="00F4594C"/>
    <w:rsid w:val="00F459B7"/>
    <w:rsid w:val="00F460BD"/>
    <w:rsid w:val="00F46357"/>
    <w:rsid w:val="00F473D6"/>
    <w:rsid w:val="00F477FA"/>
    <w:rsid w:val="00F47C64"/>
    <w:rsid w:val="00F47C8B"/>
    <w:rsid w:val="00F50CE7"/>
    <w:rsid w:val="00F51000"/>
    <w:rsid w:val="00F5119D"/>
    <w:rsid w:val="00F51282"/>
    <w:rsid w:val="00F52218"/>
    <w:rsid w:val="00F527A2"/>
    <w:rsid w:val="00F52854"/>
    <w:rsid w:val="00F52D4B"/>
    <w:rsid w:val="00F52F74"/>
    <w:rsid w:val="00F530C2"/>
    <w:rsid w:val="00F532F4"/>
    <w:rsid w:val="00F54A49"/>
    <w:rsid w:val="00F54D80"/>
    <w:rsid w:val="00F5536E"/>
    <w:rsid w:val="00F5575C"/>
    <w:rsid w:val="00F560EB"/>
    <w:rsid w:val="00F5662B"/>
    <w:rsid w:val="00F56A03"/>
    <w:rsid w:val="00F56D3C"/>
    <w:rsid w:val="00F56E81"/>
    <w:rsid w:val="00F56F13"/>
    <w:rsid w:val="00F56F85"/>
    <w:rsid w:val="00F5745C"/>
    <w:rsid w:val="00F577B9"/>
    <w:rsid w:val="00F578AC"/>
    <w:rsid w:val="00F57FB8"/>
    <w:rsid w:val="00F61C33"/>
    <w:rsid w:val="00F61ED5"/>
    <w:rsid w:val="00F62D27"/>
    <w:rsid w:val="00F62D8E"/>
    <w:rsid w:val="00F6306E"/>
    <w:rsid w:val="00F630A9"/>
    <w:rsid w:val="00F63B7E"/>
    <w:rsid w:val="00F63F1B"/>
    <w:rsid w:val="00F64577"/>
    <w:rsid w:val="00F64E5E"/>
    <w:rsid w:val="00F66CE7"/>
    <w:rsid w:val="00F66DFB"/>
    <w:rsid w:val="00F670DB"/>
    <w:rsid w:val="00F67464"/>
    <w:rsid w:val="00F67B9D"/>
    <w:rsid w:val="00F70D52"/>
    <w:rsid w:val="00F70E86"/>
    <w:rsid w:val="00F716B8"/>
    <w:rsid w:val="00F7175A"/>
    <w:rsid w:val="00F7267B"/>
    <w:rsid w:val="00F726D5"/>
    <w:rsid w:val="00F72A86"/>
    <w:rsid w:val="00F73720"/>
    <w:rsid w:val="00F73D66"/>
    <w:rsid w:val="00F74FE1"/>
    <w:rsid w:val="00F7573A"/>
    <w:rsid w:val="00F75933"/>
    <w:rsid w:val="00F76075"/>
    <w:rsid w:val="00F760D0"/>
    <w:rsid w:val="00F7687D"/>
    <w:rsid w:val="00F76E7A"/>
    <w:rsid w:val="00F77663"/>
    <w:rsid w:val="00F77D07"/>
    <w:rsid w:val="00F8094D"/>
    <w:rsid w:val="00F80E2D"/>
    <w:rsid w:val="00F8123B"/>
    <w:rsid w:val="00F8184D"/>
    <w:rsid w:val="00F819FA"/>
    <w:rsid w:val="00F81B96"/>
    <w:rsid w:val="00F8217A"/>
    <w:rsid w:val="00F82AC4"/>
    <w:rsid w:val="00F839CD"/>
    <w:rsid w:val="00F83B6C"/>
    <w:rsid w:val="00F8498C"/>
    <w:rsid w:val="00F8522B"/>
    <w:rsid w:val="00F8575A"/>
    <w:rsid w:val="00F859A2"/>
    <w:rsid w:val="00F85B8A"/>
    <w:rsid w:val="00F8656C"/>
    <w:rsid w:val="00F8727E"/>
    <w:rsid w:val="00F8737A"/>
    <w:rsid w:val="00F8742E"/>
    <w:rsid w:val="00F9076A"/>
    <w:rsid w:val="00F90F91"/>
    <w:rsid w:val="00F91604"/>
    <w:rsid w:val="00F91B4B"/>
    <w:rsid w:val="00F92837"/>
    <w:rsid w:val="00F92B05"/>
    <w:rsid w:val="00F92C41"/>
    <w:rsid w:val="00F92E1D"/>
    <w:rsid w:val="00F93256"/>
    <w:rsid w:val="00F9356E"/>
    <w:rsid w:val="00F93744"/>
    <w:rsid w:val="00F93D92"/>
    <w:rsid w:val="00F950C5"/>
    <w:rsid w:val="00F950D6"/>
    <w:rsid w:val="00F96298"/>
    <w:rsid w:val="00F963F9"/>
    <w:rsid w:val="00F9697F"/>
    <w:rsid w:val="00F969D4"/>
    <w:rsid w:val="00F9766D"/>
    <w:rsid w:val="00F976CC"/>
    <w:rsid w:val="00F97E38"/>
    <w:rsid w:val="00F97EF2"/>
    <w:rsid w:val="00FA00EB"/>
    <w:rsid w:val="00FA06CD"/>
    <w:rsid w:val="00FA1550"/>
    <w:rsid w:val="00FA25A5"/>
    <w:rsid w:val="00FA2E46"/>
    <w:rsid w:val="00FA2ECE"/>
    <w:rsid w:val="00FA428D"/>
    <w:rsid w:val="00FA42F6"/>
    <w:rsid w:val="00FA4A30"/>
    <w:rsid w:val="00FA4ACE"/>
    <w:rsid w:val="00FA4BDE"/>
    <w:rsid w:val="00FA4F99"/>
    <w:rsid w:val="00FA538F"/>
    <w:rsid w:val="00FA562A"/>
    <w:rsid w:val="00FA5E55"/>
    <w:rsid w:val="00FA623B"/>
    <w:rsid w:val="00FA64A4"/>
    <w:rsid w:val="00FA6FFE"/>
    <w:rsid w:val="00FB073F"/>
    <w:rsid w:val="00FB0D9A"/>
    <w:rsid w:val="00FB11E6"/>
    <w:rsid w:val="00FB1DFD"/>
    <w:rsid w:val="00FB29C6"/>
    <w:rsid w:val="00FB2AF1"/>
    <w:rsid w:val="00FB2C17"/>
    <w:rsid w:val="00FB33D8"/>
    <w:rsid w:val="00FB4159"/>
    <w:rsid w:val="00FB41A1"/>
    <w:rsid w:val="00FB4E95"/>
    <w:rsid w:val="00FB5A44"/>
    <w:rsid w:val="00FB5D5B"/>
    <w:rsid w:val="00FB5E0E"/>
    <w:rsid w:val="00FB6F8D"/>
    <w:rsid w:val="00FB7979"/>
    <w:rsid w:val="00FB7F5E"/>
    <w:rsid w:val="00FC0450"/>
    <w:rsid w:val="00FC0503"/>
    <w:rsid w:val="00FC0DAC"/>
    <w:rsid w:val="00FC0F78"/>
    <w:rsid w:val="00FC1C8E"/>
    <w:rsid w:val="00FC1F38"/>
    <w:rsid w:val="00FC1FD2"/>
    <w:rsid w:val="00FC2407"/>
    <w:rsid w:val="00FC2431"/>
    <w:rsid w:val="00FC2994"/>
    <w:rsid w:val="00FC320C"/>
    <w:rsid w:val="00FC33E4"/>
    <w:rsid w:val="00FC3F7F"/>
    <w:rsid w:val="00FC44B6"/>
    <w:rsid w:val="00FC620F"/>
    <w:rsid w:val="00FC6217"/>
    <w:rsid w:val="00FC65C6"/>
    <w:rsid w:val="00FC6BE1"/>
    <w:rsid w:val="00FC7037"/>
    <w:rsid w:val="00FC76DD"/>
    <w:rsid w:val="00FC7A8C"/>
    <w:rsid w:val="00FC7F6C"/>
    <w:rsid w:val="00FD0478"/>
    <w:rsid w:val="00FD1014"/>
    <w:rsid w:val="00FD1252"/>
    <w:rsid w:val="00FD1FEF"/>
    <w:rsid w:val="00FD2644"/>
    <w:rsid w:val="00FD3094"/>
    <w:rsid w:val="00FD3A7E"/>
    <w:rsid w:val="00FD3BCE"/>
    <w:rsid w:val="00FD3DC6"/>
    <w:rsid w:val="00FD5835"/>
    <w:rsid w:val="00FD6148"/>
    <w:rsid w:val="00FD657B"/>
    <w:rsid w:val="00FD6A78"/>
    <w:rsid w:val="00FD6C78"/>
    <w:rsid w:val="00FD6EB9"/>
    <w:rsid w:val="00FE04A4"/>
    <w:rsid w:val="00FE1260"/>
    <w:rsid w:val="00FE1276"/>
    <w:rsid w:val="00FE1FB5"/>
    <w:rsid w:val="00FE2074"/>
    <w:rsid w:val="00FE2E07"/>
    <w:rsid w:val="00FE3018"/>
    <w:rsid w:val="00FE3ED5"/>
    <w:rsid w:val="00FE466A"/>
    <w:rsid w:val="00FE4C29"/>
    <w:rsid w:val="00FE55E9"/>
    <w:rsid w:val="00FE782B"/>
    <w:rsid w:val="00FF0BD1"/>
    <w:rsid w:val="00FF18EE"/>
    <w:rsid w:val="00FF1CCD"/>
    <w:rsid w:val="00FF24E0"/>
    <w:rsid w:val="00FF25B1"/>
    <w:rsid w:val="00FF3143"/>
    <w:rsid w:val="00FF516F"/>
    <w:rsid w:val="00FF5334"/>
    <w:rsid w:val="00FF5B9A"/>
    <w:rsid w:val="00FF6B4C"/>
    <w:rsid w:val="00FF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F87A72B"/>
  <w15:docId w15:val="{0BD78CDA-D0F0-463D-B389-7FCFF9902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7A0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B7A0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B7A0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B7A0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B7A0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B7A0B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4B7A0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4B7A0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4B7A0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4B7A0B"/>
    <w:rPr>
      <w:rFonts w:cs="Times New Roman"/>
      <w:b/>
      <w:bCs/>
    </w:rPr>
  </w:style>
  <w:style w:type="paragraph" w:styleId="ListBullet">
    <w:name w:val="List Bullet"/>
    <w:basedOn w:val="Normal"/>
    <w:rsid w:val="004B7A0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4B7A0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B7A0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B7A0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B7A0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4B7A0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B7A0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4B7A0B"/>
    <w:pPr>
      <w:ind w:left="284"/>
    </w:pPr>
  </w:style>
  <w:style w:type="paragraph" w:customStyle="1" w:styleId="AAFrameAddress">
    <w:name w:val="AA Frame Address"/>
    <w:basedOn w:val="Heading1"/>
    <w:rsid w:val="004B7A0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4B7A0B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4B7A0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4B7A0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B7A0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4B7A0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4B7A0B"/>
    <w:pPr>
      <w:ind w:left="851" w:hanging="284"/>
    </w:pPr>
  </w:style>
  <w:style w:type="paragraph" w:styleId="Index4">
    <w:name w:val="index 4"/>
    <w:basedOn w:val="Normal"/>
    <w:next w:val="Normal"/>
    <w:semiHidden/>
    <w:rsid w:val="004B7A0B"/>
    <w:pPr>
      <w:ind w:left="1135" w:hanging="284"/>
    </w:pPr>
  </w:style>
  <w:style w:type="paragraph" w:styleId="Index6">
    <w:name w:val="index 6"/>
    <w:basedOn w:val="Normal"/>
    <w:next w:val="Normal"/>
    <w:semiHidden/>
    <w:rsid w:val="004B7A0B"/>
    <w:pPr>
      <w:ind w:left="1702" w:hanging="284"/>
    </w:pPr>
  </w:style>
  <w:style w:type="paragraph" w:styleId="Index5">
    <w:name w:val="index 5"/>
    <w:basedOn w:val="Normal"/>
    <w:next w:val="Normal"/>
    <w:semiHidden/>
    <w:rsid w:val="004B7A0B"/>
    <w:pPr>
      <w:ind w:left="1418" w:hanging="284"/>
    </w:pPr>
  </w:style>
  <w:style w:type="paragraph" w:styleId="Index7">
    <w:name w:val="index 7"/>
    <w:basedOn w:val="Normal"/>
    <w:next w:val="Normal"/>
    <w:semiHidden/>
    <w:rsid w:val="004B7A0B"/>
    <w:pPr>
      <w:ind w:left="1985" w:hanging="284"/>
    </w:pPr>
  </w:style>
  <w:style w:type="paragraph" w:styleId="Index8">
    <w:name w:val="index 8"/>
    <w:basedOn w:val="Normal"/>
    <w:next w:val="Normal"/>
    <w:semiHidden/>
    <w:rsid w:val="004B7A0B"/>
    <w:pPr>
      <w:ind w:left="2269" w:hanging="284"/>
    </w:pPr>
  </w:style>
  <w:style w:type="paragraph" w:styleId="Index9">
    <w:name w:val="index 9"/>
    <w:basedOn w:val="Normal"/>
    <w:next w:val="Normal"/>
    <w:semiHidden/>
    <w:rsid w:val="004B7A0B"/>
    <w:pPr>
      <w:ind w:left="2552" w:hanging="284"/>
    </w:pPr>
  </w:style>
  <w:style w:type="paragraph" w:styleId="TOC2">
    <w:name w:val="toc 2"/>
    <w:basedOn w:val="Normal"/>
    <w:next w:val="Normal"/>
    <w:semiHidden/>
    <w:rsid w:val="004B7A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B7A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B7A0B"/>
    <w:pPr>
      <w:ind w:left="851"/>
    </w:pPr>
  </w:style>
  <w:style w:type="paragraph" w:styleId="TOC5">
    <w:name w:val="toc 5"/>
    <w:basedOn w:val="Normal"/>
    <w:next w:val="Normal"/>
    <w:semiHidden/>
    <w:rsid w:val="004B7A0B"/>
    <w:pPr>
      <w:ind w:left="1134"/>
    </w:pPr>
  </w:style>
  <w:style w:type="paragraph" w:styleId="TOC6">
    <w:name w:val="toc 6"/>
    <w:basedOn w:val="Normal"/>
    <w:next w:val="Normal"/>
    <w:semiHidden/>
    <w:rsid w:val="004B7A0B"/>
    <w:pPr>
      <w:ind w:left="1418"/>
    </w:pPr>
  </w:style>
  <w:style w:type="paragraph" w:styleId="TOC7">
    <w:name w:val="toc 7"/>
    <w:basedOn w:val="Normal"/>
    <w:next w:val="Normal"/>
    <w:semiHidden/>
    <w:rsid w:val="004B7A0B"/>
    <w:pPr>
      <w:ind w:left="1701"/>
    </w:pPr>
  </w:style>
  <w:style w:type="paragraph" w:styleId="TOC8">
    <w:name w:val="toc 8"/>
    <w:basedOn w:val="Normal"/>
    <w:next w:val="Normal"/>
    <w:semiHidden/>
    <w:rsid w:val="004B7A0B"/>
    <w:pPr>
      <w:ind w:left="1985"/>
    </w:pPr>
  </w:style>
  <w:style w:type="paragraph" w:styleId="TOC9">
    <w:name w:val="toc 9"/>
    <w:basedOn w:val="Normal"/>
    <w:next w:val="Normal"/>
    <w:semiHidden/>
    <w:rsid w:val="004B7A0B"/>
    <w:pPr>
      <w:ind w:left="2268"/>
    </w:pPr>
  </w:style>
  <w:style w:type="paragraph" w:styleId="TableofFigures">
    <w:name w:val="table of figures"/>
    <w:basedOn w:val="Normal"/>
    <w:next w:val="Normal"/>
    <w:semiHidden/>
    <w:rsid w:val="004B7A0B"/>
    <w:pPr>
      <w:ind w:left="567" w:hanging="567"/>
    </w:pPr>
  </w:style>
  <w:style w:type="paragraph" w:styleId="ListBullet5">
    <w:name w:val="List Bullet 5"/>
    <w:basedOn w:val="Normal"/>
    <w:rsid w:val="004B7A0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"/>
    <w:basedOn w:val="Normal"/>
    <w:link w:val="BodyTextChar"/>
    <w:uiPriority w:val="99"/>
    <w:rsid w:val="004B7A0B"/>
    <w:pPr>
      <w:spacing w:after="120"/>
    </w:pPr>
  </w:style>
  <w:style w:type="paragraph" w:styleId="BodyTextFirstIndent">
    <w:name w:val="Body Text First Indent"/>
    <w:basedOn w:val="BodyText"/>
    <w:rsid w:val="004B7A0B"/>
    <w:pPr>
      <w:ind w:firstLine="284"/>
    </w:pPr>
  </w:style>
  <w:style w:type="paragraph" w:styleId="BodyTextIndent">
    <w:name w:val="Body Text Indent"/>
    <w:basedOn w:val="Normal"/>
    <w:rsid w:val="004B7A0B"/>
    <w:pPr>
      <w:spacing w:after="120"/>
      <w:ind w:left="283"/>
    </w:pPr>
  </w:style>
  <w:style w:type="paragraph" w:styleId="BodyTextFirstIndent2">
    <w:name w:val="Body Text First Indent 2"/>
    <w:basedOn w:val="BodyTextIndent"/>
    <w:rsid w:val="004B7A0B"/>
    <w:pPr>
      <w:ind w:left="284" w:firstLine="284"/>
    </w:pPr>
  </w:style>
  <w:style w:type="character" w:styleId="Strong">
    <w:name w:val="Strong"/>
    <w:basedOn w:val="DefaultParagraphFont"/>
    <w:qFormat/>
    <w:rsid w:val="004B7A0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B7A0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4B7A0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4B7A0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B7A0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B7A0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B7A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4B7A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4B7A0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4B7A0B"/>
    <w:pPr>
      <w:framePr w:h="1054" w:wrap="around" w:y="5920"/>
    </w:pPr>
  </w:style>
  <w:style w:type="paragraph" w:customStyle="1" w:styleId="ReportHeading3">
    <w:name w:val="ReportHeading3"/>
    <w:basedOn w:val="ReportHeading2"/>
    <w:rsid w:val="004B7A0B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4B7A0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4B7A0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4B7A0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4B7A0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B7A0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B7A0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4B7A0B"/>
  </w:style>
  <w:style w:type="paragraph" w:styleId="BodyText3">
    <w:name w:val="Body Text 3"/>
    <w:basedOn w:val="Normal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7937E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E96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E96307"/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rsid w:val="006662E5"/>
    <w:pPr>
      <w:spacing w:after="120" w:line="480" w:lineRule="auto"/>
      <w:ind w:left="360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E31AA3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E0">
    <w:name w:val="»¡E"/>
    <w:basedOn w:val="Normal"/>
    <w:rsid w:val="004324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070D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ody Char Char Char"/>
    <w:basedOn w:val="DefaultParagraphFont"/>
    <w:link w:val="BodyText"/>
    <w:rsid w:val="009E75E1"/>
    <w:rPr>
      <w:rFonts w:ascii="Arial" w:hAnsi="Arial" w:cs="Angsana New"/>
      <w:sz w:val="18"/>
      <w:szCs w:val="18"/>
      <w:lang w:val="en-US" w:eastAsia="en-US" w:bidi="th-TH"/>
    </w:rPr>
  </w:style>
  <w:style w:type="paragraph" w:styleId="Title">
    <w:name w:val="Title"/>
    <w:basedOn w:val="Normal"/>
    <w:qFormat/>
    <w:rsid w:val="006F62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customStyle="1" w:styleId="index">
    <w:name w:val="index"/>
    <w:aliases w:val="ix"/>
    <w:basedOn w:val="BodyText"/>
    <w:rsid w:val="006922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922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rsid w:val="00DA7CD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acctcolumnheading">
    <w:name w:val="acct column heading"/>
    <w:aliases w:val="ac"/>
    <w:basedOn w:val="Normal"/>
    <w:rsid w:val="00DA7C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228B4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D1181C"/>
    <w:rPr>
      <w:rFonts w:ascii="Arial" w:hAnsi="Arial"/>
      <w:sz w:val="18"/>
      <w:szCs w:val="18"/>
    </w:rPr>
  </w:style>
  <w:style w:type="character" w:customStyle="1" w:styleId="Heading9Char">
    <w:name w:val="Heading 9 Char"/>
    <w:basedOn w:val="DefaultParagraphFont"/>
    <w:link w:val="Heading9"/>
    <w:locked/>
    <w:rsid w:val="00D1181C"/>
    <w:rPr>
      <w:rFonts w:cs="EucrosiaUPC"/>
      <w:b/>
      <w:bCs/>
      <w:sz w:val="30"/>
      <w:szCs w:val="30"/>
    </w:rPr>
  </w:style>
  <w:style w:type="character" w:customStyle="1" w:styleId="HeaderChar">
    <w:name w:val="Header Char"/>
    <w:link w:val="Header"/>
    <w:uiPriority w:val="99"/>
    <w:rsid w:val="00A7660F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rsid w:val="00A7660F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A7660F"/>
    <w:rPr>
      <w:rFonts w:ascii="Book Antiqua" w:hAnsi="Book Antiqua"/>
      <w:sz w:val="22"/>
      <w:szCs w:val="22"/>
    </w:rPr>
  </w:style>
  <w:style w:type="character" w:customStyle="1" w:styleId="Heading2Char1">
    <w:name w:val="Heading 2 Char1"/>
    <w:locked/>
    <w:rsid w:val="00A7660F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cent">
    <w:name w:val="&amp;cent"/>
    <w:basedOn w:val="Normal"/>
    <w:uiPriority w:val="99"/>
    <w:rsid w:val="00A76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customStyle="1" w:styleId="ColorfulList-Accent11">
    <w:name w:val="Colorful List - Accent 11"/>
    <w:basedOn w:val="Normal"/>
    <w:uiPriority w:val="99"/>
    <w:qFormat/>
    <w:rsid w:val="00A76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66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66DFB"/>
    <w:rPr>
      <w:rFonts w:ascii="Angsana New" w:eastAsia="Calibri" w:hAnsi="Angsana New"/>
      <w:sz w:val="30"/>
      <w:szCs w:val="30"/>
    </w:rPr>
  </w:style>
  <w:style w:type="paragraph" w:customStyle="1" w:styleId="Default">
    <w:name w:val="Default"/>
    <w:rsid w:val="004E37E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C2A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Theme="majorBidi" w:eastAsia="Calibri" w:hAnsiTheme="majorBidi" w:cstheme="majorBidi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C2AA6"/>
    <w:rPr>
      <w:rFonts w:asciiTheme="majorBidi" w:eastAsia="Calibri" w:hAnsiTheme="majorBidi" w:cstheme="majorBidi"/>
      <w:i/>
      <w:iCs/>
      <w:sz w:val="30"/>
      <w:szCs w:val="30"/>
    </w:rPr>
  </w:style>
  <w:style w:type="character" w:styleId="CommentReference">
    <w:name w:val="annotation reference"/>
    <w:rsid w:val="00DC511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DC511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C5110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uiPriority w:val="99"/>
    <w:rsid w:val="00A119D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1Char1">
    <w:name w:val="Heading 1 Char1"/>
    <w:basedOn w:val="DefaultParagraphFont"/>
    <w:uiPriority w:val="99"/>
    <w:rsid w:val="00A119D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basedOn w:val="DefaultParagraphFont"/>
    <w:link w:val="Heading3"/>
    <w:rsid w:val="00A119DC"/>
    <w:rPr>
      <w:rFonts w:ascii="Arial" w:hAnsi="Arial" w:cs="Times New Roman"/>
      <w:i/>
      <w:iCs/>
      <w:sz w:val="18"/>
      <w:szCs w:val="18"/>
    </w:rPr>
  </w:style>
  <w:style w:type="character" w:customStyle="1" w:styleId="Heading3Char1">
    <w:name w:val="Heading 3 Char1"/>
    <w:basedOn w:val="DefaultParagraphFont"/>
    <w:rsid w:val="00A119D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A119DC"/>
    <w:rPr>
      <w:rFonts w:ascii="Arial" w:hAnsi="Arial" w:cs="Times New Roman"/>
      <w:b/>
      <w:bCs/>
      <w:sz w:val="18"/>
      <w:szCs w:val="18"/>
    </w:rPr>
  </w:style>
  <w:style w:type="character" w:customStyle="1" w:styleId="Heading4Char1">
    <w:name w:val="Heading 4 Char1"/>
    <w:basedOn w:val="DefaultParagraphFont"/>
    <w:rsid w:val="00A119D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A119DC"/>
    <w:rPr>
      <w:rFonts w:cs="EucrosiaUPC"/>
      <w:b/>
      <w:bCs/>
      <w:sz w:val="32"/>
      <w:szCs w:val="32"/>
    </w:rPr>
  </w:style>
  <w:style w:type="character" w:customStyle="1" w:styleId="Heading5Char1">
    <w:name w:val="Heading 5 Char1"/>
    <w:basedOn w:val="DefaultParagraphFont"/>
    <w:rsid w:val="00A119D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A119D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19D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A119DC"/>
    <w:rPr>
      <w:rFonts w:cs="EucrosiaUPC"/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A119D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A119DC"/>
    <w:rPr>
      <w:rFonts w:cs="EucrosiaUPC"/>
      <w:sz w:val="30"/>
      <w:szCs w:val="30"/>
    </w:rPr>
  </w:style>
  <w:style w:type="character" w:customStyle="1" w:styleId="Heading8Char1">
    <w:name w:val="Heading 8 Char1"/>
    <w:basedOn w:val="DefaultParagraphFont"/>
    <w:rsid w:val="00A119D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19DC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basedOn w:val="DefaultParagraphFont"/>
    <w:uiPriority w:val="20"/>
    <w:qFormat/>
    <w:rsid w:val="00A119DC"/>
    <w:rPr>
      <w:b w:val="0"/>
      <w:bCs w:val="0"/>
      <w:i w:val="0"/>
      <w:iCs w:val="0"/>
      <w:color w:val="D14836"/>
    </w:rPr>
  </w:style>
  <w:style w:type="paragraph" w:styleId="DocumentMap">
    <w:name w:val="Document Map"/>
    <w:basedOn w:val="Normal"/>
    <w:link w:val="DocumentMapChar"/>
    <w:uiPriority w:val="99"/>
    <w:unhideWhenUsed/>
    <w:rsid w:val="00A119D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119DC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9DC"/>
    <w:rPr>
      <w:rFonts w:ascii="Tahoma" w:hAnsi="Tahoma" w:cs="Tahoma"/>
      <w:sz w:val="16"/>
      <w:szCs w:val="16"/>
    </w:rPr>
  </w:style>
  <w:style w:type="character" w:customStyle="1" w:styleId="st1">
    <w:name w:val="st1"/>
    <w:basedOn w:val="DefaultParagraphFont"/>
    <w:rsid w:val="00F7573A"/>
  </w:style>
  <w:style w:type="paragraph" w:styleId="FootnoteText">
    <w:name w:val="footnote text"/>
    <w:aliases w:val="ft"/>
    <w:basedOn w:val="Normal"/>
    <w:link w:val="FootnoteTextChar"/>
    <w:semiHidden/>
    <w:rsid w:val="007E7C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E7CB8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7E7CB8"/>
    <w:rPr>
      <w:vertAlign w:val="superscript"/>
    </w:rPr>
  </w:style>
  <w:style w:type="paragraph" w:customStyle="1" w:styleId="a4">
    <w:name w:val="เนื้อเรื่อง"/>
    <w:basedOn w:val="Normal"/>
    <w:rsid w:val="00C63F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rdia New"/>
      <w:noProof/>
      <w:color w:val="000080"/>
      <w:sz w:val="28"/>
      <w:szCs w:val="28"/>
    </w:rPr>
  </w:style>
  <w:style w:type="paragraph" w:styleId="NoSpacing">
    <w:name w:val="No Spacing"/>
    <w:uiPriority w:val="1"/>
    <w:qFormat/>
    <w:rsid w:val="00361A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5467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54670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D97F0C"/>
    <w:rPr>
      <w:rFonts w:cs="Times New Roman"/>
      <w:sz w:val="22"/>
      <w:lang w:val="en-GB" w:bidi="ar-SA"/>
    </w:rPr>
  </w:style>
  <w:style w:type="paragraph" w:styleId="NormalWeb">
    <w:name w:val="Normal (Web)"/>
    <w:basedOn w:val="Normal"/>
    <w:uiPriority w:val="99"/>
    <w:semiHidden/>
    <w:unhideWhenUsed/>
    <w:rsid w:val="00536C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840BFE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3D1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7B0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C00AFC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  <w:semiHidden/>
    <w:unhideWhenUsed/>
    <w:rsid w:val="00100BB4"/>
  </w:style>
  <w:style w:type="paragraph" w:customStyle="1" w:styleId="zKISOffAddress">
    <w:name w:val="zKISOffAddress"/>
    <w:basedOn w:val="Normal"/>
    <w:rsid w:val="007E4F71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83A47F24364C428DF988336AD3C4F8" ma:contentTypeVersion="4" ma:contentTypeDescription="Create a new document." ma:contentTypeScope="" ma:versionID="434c43b960e86e47b8f26a4d85e5b492">
  <xsd:schema xmlns:xsd="http://www.w3.org/2001/XMLSchema" xmlns:xs="http://www.w3.org/2001/XMLSchema" xmlns:p="http://schemas.microsoft.com/office/2006/metadata/properties" xmlns:ns2="b168e262-699a-428d-abca-3d7ae2530bbc" targetNamespace="http://schemas.microsoft.com/office/2006/metadata/properties" ma:root="true" ma:fieldsID="33d542f26a3f2dc0596404b40229cced" ns2:_="">
    <xsd:import namespace="b168e262-699a-428d-abca-3d7ae2530b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68e262-699a-428d-abca-3d7ae2530b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24C66-F12C-464D-84EB-D024E51678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200830-5CAF-4893-9FA0-F2C44A217B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68e262-699a-428d-abca-3d7ae2530b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1782BB-F6E1-45E0-8978-84357A7323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A9BC8F-26C9-48CE-AAA1-1C1813504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33</Pages>
  <Words>6426</Words>
  <Characters>36629</Characters>
  <Application>Microsoft Office Word</Application>
  <DocSecurity>0</DocSecurity>
  <Lines>305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นครหลวงกระเบื้องและท่อ จำกัด</vt:lpstr>
      <vt:lpstr>บริษัท นครหลวงกระเบื้องและท่อ จำกัด</vt:lpstr>
    </vt:vector>
  </TitlesOfParts>
  <Company>KPMG</Company>
  <LinksUpToDate>false</LinksUpToDate>
  <CharactersWithSpaces>42970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นครหลวงกระเบื้องและท่อ จำกัด</dc:title>
  <dc:creator>tadsong_h22</dc:creator>
  <cp:lastModifiedBy>Natnapin Wongratpanya</cp:lastModifiedBy>
  <cp:revision>2</cp:revision>
  <cp:lastPrinted>2022-02-23T12:27:00Z</cp:lastPrinted>
  <dcterms:created xsi:type="dcterms:W3CDTF">2022-05-18T10:16:00Z</dcterms:created>
  <dcterms:modified xsi:type="dcterms:W3CDTF">2022-05-18T10:16:00Z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-1156433609</vt:i4>
  </property>
  <property fmtid="{D5CDD505-2E9C-101B-9397-08002B2CF9AE}" pid="3" name="ContentTypeId">
    <vt:lpwstr>0x0101008783A47F24364C428DF988336AD3C4F8</vt:lpwstr>
  </property>
</Properties>
</file>