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217D00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217D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17D00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217D00" w14:paraId="5BD43E1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1BB4BD6" w14:textId="371B308C" w:rsidR="00BA310A" w:rsidRPr="00217D00" w:rsidRDefault="00C00726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007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5913CE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9598F1D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217D00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17D00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77777777" w:rsidR="00231458" w:rsidRPr="00217D00" w:rsidRDefault="0018656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217D00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77777777" w:rsidR="006512F5" w:rsidRPr="00217D00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217D00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217D00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217D00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77777777" w:rsidR="00231458" w:rsidRPr="00217D00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243EE" w:rsidRPr="00217D00" w14:paraId="290DA508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30AFA62" w14:textId="0B80FF06" w:rsidR="005243EE" w:rsidRPr="00217D00" w:rsidRDefault="005243E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345658" w14:textId="77777777" w:rsidR="005243EE" w:rsidRPr="00217D00" w:rsidRDefault="005243E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DE15884" w14:textId="50E11D14" w:rsidR="005243EE" w:rsidRPr="00217D00" w:rsidRDefault="005243E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B7BDF" w:rsidRPr="00217D00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78010133" w:rsidR="00EB7BDF" w:rsidRPr="00217D00" w:rsidRDefault="004D191D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217D00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77777777" w:rsidR="00EB7BDF" w:rsidRPr="00217D00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217D00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7168C016" w:rsidR="00EB7BDF" w:rsidRPr="00217D00" w:rsidRDefault="009808D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E5BC304" w14:textId="77777777" w:rsidR="00EB7BDF" w:rsidRPr="00217D00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16C9EBE" w:rsidR="00EB7BDF" w:rsidRPr="00217D00" w:rsidRDefault="00A55B28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A55B28" w:rsidRPr="00217D00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4E673E50" w:rsidR="00A55B28" w:rsidRPr="00217D00" w:rsidRDefault="009808DB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0280B6" w14:textId="77777777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43ECBE3D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217D00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2E3ECB0A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808D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3C8E027" w14:textId="77777777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79726A3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bookmarkEnd w:id="0"/>
    </w:tbl>
    <w:p w14:paraId="7F2C18CB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217D00" w:rsidRDefault="00BA310A" w:rsidP="00DC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217D00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0FE6C0B4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7B7077" w14:textId="7B90D6C5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217D00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C376E" w:rsidRPr="006C376E">
        <w:rPr>
          <w:rFonts w:ascii="Angsana New" w:hAnsi="Angsana New"/>
          <w:color w:val="000000"/>
          <w:sz w:val="30"/>
          <w:szCs w:val="30"/>
        </w:rPr>
        <w:t>12</w:t>
      </w:r>
      <w:r w:rsidR="00DB5CCF" w:rsidRPr="006C37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B5CCF" w:rsidRPr="006C376E">
        <w:rPr>
          <w:rFonts w:ascii="Angsana New" w:hAnsi="Angsana New" w:hint="cs"/>
          <w:color w:val="000000"/>
          <w:sz w:val="30"/>
          <w:szCs w:val="30"/>
          <w:cs/>
        </w:rPr>
        <w:t>พฤ</w:t>
      </w:r>
      <w:r w:rsidR="006738DF" w:rsidRPr="006C376E">
        <w:rPr>
          <w:rFonts w:ascii="Angsana New" w:hAnsi="Angsana New" w:hint="cs"/>
          <w:color w:val="000000"/>
          <w:sz w:val="30"/>
          <w:szCs w:val="30"/>
          <w:cs/>
        </w:rPr>
        <w:t>ษภาคม</w:t>
      </w:r>
      <w:r w:rsidR="00DB5CCF" w:rsidRPr="006C37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B5CCF" w:rsidRPr="006C376E">
        <w:rPr>
          <w:rFonts w:ascii="Angsana New" w:hAnsi="Angsana New"/>
          <w:color w:val="000000"/>
          <w:sz w:val="30"/>
          <w:szCs w:val="30"/>
        </w:rPr>
        <w:t>256</w:t>
      </w:r>
      <w:r w:rsidR="006738DF" w:rsidRPr="006C376E">
        <w:rPr>
          <w:rFonts w:ascii="Angsana New" w:hAnsi="Angsana New"/>
          <w:color w:val="000000"/>
          <w:sz w:val="30"/>
          <w:szCs w:val="30"/>
        </w:rPr>
        <w:t>5</w:t>
      </w:r>
    </w:p>
    <w:p w14:paraId="74964C1C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F2C7EE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30ECD5BF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D0C387" w14:textId="6ADD4F13" w:rsidR="00BA310A" w:rsidRPr="00217D00" w:rsidRDefault="0018656C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บริษัทดำเนินธุรกิจหลักเกี่ยวกับการผลิตและจำหน่ายเครื่องดื่ม น้ำผลไม้ </w:t>
      </w:r>
      <w:r w:rsidR="00A11313"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น้ำผลไม้ผสมเม็ดแมงลัก น้ำผลไม้ผสมเมล็ดเชีย 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น้ำนมกะทิ และน้ำนมถั่วเหลือง</w:t>
      </w:r>
      <w:bookmarkStart w:id="1" w:name="_GoBack"/>
      <w:bookmarkEnd w:id="1"/>
    </w:p>
    <w:p w14:paraId="472F7F11" w14:textId="042A9010" w:rsidR="00DB5CCF" w:rsidRPr="00217D00" w:rsidRDefault="00DB5CCF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E563F7" w14:textId="1E49E3E2" w:rsidR="00DB5CCF" w:rsidRPr="00217D00" w:rsidRDefault="00DB5CCF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บริษัทจดทะเบียนแปลงสภาพเป็นบริษัทมหาชนจำกัดกับกระทรวงพาณิชย์ เมื่อวันที่ </w:t>
      </w:r>
      <w:r w:rsidRPr="00217D0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กรก</w:t>
      </w:r>
      <w:r w:rsidR="002B3ABF"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ฎาคม </w:t>
      </w:r>
      <w:r w:rsidR="002B3ABF" w:rsidRPr="00217D00">
        <w:rPr>
          <w:rFonts w:ascii="Angsana New" w:hAnsi="Angsana New"/>
          <w:color w:val="000000"/>
          <w:sz w:val="30"/>
          <w:szCs w:val="30"/>
        </w:rPr>
        <w:t xml:space="preserve">2564 </w:t>
      </w:r>
      <w:r w:rsidR="002B3ABF" w:rsidRPr="00217D00">
        <w:rPr>
          <w:rFonts w:ascii="Angsana New" w:hAnsi="Angsana New" w:hint="cs"/>
          <w:color w:val="000000"/>
          <w:sz w:val="30"/>
          <w:szCs w:val="30"/>
          <w:cs/>
        </w:rPr>
        <w:t>ดังนั้น บริษัทจึงเปลี่ยนชื่อจากบริษัท โรแยล พลัส จำกัด เป็นบริษัท โรแยล พลัส จำกัด (มหาชน)</w:t>
      </w:r>
    </w:p>
    <w:p w14:paraId="70E5E57D" w14:textId="77777777" w:rsidR="00866C5C" w:rsidRPr="00217D00" w:rsidRDefault="00866C5C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DB618A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435B640C" w14:textId="77777777" w:rsidR="00BA310A" w:rsidRPr="00217D00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AF629" w14:textId="17DD5187" w:rsidR="00D01BB7" w:rsidRPr="00217D00" w:rsidRDefault="00D01BB7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17D00">
        <w:rPr>
          <w:rFonts w:ascii="Angsana New" w:hAnsi="Angsana New"/>
          <w:color w:val="000000"/>
          <w:sz w:val="30"/>
          <w:szCs w:val="30"/>
        </w:rPr>
        <w:t xml:space="preserve">34 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17D00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400E5" w:rsidRPr="00217D00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</w:t>
      </w:r>
      <w:r w:rsidR="000400E5" w:rsidRPr="00217D00">
        <w:rPr>
          <w:rFonts w:ascii="Angsana New" w:hAnsi="Angsana New" w:hint="cs"/>
          <w:color w:val="000000"/>
          <w:sz w:val="30"/>
          <w:szCs w:val="30"/>
          <w:cs/>
        </w:rPr>
        <w:t>ไปแล้วในงบการเงินประจำปี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17D00">
        <w:rPr>
          <w:rFonts w:ascii="Angsana New" w:hAnsi="Angsana New" w:hint="cs"/>
          <w:color w:val="000000"/>
          <w:sz w:val="30"/>
          <w:szCs w:val="30"/>
        </w:rPr>
        <w:t xml:space="preserve"> 31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217D00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236B33">
        <w:rPr>
          <w:rFonts w:ascii="Angsana New" w:hAnsi="Angsana New"/>
          <w:color w:val="000000"/>
          <w:sz w:val="30"/>
          <w:szCs w:val="30"/>
        </w:rPr>
        <w:t>4</w:t>
      </w:r>
    </w:p>
    <w:p w14:paraId="64DEC4B3" w14:textId="77777777" w:rsidR="00BA310A" w:rsidRPr="00217D00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CE882" w14:textId="757D623D" w:rsidR="00D8768E" w:rsidRPr="00217D00" w:rsidRDefault="00E4254D" w:rsidP="00D8768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217D00">
        <w:rPr>
          <w:rFonts w:ascii="Angsana New" w:hAnsi="Angsana New" w:hint="cs"/>
          <w:sz w:val="30"/>
          <w:szCs w:val="30"/>
          <w:cs/>
        </w:rPr>
        <w:t>ง</w:t>
      </w:r>
      <w:r w:rsidRPr="00217D00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77150" w:rsidRPr="00217D00">
        <w:rPr>
          <w:rFonts w:ascii="Angsana New" w:hAnsi="Angsana New" w:hint="cs"/>
          <w:sz w:val="30"/>
          <w:szCs w:val="30"/>
          <w:cs/>
        </w:rPr>
        <w:t>ที่</w:t>
      </w:r>
      <w:r w:rsidRPr="00217D00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17D00">
        <w:rPr>
          <w:rFonts w:ascii="Angsana New" w:hAnsi="Angsana New" w:hint="cs"/>
          <w:sz w:val="30"/>
          <w:szCs w:val="30"/>
          <w:cs/>
        </w:rPr>
        <w:t>ไว้</w:t>
      </w:r>
      <w:r w:rsidRPr="00217D00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17D00">
        <w:rPr>
          <w:rFonts w:ascii="Angsana New" w:hAnsi="Angsana New"/>
          <w:sz w:val="30"/>
          <w:szCs w:val="30"/>
        </w:rPr>
        <w:t xml:space="preserve">31 </w:t>
      </w:r>
      <w:r w:rsidRPr="00217D0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17D00">
        <w:rPr>
          <w:rFonts w:ascii="Angsana New" w:hAnsi="Angsana New"/>
          <w:sz w:val="30"/>
          <w:szCs w:val="30"/>
        </w:rPr>
        <w:t>256</w:t>
      </w:r>
      <w:r w:rsidR="00236B33">
        <w:rPr>
          <w:rFonts w:ascii="Angsana New" w:hAnsi="Angsana New"/>
          <w:sz w:val="30"/>
          <w:szCs w:val="30"/>
        </w:rPr>
        <w:t>4</w:t>
      </w:r>
    </w:p>
    <w:p w14:paraId="58E84FB4" w14:textId="5BA6474B" w:rsidR="00CB4364" w:rsidRPr="00217D00" w:rsidRDefault="00CB4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217D00">
        <w:rPr>
          <w:sz w:val="30"/>
          <w:szCs w:val="30"/>
          <w:cs/>
        </w:rPr>
        <w:br w:type="page"/>
      </w:r>
    </w:p>
    <w:p w14:paraId="3FC53207" w14:textId="4373E2AB" w:rsidR="00BA310A" w:rsidRPr="00217D00" w:rsidRDefault="005C69AE" w:rsidP="00C94B58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3070BC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       บุคคลหรือกิจการที่เกี่ยวข้องกัน</w:t>
      </w:r>
    </w:p>
    <w:p w14:paraId="0B1D049F" w14:textId="136C106C" w:rsidR="00C94B58" w:rsidRDefault="00C94B58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BEA9B8" w14:textId="499B186D" w:rsidR="009808DB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สาม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</w:rPr>
        <w:t>2565</w:t>
      </w:r>
    </w:p>
    <w:p w14:paraId="5E04EF4D" w14:textId="77777777" w:rsidR="009808DB" w:rsidRPr="0084334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F53DDC" w14:textId="58B4DFDC" w:rsidR="007F3348" w:rsidRPr="00217D00" w:rsidRDefault="009808DB" w:rsidP="007F3348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รายการที่สำคัญกับบุคคล</w:t>
      </w:r>
      <w:r w:rsidR="00FD3D32">
        <w:rPr>
          <w:rFonts w:asciiTheme="majorBidi" w:hAnsiTheme="majorBidi" w:cstheme="majorBidi" w:hint="cs"/>
          <w:b/>
          <w:sz w:val="30"/>
          <w:szCs w:val="30"/>
          <w:cs/>
        </w:rPr>
        <w:t xml:space="preserve">หรือกิจการที่เกี่ยวข้องกันสำหรับงวดสามเดือนสิ้นสุดวันที่ </w:t>
      </w:r>
      <w:r w:rsidR="00FD3D32" w:rsidRPr="005C68E9">
        <w:rPr>
          <w:rFonts w:asciiTheme="majorBidi" w:hAnsiTheme="majorBidi" w:cstheme="majorBidi"/>
          <w:bCs/>
          <w:sz w:val="30"/>
          <w:szCs w:val="30"/>
        </w:rPr>
        <w:t>31</w:t>
      </w:r>
      <w:r w:rsidR="00FD3D32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D3D32">
        <w:rPr>
          <w:rFonts w:asciiTheme="majorBidi" w:hAnsiTheme="majorBidi" w:cstheme="majorBidi" w:hint="cs"/>
          <w:b/>
          <w:sz w:val="30"/>
          <w:szCs w:val="30"/>
          <w:cs/>
        </w:rPr>
        <w:t>มีนาคม สรุปได้ดังนี้</w:t>
      </w:r>
    </w:p>
    <w:p w14:paraId="679DE301" w14:textId="08544E84" w:rsidR="00F1668F" w:rsidRPr="0084334E" w:rsidRDefault="00F1668F" w:rsidP="00987390">
      <w:pPr>
        <w:spacing w:line="120" w:lineRule="atLeast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217D00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217D00" w:rsidRDefault="0094024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217D00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217D00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217D00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40242" w:rsidRPr="00217D00" w14:paraId="54D3FD1A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4C0DD50" w14:textId="65395A55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</w:tcPr>
          <w:p w14:paraId="75F6F44A" w14:textId="644B67A9" w:rsidR="00940242" w:rsidRPr="00C00726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072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E06BDDC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3AE67E2" w14:textId="3BD4B71B" w:rsidR="00940242" w:rsidRPr="00C00726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072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940242" w:rsidRPr="00217D00" w14:paraId="5D63F107" w14:textId="77777777" w:rsidTr="007134E8">
        <w:trPr>
          <w:tblHeader/>
        </w:trPr>
        <w:tc>
          <w:tcPr>
            <w:tcW w:w="3505" w:type="pct"/>
          </w:tcPr>
          <w:p w14:paraId="320EAFD7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787C8E17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940242" w:rsidRPr="00217D00" w14:paraId="22A88C16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5E22904E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F06D65A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5A289D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D4FADB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0242" w:rsidRPr="00217D00" w14:paraId="3F0E2E19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3712EA61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ดอกเบี้ยรับ</w:t>
            </w:r>
          </w:p>
        </w:tc>
        <w:tc>
          <w:tcPr>
            <w:tcW w:w="672" w:type="pct"/>
          </w:tcPr>
          <w:p w14:paraId="6BB66287" w14:textId="12DC8730" w:rsidR="00940242" w:rsidRPr="00217D00" w:rsidRDefault="008C612A" w:rsidP="006C3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EEEC655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393B9D4C" w14:textId="0B181B52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</w:t>
            </w:r>
          </w:p>
        </w:tc>
      </w:tr>
      <w:tr w:rsidR="00940242" w:rsidRPr="00217D00" w14:paraId="1C41DFD3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69E22704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23FFBD9D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19FEDD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1531B0E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242" w:rsidRPr="00217D00" w14:paraId="31607FD3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26345F52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42399312" w14:textId="437DC70D" w:rsidR="00940242" w:rsidRPr="00217D00" w:rsidRDefault="008C612A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612A">
              <w:rPr>
                <w:rFonts w:ascii="Angsana New" w:hAnsi="Angsana New"/>
                <w:sz w:val="30"/>
                <w:szCs w:val="30"/>
              </w:rPr>
              <w:t>5,345,663</w:t>
            </w:r>
          </w:p>
        </w:tc>
        <w:tc>
          <w:tcPr>
            <w:tcW w:w="145" w:type="pct"/>
          </w:tcPr>
          <w:p w14:paraId="35CC01EA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E7248D2" w14:textId="59658578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5,674,884</w:t>
            </w:r>
          </w:p>
        </w:tc>
      </w:tr>
      <w:tr w:rsidR="00940242" w:rsidRPr="00217D00" w14:paraId="55C7F5D0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5E148BE8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5481D58" w14:textId="6C836F8B" w:rsidR="00940242" w:rsidRPr="00217D00" w:rsidRDefault="00052853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96,533</w:t>
            </w:r>
          </w:p>
        </w:tc>
        <w:tc>
          <w:tcPr>
            <w:tcW w:w="145" w:type="pct"/>
          </w:tcPr>
          <w:p w14:paraId="4A9A9F8C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8E78AE3" w14:textId="448E8C5A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93,675</w:t>
            </w:r>
          </w:p>
        </w:tc>
      </w:tr>
      <w:tr w:rsidR="00940242" w:rsidRPr="00217D00" w14:paraId="011B5835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732E141C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ind w:left="246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  <w:r w:rsidRPr="00217D00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9C6776C" w14:textId="0A482D82" w:rsidR="00940242" w:rsidRPr="00217D00" w:rsidRDefault="00052853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5,442,196</w:t>
            </w:r>
          </w:p>
        </w:tc>
        <w:tc>
          <w:tcPr>
            <w:tcW w:w="145" w:type="pct"/>
          </w:tcPr>
          <w:p w14:paraId="5DE050CF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1890898" w14:textId="57BF476A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5,768,559</w:t>
            </w:r>
          </w:p>
        </w:tc>
      </w:tr>
    </w:tbl>
    <w:p w14:paraId="07CD51B4" w14:textId="77777777" w:rsidR="00162659" w:rsidRPr="0084334E" w:rsidRDefault="00162659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0BE3675" w14:textId="5B4882C3" w:rsidR="00D8768E" w:rsidRPr="00217D00" w:rsidRDefault="00E91D34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86834571"/>
      <w:r w:rsidR="00D8768E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ลูกหนี้การค้า</w:t>
      </w:r>
      <w:bookmarkEnd w:id="2"/>
    </w:p>
    <w:p w14:paraId="2FD7BBA5" w14:textId="02466364" w:rsidR="00D8768E" w:rsidRPr="0084334E" w:rsidRDefault="00D8768E" w:rsidP="0084334E">
      <w:pPr>
        <w:spacing w:line="120" w:lineRule="atLeast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8D79E1" w:rsidRPr="00217D00" w14:paraId="1970D74D" w14:textId="77777777" w:rsidTr="0034294D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5AD2E1B5" w14:textId="5D5C9F19" w:rsidR="008D79E1" w:rsidRPr="00217D00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29CF78" w14:textId="734E56F8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090BF4" w14:textId="77777777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217D00" w14:paraId="17B43725" w14:textId="77777777" w:rsidTr="00176A95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61958CCA" w14:textId="77777777" w:rsidR="008D79E1" w:rsidRPr="00217D00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1718" w14:textId="1539342D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4DDB45" w14:textId="77777777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06D45FDE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768E" w:rsidRPr="00217D00" w14:paraId="2C095259" w14:textId="77777777" w:rsidTr="00176A95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190064AA" w14:textId="77777777" w:rsidR="00D8768E" w:rsidRPr="00217D00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22905F" w14:textId="77777777" w:rsidR="00D8768E" w:rsidRPr="00217D00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1110" w:rsidRPr="00F1442A" w14:paraId="4E4DB9F5" w14:textId="77777777" w:rsidTr="00176A95">
        <w:trPr>
          <w:trHeight w:val="20"/>
        </w:trPr>
        <w:tc>
          <w:tcPr>
            <w:tcW w:w="6570" w:type="dxa"/>
          </w:tcPr>
          <w:p w14:paraId="7CA8DEE5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86834576"/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End w:id="3"/>
          </w:p>
        </w:tc>
        <w:tc>
          <w:tcPr>
            <w:tcW w:w="1260" w:type="dxa"/>
          </w:tcPr>
          <w:p w14:paraId="757BEABA" w14:textId="30E99A11" w:rsidR="00691110" w:rsidRPr="00F1442A" w:rsidRDefault="00F1442A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79,754,908</w:t>
            </w:r>
          </w:p>
        </w:tc>
        <w:tc>
          <w:tcPr>
            <w:tcW w:w="270" w:type="dxa"/>
          </w:tcPr>
          <w:p w14:paraId="2DE8E55F" w14:textId="77777777" w:rsidR="00691110" w:rsidRPr="00F1442A" w:rsidRDefault="00691110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1DB1A3D8" w:rsidR="00691110" w:rsidRPr="00F1442A" w:rsidRDefault="008D79E1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2A">
              <w:rPr>
                <w:rFonts w:ascii="Angsana New" w:hAnsi="Angsana New"/>
                <w:sz w:val="30"/>
                <w:szCs w:val="30"/>
              </w:rPr>
              <w:t>50,679,793</w:t>
            </w:r>
          </w:p>
        </w:tc>
      </w:tr>
      <w:tr w:rsidR="00691110" w:rsidRPr="00217D00" w14:paraId="22BBF91D" w14:textId="77777777" w:rsidTr="00176A95">
        <w:trPr>
          <w:trHeight w:val="20"/>
        </w:trPr>
        <w:tc>
          <w:tcPr>
            <w:tcW w:w="6570" w:type="dxa"/>
          </w:tcPr>
          <w:p w14:paraId="16E3C818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B7FFD43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3C430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10" w:rsidRPr="00217D00" w14:paraId="46D82568" w14:textId="77777777" w:rsidTr="00176A95">
        <w:trPr>
          <w:trHeight w:val="20"/>
        </w:trPr>
        <w:tc>
          <w:tcPr>
            <w:tcW w:w="6570" w:type="dxa"/>
          </w:tcPr>
          <w:p w14:paraId="2050952B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E775EF9" w14:textId="605E657A" w:rsidR="00691110" w:rsidRPr="00F1442A" w:rsidRDefault="00F1442A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1442A">
              <w:rPr>
                <w:rFonts w:ascii="Angsana New" w:hAnsi="Angsana New"/>
                <w:sz w:val="30"/>
                <w:szCs w:val="30"/>
              </w:rPr>
              <w:t>4,616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442A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548353D1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10080CE7" w:rsidR="00691110" w:rsidRPr="00F1442A" w:rsidRDefault="008D79E1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2A">
              <w:rPr>
                <w:rFonts w:ascii="Angsana New" w:hAnsi="Angsana New"/>
                <w:sz w:val="30"/>
                <w:szCs w:val="30"/>
              </w:rPr>
              <w:t>2,981,050</w:t>
            </w:r>
          </w:p>
        </w:tc>
      </w:tr>
      <w:tr w:rsidR="00691110" w:rsidRPr="00217D00" w14:paraId="356EB716" w14:textId="77777777" w:rsidTr="00176A95">
        <w:trPr>
          <w:trHeight w:val="20"/>
        </w:trPr>
        <w:tc>
          <w:tcPr>
            <w:tcW w:w="6570" w:type="dxa"/>
          </w:tcPr>
          <w:p w14:paraId="52AB9095" w14:textId="40220D7C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873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="008078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AD6743B" w14:textId="0FB6C016" w:rsidR="00691110" w:rsidRPr="00217D00" w:rsidRDefault="00F1442A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42A">
              <w:rPr>
                <w:rFonts w:ascii="Angsana New" w:hAnsi="Angsana New"/>
                <w:sz w:val="30"/>
                <w:szCs w:val="30"/>
              </w:rPr>
              <w:t>57,165</w:t>
            </w:r>
          </w:p>
        </w:tc>
        <w:tc>
          <w:tcPr>
            <w:tcW w:w="270" w:type="dxa"/>
          </w:tcPr>
          <w:p w14:paraId="3035B594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83C6CF" w14:textId="59B20093" w:rsidR="00691110" w:rsidRPr="00217D00" w:rsidRDefault="00531808" w:rsidP="0053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51F6F452" w14:textId="77777777" w:rsidTr="00176A95">
        <w:trPr>
          <w:trHeight w:val="20"/>
        </w:trPr>
        <w:tc>
          <w:tcPr>
            <w:tcW w:w="6570" w:type="dxa"/>
          </w:tcPr>
          <w:p w14:paraId="2D004F3F" w14:textId="672BE154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FECFA0D" w14:textId="6BAD1347" w:rsidR="00691110" w:rsidRPr="00217D00" w:rsidRDefault="004D191D" w:rsidP="004D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41CC15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F0D89" w14:textId="6DB33CF2" w:rsidR="00691110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700FC24B" w14:textId="77777777" w:rsidTr="00176A95">
        <w:trPr>
          <w:trHeight w:val="20"/>
        </w:trPr>
        <w:tc>
          <w:tcPr>
            <w:tcW w:w="6570" w:type="dxa"/>
          </w:tcPr>
          <w:p w14:paraId="3D1B357D" w14:textId="074F1712" w:rsidR="00691110" w:rsidRPr="00217D00" w:rsidRDefault="00691110" w:rsidP="0000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DFC743" w14:textId="719C34CE" w:rsidR="00691110" w:rsidRPr="00217D00" w:rsidRDefault="00F1442A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114,428,419</w:t>
            </w:r>
          </w:p>
        </w:tc>
        <w:tc>
          <w:tcPr>
            <w:tcW w:w="270" w:type="dxa"/>
          </w:tcPr>
          <w:p w14:paraId="3EEC40CA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062E129D" w:rsidR="00691110" w:rsidRPr="00217D00" w:rsidRDefault="008D79E1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  <w:tr w:rsidR="00691110" w:rsidRPr="00217D00" w14:paraId="44EDAAAE" w14:textId="77777777" w:rsidTr="00176A95">
        <w:trPr>
          <w:trHeight w:val="20"/>
        </w:trPr>
        <w:tc>
          <w:tcPr>
            <w:tcW w:w="6570" w:type="dxa"/>
          </w:tcPr>
          <w:p w14:paraId="6D1FE69D" w14:textId="7FEFE5C3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EFB16" w14:textId="675F294D" w:rsidR="00691110" w:rsidRPr="00217D00" w:rsidRDefault="004D191D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18ACFE69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18D4ECDE" w14:textId="77777777" w:rsidTr="00176A95">
        <w:trPr>
          <w:trHeight w:val="20"/>
        </w:trPr>
        <w:tc>
          <w:tcPr>
            <w:tcW w:w="6570" w:type="dxa"/>
          </w:tcPr>
          <w:p w14:paraId="6CB99F2A" w14:textId="477A38DB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74A919EA" w:rsidR="00691110" w:rsidRPr="00217D00" w:rsidRDefault="00F1442A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114,428,419</w:t>
            </w:r>
          </w:p>
        </w:tc>
        <w:tc>
          <w:tcPr>
            <w:tcW w:w="270" w:type="dxa"/>
          </w:tcPr>
          <w:p w14:paraId="533EE669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6EAC9FB5" w:rsidR="00691110" w:rsidRPr="00217D00" w:rsidRDefault="008D79E1" w:rsidP="00F14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</w:tbl>
    <w:p w14:paraId="143750EB" w14:textId="0BC60381" w:rsidR="00D8768E" w:rsidRDefault="00D8768E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E65762C" w14:textId="654B3E6E" w:rsidR="00E91D34" w:rsidRPr="00217D00" w:rsidRDefault="00D8768E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25734B1B" w14:textId="6A10187C" w:rsidR="00E91D34" w:rsidRPr="00230CF4" w:rsidRDefault="00E91D34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34AC9192" w14:textId="7903D7A8" w:rsidR="008A236D" w:rsidRPr="00217D00" w:rsidRDefault="008A236D" w:rsidP="008A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>การซื้อ จำหน่าย และโอนอาคารและอุปกรณ์สำหรับ</w:t>
      </w:r>
      <w:r w:rsidR="007B6706"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>งวด</w:t>
      </w:r>
      <w:r w:rsidR="00B60E12">
        <w:rPr>
          <w:rFonts w:ascii="Angsana New" w:hAnsi="Angsana New" w:hint="cs"/>
          <w:color w:val="000000"/>
          <w:spacing w:val="6"/>
          <w:sz w:val="30"/>
          <w:szCs w:val="30"/>
          <w:cs/>
        </w:rPr>
        <w:t>สาม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</w:rPr>
        <w:t>3</w:t>
      </w:r>
      <w:r w:rsidR="00A16F56">
        <w:rPr>
          <w:rFonts w:ascii="Angsana New" w:hAnsi="Angsana New"/>
          <w:color w:val="000000"/>
          <w:spacing w:val="6"/>
          <w:sz w:val="30"/>
          <w:szCs w:val="30"/>
        </w:rPr>
        <w:t>1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="00A16F56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มีนาคม </w:t>
      </w:r>
      <w:r w:rsidRPr="00217D00">
        <w:rPr>
          <w:rFonts w:ascii="Angsana New" w:hAnsi="Angsana New" w:hint="cs"/>
          <w:color w:val="000000"/>
          <w:spacing w:val="4"/>
          <w:sz w:val="30"/>
          <w:szCs w:val="30"/>
        </w:rPr>
        <w:t>256</w:t>
      </w:r>
      <w:r w:rsidR="00A16F56">
        <w:rPr>
          <w:rFonts w:ascii="Angsana New" w:hAnsi="Angsana New"/>
          <w:color w:val="000000"/>
          <w:spacing w:val="4"/>
          <w:sz w:val="30"/>
          <w:szCs w:val="30"/>
        </w:rPr>
        <w:t>5</w:t>
      </w:r>
      <w:r w:rsidRPr="00217D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230CF4" w:rsidRDefault="008A236D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217D00" w14:paraId="588F67D4" w14:textId="77777777" w:rsidTr="007134E8">
        <w:trPr>
          <w:trHeight w:val="406"/>
        </w:trPr>
        <w:tc>
          <w:tcPr>
            <w:tcW w:w="3077" w:type="pct"/>
          </w:tcPr>
          <w:p w14:paraId="0FDED552" w14:textId="77777777" w:rsidR="008A236D" w:rsidRPr="00217D00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การจำหน่ายและ</w:t>
            </w:r>
          </w:p>
        </w:tc>
      </w:tr>
      <w:tr w:rsidR="008A236D" w:rsidRPr="00217D00" w14:paraId="61112D92" w14:textId="77777777" w:rsidTr="007134E8">
        <w:trPr>
          <w:trHeight w:val="406"/>
        </w:trPr>
        <w:tc>
          <w:tcPr>
            <w:tcW w:w="3077" w:type="pct"/>
          </w:tcPr>
          <w:p w14:paraId="108F2608" w14:textId="77777777" w:rsidR="008A236D" w:rsidRPr="00217D00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217D00" w14:paraId="42E54323" w14:textId="77777777" w:rsidTr="007134E8">
        <w:trPr>
          <w:trHeight w:val="349"/>
        </w:trPr>
        <w:tc>
          <w:tcPr>
            <w:tcW w:w="3077" w:type="pct"/>
          </w:tcPr>
          <w:p w14:paraId="6B0E28B5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691110" w:rsidRPr="00217D00" w14:paraId="2BAF562F" w14:textId="77777777" w:rsidTr="007134E8">
        <w:trPr>
          <w:trHeight w:val="417"/>
        </w:trPr>
        <w:tc>
          <w:tcPr>
            <w:tcW w:w="3077" w:type="pct"/>
          </w:tcPr>
          <w:p w14:paraId="4F7A11DA" w14:textId="4D422A00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7C18C2B6" w:rsidR="00691110" w:rsidRPr="00217D00" w:rsidRDefault="00832F5F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2C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="00C42C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60" w:type="pct"/>
          </w:tcPr>
          <w:p w14:paraId="7212C56B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7E164889" w:rsidR="00691110" w:rsidRPr="00217D00" w:rsidRDefault="0038146E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6AFD523F" w14:textId="77777777" w:rsidTr="007134E8">
        <w:trPr>
          <w:trHeight w:val="428"/>
        </w:trPr>
        <w:tc>
          <w:tcPr>
            <w:tcW w:w="3077" w:type="pct"/>
          </w:tcPr>
          <w:p w14:paraId="4311F8ED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5B0CA896" w:rsidR="00691110" w:rsidRPr="00217D00" w:rsidRDefault="00C42CA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8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  <w:r w:rsidR="00381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E578F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0" w:type="pct"/>
          </w:tcPr>
          <w:p w14:paraId="2108EFBD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2E9362E6" w:rsidR="00691110" w:rsidRPr="00217D00" w:rsidRDefault="0038146E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31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91110" w:rsidRPr="00217D00" w14:paraId="6C0F8234" w14:textId="77777777" w:rsidTr="003A66B0">
        <w:trPr>
          <w:trHeight w:val="417"/>
        </w:trPr>
        <w:tc>
          <w:tcPr>
            <w:tcW w:w="3077" w:type="pct"/>
          </w:tcPr>
          <w:p w14:paraId="13491853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เครื่องตกแต่ง </w:t>
            </w: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ติดตั้ง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851" w:type="pct"/>
          </w:tcPr>
          <w:p w14:paraId="7636EF1B" w14:textId="17981598" w:rsidR="00691110" w:rsidRPr="00217D00" w:rsidRDefault="00832F5F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3603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60" w:type="pct"/>
          </w:tcPr>
          <w:p w14:paraId="347FDF89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4828EB00" w:rsidR="00691110" w:rsidRPr="00217D00" w:rsidRDefault="00360318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458DF5AB" w14:textId="77777777" w:rsidTr="003A66B0">
        <w:trPr>
          <w:trHeight w:val="417"/>
        </w:trPr>
        <w:tc>
          <w:tcPr>
            <w:tcW w:w="3077" w:type="pct"/>
          </w:tcPr>
          <w:p w14:paraId="5FEDD8BB" w14:textId="07822B92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106FDAB3" w:rsidR="00691110" w:rsidRPr="00217D00" w:rsidRDefault="00360318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29" w:right="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203F6279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3EB1DEE1" w:rsidR="00691110" w:rsidRPr="00217D00" w:rsidRDefault="00360318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 w:rsidR="00832F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91110" w:rsidRPr="00217D00" w14:paraId="21A2F0A1" w14:textId="77777777" w:rsidTr="007134E8">
        <w:trPr>
          <w:trHeight w:val="417"/>
        </w:trPr>
        <w:tc>
          <w:tcPr>
            <w:tcW w:w="3077" w:type="pct"/>
          </w:tcPr>
          <w:p w14:paraId="2A02F3DC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4EF84F58" w:rsidR="00691110" w:rsidRPr="00217D00" w:rsidRDefault="00360318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11,797,177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688C35DA" w:rsidR="00691110" w:rsidRPr="00217D00" w:rsidRDefault="00832F5F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17,738,765</w:t>
            </w:r>
          </w:p>
        </w:tc>
      </w:tr>
      <w:tr w:rsidR="00691110" w:rsidRPr="00217D00" w14:paraId="42FBBA25" w14:textId="77777777" w:rsidTr="007134E8">
        <w:trPr>
          <w:trHeight w:val="438"/>
        </w:trPr>
        <w:tc>
          <w:tcPr>
            <w:tcW w:w="3077" w:type="pct"/>
          </w:tcPr>
          <w:p w14:paraId="02F6071D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64A0C08E" w:rsidR="00691110" w:rsidRPr="00217D00" w:rsidRDefault="00832F5F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3603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  <w:r w:rsidR="003603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E578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65FD9971" w:rsidR="00691110" w:rsidRPr="00217D00" w:rsidRDefault="00832F5F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17,842,31</w:t>
            </w:r>
            <w:r w:rsidR="00E578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7B242C4" w14:textId="77777777" w:rsidR="00987390" w:rsidRPr="00230CF4" w:rsidRDefault="00987390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6F137084" w14:textId="0E5580EE" w:rsidR="005551BA" w:rsidRPr="00217D00" w:rsidRDefault="005551BA" w:rsidP="00987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pacing w:val="5"/>
          <w:sz w:val="28"/>
          <w:szCs w:val="28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7D4E0239" w14:textId="34B831F4" w:rsidR="005551BA" w:rsidRPr="00230CF4" w:rsidRDefault="005551BA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A16F56" w:rsidRPr="00217D00" w14:paraId="501A2F6B" w14:textId="77777777" w:rsidTr="00037708">
        <w:tc>
          <w:tcPr>
            <w:tcW w:w="5490" w:type="dxa"/>
          </w:tcPr>
          <w:p w14:paraId="41017A03" w14:textId="77777777" w:rsidR="00A16F56" w:rsidRPr="00217D00" w:rsidRDefault="00A16F56" w:rsidP="00A16F56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4" w:name="_Hlk30148679"/>
          </w:p>
        </w:tc>
        <w:tc>
          <w:tcPr>
            <w:tcW w:w="270" w:type="dxa"/>
          </w:tcPr>
          <w:p w14:paraId="70B2ACA3" w14:textId="77777777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195EA78" w14:textId="33810404" w:rsidR="00A16F56" w:rsidRPr="00217D00" w:rsidRDefault="00A16F56" w:rsidP="00A16F56">
            <w:pPr>
              <w:tabs>
                <w:tab w:val="clear" w:pos="3515"/>
                <w:tab w:val="left" w:pos="1402"/>
              </w:tabs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F50BDCF" w14:textId="77777777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78E7B3A" w14:textId="17087F8E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6F56" w:rsidRPr="00217D00" w14:paraId="715B0E13" w14:textId="77777777" w:rsidTr="00037708">
        <w:tc>
          <w:tcPr>
            <w:tcW w:w="5490" w:type="dxa"/>
          </w:tcPr>
          <w:p w14:paraId="1C6F8351" w14:textId="77777777" w:rsidR="00A16F56" w:rsidRPr="00217D00" w:rsidRDefault="00A16F56" w:rsidP="00A16F56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D6F79" w14:textId="77777777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7A65E1" w14:textId="1F880CEF" w:rsidR="00A16F56" w:rsidRPr="00217D00" w:rsidRDefault="00A16F56" w:rsidP="00A16F56">
            <w:pPr>
              <w:tabs>
                <w:tab w:val="clear" w:pos="3515"/>
                <w:tab w:val="left" w:pos="1402"/>
              </w:tabs>
              <w:spacing w:line="1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A31205" w14:textId="77777777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F74D3D" w14:textId="575C6BDE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551BA" w:rsidRPr="00217D00" w14:paraId="7CB48D42" w14:textId="77777777" w:rsidTr="00037708">
        <w:tc>
          <w:tcPr>
            <w:tcW w:w="5490" w:type="dxa"/>
          </w:tcPr>
          <w:p w14:paraId="179A036D" w14:textId="77777777" w:rsidR="005551BA" w:rsidRPr="00217D00" w:rsidRDefault="005551BA" w:rsidP="005551B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0A822120" w14:textId="77777777" w:rsidR="005551BA" w:rsidRPr="00217D00" w:rsidRDefault="005551BA" w:rsidP="005551B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D3D88C4" w14:textId="77777777" w:rsidR="005551BA" w:rsidRPr="00217D00" w:rsidRDefault="005551BA" w:rsidP="005551B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5551BA" w:rsidRPr="00217D00" w14:paraId="2AE23848" w14:textId="77777777" w:rsidTr="00037708">
        <w:tc>
          <w:tcPr>
            <w:tcW w:w="5490" w:type="dxa"/>
          </w:tcPr>
          <w:p w14:paraId="359C16D0" w14:textId="77777777" w:rsidR="005551BA" w:rsidRPr="00217D00" w:rsidRDefault="005551BA" w:rsidP="005551BA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4023EA87" w14:textId="77777777" w:rsidR="005551BA" w:rsidRPr="00217D00" w:rsidRDefault="005551BA" w:rsidP="005551BA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E90307" w14:textId="77777777" w:rsidR="005551BA" w:rsidRPr="00217D00" w:rsidRDefault="005551BA" w:rsidP="005551BA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F00B" w14:textId="77777777" w:rsidR="005551BA" w:rsidRPr="00217D00" w:rsidRDefault="005551BA" w:rsidP="005551B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76C14C" w14:textId="77777777" w:rsidR="005551BA" w:rsidRPr="00217D00" w:rsidRDefault="005551BA" w:rsidP="005551B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6F56" w:rsidRPr="00217D00" w14:paraId="5C3871F1" w14:textId="77777777" w:rsidTr="00037708">
        <w:tc>
          <w:tcPr>
            <w:tcW w:w="5490" w:type="dxa"/>
          </w:tcPr>
          <w:p w14:paraId="6BB4DA06" w14:textId="29A836CA" w:rsidR="00A16F56" w:rsidRPr="00217D00" w:rsidRDefault="00A16F56" w:rsidP="00A16F56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="0003770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41CFB63" w14:textId="77777777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E4CB53" w14:textId="241814A3" w:rsidR="00A16F56" w:rsidRPr="00217D00" w:rsidRDefault="00F1198B" w:rsidP="00B07182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258F823" w14:textId="77777777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8FF10E9" w14:textId="6D371B65" w:rsidR="00A16F56" w:rsidRPr="00A16F56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14,456,573</w:t>
            </w:r>
          </w:p>
        </w:tc>
      </w:tr>
      <w:tr w:rsidR="00A16F56" w:rsidRPr="00217D00" w14:paraId="6EBAF5AF" w14:textId="77777777" w:rsidTr="00037708">
        <w:tc>
          <w:tcPr>
            <w:tcW w:w="5490" w:type="dxa"/>
          </w:tcPr>
          <w:p w14:paraId="2397FEA4" w14:textId="1CB733BD" w:rsidR="00A16F56" w:rsidRPr="00217D00" w:rsidRDefault="00A16F56" w:rsidP="00037708">
            <w:pPr>
              <w:tabs>
                <w:tab w:val="clear" w:pos="227"/>
                <w:tab w:val="left" w:pos="336"/>
              </w:tabs>
              <w:spacing w:line="12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03770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910948D" w14:textId="77777777" w:rsidR="00A16F56" w:rsidRPr="00217D00" w:rsidRDefault="00A16F56" w:rsidP="00A16F56">
            <w:pPr>
              <w:spacing w:line="120" w:lineRule="atLeas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1F96D4" w14:textId="27B6E27A" w:rsidR="00A16F56" w:rsidRPr="00217D00" w:rsidRDefault="00F1198B" w:rsidP="00B07182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E9FFEE" w14:textId="77777777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F2C3A07" w14:textId="3D37569B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30,318,987</w:t>
            </w:r>
          </w:p>
        </w:tc>
      </w:tr>
      <w:tr w:rsidR="00A16F56" w:rsidRPr="00217D00" w14:paraId="3F357B0E" w14:textId="77777777" w:rsidTr="00037708">
        <w:tc>
          <w:tcPr>
            <w:tcW w:w="5490" w:type="dxa"/>
            <w:shd w:val="clear" w:color="auto" w:fill="auto"/>
          </w:tcPr>
          <w:p w14:paraId="15701DEF" w14:textId="77777777" w:rsidR="00A16F56" w:rsidRPr="00217D00" w:rsidRDefault="00A16F56" w:rsidP="00A16F56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6BF11DF4" w14:textId="3C64414D" w:rsidR="00A16F56" w:rsidRPr="00217D00" w:rsidRDefault="00A16F56" w:rsidP="00037708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="00A065DF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  <w:r w:rsidR="0003770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C170F35" w14:textId="77777777" w:rsidR="00A16F56" w:rsidRPr="00217D00" w:rsidRDefault="00A16F56" w:rsidP="00A16F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AF1795" w14:textId="0E037622" w:rsidR="00A16F56" w:rsidRPr="00217D00" w:rsidRDefault="00973EB5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26,484,994</w:t>
            </w:r>
          </w:p>
        </w:tc>
        <w:tc>
          <w:tcPr>
            <w:tcW w:w="270" w:type="dxa"/>
            <w:shd w:val="clear" w:color="auto" w:fill="auto"/>
          </w:tcPr>
          <w:p w14:paraId="472872DD" w14:textId="77777777" w:rsidR="00A16F56" w:rsidRPr="00217D00" w:rsidRDefault="00A16F56" w:rsidP="00A16F56">
            <w:pPr>
              <w:pStyle w:val="acctfourfigures"/>
              <w:tabs>
                <w:tab w:val="clear" w:pos="765"/>
                <w:tab w:val="decimal" w:pos="972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713CC8" w14:textId="0C290CEF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28,118,237</w:t>
            </w:r>
          </w:p>
        </w:tc>
      </w:tr>
      <w:tr w:rsidR="0084334E" w:rsidRPr="00217D00" w14:paraId="2BEA259B" w14:textId="77777777" w:rsidTr="00037708">
        <w:trPr>
          <w:trHeight w:val="389"/>
        </w:trPr>
        <w:tc>
          <w:tcPr>
            <w:tcW w:w="5490" w:type="dxa"/>
            <w:shd w:val="clear" w:color="auto" w:fill="auto"/>
          </w:tcPr>
          <w:p w14:paraId="2C600B37" w14:textId="3E044337" w:rsidR="0084334E" w:rsidRDefault="0084334E" w:rsidP="00037708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</w:t>
            </w:r>
            <w:r w:rsidR="0003770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270" w:type="dxa"/>
            <w:shd w:val="clear" w:color="auto" w:fill="auto"/>
          </w:tcPr>
          <w:p w14:paraId="426223DC" w14:textId="3E95E9FD" w:rsidR="0084334E" w:rsidRPr="00217D00" w:rsidRDefault="0084334E" w:rsidP="0084334E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96D9" w14:textId="639AA95F" w:rsidR="0084334E" w:rsidRPr="00217D00" w:rsidRDefault="00973EB5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266,349</w:t>
            </w:r>
          </w:p>
        </w:tc>
        <w:tc>
          <w:tcPr>
            <w:tcW w:w="270" w:type="dxa"/>
            <w:shd w:val="clear" w:color="auto" w:fill="auto"/>
          </w:tcPr>
          <w:p w14:paraId="79D5DA32" w14:textId="77777777" w:rsidR="0084334E" w:rsidRPr="00217D00" w:rsidRDefault="0084334E" w:rsidP="00A16F56">
            <w:pPr>
              <w:pStyle w:val="BodyText"/>
              <w:tabs>
                <w:tab w:val="decimal" w:pos="972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A86D" w14:textId="13BCDA6C" w:rsidR="0084334E" w:rsidRPr="00217D00" w:rsidRDefault="0084334E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353,319</w:t>
            </w:r>
          </w:p>
        </w:tc>
      </w:tr>
      <w:tr w:rsidR="00A16F56" w:rsidRPr="00217D00" w14:paraId="42A0220B" w14:textId="77777777" w:rsidTr="00037708">
        <w:tc>
          <w:tcPr>
            <w:tcW w:w="5490" w:type="dxa"/>
            <w:shd w:val="clear" w:color="auto" w:fill="auto"/>
          </w:tcPr>
          <w:p w14:paraId="3EE74019" w14:textId="77777777" w:rsidR="00A16F56" w:rsidRPr="00217D00" w:rsidRDefault="00A16F56" w:rsidP="00A16F56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4892D087" w14:textId="77777777" w:rsidR="00A16F56" w:rsidRPr="00217D00" w:rsidRDefault="00A16F56" w:rsidP="00A16F56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6B5E4" w14:textId="1EDCA591" w:rsidR="00A16F56" w:rsidRPr="00217D00" w:rsidRDefault="00F1198B" w:rsidP="00A16F56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26,751,343</w:t>
            </w:r>
          </w:p>
        </w:tc>
        <w:tc>
          <w:tcPr>
            <w:tcW w:w="270" w:type="dxa"/>
            <w:shd w:val="clear" w:color="auto" w:fill="auto"/>
          </w:tcPr>
          <w:p w14:paraId="708CC66A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4C17F" w14:textId="2EF4B4D6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73,247,116</w:t>
            </w:r>
          </w:p>
        </w:tc>
      </w:tr>
      <w:tr w:rsidR="00A16F56" w:rsidRPr="00217D00" w14:paraId="697D872B" w14:textId="77777777" w:rsidTr="0003770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41C318D2" w14:textId="77777777" w:rsidR="00230CF4" w:rsidRPr="00230CF4" w:rsidRDefault="00230CF4" w:rsidP="00A16F56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0675DEC" w14:textId="40E8E5C2" w:rsidR="00A16F56" w:rsidRPr="00217D00" w:rsidRDefault="00A16F56" w:rsidP="00A16F56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488B2909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B21351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9BC41F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BFADDC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6F56" w:rsidRPr="00217D00" w14:paraId="14944F18" w14:textId="77777777" w:rsidTr="0003770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0A681CEB" w14:textId="0BFBFBE9" w:rsidR="00A16F56" w:rsidRPr="00217D00" w:rsidRDefault="00A16F56" w:rsidP="00037708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03770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72A1918" w14:textId="77777777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1190A1" w14:textId="28F0BC16" w:rsidR="00A16F56" w:rsidRPr="00217D00" w:rsidRDefault="00973EB5" w:rsidP="00A16F56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50,847,296</w:t>
            </w:r>
          </w:p>
        </w:tc>
        <w:tc>
          <w:tcPr>
            <w:tcW w:w="270" w:type="dxa"/>
          </w:tcPr>
          <w:p w14:paraId="0DE61AFA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F5B81EE" w14:textId="3386A572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57,494,726</w:t>
            </w:r>
          </w:p>
        </w:tc>
      </w:tr>
      <w:tr w:rsidR="00A16F56" w:rsidRPr="00217D00" w14:paraId="75A8A6B5" w14:textId="77777777" w:rsidTr="0003770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130E179D" w14:textId="77777777" w:rsidR="00A16F56" w:rsidRPr="00217D00" w:rsidRDefault="00A16F56" w:rsidP="00A16F56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1EACA459" w14:textId="77777777" w:rsidR="00A16F56" w:rsidRPr="00217D00" w:rsidRDefault="00A16F56" w:rsidP="00A16F56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29BAA7" w14:textId="587DC3A2" w:rsidR="00A16F56" w:rsidRPr="00217D00" w:rsidRDefault="004D191D" w:rsidP="00A16F56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F1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  <w:r w:rsidR="00F1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0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3BEA8E15" w14:textId="77777777" w:rsidR="00A16F56" w:rsidRPr="00217D00" w:rsidRDefault="00A16F56" w:rsidP="00A16F56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59874F" w14:textId="11F60F63" w:rsidR="00A16F56" w:rsidRPr="00217D00" w:rsidRDefault="00A16F56" w:rsidP="00A16F56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57,494,726</w:t>
            </w:r>
          </w:p>
        </w:tc>
      </w:tr>
      <w:bookmarkEnd w:id="4"/>
    </w:tbl>
    <w:p w14:paraId="0EEB0B79" w14:textId="77777777" w:rsidR="004D191D" w:rsidRDefault="004D191D" w:rsidP="00AA31C9">
      <w:pPr>
        <w:ind w:right="-342" w:firstLine="540"/>
        <w:rPr>
          <w:rFonts w:asciiTheme="majorBidi" w:hAnsiTheme="majorBidi" w:cstheme="majorBidi"/>
          <w:sz w:val="30"/>
          <w:szCs w:val="30"/>
        </w:rPr>
      </w:pPr>
    </w:p>
    <w:p w14:paraId="02C9CE75" w14:textId="58E2C6A2" w:rsidR="005551BA" w:rsidRPr="00217D00" w:rsidRDefault="005551BA" w:rsidP="00AA31C9">
      <w:pPr>
        <w:ind w:right="-342" w:firstLine="540"/>
        <w:rPr>
          <w:rFonts w:asciiTheme="majorBidi" w:hAnsiTheme="majorBidi" w:cstheme="majorBidi"/>
          <w:sz w:val="30"/>
          <w:szCs w:val="30"/>
        </w:rPr>
      </w:pPr>
      <w:r w:rsidRPr="00217D0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</w:t>
      </w:r>
      <w:r w:rsidR="00642334" w:rsidRPr="00217D00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A16F56">
        <w:rPr>
          <w:rFonts w:asciiTheme="majorBidi" w:hAnsiTheme="majorBidi" w:cstheme="majorBidi" w:hint="cs"/>
          <w:sz w:val="30"/>
          <w:szCs w:val="30"/>
          <w:cs/>
        </w:rPr>
        <w:t>ดสาม</w:t>
      </w:r>
      <w:r w:rsidR="00642334" w:rsidRPr="00217D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42334" w:rsidRPr="00217D00">
        <w:rPr>
          <w:rFonts w:asciiTheme="majorBidi" w:hAnsiTheme="majorBidi" w:cstheme="majorBidi"/>
          <w:sz w:val="30"/>
          <w:szCs w:val="30"/>
        </w:rPr>
        <w:t>3</w:t>
      </w:r>
      <w:r w:rsidR="00A16F56">
        <w:rPr>
          <w:rFonts w:asciiTheme="majorBidi" w:hAnsiTheme="majorBidi" w:cstheme="majorBidi"/>
          <w:sz w:val="30"/>
          <w:szCs w:val="30"/>
        </w:rPr>
        <w:t>1</w:t>
      </w:r>
      <w:r w:rsidR="00642334" w:rsidRPr="00217D00">
        <w:rPr>
          <w:rFonts w:asciiTheme="majorBidi" w:hAnsiTheme="majorBidi"/>
          <w:sz w:val="30"/>
          <w:szCs w:val="30"/>
          <w:cs/>
        </w:rPr>
        <w:t xml:space="preserve"> </w:t>
      </w:r>
      <w:r w:rsidR="00A16F5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F579A" w:rsidRPr="00217D00">
        <w:rPr>
          <w:rFonts w:asciiTheme="majorBidi" w:hAnsiTheme="majorBidi" w:cstheme="majorBidi"/>
          <w:sz w:val="30"/>
          <w:szCs w:val="30"/>
        </w:rPr>
        <w:t xml:space="preserve"> 256</w:t>
      </w:r>
      <w:r w:rsidR="00A16F56">
        <w:rPr>
          <w:rFonts w:asciiTheme="majorBidi" w:hAnsiTheme="majorBidi" w:cstheme="majorBidi"/>
          <w:sz w:val="30"/>
          <w:szCs w:val="30"/>
        </w:rPr>
        <w:t>5</w:t>
      </w:r>
      <w:r w:rsidR="00642334" w:rsidRPr="00217D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3020CE3" w14:textId="77777777" w:rsidR="005551BA" w:rsidRPr="004D191D" w:rsidRDefault="005551BA" w:rsidP="005551BA">
      <w:pPr>
        <w:ind w:left="540" w:right="-43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</w:tblGrid>
      <w:tr w:rsidR="00CC2BC8" w:rsidRPr="00217D00" w14:paraId="029F6E18" w14:textId="77777777" w:rsidTr="003F579A">
        <w:tc>
          <w:tcPr>
            <w:tcW w:w="7650" w:type="dxa"/>
          </w:tcPr>
          <w:p w14:paraId="6D7D94F7" w14:textId="77777777" w:rsidR="00CC2BC8" w:rsidRPr="00217D00" w:rsidRDefault="00CC2BC8" w:rsidP="005551B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5C8C7A3" w14:textId="67D9BB8C" w:rsidR="00CC2BC8" w:rsidRPr="00217D00" w:rsidRDefault="00CC2BC8" w:rsidP="005551BA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55FB5" w:rsidRPr="00217D00" w14:paraId="591C77B0" w14:textId="77777777" w:rsidTr="003F579A">
        <w:tc>
          <w:tcPr>
            <w:tcW w:w="7650" w:type="dxa"/>
          </w:tcPr>
          <w:p w14:paraId="5341334C" w14:textId="12B9C620" w:rsidR="00455FB5" w:rsidRPr="006C1111" w:rsidRDefault="00455FB5" w:rsidP="005551BA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11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11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C11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3F579A" w:rsidRPr="006C111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16F56" w:rsidRPr="006C11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14:paraId="0759DB4E" w14:textId="382D4B90" w:rsidR="00455FB5" w:rsidRPr="00727A64" w:rsidRDefault="006C1111" w:rsidP="00455FB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6C11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</w:p>
        </w:tc>
      </w:tr>
      <w:tr w:rsidR="00455FB5" w:rsidRPr="00217D00" w14:paraId="1A0D185B" w14:textId="77777777" w:rsidTr="003F579A">
        <w:tc>
          <w:tcPr>
            <w:tcW w:w="7650" w:type="dxa"/>
            <w:shd w:val="clear" w:color="auto" w:fill="auto"/>
          </w:tcPr>
          <w:p w14:paraId="2CA725D4" w14:textId="77777777" w:rsidR="00455FB5" w:rsidRPr="006C1111" w:rsidRDefault="00455FB5" w:rsidP="005551BA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1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311E1" w14:textId="39A1127D" w:rsidR="00455FB5" w:rsidRPr="00727A64" w:rsidRDefault="006C1111" w:rsidP="00455FB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6C111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6C11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8,280,673</w:t>
            </w:r>
            <w:r w:rsidRPr="006C111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55FB5" w:rsidRPr="00217D00" w14:paraId="65489910" w14:textId="77777777" w:rsidTr="003F579A">
        <w:tc>
          <w:tcPr>
            <w:tcW w:w="7650" w:type="dxa"/>
            <w:shd w:val="clear" w:color="auto" w:fill="auto"/>
          </w:tcPr>
          <w:p w14:paraId="036C1488" w14:textId="2807FC90" w:rsidR="00455FB5" w:rsidRPr="006C1111" w:rsidRDefault="00455FB5" w:rsidP="005551BA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1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5FBD" w:rsidRPr="006C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6F56" w:rsidRPr="006C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95FBD" w:rsidRPr="006C11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16F56" w:rsidRPr="006C11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3F579A" w:rsidRPr="006C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A16F56" w:rsidRPr="006C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C6518" w14:textId="02BAA68B" w:rsidR="00455FB5" w:rsidRPr="00727A64" w:rsidRDefault="006C1111" w:rsidP="00BE5CE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C11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77,332,290</w:t>
            </w:r>
          </w:p>
        </w:tc>
      </w:tr>
    </w:tbl>
    <w:p w14:paraId="6251D778" w14:textId="77777777" w:rsidR="0084334E" w:rsidRPr="004D191D" w:rsidRDefault="0084334E" w:rsidP="0084334E">
      <w:pPr>
        <w:ind w:right="-43" w:firstLine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1FBD790" w14:textId="113611B4" w:rsidR="005551BA" w:rsidRPr="00217D00" w:rsidRDefault="005551BA" w:rsidP="0084334E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17D00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760189" w:rsidRPr="00217D0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pacing w:val="-4"/>
          <w:sz w:val="30"/>
          <w:szCs w:val="30"/>
          <w:cs/>
        </w:rPr>
        <w:t>มีรายละเอียดของหลักประกันซึ่งเป็นสินทรัพย์</w:t>
      </w:r>
      <w:r w:rsidRPr="00217D0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6589A58C" w14:textId="77777777" w:rsidR="005551BA" w:rsidRPr="004D191D" w:rsidRDefault="005551BA" w:rsidP="0055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70"/>
        <w:gridCol w:w="1710"/>
      </w:tblGrid>
      <w:tr w:rsidR="00A16F56" w:rsidRPr="00217D00" w14:paraId="685827B3" w14:textId="04C4EE3B" w:rsidTr="00760189">
        <w:trPr>
          <w:trHeight w:val="308"/>
        </w:trPr>
        <w:tc>
          <w:tcPr>
            <w:tcW w:w="5760" w:type="dxa"/>
          </w:tcPr>
          <w:p w14:paraId="72708BCB" w14:textId="77777777" w:rsidR="00A16F56" w:rsidRPr="00217D00" w:rsidRDefault="00A16F56" w:rsidP="00A16F56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2AFF224" w14:textId="2840CF71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67E2631" w14:textId="77777777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F3F2C0" w14:textId="45046FE6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6F56" w:rsidRPr="00217D00" w14:paraId="48A45A9B" w14:textId="77777777" w:rsidTr="00760189">
        <w:trPr>
          <w:trHeight w:val="308"/>
        </w:trPr>
        <w:tc>
          <w:tcPr>
            <w:tcW w:w="5760" w:type="dxa"/>
          </w:tcPr>
          <w:p w14:paraId="1AE12831" w14:textId="77777777" w:rsidR="00A16F56" w:rsidRPr="00217D00" w:rsidRDefault="00A16F56" w:rsidP="00A16F56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ACF9766" w14:textId="46AFA029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B0E67" w14:textId="77777777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EFF55B" w14:textId="4A5DB443" w:rsidR="00A16F56" w:rsidRPr="00217D00" w:rsidRDefault="00A16F56" w:rsidP="00A16F56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60189" w:rsidRPr="00217D00" w14:paraId="17DF23D0" w14:textId="77777777" w:rsidTr="00760189">
        <w:trPr>
          <w:trHeight w:val="308"/>
        </w:trPr>
        <w:tc>
          <w:tcPr>
            <w:tcW w:w="5760" w:type="dxa"/>
          </w:tcPr>
          <w:p w14:paraId="61A4AC69" w14:textId="77777777" w:rsidR="00760189" w:rsidRPr="00217D00" w:rsidRDefault="00760189" w:rsidP="00760189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2D830EE5" w14:textId="19A94D3C" w:rsidR="00760189" w:rsidRPr="00217D00" w:rsidRDefault="00760189" w:rsidP="00760189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60189" w:rsidRPr="00217D00" w14:paraId="092D078C" w14:textId="0D5B11D5" w:rsidTr="00760189">
        <w:tc>
          <w:tcPr>
            <w:tcW w:w="5760" w:type="dxa"/>
          </w:tcPr>
          <w:p w14:paraId="41550943" w14:textId="77777777" w:rsidR="00760189" w:rsidRPr="00217D00" w:rsidRDefault="00760189" w:rsidP="00760189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620" w:type="dxa"/>
            <w:vAlign w:val="center"/>
          </w:tcPr>
          <w:p w14:paraId="76512880" w14:textId="2C207A23" w:rsidR="00760189" w:rsidRPr="00217D00" w:rsidRDefault="00AA5A72" w:rsidP="0076018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270" w:type="dxa"/>
          </w:tcPr>
          <w:p w14:paraId="6FDCEDFC" w14:textId="77777777" w:rsidR="00760189" w:rsidRPr="00217D00" w:rsidRDefault="00760189" w:rsidP="0076018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79C7CB2D" w14:textId="204D6C0D" w:rsidR="00760189" w:rsidRPr="00217D00" w:rsidRDefault="00760189" w:rsidP="0076018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</w:rPr>
              <w:t>8,00</w:t>
            </w:r>
            <w:r w:rsidR="00A16F56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760189" w:rsidRPr="00217D00" w14:paraId="54A32654" w14:textId="00CA8366" w:rsidTr="00760189">
        <w:tc>
          <w:tcPr>
            <w:tcW w:w="5760" w:type="dxa"/>
          </w:tcPr>
          <w:p w14:paraId="1F8746D3" w14:textId="77777777" w:rsidR="00760189" w:rsidRPr="00217D00" w:rsidRDefault="00760189" w:rsidP="00760189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3B4D2A3" w14:textId="425DB253" w:rsidR="00760189" w:rsidRPr="00217D00" w:rsidRDefault="00BB0B20" w:rsidP="0076018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143,529,137</w:t>
            </w:r>
          </w:p>
        </w:tc>
        <w:tc>
          <w:tcPr>
            <w:tcW w:w="270" w:type="dxa"/>
          </w:tcPr>
          <w:p w14:paraId="4654F66F" w14:textId="77777777" w:rsidR="00760189" w:rsidRPr="00217D00" w:rsidRDefault="00760189" w:rsidP="0076018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41F91E1" w14:textId="7BE6BE35" w:rsidR="00760189" w:rsidRPr="00217D00" w:rsidRDefault="00760189" w:rsidP="0076018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6F56">
              <w:rPr>
                <w:rFonts w:asciiTheme="majorBidi" w:hAnsiTheme="majorBidi" w:cstheme="majorBidi"/>
                <w:sz w:val="30"/>
                <w:szCs w:val="30"/>
              </w:rPr>
              <w:t>45,891,928</w:t>
            </w:r>
          </w:p>
        </w:tc>
      </w:tr>
      <w:tr w:rsidR="00760189" w:rsidRPr="00217D00" w14:paraId="30EE293E" w14:textId="7A2C5CEC" w:rsidTr="00760189">
        <w:tc>
          <w:tcPr>
            <w:tcW w:w="5760" w:type="dxa"/>
            <w:shd w:val="clear" w:color="auto" w:fill="auto"/>
          </w:tcPr>
          <w:p w14:paraId="12023CC9" w14:textId="77777777" w:rsidR="00760189" w:rsidRPr="00217D00" w:rsidRDefault="00760189" w:rsidP="00760189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29D71" w14:textId="709858D5" w:rsidR="00760189" w:rsidRPr="00217D00" w:rsidRDefault="00BB0B20" w:rsidP="0076018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151,529,137</w:t>
            </w:r>
          </w:p>
        </w:tc>
        <w:tc>
          <w:tcPr>
            <w:tcW w:w="270" w:type="dxa"/>
          </w:tcPr>
          <w:p w14:paraId="503F7D8B" w14:textId="77777777" w:rsidR="00760189" w:rsidRPr="00217D00" w:rsidRDefault="00760189" w:rsidP="0076018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BC9A" w14:textId="67D8D78D" w:rsidR="00760189" w:rsidRPr="00217D00" w:rsidRDefault="00760189" w:rsidP="0076018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16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53,891,928</w:t>
            </w:r>
          </w:p>
        </w:tc>
      </w:tr>
    </w:tbl>
    <w:p w14:paraId="3BB10637" w14:textId="77777777" w:rsidR="005551BA" w:rsidRPr="004D191D" w:rsidRDefault="005551BA" w:rsidP="005551BA">
      <w:pPr>
        <w:ind w:left="540" w:right="-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84BE4" w14:textId="4A502BD2" w:rsidR="00592992" w:rsidRPr="00217D00" w:rsidRDefault="005551BA" w:rsidP="00753895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7D0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 w:rsidR="005930A2" w:rsidRPr="00217D00">
        <w:rPr>
          <w:rFonts w:asciiTheme="majorBidi" w:hAnsiTheme="majorBidi" w:cstheme="majorBidi"/>
          <w:sz w:val="30"/>
          <w:szCs w:val="30"/>
        </w:rPr>
        <w:t>3</w:t>
      </w:r>
      <w:r w:rsidR="00A16F56">
        <w:rPr>
          <w:rFonts w:asciiTheme="majorBidi" w:hAnsiTheme="majorBidi" w:cstheme="majorBidi"/>
          <w:sz w:val="30"/>
          <w:szCs w:val="30"/>
        </w:rPr>
        <w:t>1</w:t>
      </w:r>
      <w:r w:rsidR="005930A2" w:rsidRPr="00217D00">
        <w:rPr>
          <w:rFonts w:asciiTheme="majorBidi" w:hAnsiTheme="majorBidi"/>
          <w:sz w:val="30"/>
          <w:szCs w:val="30"/>
          <w:cs/>
        </w:rPr>
        <w:t xml:space="preserve"> </w:t>
      </w:r>
      <w:r w:rsidR="00A16F5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17D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</w:rPr>
        <w:t>256</w:t>
      </w:r>
      <w:r w:rsidR="00A16F56">
        <w:rPr>
          <w:rFonts w:asciiTheme="majorBidi" w:hAnsiTheme="majorBidi" w:cstheme="majorBidi"/>
          <w:sz w:val="30"/>
          <w:szCs w:val="30"/>
        </w:rPr>
        <w:t>5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</w:t>
      </w:r>
      <w:r w:rsidR="00CE7A26">
        <w:rPr>
          <w:rFonts w:asciiTheme="majorBidi" w:hAnsi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 w:rsidR="00BB0B20" w:rsidRPr="000D59F7">
        <w:rPr>
          <w:rFonts w:asciiTheme="majorBidi" w:hAnsiTheme="majorBidi"/>
          <w:sz w:val="30"/>
          <w:szCs w:val="30"/>
        </w:rPr>
        <w:t>225</w:t>
      </w:r>
      <w:r w:rsidR="00BB0B20" w:rsidRPr="000D59F7">
        <w:rPr>
          <w:rFonts w:asciiTheme="majorBidi" w:hAnsiTheme="majorBidi"/>
          <w:sz w:val="30"/>
          <w:szCs w:val="30"/>
          <w:cs/>
        </w:rPr>
        <w:t>.</w:t>
      </w:r>
      <w:r w:rsidR="00BB0B20" w:rsidRPr="000D59F7">
        <w:rPr>
          <w:rFonts w:asciiTheme="majorBidi" w:hAnsiTheme="majorBidi"/>
          <w:sz w:val="30"/>
          <w:szCs w:val="30"/>
        </w:rPr>
        <w:t>00</w:t>
      </w:r>
      <w:r w:rsidR="00BB0B20">
        <w:rPr>
          <w:rFonts w:asciiTheme="majorBidi" w:hAnsi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>(</w:t>
      </w:r>
      <w:r w:rsidR="00753895" w:rsidRPr="00217D0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53895" w:rsidRPr="00217D0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53895" w:rsidRPr="00217D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85D2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53895" w:rsidRPr="00217D0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85D28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753895" w:rsidRPr="00217D00">
        <w:rPr>
          <w:rFonts w:asciiTheme="majorBidi" w:hAnsiTheme="majorBidi"/>
          <w:i/>
          <w:iCs/>
          <w:sz w:val="30"/>
          <w:szCs w:val="30"/>
          <w:cs/>
        </w:rPr>
        <w:t>.</w:t>
      </w:r>
      <w:r w:rsidR="00753895" w:rsidRPr="00217D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85D2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53895" w:rsidRPr="00217D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53895" w:rsidRPr="00217D0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53895" w:rsidRPr="00217D00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CD5B1F9" w14:textId="4E90A851" w:rsidR="00CC3518" w:rsidRPr="004D191D" w:rsidRDefault="00CC3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14:paraId="6F5BBD0D" w14:textId="696B68E3" w:rsidR="00E91D34" w:rsidRPr="00217D00" w:rsidRDefault="00920C78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4D191D" w:rsidRDefault="005551BA" w:rsidP="008E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14:paraId="599F114C" w14:textId="78440F70" w:rsidR="00B6770D" w:rsidRPr="00217D00" w:rsidRDefault="005551BA" w:rsidP="00F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217D00">
        <w:rPr>
          <w:rFonts w:ascii="Angsana New" w:hAnsi="Angsana New"/>
          <w:b/>
          <w:color w:val="000000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6E353479" w14:textId="2C8AE02C" w:rsidR="008E67C9" w:rsidRDefault="008E67C9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66C6C72E" w14:textId="72D42FB0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51365611" w14:textId="2C90B001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45BCEA6F" w14:textId="7B7A7684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2421B01F" w14:textId="3B6E6D01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16588DBE" w14:textId="5E426559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3436F16E" w14:textId="3AD8EA98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2EAC96B2" w14:textId="2E1DFD76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4F9166B1" w14:textId="181D7170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</w:rPr>
      </w:pPr>
    </w:p>
    <w:p w14:paraId="3C95A70F" w14:textId="77777777" w:rsidR="00BC2060" w:rsidRDefault="00BC2060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28"/>
          <w:szCs w:val="28"/>
          <w:cs/>
        </w:rPr>
      </w:pPr>
    </w:p>
    <w:p w14:paraId="545CB53D" w14:textId="09DF419C" w:rsidR="009F3AA6" w:rsidRDefault="009F3AA6" w:rsidP="009F3AA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217D00"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ข้อมูลเกี่ยวกับ</w:t>
      </w:r>
      <w:r w:rsidRPr="00217D0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54E4B950" w14:textId="65A62261" w:rsidR="00AA31C9" w:rsidRPr="004D191D" w:rsidRDefault="00AA31C9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14:paraId="0EA739ED" w14:textId="3F88DC37" w:rsidR="00AE6886" w:rsidRDefault="00AA31C9" w:rsidP="00BC2060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รายได้จำแนกตามเขตภูมิศาสตร์หลักของบริษัทสำหรับงวดสามเดือนสิ้นสุดวันที่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2565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2564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00751090" w14:textId="77777777" w:rsidR="00BC2060" w:rsidRPr="00BC2060" w:rsidRDefault="00BC2060" w:rsidP="00BC2060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69"/>
        <w:gridCol w:w="1349"/>
        <w:gridCol w:w="20"/>
      </w:tblGrid>
      <w:tr w:rsidR="0030455F" w:rsidRPr="00217D00" w14:paraId="08609AED" w14:textId="77777777" w:rsidTr="007134E8">
        <w:trPr>
          <w:gridAfter w:val="1"/>
          <w:wAfter w:w="11" w:type="pct"/>
        </w:trPr>
        <w:tc>
          <w:tcPr>
            <w:tcW w:w="3391" w:type="pct"/>
          </w:tcPr>
          <w:p w14:paraId="522C9A25" w14:textId="52E595B7" w:rsidR="0030455F" w:rsidRPr="00217D00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60E1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085D2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085D2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727" w:type="pct"/>
          </w:tcPr>
          <w:p w14:paraId="14224F7E" w14:textId="798A8C74" w:rsidR="0030455F" w:rsidRPr="00217D00" w:rsidRDefault="00C00726" w:rsidP="007134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30455F" w:rsidRPr="00217D00">
              <w:rPr>
                <w:rFonts w:ascii="Angsana New" w:hAnsi="Angsana New"/>
                <w:sz w:val="30"/>
                <w:szCs w:val="30"/>
              </w:rPr>
              <w:t>6</w:t>
            </w:r>
            <w:r w:rsidR="00085D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tcBorders>
              <w:left w:val="nil"/>
            </w:tcBorders>
          </w:tcPr>
          <w:p w14:paraId="03504448" w14:textId="77777777" w:rsidR="0030455F" w:rsidRPr="00217D00" w:rsidRDefault="0030455F" w:rsidP="007134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6" w:type="pct"/>
          </w:tcPr>
          <w:p w14:paraId="395837C7" w14:textId="2288CB15" w:rsidR="0030455F" w:rsidRPr="00217D00" w:rsidRDefault="00C00726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="0030455F"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85D2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30455F" w:rsidRPr="00217D00" w14:paraId="0082FABA" w14:textId="77777777" w:rsidTr="007134E8">
        <w:tc>
          <w:tcPr>
            <w:tcW w:w="3391" w:type="pct"/>
          </w:tcPr>
          <w:p w14:paraId="7D24211A" w14:textId="77777777" w:rsidR="0030455F" w:rsidRPr="00217D00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9" w:type="pct"/>
            <w:gridSpan w:val="4"/>
          </w:tcPr>
          <w:p w14:paraId="6E16ECAF" w14:textId="77777777" w:rsidR="0030455F" w:rsidRPr="00217D00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806C74" w:rsidRPr="00217D00" w14:paraId="306D02B4" w14:textId="77777777" w:rsidTr="007134E8">
        <w:trPr>
          <w:gridAfter w:val="1"/>
          <w:wAfter w:w="11" w:type="pct"/>
        </w:trPr>
        <w:tc>
          <w:tcPr>
            <w:tcW w:w="3391" w:type="pct"/>
          </w:tcPr>
          <w:p w14:paraId="3BD95C81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7" w:type="pct"/>
          </w:tcPr>
          <w:p w14:paraId="1CBE9DC7" w14:textId="3F47BB86" w:rsidR="00806C74" w:rsidRPr="00217D00" w:rsidRDefault="006B68B4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68B4">
              <w:rPr>
                <w:rFonts w:asciiTheme="majorBidi" w:hAnsiTheme="majorBidi" w:cstheme="majorBidi"/>
                <w:sz w:val="30"/>
                <w:szCs w:val="30"/>
              </w:rPr>
              <w:t>51,063,782</w:t>
            </w:r>
          </w:p>
        </w:tc>
        <w:tc>
          <w:tcPr>
            <w:tcW w:w="145" w:type="pct"/>
          </w:tcPr>
          <w:p w14:paraId="57B7A339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3AFDA9EF" w14:textId="03238FAA" w:rsidR="00806C74" w:rsidRPr="00217D00" w:rsidRDefault="00085D2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35,203,066</w:t>
            </w:r>
          </w:p>
        </w:tc>
      </w:tr>
      <w:tr w:rsidR="00806C74" w:rsidRPr="00217D00" w14:paraId="2C451693" w14:textId="77777777" w:rsidTr="007134E8">
        <w:trPr>
          <w:gridAfter w:val="1"/>
          <w:wAfter w:w="11" w:type="pct"/>
        </w:trPr>
        <w:tc>
          <w:tcPr>
            <w:tcW w:w="3391" w:type="pct"/>
          </w:tcPr>
          <w:p w14:paraId="610D74CD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7" w:type="pct"/>
          </w:tcPr>
          <w:p w14:paraId="5C46CC44" w14:textId="7B69DBF1" w:rsidR="00806C74" w:rsidRPr="00217D00" w:rsidRDefault="006B68B4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68B4">
              <w:rPr>
                <w:rFonts w:asciiTheme="majorBidi" w:hAnsiTheme="majorBidi" w:cstheme="majorBidi"/>
                <w:sz w:val="30"/>
                <w:szCs w:val="30"/>
              </w:rPr>
              <w:t>187,930,887</w:t>
            </w:r>
          </w:p>
        </w:tc>
        <w:tc>
          <w:tcPr>
            <w:tcW w:w="145" w:type="pct"/>
          </w:tcPr>
          <w:p w14:paraId="231726D8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4A39F3A6" w14:textId="0188FB84" w:rsidR="00806C74" w:rsidRPr="00217D00" w:rsidRDefault="00085D2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78,652,850</w:t>
            </w:r>
          </w:p>
        </w:tc>
      </w:tr>
      <w:tr w:rsidR="00806C74" w:rsidRPr="00217D00" w14:paraId="02C0598C" w14:textId="77777777" w:rsidTr="007134E8">
        <w:trPr>
          <w:gridAfter w:val="1"/>
          <w:wAfter w:w="11" w:type="pct"/>
        </w:trPr>
        <w:tc>
          <w:tcPr>
            <w:tcW w:w="3391" w:type="pct"/>
          </w:tcPr>
          <w:p w14:paraId="717FD520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7" w:type="pct"/>
          </w:tcPr>
          <w:p w14:paraId="502010A7" w14:textId="235835A8" w:rsidR="00806C74" w:rsidRPr="00217D00" w:rsidRDefault="006B68B4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68B4">
              <w:rPr>
                <w:rFonts w:asciiTheme="majorBidi" w:hAnsiTheme="majorBidi" w:cstheme="majorBidi"/>
                <w:sz w:val="30"/>
                <w:szCs w:val="30"/>
              </w:rPr>
              <w:t>99,013,726</w:t>
            </w:r>
          </w:p>
        </w:tc>
        <w:tc>
          <w:tcPr>
            <w:tcW w:w="145" w:type="pct"/>
          </w:tcPr>
          <w:p w14:paraId="792BC363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1EF39C50" w14:textId="7DCAC1B0" w:rsidR="00806C74" w:rsidRPr="00217D00" w:rsidRDefault="00085D2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86,481,253</w:t>
            </w:r>
          </w:p>
        </w:tc>
      </w:tr>
      <w:tr w:rsidR="00806C74" w:rsidRPr="00217D00" w14:paraId="0BA980F1" w14:textId="77777777" w:rsidTr="007134E8">
        <w:trPr>
          <w:gridAfter w:val="1"/>
          <w:wAfter w:w="11" w:type="pct"/>
        </w:trPr>
        <w:tc>
          <w:tcPr>
            <w:tcW w:w="3391" w:type="pct"/>
          </w:tcPr>
          <w:p w14:paraId="2837F0FB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05248B9B" w14:textId="600DB105" w:rsidR="00806C74" w:rsidRPr="00217D00" w:rsidRDefault="006B68B4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68B4">
              <w:rPr>
                <w:rFonts w:asciiTheme="majorBidi" w:hAnsiTheme="majorBidi" w:cstheme="majorBidi"/>
                <w:sz w:val="30"/>
                <w:szCs w:val="30"/>
              </w:rPr>
              <w:t>46,904,145</w:t>
            </w:r>
          </w:p>
        </w:tc>
        <w:tc>
          <w:tcPr>
            <w:tcW w:w="145" w:type="pct"/>
          </w:tcPr>
          <w:p w14:paraId="660C6930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052C32E7" w14:textId="6303DA8C" w:rsidR="00806C74" w:rsidRPr="00217D00" w:rsidRDefault="00085D28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30,670,645</w:t>
            </w:r>
          </w:p>
        </w:tc>
      </w:tr>
      <w:tr w:rsidR="0030455F" w:rsidRPr="00217D00" w14:paraId="12CFF0C6" w14:textId="77777777" w:rsidTr="007134E8">
        <w:trPr>
          <w:gridAfter w:val="1"/>
          <w:wAfter w:w="11" w:type="pct"/>
        </w:trPr>
        <w:tc>
          <w:tcPr>
            <w:tcW w:w="3391" w:type="pct"/>
          </w:tcPr>
          <w:p w14:paraId="00C459CC" w14:textId="77777777" w:rsidR="0030455F" w:rsidRPr="00217D00" w:rsidRDefault="0030455F" w:rsidP="0071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4C777B6B" w:rsidR="0030455F" w:rsidRPr="00217D00" w:rsidRDefault="006B68B4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68B4">
              <w:rPr>
                <w:rFonts w:ascii="Angsana New" w:hAnsi="Angsana New"/>
                <w:b/>
                <w:bCs/>
                <w:sz w:val="30"/>
                <w:szCs w:val="30"/>
              </w:rPr>
              <w:t>384,912,540</w:t>
            </w:r>
          </w:p>
        </w:tc>
        <w:tc>
          <w:tcPr>
            <w:tcW w:w="145" w:type="pct"/>
          </w:tcPr>
          <w:p w14:paraId="5D31BB94" w14:textId="77777777" w:rsidR="0030455F" w:rsidRPr="00217D00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005B1A51" w:rsidR="0030455F" w:rsidRPr="00217D00" w:rsidRDefault="00085D2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231,007,814</w:t>
            </w:r>
          </w:p>
        </w:tc>
      </w:tr>
    </w:tbl>
    <w:p w14:paraId="3EC16C41" w14:textId="77777777" w:rsidR="0030455F" w:rsidRPr="00727A64" w:rsidRDefault="0030455F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217D00" w:rsidRDefault="009F3AA6" w:rsidP="000E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217D00">
        <w:rPr>
          <w:rFonts w:ascii="Angsana New" w:hAnsi="Angsana New"/>
          <w:b/>
          <w:color w:val="000000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1FE4F7C9" w14:textId="3F38CB0D" w:rsidR="008E67C9" w:rsidRPr="00BC2060" w:rsidRDefault="008E67C9" w:rsidP="00BC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25F39F80" w:rsidR="00FB2051" w:rsidRDefault="00BC2060" w:rsidP="00FB205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FB2051" w:rsidRPr="0072375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B2051" w:rsidRPr="0072375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449C0703" w14:textId="62B27204" w:rsidR="0072375B" w:rsidRPr="0072375B" w:rsidRDefault="0072375B" w:rsidP="0072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2CCE335" w14:textId="6727AC20" w:rsidR="0072375B" w:rsidRPr="0072375B" w:rsidRDefault="00CD6D85" w:rsidP="0072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 w:rsidR="008F725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450446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จำนวนเงินทั้งสิ้น </w:t>
      </w:r>
      <w:r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เงินปันผลดังกล่าวจ่ายให้แก</w:t>
      </w:r>
      <w:r w:rsidR="0043487C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43487C">
        <w:rPr>
          <w:rFonts w:ascii="Angsana New" w:hAnsi="Angsana New" w:hint="cs"/>
          <w:sz w:val="30"/>
          <w:szCs w:val="30"/>
          <w:cs/>
        </w:rPr>
        <w:t>แล้ว</w:t>
      </w: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43487C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2565</w:t>
      </w:r>
    </w:p>
    <w:p w14:paraId="28132E99" w14:textId="77777777" w:rsidR="00CE7A26" w:rsidRPr="006A028C" w:rsidRDefault="00CE7A26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6F4BF4C3" w:rsidR="00E91D34" w:rsidRPr="00217D00" w:rsidRDefault="00BC2060" w:rsidP="00EB7BDF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EB7BDF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6A028C" w:rsidRDefault="00BF3F2C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217D00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7D0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217D0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441AB469" w14:textId="77777777" w:rsidR="001175E8" w:rsidRPr="006A028C" w:rsidRDefault="001175E8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F8804FF" w14:textId="662EC029" w:rsidR="001175E8" w:rsidRPr="00217D00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</w:t>
      </w:r>
      <w:r w:rsidRPr="00217D00">
        <w:rPr>
          <w:rFonts w:ascii="Angsana New" w:hAnsi="Angsana New" w:hint="cs"/>
          <w:sz w:val="30"/>
          <w:szCs w:val="30"/>
          <w:cs/>
        </w:rPr>
        <w:t xml:space="preserve">ิน </w:t>
      </w:r>
      <w:r w:rsidRPr="00217D00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217D00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217D00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0349736" w14:textId="669BE74D" w:rsidR="000A1B8D" w:rsidRPr="00727A64" w:rsidRDefault="000A1B8D" w:rsidP="00727A64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24"/>
          <w:szCs w:val="24"/>
          <w:highlight w:val="yellow"/>
        </w:rPr>
      </w:pPr>
    </w:p>
    <w:tbl>
      <w:tblPr>
        <w:tblW w:w="94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6"/>
        <w:gridCol w:w="1350"/>
        <w:gridCol w:w="191"/>
        <w:gridCol w:w="1080"/>
        <w:gridCol w:w="180"/>
        <w:gridCol w:w="1123"/>
        <w:gridCol w:w="180"/>
        <w:gridCol w:w="990"/>
        <w:gridCol w:w="180"/>
        <w:gridCol w:w="1123"/>
      </w:tblGrid>
      <w:tr w:rsidR="001175E8" w:rsidRPr="00217D00" w14:paraId="7E5E8D38" w14:textId="77777777" w:rsidTr="005B7A58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14:paraId="4D8ECEB8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9D3B56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CFA51EB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175E8" w:rsidRPr="00217D00" w14:paraId="3658ADDA" w14:textId="77777777" w:rsidTr="005B7A58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14:paraId="0C5C9648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FE0239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69A83C24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17D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17D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17D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75E8" w:rsidRPr="00217D00" w14:paraId="51B6FECD" w14:textId="77777777" w:rsidTr="005B7A58">
        <w:trPr>
          <w:tblHeader/>
        </w:trPr>
        <w:tc>
          <w:tcPr>
            <w:tcW w:w="3006" w:type="dxa"/>
            <w:shd w:val="clear" w:color="auto" w:fill="auto"/>
          </w:tcPr>
          <w:p w14:paraId="03125CC4" w14:textId="77777777" w:rsidR="001175E8" w:rsidRPr="00217D00" w:rsidRDefault="001175E8" w:rsidP="001175E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7" w:type="dxa"/>
            <w:gridSpan w:val="9"/>
          </w:tcPr>
          <w:p w14:paraId="727D7323" w14:textId="2D3CE1F9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D0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175E8" w:rsidRPr="00217D00" w14:paraId="17AE63AA" w14:textId="77777777" w:rsidTr="005B7A58">
        <w:tc>
          <w:tcPr>
            <w:tcW w:w="3006" w:type="dxa"/>
            <w:shd w:val="clear" w:color="auto" w:fill="auto"/>
          </w:tcPr>
          <w:p w14:paraId="7459DD67" w14:textId="5B5D7701" w:rsidR="001175E8" w:rsidRPr="00217D00" w:rsidRDefault="001175E8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F043A"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814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FB164F"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1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814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68FBDF1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43769467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2802B1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FC20E3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7865D1D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6108E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A5E1DEA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5E8" w:rsidRPr="00217D00" w14:paraId="1D5D908B" w14:textId="77777777" w:rsidTr="005B7A58">
        <w:tc>
          <w:tcPr>
            <w:tcW w:w="3006" w:type="dxa"/>
            <w:shd w:val="clear" w:color="auto" w:fill="auto"/>
          </w:tcPr>
          <w:p w14:paraId="18323971" w14:textId="2892C0CD" w:rsidR="001175E8" w:rsidRPr="00217D00" w:rsidRDefault="00E30CA2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1175E8"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59D25EDE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768E5B0A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477A28" w14:textId="77777777" w:rsidR="001175E8" w:rsidRPr="00217D00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61D2F" w14:textId="77777777" w:rsidR="001175E8" w:rsidRPr="00217D00" w:rsidRDefault="001175E8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C3A66F1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DC23D9" w14:textId="77777777" w:rsidR="001175E8" w:rsidRPr="00217D00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6595D50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9AA" w:rsidRPr="00217D00" w14:paraId="0EA2FA5A" w14:textId="77777777" w:rsidTr="005B7A58">
        <w:tc>
          <w:tcPr>
            <w:tcW w:w="3006" w:type="dxa"/>
            <w:shd w:val="clear" w:color="auto" w:fill="auto"/>
            <w:vAlign w:val="bottom"/>
          </w:tcPr>
          <w:p w14:paraId="0BF96D6F" w14:textId="77777777" w:rsidR="00E359AA" w:rsidRPr="00217D00" w:rsidRDefault="00E359AA" w:rsidP="00E359A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297EED1A" w14:textId="33BE0C58" w:rsidR="00E359AA" w:rsidRPr="00217D00" w:rsidRDefault="00E359AA" w:rsidP="00E359AA">
            <w:pPr>
              <w:tabs>
                <w:tab w:val="clear" w:pos="227"/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55AD8AA" w14:textId="7FD83ABD" w:rsidR="00E359AA" w:rsidRPr="00217D00" w:rsidRDefault="007E0580" w:rsidP="00E359A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243,997</w:t>
            </w:r>
          </w:p>
        </w:tc>
        <w:tc>
          <w:tcPr>
            <w:tcW w:w="191" w:type="dxa"/>
          </w:tcPr>
          <w:p w14:paraId="0936998C" w14:textId="77777777" w:rsidR="00E359AA" w:rsidRPr="00217D00" w:rsidRDefault="00E359AA" w:rsidP="00E359A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AD54A6" w14:textId="7A8919D8" w:rsidR="00885F68" w:rsidRPr="00217D00" w:rsidRDefault="00230188" w:rsidP="00E359A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50E0B" w14:textId="77777777" w:rsidR="00E359AA" w:rsidRPr="00217D00" w:rsidRDefault="00E359AA" w:rsidP="00E359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3487624" w14:textId="0B3C5C42" w:rsidR="00E359AA" w:rsidRPr="00217D00" w:rsidRDefault="007E0580" w:rsidP="00E359AA">
            <w:pPr>
              <w:tabs>
                <w:tab w:val="clear" w:pos="907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243,997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E359AA" w:rsidRPr="00217D00" w:rsidRDefault="00E359AA" w:rsidP="00E359A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23825" w14:textId="78B175D8" w:rsidR="00885F68" w:rsidRPr="00217D00" w:rsidRDefault="00230188" w:rsidP="00885F6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E359AA" w:rsidRPr="00217D00" w:rsidRDefault="00E359AA" w:rsidP="00E359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4E19F23" w14:textId="07DA7679" w:rsidR="00E359AA" w:rsidRPr="00217D00" w:rsidRDefault="007E0580" w:rsidP="007E05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243,997</w:t>
            </w:r>
          </w:p>
        </w:tc>
      </w:tr>
    </w:tbl>
    <w:p w14:paraId="111F915E" w14:textId="77777777" w:rsidR="005E5E0F" w:rsidRPr="006A028C" w:rsidRDefault="005E5E0F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0C97516" w14:textId="2BA26C40" w:rsidR="001175E8" w:rsidRPr="00217D00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217D00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tbl>
      <w:tblPr>
        <w:tblW w:w="9270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676"/>
      </w:tblGrid>
      <w:tr w:rsidR="001175E8" w:rsidRPr="00217D00" w14:paraId="5A9C4746" w14:textId="77777777" w:rsidTr="001175E8">
        <w:trPr>
          <w:tblHeader/>
        </w:trPr>
        <w:tc>
          <w:tcPr>
            <w:tcW w:w="2358" w:type="dxa"/>
            <w:shd w:val="clear" w:color="auto" w:fill="auto"/>
          </w:tcPr>
          <w:p w14:paraId="5E2F3BD8" w14:textId="77777777" w:rsidR="001175E8" w:rsidRPr="00217D00" w:rsidRDefault="001175E8" w:rsidP="001175E8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517C534" w14:textId="77777777" w:rsidR="001175E8" w:rsidRPr="00217D00" w:rsidRDefault="001175E8" w:rsidP="001175E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14:paraId="0BF53FC6" w14:textId="77777777" w:rsidR="001175E8" w:rsidRPr="00217D00" w:rsidRDefault="001175E8" w:rsidP="001175E8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175E8" w:rsidRPr="00217D00" w14:paraId="68750CA9" w14:textId="77777777" w:rsidTr="001175E8">
        <w:tc>
          <w:tcPr>
            <w:tcW w:w="2358" w:type="dxa"/>
            <w:shd w:val="clear" w:color="auto" w:fill="auto"/>
          </w:tcPr>
          <w:p w14:paraId="3867390C" w14:textId="77777777" w:rsidR="001175E8" w:rsidRPr="00217D00" w:rsidRDefault="001175E8" w:rsidP="001175E8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6B045B6C" w14:textId="77777777" w:rsidR="001175E8" w:rsidRPr="00217D00" w:rsidRDefault="001175E8" w:rsidP="001175E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14:paraId="213424D0" w14:textId="761FC243" w:rsidR="001175E8" w:rsidRPr="00217D00" w:rsidRDefault="001175E8" w:rsidP="001175E8">
            <w:pPr>
              <w:pStyle w:val="block"/>
              <w:spacing w:after="0" w:line="240" w:lineRule="atLeast"/>
              <w:ind w:left="264" w:right="-108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0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17D0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0DB3D983" w14:textId="77777777" w:rsidR="00CE7A26" w:rsidRPr="006A028C" w:rsidRDefault="00CE7A26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3AF38570" w14:textId="3E3D50C8" w:rsidR="00E91D34" w:rsidRPr="00217D00" w:rsidRDefault="009676DA" w:rsidP="00E91D34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C2060"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6A028C" w:rsidRDefault="00E91D34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529"/>
      </w:tblGrid>
      <w:tr w:rsidR="0015743F" w:rsidRPr="00217D00" w14:paraId="600943BE" w14:textId="77777777" w:rsidTr="00D77150">
        <w:trPr>
          <w:tblHeader/>
        </w:trPr>
        <w:tc>
          <w:tcPr>
            <w:tcW w:w="4167" w:type="pct"/>
          </w:tcPr>
          <w:p w14:paraId="24B4DD7D" w14:textId="3B4F97C3" w:rsidR="0015743F" w:rsidRPr="00217D00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217D0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="00FB164F" w:rsidRPr="00217D00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3</w:t>
            </w:r>
            <w:r w:rsidR="00981437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1</w:t>
            </w:r>
            <w:r w:rsidR="00FB164F" w:rsidRPr="00217D00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98143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มีนาคม</w:t>
            </w:r>
            <w:r w:rsidRPr="00217D0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Pr="00217D00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981437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833" w:type="pct"/>
          </w:tcPr>
          <w:p w14:paraId="49A1D22F" w14:textId="5EAE7893" w:rsidR="0015743F" w:rsidRPr="00217D00" w:rsidRDefault="0015743F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217D00" w14:paraId="1ABF0E8B" w14:textId="77777777" w:rsidTr="00D77150">
        <w:trPr>
          <w:trHeight w:val="371"/>
          <w:tblHeader/>
        </w:trPr>
        <w:tc>
          <w:tcPr>
            <w:tcW w:w="4167" w:type="pct"/>
          </w:tcPr>
          <w:p w14:paraId="5E78B4BA" w14:textId="77777777" w:rsidR="00031319" w:rsidRPr="00217D00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833" w:type="pct"/>
          </w:tcPr>
          <w:p w14:paraId="57BA2234" w14:textId="070EE629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217D00" w14:paraId="02F1680A" w14:textId="77777777" w:rsidTr="00D77150">
        <w:tc>
          <w:tcPr>
            <w:tcW w:w="4167" w:type="pct"/>
          </w:tcPr>
          <w:p w14:paraId="2E9DA252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33" w:type="pct"/>
          </w:tcPr>
          <w:p w14:paraId="7068E3A0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217D00" w14:paraId="32F9B9FD" w14:textId="77777777" w:rsidTr="007E7A1B">
        <w:tc>
          <w:tcPr>
            <w:tcW w:w="4167" w:type="pct"/>
          </w:tcPr>
          <w:p w14:paraId="0231054E" w14:textId="6FCC767F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33" w:type="pct"/>
            <w:vAlign w:val="bottom"/>
          </w:tcPr>
          <w:p w14:paraId="2DA52142" w14:textId="6FA37F5E" w:rsidR="00031319" w:rsidRPr="00217D00" w:rsidRDefault="0003131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68B4">
              <w:rPr>
                <w:rFonts w:asciiTheme="majorBidi" w:hAnsiTheme="majorBidi" w:cstheme="majorBidi"/>
                <w:sz w:val="30"/>
                <w:szCs w:val="30"/>
              </w:rPr>
              <w:t>14,764,165</w:t>
            </w:r>
          </w:p>
        </w:tc>
      </w:tr>
      <w:tr w:rsidR="00031319" w:rsidRPr="00217D00" w14:paraId="6781BD59" w14:textId="77777777" w:rsidTr="007E7A1B">
        <w:tc>
          <w:tcPr>
            <w:tcW w:w="4167" w:type="pct"/>
          </w:tcPr>
          <w:p w14:paraId="26D42CB7" w14:textId="7DA65A82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34C43DC0" w14:textId="0C6E1C71" w:rsidR="00031319" w:rsidRPr="00217D00" w:rsidRDefault="0003131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8B4">
              <w:rPr>
                <w:rFonts w:asciiTheme="majorBidi" w:hAnsiTheme="majorBidi" w:cstheme="majorBidi"/>
                <w:sz w:val="30"/>
                <w:szCs w:val="30"/>
              </w:rPr>
              <w:t>450,000</w:t>
            </w:r>
          </w:p>
        </w:tc>
      </w:tr>
      <w:tr w:rsidR="00031319" w:rsidRPr="00217D00" w14:paraId="537FDFCA" w14:textId="77777777" w:rsidTr="007E7A1B">
        <w:tc>
          <w:tcPr>
            <w:tcW w:w="4167" w:type="pct"/>
          </w:tcPr>
          <w:p w14:paraId="3C2D445D" w14:textId="04C2BC09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20BF4DF7" w:rsidR="00031319" w:rsidRPr="00217D00" w:rsidRDefault="0003131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68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15,214,165</w:t>
            </w:r>
          </w:p>
        </w:tc>
      </w:tr>
      <w:tr w:rsidR="00031319" w:rsidRPr="006A028C" w14:paraId="141ABE96" w14:textId="77777777" w:rsidTr="00CE7A26">
        <w:tc>
          <w:tcPr>
            <w:tcW w:w="4167" w:type="pct"/>
          </w:tcPr>
          <w:p w14:paraId="3160E904" w14:textId="77777777" w:rsidR="00031319" w:rsidRPr="006A028C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6DD80A94" w14:textId="77777777" w:rsidR="00031319" w:rsidRPr="006A028C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217D00" w14:paraId="27B2C64B" w14:textId="77777777" w:rsidTr="00D77150">
        <w:tc>
          <w:tcPr>
            <w:tcW w:w="4167" w:type="pct"/>
          </w:tcPr>
          <w:p w14:paraId="610E4CD8" w14:textId="77777777" w:rsidR="00031319" w:rsidRPr="00217D00" w:rsidRDefault="00031319" w:rsidP="0003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7CA6D7D3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217D00" w14:paraId="4321606D" w14:textId="77777777" w:rsidTr="00A50EAB">
        <w:tc>
          <w:tcPr>
            <w:tcW w:w="4167" w:type="pct"/>
          </w:tcPr>
          <w:p w14:paraId="106E02D7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833" w:type="pct"/>
          </w:tcPr>
          <w:p w14:paraId="676FB28B" w14:textId="569C2477" w:rsidR="00031319" w:rsidRPr="00A50EAB" w:rsidRDefault="00A50EAB" w:rsidP="00A50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50EAB">
              <w:rPr>
                <w:rFonts w:ascii="Angsana New" w:hAnsi="Angsana New"/>
                <w:sz w:val="30"/>
                <w:szCs w:val="30"/>
                <w:lang w:val="en-US" w:bidi="th-TH"/>
              </w:rPr>
              <w:t>114,815</w:t>
            </w:r>
          </w:p>
        </w:tc>
      </w:tr>
      <w:tr w:rsidR="00A50EAB" w:rsidRPr="00217D00" w14:paraId="2D249E08" w14:textId="77777777" w:rsidTr="00A50EAB">
        <w:tc>
          <w:tcPr>
            <w:tcW w:w="4167" w:type="pct"/>
          </w:tcPr>
          <w:p w14:paraId="09D530DC" w14:textId="181BDB38" w:rsidR="00A50EAB" w:rsidRPr="00A50EAB" w:rsidRDefault="00A50EAB" w:rsidP="00A5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50E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01A06C13" w:rsidR="00A50EAB" w:rsidRPr="00A50EAB" w:rsidRDefault="00703D0A" w:rsidP="00A50EA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114,815</w:t>
            </w:r>
          </w:p>
        </w:tc>
      </w:tr>
    </w:tbl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4D191D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E3A2F" w14:textId="77777777" w:rsidR="003F3F35" w:rsidRDefault="003F3F3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B7FAE69" w14:textId="77777777" w:rsidR="003F3F35" w:rsidRDefault="003F3F3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E8BEE" w14:textId="110D6ACE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61E91">
      <w:rPr>
        <w:rStyle w:val="PageNumber"/>
        <w:rFonts w:ascii="Angsana New" w:hAnsi="Angsana New"/>
        <w:noProof/>
        <w:sz w:val="30"/>
        <w:szCs w:val="30"/>
        <w:cs/>
      </w:rPr>
      <w:t>11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7EE6C" w14:textId="77777777" w:rsidR="003F3F35" w:rsidRDefault="003F3F3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6E73596A" w14:textId="77777777" w:rsidR="003F3F35" w:rsidRDefault="003F3F3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BD80C" w14:textId="77777777" w:rsidR="006C1111" w:rsidRDefault="006C1111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6C1111" w:rsidRPr="008C507D" w:rsidRDefault="006C1111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220BF3B4" w:rsidR="006C1111" w:rsidRDefault="006C1111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A4BA7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6C1111" w:rsidRPr="007A52D5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2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21"/>
  </w:num>
  <w:num w:numId="19">
    <w:abstractNumId w:val="19"/>
  </w:num>
  <w:num w:numId="20">
    <w:abstractNumId w:val="20"/>
  </w:num>
  <w:num w:numId="21">
    <w:abstractNumId w:val="12"/>
  </w:num>
  <w:num w:numId="22">
    <w:abstractNumId w:val="10"/>
  </w:num>
  <w:num w:numId="23">
    <w:abstractNumId w:val="23"/>
  </w:num>
  <w:num w:numId="2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3F3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1E91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6868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F86D5B-4CFE-4320-978A-9E7B153A6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Natnapin Wongratpanya</cp:lastModifiedBy>
  <cp:revision>2</cp:revision>
  <cp:lastPrinted>2021-11-05T05:55:00Z</cp:lastPrinted>
  <dcterms:created xsi:type="dcterms:W3CDTF">2022-05-18T09:51:00Z</dcterms:created>
  <dcterms:modified xsi:type="dcterms:W3CDTF">2022-05-18T09:51:00Z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