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0E016F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0E016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0E016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0E016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0E016F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หน้า</w:t>
            </w:r>
          </w:p>
        </w:tc>
      </w:tr>
      <w:tr w:rsidR="00941D06" w:rsidRPr="000E016F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0E016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0E016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0E016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0E016F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0E016F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049358D5" w:rsidR="0075756E" w:rsidRPr="000E016F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0E016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0E016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6B255B50" w:rsidR="0075756E" w:rsidRPr="000E016F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0E016F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1AC9C444" w:rsidR="0075756E" w:rsidRPr="000E016F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0E016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0E016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  <w:shd w:val="clear" w:color="auto" w:fill="auto"/>
          </w:tcPr>
          <w:p w14:paraId="7FA74055" w14:textId="3D93740C" w:rsidR="0075756E" w:rsidRPr="000E016F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0E016F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35E1A147" w:rsidR="0075756E" w:rsidRPr="000E016F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0E016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77777777" w:rsidR="0075756E" w:rsidRPr="000E016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918" w:type="dxa"/>
            <w:shd w:val="clear" w:color="auto" w:fill="auto"/>
          </w:tcPr>
          <w:p w14:paraId="3538084D" w14:textId="799BDFD7" w:rsidR="0075756E" w:rsidRPr="000E016F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B25980" w:rsidRPr="000E016F" w14:paraId="065B4E23" w14:textId="77777777" w:rsidTr="00C35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1278" w:type="dxa"/>
          </w:tcPr>
          <w:p w14:paraId="2D13E51A" w14:textId="43FCC8B0" w:rsidR="00B25980" w:rsidRPr="000E016F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B25980" w:rsidRPr="000E016F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B25980" w:rsidRPr="000E016F" w:rsidRDefault="00B25980" w:rsidP="00B25980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56C94AF3" w:rsidR="00B25980" w:rsidRPr="000E016F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</w:tr>
      <w:tr w:rsidR="00B25980" w:rsidRPr="000E016F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2181C70B" w:rsidR="00B25980" w:rsidRPr="000E016F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16121C5" w14:textId="77777777" w:rsidR="00B25980" w:rsidRPr="000E016F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B25980" w:rsidRPr="000E016F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  <w:shd w:val="clear" w:color="auto" w:fill="auto"/>
          </w:tcPr>
          <w:p w14:paraId="5A7D7302" w14:textId="2D24108A" w:rsidR="00B25980" w:rsidRPr="000E016F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</w:p>
        </w:tc>
      </w:tr>
      <w:tr w:rsidR="00A80656" w:rsidRPr="000E016F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5AF994C7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DBC690B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4D8A10B2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shd w:val="clear" w:color="auto" w:fill="auto"/>
          </w:tcPr>
          <w:p w14:paraId="21EC1E54" w14:textId="6F83C9C8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</w:tr>
      <w:tr w:rsidR="00A80656" w:rsidRPr="000E016F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1D90DD6A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AC63126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  <w:shd w:val="clear" w:color="auto" w:fill="auto"/>
          </w:tcPr>
          <w:p w14:paraId="016B72E5" w14:textId="445C0462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</w:p>
        </w:tc>
      </w:tr>
      <w:tr w:rsidR="00A80656" w:rsidRPr="000E016F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B4BE8D9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5261D09A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466012B3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A80656" w:rsidRPr="000E016F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43EF8539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66BC03EE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A80656" w:rsidRPr="000E016F" w:rsidRDefault="00A80656" w:rsidP="00A8065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  <w:shd w:val="clear" w:color="auto" w:fill="auto"/>
          </w:tcPr>
          <w:p w14:paraId="65D7B71D" w14:textId="0451DD59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A80656" w:rsidRPr="000E016F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7E4D2086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616D1C47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  <w:shd w:val="clear" w:color="auto" w:fill="auto"/>
          </w:tcPr>
          <w:p w14:paraId="62A61A16" w14:textId="0849E22B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A80656" w:rsidRPr="000E016F" w14:paraId="35A70718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DF454" w14:textId="07D3129E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1FB301C6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57D8CE" w14:textId="71E8AEE1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12252271" w14:textId="39ED05A7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</w:t>
            </w:r>
          </w:p>
        </w:tc>
      </w:tr>
      <w:tr w:rsidR="00A80656" w:rsidRPr="000E016F" w14:paraId="7DA82AB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4F352" w14:textId="7ECF963A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5A077D0F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C559458" w14:textId="7A9C75A4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18" w:type="dxa"/>
            <w:shd w:val="clear" w:color="auto" w:fill="auto"/>
          </w:tcPr>
          <w:p w14:paraId="2A28E364" w14:textId="6D187057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45</w:t>
            </w:r>
          </w:p>
        </w:tc>
      </w:tr>
      <w:tr w:rsidR="00A80656" w:rsidRPr="000E016F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33C6860C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03809D16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  <w:shd w:val="clear" w:color="auto" w:fill="auto"/>
          </w:tcPr>
          <w:p w14:paraId="243171D9" w14:textId="2B01D80C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</w:t>
            </w:r>
          </w:p>
        </w:tc>
      </w:tr>
      <w:tr w:rsidR="00A80656" w:rsidRPr="000E016F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6EB62B1E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2FF6FE03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shd w:val="clear" w:color="auto" w:fill="auto"/>
          </w:tcPr>
          <w:p w14:paraId="69063111" w14:textId="24314C7F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</w:t>
            </w:r>
          </w:p>
        </w:tc>
      </w:tr>
      <w:tr w:rsidR="00A80656" w:rsidRPr="000E016F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111F6B3F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65F350D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5CD2DDB1" w:rsidR="00A80656" w:rsidRPr="000E016F" w:rsidRDefault="00E90199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="00A80656"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918" w:type="dxa"/>
            <w:shd w:val="clear" w:color="auto" w:fill="auto"/>
          </w:tcPr>
          <w:p w14:paraId="2733646B" w14:textId="059DE8EF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</w:t>
            </w:r>
          </w:p>
        </w:tc>
      </w:tr>
      <w:tr w:rsidR="00A80656" w:rsidRPr="000E016F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38E0C5D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663FBEA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351C2D77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</w:t>
            </w:r>
          </w:p>
        </w:tc>
      </w:tr>
      <w:tr w:rsidR="00A80656" w:rsidRPr="000E016F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335444A2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45" w:type="dxa"/>
          </w:tcPr>
          <w:p w14:paraId="47166DD5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  <w:shd w:val="clear" w:color="auto" w:fill="auto"/>
          </w:tcPr>
          <w:p w14:paraId="5479FBAF" w14:textId="15B87586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</w:t>
            </w:r>
          </w:p>
        </w:tc>
      </w:tr>
      <w:tr w:rsidR="00A80656" w:rsidRPr="000E016F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7B30794A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186C1C3E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918" w:type="dxa"/>
            <w:shd w:val="clear" w:color="auto" w:fill="auto"/>
          </w:tcPr>
          <w:p w14:paraId="1B87C2EB" w14:textId="5F07E55A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</w:t>
            </w:r>
          </w:p>
        </w:tc>
      </w:tr>
      <w:tr w:rsidR="00A80656" w:rsidRPr="000E016F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46E67CE0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21FDC2D0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2A1ED468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</w:t>
            </w:r>
          </w:p>
        </w:tc>
      </w:tr>
      <w:tr w:rsidR="00A80656" w:rsidRPr="000E016F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0A4538A2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7246F5E7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E869CE2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918" w:type="dxa"/>
            <w:shd w:val="clear" w:color="auto" w:fill="auto"/>
          </w:tcPr>
          <w:p w14:paraId="735DE61C" w14:textId="35EA3B14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</w:t>
            </w:r>
          </w:p>
        </w:tc>
      </w:tr>
      <w:tr w:rsidR="00A80656" w:rsidRPr="000E016F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69B0D707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41FFD2E9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729F63E3" w14:textId="0F60BDED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</w:t>
            </w:r>
          </w:p>
        </w:tc>
      </w:tr>
      <w:tr w:rsidR="00A80656" w:rsidRPr="000E016F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59AABF32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45" w:type="dxa"/>
          </w:tcPr>
          <w:p w14:paraId="24936CA7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6D7D8CB6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A80656" w:rsidRPr="000E016F" w14:paraId="4414E0A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BCAF5" w14:textId="5C436526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0505E98E" w14:textId="77777777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EDDAA2D" w14:textId="07B67D8B" w:rsidR="00A80656" w:rsidRPr="000E016F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918" w:type="dxa"/>
            <w:shd w:val="clear" w:color="auto" w:fill="auto"/>
          </w:tcPr>
          <w:p w14:paraId="28D66607" w14:textId="391AA379" w:rsidR="00A80656" w:rsidRPr="000E016F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67</w:t>
            </w:r>
          </w:p>
        </w:tc>
      </w:tr>
      <w:tr w:rsidR="00374858" w:rsidRPr="000E016F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72866BD7" w:rsidR="00374858" w:rsidRPr="000E016F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901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1A022A8" w14:textId="77777777" w:rsidR="00374858" w:rsidRPr="000E016F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5A12B282" w:rsidR="00374858" w:rsidRPr="000E016F" w:rsidRDefault="00C35719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  <w:tc>
          <w:tcPr>
            <w:tcW w:w="1918" w:type="dxa"/>
            <w:shd w:val="clear" w:color="auto" w:fill="auto"/>
          </w:tcPr>
          <w:p w14:paraId="2A4141FD" w14:textId="2D317F4C" w:rsidR="00374858" w:rsidRPr="000E016F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014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67</w:t>
            </w:r>
          </w:p>
        </w:tc>
      </w:tr>
    </w:tbl>
    <w:p w14:paraId="6262C3AD" w14:textId="77777777" w:rsidR="00471CCE" w:rsidRPr="000E016F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E016F">
        <w:rPr>
          <w:rFonts w:ascii="Angsana New" w:hAnsi="Angsana New" w:hint="cs"/>
          <w:b/>
          <w:bCs/>
          <w:sz w:val="30"/>
          <w:szCs w:val="30"/>
        </w:rPr>
        <w:br w:type="page"/>
      </w:r>
      <w:r w:rsidRPr="000E016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0E016F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D292B8" w14:textId="26FD65AD" w:rsidR="00471CCE" w:rsidRPr="000E016F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0E016F">
        <w:rPr>
          <w:rFonts w:ascii="Angsana New" w:hAnsi="Angsana New" w:hint="cs"/>
          <w:sz w:val="30"/>
          <w:szCs w:val="30"/>
          <w:cs/>
        </w:rPr>
        <w:t>คณะ</w:t>
      </w:r>
      <w:r w:rsidRPr="000E016F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C10994" w:rsidRPr="000E016F">
        <w:rPr>
          <w:rFonts w:ascii="Angsana New" w:hAnsi="Angsana New"/>
          <w:sz w:val="30"/>
          <w:szCs w:val="30"/>
        </w:rPr>
        <w:t xml:space="preserve"> </w:t>
      </w:r>
      <w:r w:rsidR="00C90145" w:rsidRPr="00C90145">
        <w:rPr>
          <w:rFonts w:ascii="Angsana New" w:hAnsi="Angsana New"/>
          <w:sz w:val="30"/>
          <w:szCs w:val="30"/>
          <w:lang w:val="en-US"/>
        </w:rPr>
        <w:t>19</w:t>
      </w:r>
      <w:r w:rsidR="00C10994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C10994" w:rsidRPr="000E016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90145" w:rsidRPr="00C90145">
        <w:rPr>
          <w:rFonts w:ascii="Angsana New" w:hAnsi="Angsana New"/>
          <w:sz w:val="30"/>
          <w:szCs w:val="30"/>
          <w:lang w:val="en-US"/>
        </w:rPr>
        <w:t>2565</w:t>
      </w:r>
    </w:p>
    <w:p w14:paraId="09538766" w14:textId="77777777" w:rsidR="00471CCE" w:rsidRPr="000E016F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0E016F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0E016F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AF1EAB" w14:textId="535AB04B" w:rsidR="00471CCE" w:rsidRPr="000E016F" w:rsidRDefault="00471CCE" w:rsidP="00810BE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บริษัท กันยงอีเลคทริก จำกัด (มหาชน) </w:t>
      </w:r>
      <w:r w:rsidRPr="000E016F">
        <w:rPr>
          <w:rFonts w:ascii="Angsana New" w:hAnsi="Angsana New" w:hint="cs"/>
          <w:sz w:val="30"/>
          <w:szCs w:val="30"/>
        </w:rPr>
        <w:t>“</w:t>
      </w:r>
      <w:r w:rsidRPr="000E016F">
        <w:rPr>
          <w:rFonts w:ascii="Angsana New" w:hAnsi="Angsana New" w:hint="cs"/>
          <w:sz w:val="30"/>
          <w:szCs w:val="30"/>
          <w:cs/>
        </w:rPr>
        <w:t>บริษัท</w:t>
      </w:r>
      <w:r w:rsidRPr="000E016F">
        <w:rPr>
          <w:rFonts w:ascii="Angsana New" w:hAnsi="Angsana New" w:hint="cs"/>
          <w:sz w:val="30"/>
          <w:szCs w:val="30"/>
        </w:rPr>
        <w:t>”</w:t>
      </w:r>
      <w:r w:rsidRPr="000E016F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0E016F">
        <w:rPr>
          <w:rFonts w:ascii="Angsana New" w:hAnsi="Angsana New" w:hint="cs"/>
          <w:sz w:val="30"/>
          <w:szCs w:val="30"/>
          <w:cs/>
        </w:rPr>
        <w:t>และจดทะเบียนกับ</w:t>
      </w:r>
      <w:r w:rsidR="00E87A90" w:rsidRPr="000E016F">
        <w:rPr>
          <w:rFonts w:ascii="Angsana New" w:hAnsi="Angsana New" w:hint="cs"/>
          <w:sz w:val="30"/>
          <w:szCs w:val="30"/>
          <w:cs/>
        </w:rPr>
        <w:br w:type="textWrapping" w:clear="all"/>
      </w:r>
      <w:r w:rsidR="00F5538A" w:rsidRPr="000E016F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2536</w:t>
      </w:r>
      <w:r w:rsidR="00F5538A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0E016F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67</w:t>
      </w:r>
      <w:r w:rsidRPr="000E016F">
        <w:rPr>
          <w:rFonts w:ascii="Angsana New" w:hAnsi="Angsana New" w:hint="cs"/>
          <w:sz w:val="30"/>
          <w:szCs w:val="30"/>
          <w:cs/>
        </w:rPr>
        <w:t xml:space="preserve"> หมู่</w:t>
      </w:r>
      <w:r w:rsidR="003476C7" w:rsidRPr="000E016F">
        <w:rPr>
          <w:rFonts w:ascii="Angsana New" w:hAnsi="Angsana New" w:hint="cs"/>
          <w:sz w:val="30"/>
          <w:szCs w:val="30"/>
          <w:cs/>
        </w:rPr>
        <w:t>ที่</w:t>
      </w:r>
      <w:r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11</w:t>
      </w:r>
      <w:r w:rsidRPr="000E016F">
        <w:rPr>
          <w:rFonts w:ascii="Angsana New" w:hAnsi="Angsana New" w:hint="cs"/>
          <w:sz w:val="30"/>
          <w:szCs w:val="30"/>
          <w:cs/>
        </w:rPr>
        <w:t xml:space="preserve"> ถนน</w:t>
      </w:r>
      <w:r w:rsidR="00E87A90" w:rsidRPr="000E016F">
        <w:rPr>
          <w:rFonts w:ascii="Angsana New" w:hAnsi="Angsana New" w:hint="cs"/>
          <w:sz w:val="30"/>
          <w:szCs w:val="30"/>
          <w:cs/>
        </w:rPr>
        <w:t xml:space="preserve">เทพรัตน </w:t>
      </w:r>
      <w:r w:rsidR="003476C7" w:rsidRPr="000E016F">
        <w:rPr>
          <w:rFonts w:ascii="Angsana New" w:hAnsi="Angsana New" w:hint="cs"/>
          <w:sz w:val="30"/>
          <w:szCs w:val="30"/>
          <w:cs/>
        </w:rPr>
        <w:t>กม.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20</w:t>
      </w:r>
      <w:r w:rsidR="003476C7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0E016F" w:rsidRDefault="00471CCE" w:rsidP="00D0081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B1E76F" w14:textId="3E641163" w:rsidR="00471CCE" w:rsidRPr="000E016F" w:rsidRDefault="00402159" w:rsidP="00471CC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F5538A" w:rsidRPr="000E016F">
        <w:rPr>
          <w:rFonts w:ascii="Angsana New" w:hAnsi="Angsana New" w:hint="cs"/>
          <w:sz w:val="30"/>
          <w:szCs w:val="30"/>
          <w:cs/>
          <w:lang w:val="en-US"/>
        </w:rPr>
        <w:t>ใหญ่ใ</w:t>
      </w:r>
      <w:r w:rsidR="003F6713" w:rsidRPr="000E016F">
        <w:rPr>
          <w:rFonts w:ascii="Angsana New" w:hAnsi="Angsana New" w:hint="cs"/>
          <w:sz w:val="30"/>
          <w:szCs w:val="30"/>
          <w:cs/>
        </w:rPr>
        <w:t>นระหว่างปี</w:t>
      </w:r>
      <w:r w:rsidR="00B37E7A" w:rsidRPr="000E016F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471CCE" w:rsidRPr="000E016F">
        <w:rPr>
          <w:rFonts w:ascii="Angsana New" w:hAnsi="Angsana New" w:hint="cs"/>
          <w:sz w:val="30"/>
          <w:szCs w:val="30"/>
          <w:lang w:val="en-US"/>
        </w:rPr>
        <w:t>Mitsubishi Electric Corporation</w:t>
      </w:r>
      <w:r w:rsidR="00471CCE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D16A7D" w:rsidRPr="000E016F">
        <w:rPr>
          <w:rFonts w:ascii="Angsana New" w:hAnsi="Angsana New" w:hint="cs"/>
          <w:sz w:val="30"/>
          <w:szCs w:val="30"/>
          <w:cs/>
        </w:rPr>
        <w:t xml:space="preserve">(ถือหุ้นร้อยละ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45</w:t>
      </w:r>
      <w:r w:rsidR="00D97E65" w:rsidRPr="000E016F">
        <w:rPr>
          <w:rFonts w:ascii="Angsana New" w:hAnsi="Angsana New" w:hint="cs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70</w:t>
      </w:r>
      <w:r w:rsidR="00D16A7D" w:rsidRPr="000E016F">
        <w:rPr>
          <w:rFonts w:ascii="Angsana New" w:hAnsi="Angsana New" w:hint="cs"/>
          <w:sz w:val="30"/>
          <w:szCs w:val="30"/>
          <w:cs/>
        </w:rPr>
        <w:t>)</w:t>
      </w:r>
      <w:r w:rsidR="00D16A7D" w:rsidRPr="000E016F">
        <w:rPr>
          <w:rFonts w:ascii="Angsana New" w:hAnsi="Angsana New" w:hint="cs"/>
          <w:sz w:val="30"/>
          <w:szCs w:val="30"/>
        </w:rPr>
        <w:t xml:space="preserve"> </w:t>
      </w:r>
      <w:r w:rsidR="00471CCE" w:rsidRPr="000E016F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0E016F" w:rsidRDefault="00471CCE" w:rsidP="00D0081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72FC08" w14:textId="77777777" w:rsidR="00471CCE" w:rsidRPr="000E016F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บริษัทดำเ</w:t>
      </w:r>
      <w:r w:rsidR="00A5544D" w:rsidRPr="000E016F">
        <w:rPr>
          <w:rFonts w:ascii="Angsana New" w:hAnsi="Angsana New" w:hint="cs"/>
          <w:sz w:val="30"/>
          <w:szCs w:val="30"/>
          <w:cs/>
        </w:rPr>
        <w:t>นินธุรกิจหลักเกี่ยวกับการ</w:t>
      </w:r>
      <w:r w:rsidRPr="000E016F">
        <w:rPr>
          <w:rFonts w:ascii="Angsana New" w:hAnsi="Angsana New" w:hint="cs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0E016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0E016F">
        <w:rPr>
          <w:rFonts w:ascii="Angsana New" w:hAnsi="Angsana New" w:hint="cs"/>
          <w:sz w:val="30"/>
          <w:szCs w:val="30"/>
        </w:rPr>
        <w:t>“</w:t>
      </w:r>
      <w:r w:rsidRPr="000E016F">
        <w:rPr>
          <w:rFonts w:ascii="Angsana New" w:hAnsi="Angsana New" w:hint="cs"/>
          <w:sz w:val="30"/>
          <w:szCs w:val="30"/>
          <w:cs/>
        </w:rPr>
        <w:t>มิตซูบิชิ</w:t>
      </w:r>
      <w:r w:rsidRPr="000E016F">
        <w:rPr>
          <w:rFonts w:ascii="Angsana New" w:hAnsi="Angsana New" w:hint="cs"/>
          <w:sz w:val="30"/>
          <w:szCs w:val="30"/>
        </w:rPr>
        <w:t>”</w:t>
      </w:r>
      <w:r w:rsidRPr="000E016F">
        <w:rPr>
          <w:rFonts w:ascii="Angsana New" w:hAnsi="Angsana New" w:hint="cs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0E016F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77777777" w:rsidR="00471CCE" w:rsidRPr="000E016F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0E016F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25A47" w14:textId="77777777" w:rsidR="00471CCE" w:rsidRPr="000E016F" w:rsidRDefault="00471CCE" w:rsidP="008D1DB0">
      <w:pPr>
        <w:numPr>
          <w:ilvl w:val="0"/>
          <w:numId w:val="3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78BE498E" w14:textId="77777777" w:rsidR="00471CCE" w:rsidRPr="000E016F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18BEDA" w14:textId="31C4E64A" w:rsidR="00471CCE" w:rsidRPr="000E016F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F10E0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A12832" w:rsidRPr="000E016F">
        <w:rPr>
          <w:rFonts w:ascii="Angsana New" w:hAnsi="Angsana New"/>
          <w:sz w:val="30"/>
          <w:szCs w:val="30"/>
          <w:cs/>
        </w:rPr>
        <w:br/>
      </w:r>
      <w:r w:rsidR="00BF10E0" w:rsidRPr="000E016F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64CFD">
        <w:rPr>
          <w:rFonts w:ascii="Angsana New" w:hAnsi="Angsana New"/>
          <w:sz w:val="30"/>
          <w:szCs w:val="30"/>
        </w:rPr>
        <w:t xml:space="preserve"> 3 </w:t>
      </w:r>
      <w:r w:rsidR="00BF10E0" w:rsidRPr="000E016F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B5E8B2F" w14:textId="60142E74" w:rsidR="00471CCE" w:rsidRPr="000E016F" w:rsidRDefault="00471CCE" w:rsidP="00D0081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DCBAD2C" w14:textId="150ECB0C" w:rsidR="004A5556" w:rsidRPr="000E016F" w:rsidRDefault="004A555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Pr="000E016F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25DF07D3" w14:textId="188C1B75" w:rsidR="00DD38ED" w:rsidRPr="000E016F" w:rsidRDefault="00DD38ED" w:rsidP="00E1166A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2061B8A" w14:textId="4F5B5446" w:rsidR="004A5556" w:rsidRPr="000E016F" w:rsidRDefault="004A5556" w:rsidP="00E1166A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DBCE4C8" w14:textId="52A1C750" w:rsidR="004A5556" w:rsidRPr="000E016F" w:rsidRDefault="004A5556" w:rsidP="00E1166A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3682F3E" w14:textId="77777777" w:rsidR="004A5556" w:rsidRPr="000E016F" w:rsidRDefault="004A5556" w:rsidP="00E1166A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9861A94" w14:textId="6007CA0C" w:rsidR="00471CCE" w:rsidRPr="000E016F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17DCB6D4" w14:textId="77777777" w:rsidR="0023344D" w:rsidRPr="000E016F" w:rsidRDefault="0023344D" w:rsidP="0011612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95E9286" w14:textId="77777777" w:rsidR="00122B70" w:rsidRPr="000E016F" w:rsidRDefault="00122B70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0E016F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FA1CF99" w14:textId="77777777" w:rsidR="00122B70" w:rsidRPr="000E016F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0E016F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48D4715" w14:textId="77777777" w:rsidR="00FD7A4F" w:rsidRPr="000E016F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0E016F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AC6BC40" w14:textId="77777777" w:rsidR="0091515F" w:rsidRPr="000E016F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ส่วนได้เสีย</w:t>
      </w:r>
      <w:r w:rsidR="000F6051" w:rsidRPr="000E016F">
        <w:rPr>
          <w:rFonts w:ascii="Angsana New" w:hAnsi="Angsana New" w:hint="cs"/>
          <w:sz w:val="30"/>
          <w:szCs w:val="30"/>
          <w:cs/>
        </w:rPr>
        <w:t>ของ</w:t>
      </w:r>
      <w:r w:rsidRPr="000E016F">
        <w:rPr>
          <w:rFonts w:ascii="Angsana New" w:hAnsi="Angsana New" w:hint="cs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0E016F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0B4FDC0" w14:textId="77777777" w:rsidR="0023344D" w:rsidRPr="000E016F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0E016F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78BF158" w14:textId="09F83411" w:rsidR="0023344D" w:rsidRPr="000E016F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11F236E9" w14:textId="77777777" w:rsidR="0011612F" w:rsidRPr="000E016F" w:rsidRDefault="0011612F" w:rsidP="0023344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184004" w14:textId="02FC9BF0" w:rsidR="00DB50CD" w:rsidRPr="000E016F" w:rsidRDefault="00DB50C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F6E5E2" w14:textId="77777777" w:rsidR="00DB50CD" w:rsidRPr="000E016F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89B24C2" w14:textId="1BD0647D" w:rsidR="00DB50CD" w:rsidRPr="000E016F" w:rsidRDefault="00DB50CD" w:rsidP="00DB50C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เงินลงทุนในบริษัทร่วม ในงบการเงินเฉพาะกิจการของบริษัท วัดมูลค่าด้วยราคาทุนหักค่าเผื่อการด้อยค่า</w:t>
      </w:r>
      <w:r w:rsidR="0011612F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11612F" w:rsidRPr="000E016F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11612F" w:rsidRPr="000E016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73E99EB" w14:textId="3141EFE5" w:rsidR="00245105" w:rsidRPr="000E016F" w:rsidRDefault="00245105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DB4E2D" w14:textId="1374E23F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4BDF056" w14:textId="77777777" w:rsidR="00C216F6" w:rsidRPr="000E016F" w:rsidRDefault="00C216F6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86429" w14:textId="6D93F2E2" w:rsidR="00051EA9" w:rsidRPr="000E016F" w:rsidRDefault="00087FF7" w:rsidP="00087FF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GB" w:eastAsia="en-US"/>
        </w:rPr>
      </w:pPr>
      <w:r w:rsidRPr="000E016F">
        <w:rPr>
          <w:rFonts w:ascii="Angsana New" w:hAnsi="Angsana New"/>
          <w:cs/>
          <w:lang w:val="en-GB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</w:t>
      </w:r>
      <w:r w:rsidR="00245105" w:rsidRPr="000E016F">
        <w:rPr>
          <w:rFonts w:ascii="Angsana New" w:hAnsi="Angsana New" w:hint="cs"/>
          <w:cs/>
          <w:lang w:val="en-GB" w:eastAsia="en-US"/>
        </w:rPr>
        <w:t>บ</w:t>
      </w:r>
      <w:r w:rsidRPr="000E016F">
        <w:rPr>
          <w:rFonts w:ascii="Angsana New" w:hAnsi="Angsana New"/>
          <w:cs/>
          <w:lang w:val="en-GB" w:eastAsia="en-US"/>
        </w:rPr>
        <w:t>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5763818" w14:textId="77777777" w:rsidR="00087FF7" w:rsidRPr="000E016F" w:rsidRDefault="00087FF7" w:rsidP="007573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F613C1" w14:textId="5C7D7C0C" w:rsidR="00596891" w:rsidRPr="000E016F" w:rsidRDefault="00AB2D1C" w:rsidP="00ED6C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6891" w:rsidRPr="000E016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0CC7A0" w14:textId="77777777" w:rsidR="005B3CF1" w:rsidRPr="000E016F" w:rsidRDefault="005B3CF1" w:rsidP="00ED6C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21EBF4" w14:textId="645CC809" w:rsidR="00B9070D" w:rsidRPr="000E016F" w:rsidRDefault="00B9070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4507373" w14:textId="77777777" w:rsidR="003411EB" w:rsidRPr="000E016F" w:rsidRDefault="003411EB" w:rsidP="00ED6C7F">
      <w:pPr>
        <w:pStyle w:val="BodyText2"/>
        <w:tabs>
          <w:tab w:val="left" w:pos="540"/>
        </w:tabs>
        <w:spacing w:before="0"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572F3F7E" w14:textId="1FAF885C" w:rsidR="00384EFB" w:rsidRPr="000E016F" w:rsidRDefault="00F9586F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0E016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0E016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0E016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90145" w:rsidRPr="00C90145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0E016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411EB" w:rsidRPr="000E016F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3956CDD" w14:textId="77777777" w:rsidR="00384EFB" w:rsidRPr="000E016F" w:rsidRDefault="00384EFB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hAnsiTheme="majorBidi"/>
          <w:color w:val="000000"/>
          <w:sz w:val="30"/>
          <w:szCs w:val="30"/>
          <w:lang w:val="en-US"/>
        </w:rPr>
      </w:pPr>
    </w:p>
    <w:p w14:paraId="24961D28" w14:textId="06CD56E7" w:rsidR="00734ED1" w:rsidRPr="000E016F" w:rsidRDefault="00734ED1" w:rsidP="00F226FF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941A96" w:rsidRPr="000E016F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0E016F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</w:t>
      </w:r>
      <w:r w:rsidRPr="000E016F">
        <w:rPr>
          <w:rFonts w:ascii="Angsana New" w:hAnsi="Angsana New"/>
          <w:sz w:val="30"/>
          <w:szCs w:val="30"/>
          <w:cs/>
        </w:rPr>
        <w:t xml:space="preserve"> (ฉ))</w:t>
      </w:r>
      <w:r w:rsidR="00413027" w:rsidRPr="000E016F">
        <w:rPr>
          <w:rFonts w:ascii="Angsana New" w:hAnsi="Angsana New"/>
          <w:sz w:val="30"/>
          <w:szCs w:val="30"/>
        </w:rPr>
        <w:t>)</w:t>
      </w:r>
      <w:r w:rsidRPr="000E016F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Pr="000E016F">
        <w:rPr>
          <w:rFonts w:ascii="Angsana New" w:hAnsi="Angsana New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จะวัดมูลค่าเมื่อเริ่มแรกและภายหลังด้วยมูลค่ายุติธรรม</w:t>
      </w:r>
      <w:r w:rsidR="00F226FF" w:rsidRPr="000E016F">
        <w:rPr>
          <w:rFonts w:ascii="Angsana New" w:hAnsi="Angsana New" w:hint="cs"/>
          <w:sz w:val="30"/>
          <w:szCs w:val="30"/>
          <w:cs/>
        </w:rPr>
        <w:t>และ</w:t>
      </w:r>
      <w:r w:rsidR="00F226FF" w:rsidRPr="000E016F">
        <w:rPr>
          <w:rFonts w:ascii="Angsana New" w:hAnsi="Angsana New"/>
          <w:sz w:val="30"/>
          <w:szCs w:val="30"/>
          <w:cs/>
        </w:rPr>
        <w:t>ต้นทุนการทำรายการ</w:t>
      </w:r>
      <w:r w:rsidR="00F226FF" w:rsidRPr="000E016F">
        <w:rPr>
          <w:rFonts w:ascii="Angsana New" w:hAnsi="Angsana New" w:hint="cs"/>
          <w:sz w:val="30"/>
          <w:szCs w:val="30"/>
          <w:cs/>
        </w:rPr>
        <w:t>ที่</w:t>
      </w:r>
      <w:r w:rsidR="00F226FF" w:rsidRPr="000E016F">
        <w:rPr>
          <w:rFonts w:ascii="Angsana New" w:hAnsi="Angsana New"/>
          <w:sz w:val="30"/>
          <w:szCs w:val="30"/>
          <w:cs/>
        </w:rPr>
        <w:t>เกี่ยวข้องโดยตรงกับการได้มานั้น</w:t>
      </w:r>
      <w:r w:rsidR="00F226FF" w:rsidRPr="000E016F">
        <w:rPr>
          <w:rFonts w:ascii="Angsana New" w:hAnsi="Angsana New" w:hint="cs"/>
          <w:sz w:val="30"/>
          <w:szCs w:val="30"/>
          <w:cs/>
        </w:rPr>
        <w:t>บันทึก</w:t>
      </w:r>
      <w:r w:rsidR="00F226FF" w:rsidRPr="000E016F">
        <w:rPr>
          <w:rFonts w:ascii="Angsana New" w:hAnsi="Angsana New"/>
          <w:sz w:val="30"/>
          <w:szCs w:val="30"/>
          <w:cs/>
        </w:rPr>
        <w:t>ในกำไรหรือ</w:t>
      </w:r>
      <w:r w:rsidR="00F226FF" w:rsidRPr="000E016F">
        <w:rPr>
          <w:rFonts w:ascii="Angsana New" w:hAnsi="Angsana New" w:hint="cs"/>
          <w:sz w:val="30"/>
          <w:szCs w:val="30"/>
          <w:cs/>
        </w:rPr>
        <w:t>ขาดทุน</w:t>
      </w:r>
    </w:p>
    <w:p w14:paraId="2E6D9CCA" w14:textId="77777777" w:rsidR="00F226FF" w:rsidRPr="000E016F" w:rsidRDefault="00F226FF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455E" w14:textId="73E2FFA2" w:rsidR="00734ED1" w:rsidRPr="000E016F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0E016F">
        <w:rPr>
          <w:rFonts w:asciiTheme="majorBidi" w:hAnsiTheme="majorBidi" w:cstheme="majorBidi" w:hint="cs"/>
          <w:color w:val="000000"/>
          <w:cs/>
          <w:lang w:val="en-GB" w:eastAsia="en-US"/>
        </w:rPr>
        <w:t>บ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75DC91" w14:textId="72D831CC" w:rsidR="00734ED1" w:rsidRPr="000E016F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AFB4D07" w14:textId="21E900D4" w:rsidR="00754DD7" w:rsidRPr="000E016F" w:rsidRDefault="00754DD7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446864" w:rsidRPr="000E016F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กำไรและขาดทุนจากอัตราแลกเปลี่ยน</w:t>
      </w:r>
      <w:r w:rsidR="00446864" w:rsidRPr="000E016F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="00446864" w:rsidRPr="000E016F">
        <w:rPr>
          <w:rFonts w:asciiTheme="majorBidi" w:hAnsiTheme="majorBidi" w:cstheme="majorBidi" w:hint="cs"/>
          <w:color w:val="000000"/>
          <w:cs/>
          <w:lang w:val="en-GB" w:eastAsia="en-US"/>
        </w:rPr>
        <w:t>และ</w:t>
      </w:r>
      <w:r w:rsidR="00446864" w:rsidRPr="000E016F">
        <w:rPr>
          <w:rFonts w:asciiTheme="majorBidi" w:hAnsiTheme="majorBidi" w:cstheme="majorBidi"/>
          <w:color w:val="000000"/>
          <w:cs/>
          <w:lang w:val="en-GB" w:eastAsia="en-US"/>
        </w:rPr>
        <w:t>กำไรหรือขาดทุนที่เกิดจากการตัดรายการออกจากบัญชี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รับรู้ในกำไรหรือขาดทุน</w:t>
      </w:r>
    </w:p>
    <w:p w14:paraId="7C26654F" w14:textId="1F931863" w:rsidR="00754DD7" w:rsidRPr="000E016F" w:rsidRDefault="00754DD7" w:rsidP="00F9586F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/>
          <w:sz w:val="26"/>
          <w:szCs w:val="26"/>
          <w:lang w:val="en-GB" w:eastAsia="en-US"/>
        </w:rPr>
      </w:pPr>
    </w:p>
    <w:p w14:paraId="691B45C9" w14:textId="56511638" w:rsidR="008E23F1" w:rsidRPr="000E016F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F604907" w14:textId="7DBBFDD0" w:rsidR="00607128" w:rsidRPr="000E016F" w:rsidRDefault="00607128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30051A89" w14:textId="2E3F660B" w:rsidR="008E23F1" w:rsidRPr="000E016F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0E016F">
        <w:rPr>
          <w:rFonts w:asciiTheme="majorBidi" w:hAnsiTheme="majorBidi" w:cstheme="majorBidi" w:hint="cs"/>
          <w:color w:val="000000"/>
          <w:cs/>
          <w:lang w:val="en-GB" w:eastAsia="en-US"/>
        </w:rPr>
        <w:t>รับ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รับรู้เป็นรายได้ในกำไรหรือขาดทุนในวันที่บริษัทมีสิทธิได้รับเงินปันผล</w:t>
      </w:r>
      <w:r w:rsidRPr="000E016F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เว้นแต่</w:t>
      </w:r>
      <w:r w:rsidRPr="000E016F">
        <w:rPr>
          <w:rFonts w:asciiTheme="majorBidi" w:hAnsiTheme="majorBidi" w:cstheme="majorBidi"/>
          <w:color w:val="000000"/>
          <w:lang w:val="en-GB" w:eastAsia="en-US"/>
        </w:rPr>
        <w:t xml:space="preserve">           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0E016F">
        <w:rPr>
          <w:rFonts w:asciiTheme="majorBidi" w:hAnsiTheme="majorBidi" w:cstheme="majorBidi" w:hint="cs"/>
          <w:color w:val="000000"/>
          <w:cs/>
          <w:lang w:val="en-GB" w:eastAsia="en-US"/>
        </w:rPr>
        <w:t xml:space="preserve"> </w:t>
      </w:r>
      <w:r w:rsidRPr="000E016F">
        <w:rPr>
          <w:rFonts w:asciiTheme="majorBidi" w:hAnsiTheme="majorBidi" w:cstheme="majorBidi"/>
          <w:color w:val="000000"/>
          <w:cs/>
          <w:lang w:val="en-GB" w:eastAsia="en-US"/>
        </w:rPr>
        <w:t>จัดประเภทรายการใหม่ไปยังกำไรหรือขาดทุน</w:t>
      </w:r>
    </w:p>
    <w:p w14:paraId="47906858" w14:textId="6B65447C" w:rsidR="008E23F1" w:rsidRPr="000E016F" w:rsidRDefault="008E23F1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270130C0" w14:textId="73B7F835" w:rsidR="008E23F1" w:rsidRPr="000E016F" w:rsidRDefault="008E23F1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</w:rPr>
      </w:pPr>
    </w:p>
    <w:p w14:paraId="1D1CBE98" w14:textId="4754CD7A" w:rsidR="00F9586F" w:rsidRPr="000E016F" w:rsidRDefault="00F9586F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</w:rPr>
      </w:pPr>
      <w:r w:rsidRPr="000E016F">
        <w:rPr>
          <w:rFonts w:asciiTheme="majorBidi" w:eastAsia="EucrosiaUPCBold" w:hAnsiTheme="majorBidi" w:cstheme="majorBidi"/>
          <w:i/>
          <w:iCs/>
        </w:rPr>
        <w:lastRenderedPageBreak/>
        <w:t>(</w:t>
      </w:r>
      <w:r w:rsidRPr="000E016F">
        <w:rPr>
          <w:rFonts w:asciiTheme="majorBidi" w:eastAsia="EucrosiaUPCBold" w:hAnsiTheme="majorBidi" w:cstheme="majorBidi"/>
          <w:i/>
          <w:iCs/>
          <w:cs/>
        </w:rPr>
        <w:t>ง</w:t>
      </w:r>
      <w:r w:rsidRPr="000E016F">
        <w:rPr>
          <w:rFonts w:asciiTheme="majorBidi" w:eastAsia="EucrosiaUPCBold" w:hAnsiTheme="majorBidi" w:cstheme="majorBidi"/>
          <w:i/>
          <w:iCs/>
        </w:rPr>
        <w:t>.</w:t>
      </w:r>
      <w:r w:rsidR="00C90145" w:rsidRPr="00C90145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0E016F">
        <w:rPr>
          <w:rFonts w:asciiTheme="majorBidi" w:eastAsia="EucrosiaUPCBold" w:hAnsiTheme="majorBidi" w:cstheme="majorBidi"/>
          <w:i/>
          <w:iCs/>
        </w:rPr>
        <w:t xml:space="preserve">) </w:t>
      </w:r>
      <w:r w:rsidR="004055F2" w:rsidRPr="000E016F">
        <w:rPr>
          <w:rFonts w:asciiTheme="majorBidi" w:eastAsia="EucrosiaUPCBold" w:hAnsiTheme="majorBidi"/>
          <w:i/>
          <w:iCs/>
          <w:cs/>
        </w:rPr>
        <w:t>การตัดรายการออกจากบัญชีและการหักกลบ</w:t>
      </w:r>
    </w:p>
    <w:p w14:paraId="1FFCD8EB" w14:textId="77777777" w:rsidR="006933FD" w:rsidRPr="000E016F" w:rsidRDefault="006933FD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6"/>
          <w:szCs w:val="26"/>
          <w:lang w:val="en-GB"/>
        </w:rPr>
      </w:pPr>
    </w:p>
    <w:p w14:paraId="72C89A3E" w14:textId="0FE52A3D" w:rsidR="00F9586F" w:rsidRPr="000E016F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016F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5922FAA" w14:textId="343B6DDE" w:rsidR="004055F2" w:rsidRPr="000E016F" w:rsidRDefault="004055F2" w:rsidP="00F9586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D6531AE" w14:textId="1D05DD51" w:rsidR="00B42C62" w:rsidRPr="000E016F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016F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0828BF" w14:textId="77777777" w:rsidR="000813FA" w:rsidRPr="000E016F" w:rsidRDefault="000813FA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39248BC" w14:textId="5A5942D1" w:rsidR="00F9586F" w:rsidRPr="000E016F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016F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</w:t>
      </w:r>
      <w:r w:rsidRPr="000E016F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</w:p>
    <w:p w14:paraId="38A70863" w14:textId="77777777" w:rsidR="00F9586F" w:rsidRPr="000E016F" w:rsidRDefault="00F9586F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68516E2E" w14:textId="3AAF0E58" w:rsidR="00CE28A9" w:rsidRPr="000E016F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01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C60E46" w14:textId="111E7823" w:rsidR="00D07EA8" w:rsidRPr="000E016F" w:rsidRDefault="00D07EA8" w:rsidP="00CE28A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084606" w14:textId="186B2580" w:rsidR="00D07EA8" w:rsidRPr="000E016F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</w:rPr>
      </w:pPr>
      <w:r w:rsidRPr="000E016F">
        <w:rPr>
          <w:rFonts w:asciiTheme="majorBidi" w:eastAsia="EucrosiaUPCBold" w:hAnsiTheme="majorBidi" w:cstheme="majorBidi"/>
          <w:i/>
          <w:iCs/>
        </w:rPr>
        <w:t>(</w:t>
      </w:r>
      <w:r w:rsidRPr="000E016F">
        <w:rPr>
          <w:rFonts w:asciiTheme="majorBidi" w:eastAsia="EucrosiaUPCBold" w:hAnsiTheme="majorBidi" w:cstheme="majorBidi"/>
          <w:i/>
          <w:iCs/>
          <w:cs/>
        </w:rPr>
        <w:t>ง</w:t>
      </w:r>
      <w:r w:rsidRPr="000E016F">
        <w:rPr>
          <w:rFonts w:asciiTheme="majorBidi" w:eastAsia="EucrosiaUPCBold" w:hAnsiTheme="majorBidi" w:cstheme="majorBidi"/>
          <w:i/>
          <w:iCs/>
        </w:rPr>
        <w:t>.</w:t>
      </w:r>
      <w:r w:rsidR="00C90145" w:rsidRPr="00C90145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0E016F">
        <w:rPr>
          <w:rFonts w:asciiTheme="majorBidi" w:eastAsia="EucrosiaUPCBold" w:hAnsiTheme="majorBidi" w:cstheme="majorBidi"/>
          <w:i/>
          <w:iCs/>
        </w:rPr>
        <w:t xml:space="preserve">) </w:t>
      </w:r>
      <w:r w:rsidRPr="000E016F">
        <w:rPr>
          <w:rFonts w:asciiTheme="majorBidi" w:eastAsia="EucrosiaUPCBold" w:hAnsiTheme="majorBidi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67D4AE2" w14:textId="77777777" w:rsidR="00D07EA8" w:rsidRPr="000E016F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6B2C2C" w14:textId="7FA328A6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C8A47C3" w14:textId="77777777" w:rsidR="00D07EA8" w:rsidRPr="000E016F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EFCB05" w14:textId="2350F199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D4C6E16" w14:textId="77777777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F5D61" w14:textId="6DA6473D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DEE3AC3" w14:textId="0C41288C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7513396" w14:textId="77777777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4FF4C" w14:textId="12B7F155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932DF79" w14:textId="77777777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0F22" w14:textId="4FFDF240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09B54D98" w14:textId="7D2613C6" w:rsidR="00D07EA8" w:rsidRPr="000E016F" w:rsidRDefault="00D07EA8" w:rsidP="00D07EA8">
      <w:pPr>
        <w:tabs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-</w:t>
      </w:r>
      <w:r w:rsidRPr="000E016F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อีกทั้งบริษัทไม่มีสิทธ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0B6E6337" w14:textId="446E74E3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-</w:t>
      </w:r>
      <w:r w:rsidRPr="000E016F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41DF337" w14:textId="77777777" w:rsidR="00D07EA8" w:rsidRPr="000E016F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3C01" w14:textId="463456A2" w:rsidR="00D07EA8" w:rsidRPr="000E016F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</w:rPr>
      </w:pPr>
      <w:r w:rsidRPr="000E016F">
        <w:rPr>
          <w:rFonts w:asciiTheme="majorBidi" w:eastAsia="EucrosiaUPCBold" w:hAnsiTheme="majorBidi" w:cstheme="majorBidi"/>
          <w:i/>
          <w:iCs/>
        </w:rPr>
        <w:t>(</w:t>
      </w:r>
      <w:r w:rsidRPr="000E016F">
        <w:rPr>
          <w:rFonts w:asciiTheme="majorBidi" w:eastAsia="EucrosiaUPCBold" w:hAnsiTheme="majorBidi" w:cstheme="majorBidi"/>
          <w:i/>
          <w:iCs/>
          <w:cs/>
        </w:rPr>
        <w:t>ง</w:t>
      </w:r>
      <w:r w:rsidRPr="000E016F">
        <w:rPr>
          <w:rFonts w:asciiTheme="majorBidi" w:eastAsia="EucrosiaUPCBold" w:hAnsiTheme="majorBidi" w:cstheme="majorBidi"/>
          <w:i/>
          <w:iCs/>
        </w:rPr>
        <w:t>.</w:t>
      </w:r>
      <w:r w:rsidR="00C90145" w:rsidRPr="00C90145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0E016F">
        <w:rPr>
          <w:rFonts w:asciiTheme="majorBidi" w:eastAsia="EucrosiaUPCBold" w:hAnsiTheme="majorBidi" w:cstheme="majorBidi"/>
          <w:i/>
          <w:iCs/>
        </w:rPr>
        <w:t xml:space="preserve">) </w:t>
      </w:r>
      <w:r w:rsidRPr="000E016F">
        <w:rPr>
          <w:rFonts w:asciiTheme="majorBidi" w:eastAsia="EucrosiaUPCBold" w:hAnsiTheme="majorBidi"/>
          <w:i/>
          <w:iCs/>
          <w:cs/>
        </w:rPr>
        <w:t>การตัดจำหน่าย</w:t>
      </w:r>
    </w:p>
    <w:p w14:paraId="37D9A178" w14:textId="77777777" w:rsidR="00D07EA8" w:rsidRPr="000E016F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44BD7" w14:textId="4CF649E9" w:rsidR="00D07EA8" w:rsidRPr="000E016F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387FE6" w14:textId="77777777" w:rsidR="005F31CF" w:rsidRPr="000E016F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2DF007CC" w14:textId="3100DBA3" w:rsidR="005F31CF" w:rsidRPr="000E016F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</w:rPr>
      </w:pPr>
      <w:r w:rsidRPr="000E016F">
        <w:rPr>
          <w:rFonts w:asciiTheme="majorBidi" w:eastAsia="EucrosiaUPCBold" w:hAnsiTheme="majorBidi" w:cstheme="majorBidi"/>
          <w:i/>
          <w:iCs/>
        </w:rPr>
        <w:t>(</w:t>
      </w:r>
      <w:r w:rsidRPr="000E016F">
        <w:rPr>
          <w:rFonts w:asciiTheme="majorBidi" w:eastAsia="EucrosiaUPCBold" w:hAnsiTheme="majorBidi" w:cstheme="majorBidi"/>
          <w:i/>
          <w:iCs/>
          <w:cs/>
        </w:rPr>
        <w:t>ง</w:t>
      </w:r>
      <w:r w:rsidRPr="000E016F">
        <w:rPr>
          <w:rFonts w:asciiTheme="majorBidi" w:eastAsia="EucrosiaUPCBold" w:hAnsiTheme="majorBidi" w:cstheme="majorBidi"/>
          <w:i/>
          <w:iCs/>
        </w:rPr>
        <w:t>.</w:t>
      </w:r>
      <w:r w:rsidR="00C90145" w:rsidRPr="00C90145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0E016F">
        <w:rPr>
          <w:rFonts w:asciiTheme="majorBidi" w:eastAsia="EucrosiaUPCBold" w:hAnsiTheme="majorBidi" w:cstheme="majorBidi"/>
          <w:i/>
          <w:iCs/>
        </w:rPr>
        <w:t xml:space="preserve">) </w:t>
      </w:r>
      <w:r w:rsidRPr="000E016F">
        <w:rPr>
          <w:rFonts w:asciiTheme="majorBidi" w:eastAsia="EucrosiaUPCBold" w:hAnsiTheme="majorBidi"/>
          <w:i/>
          <w:iCs/>
          <w:cs/>
        </w:rPr>
        <w:t xml:space="preserve">ดอกเบี้ย </w:t>
      </w:r>
    </w:p>
    <w:p w14:paraId="37171D42" w14:textId="77777777" w:rsidR="005F31CF" w:rsidRPr="000E016F" w:rsidRDefault="005F31CF" w:rsidP="005F31CF">
      <w:pPr>
        <w:pStyle w:val="BodyText"/>
        <w:shd w:val="clear" w:color="auto" w:fill="FFFFFF"/>
        <w:tabs>
          <w:tab w:val="left" w:pos="720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4A96B24F" w14:textId="2F5DA887" w:rsidR="00A30153" w:rsidRPr="000E016F" w:rsidRDefault="005F31CF" w:rsidP="005F31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5126798" w14:textId="77777777" w:rsidR="005F31CF" w:rsidRPr="000E016F" w:rsidRDefault="005F31CF" w:rsidP="00267C3B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64421C" w14:textId="129B1283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D48F407" w14:textId="77777777" w:rsidR="00471CCE" w:rsidRPr="000E016F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827099A" w14:textId="3F7DFAA2" w:rsidR="002252C3" w:rsidRPr="000E016F" w:rsidRDefault="00471CCE" w:rsidP="004362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5F42F0" w:rsidRPr="000E016F">
        <w:rPr>
          <w:rFonts w:ascii="Angsana New" w:hAnsi="Angsana New"/>
          <w:sz w:val="30"/>
          <w:szCs w:val="30"/>
        </w:rPr>
        <w:t xml:space="preserve"> </w:t>
      </w:r>
      <w:r w:rsidR="005F42F0" w:rsidRPr="000E016F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64040BD" w14:textId="293AAC77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765682"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6A00575E" w14:textId="77777777" w:rsidR="00471CCE" w:rsidRPr="000E016F" w:rsidRDefault="00471CCE" w:rsidP="00AB2D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CBB944" w14:textId="2D622224" w:rsidR="00071866" w:rsidRPr="000E016F" w:rsidRDefault="005E70E2" w:rsidP="00267C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67C3B" w:rsidRPr="000E016F">
        <w:rPr>
          <w:rFonts w:ascii="Angsana New" w:hAnsi="Angsana New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</w:p>
    <w:p w14:paraId="39AED324" w14:textId="77777777" w:rsidR="00071866" w:rsidRPr="000E016F" w:rsidRDefault="00071866" w:rsidP="0007186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301797" w14:textId="184F5770" w:rsidR="00AB2D1C" w:rsidRPr="000E016F" w:rsidRDefault="00A30153" w:rsidP="0043621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44214" w:rsidRPr="000E016F">
        <w:rPr>
          <w:rFonts w:ascii="Angsana New" w:hAnsi="Angsana New"/>
          <w:sz w:val="30"/>
          <w:szCs w:val="30"/>
        </w:rPr>
        <w:br/>
      </w:r>
      <w:r w:rsidRPr="000E016F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E73B79" w14:textId="77777777" w:rsidR="008B00AC" w:rsidRPr="000E016F" w:rsidRDefault="008B00AC" w:rsidP="00436216">
      <w:pPr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5605DDF0" w14:textId="77777777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5F7FAD8" w14:textId="2EC40D03" w:rsidR="00471CCE" w:rsidRPr="000E016F" w:rsidRDefault="00471CCE" w:rsidP="00441FEE">
      <w:pPr>
        <w:pStyle w:val="BodyText3"/>
        <w:tabs>
          <w:tab w:val="clear" w:pos="540"/>
        </w:tabs>
        <w:ind w:right="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32340568" w14:textId="33170E2E" w:rsidR="00441FEE" w:rsidRPr="000E016F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lang w:val="en-GB" w:eastAsia="en-US"/>
        </w:rPr>
      </w:pPr>
      <w:r w:rsidRPr="000E016F">
        <w:rPr>
          <w:rFonts w:ascii="Angsana New" w:hAnsi="Angsana New"/>
          <w:cs/>
          <w:lang w:val="en-GB" w:eastAsia="en-US"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</w:t>
      </w:r>
      <w:r w:rsidRPr="000E016F">
        <w:rPr>
          <w:rFonts w:ascii="Angsana New" w:hAnsi="Angsana New" w:hint="cs"/>
          <w:cs/>
          <w:lang w:val="en-GB" w:eastAsia="en-US"/>
        </w:rPr>
        <w:t>ัก</w:t>
      </w:r>
      <w:r w:rsidRPr="000E016F">
        <w:rPr>
          <w:rFonts w:ascii="Angsana New" w:hAnsi="Angsana New"/>
          <w:cs/>
          <w:lang w:val="en-GB" w:eastAsia="en-US"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5E2F454" w14:textId="77777777" w:rsidR="00441FEE" w:rsidRPr="000E016F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5DB95F67" w14:textId="77777777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B8DECED" w14:textId="77777777" w:rsidR="00471CCE" w:rsidRPr="000E016F" w:rsidRDefault="00471CCE" w:rsidP="0091515F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24EEE335" w14:textId="2D627560" w:rsidR="003455BE" w:rsidRPr="000E016F" w:rsidRDefault="00471CCE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0E016F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  <w:r w:rsidR="00324941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455BE" w:rsidRPr="000E016F">
        <w:rPr>
          <w:rFonts w:ascii="Angsana New" w:hAnsi="Angsana New" w:hint="cs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3EAD7C5" w14:textId="77777777" w:rsidR="004B20A5" w:rsidRPr="000E016F" w:rsidRDefault="004B20A5" w:rsidP="003455B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2B5C0DFF" w14:textId="08D74789" w:rsidR="00441FEE" w:rsidRPr="000E016F" w:rsidRDefault="00441FEE" w:rsidP="00441FE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C90145" w:rsidRPr="00C90145">
        <w:rPr>
          <w:rFonts w:ascii="Angsana New" w:hAnsi="Angsana New"/>
          <w:sz w:val="30"/>
          <w:szCs w:val="30"/>
          <w:lang w:val="en-US"/>
        </w:rPr>
        <w:t>20</w:t>
      </w:r>
      <w:r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US"/>
        </w:rPr>
        <w:t xml:space="preserve">ปีและรับรู้ในกำไรหรือขาดทุน ทั้งนี้ บริษัทไม่คิดค่าเสื่อมราคาสำหรับที่ดิน </w:t>
      </w:r>
    </w:p>
    <w:p w14:paraId="0591B76C" w14:textId="77777777" w:rsidR="00441FEE" w:rsidRPr="000E016F" w:rsidRDefault="00441FEE" w:rsidP="00441FE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</w:p>
    <w:p w14:paraId="24DB4549" w14:textId="394059E2" w:rsidR="000022E5" w:rsidRPr="000E016F" w:rsidRDefault="00441FEE" w:rsidP="00441FEE">
      <w:pPr>
        <w:spacing w:line="240" w:lineRule="auto"/>
        <w:ind w:left="540"/>
        <w:jc w:val="thaiDistribute"/>
        <w:outlineLvl w:val="3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7F0167F" w14:textId="1F1A86DC" w:rsidR="00441FEE" w:rsidRPr="000E016F" w:rsidRDefault="00441FEE" w:rsidP="00441FEE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57B4677C" w14:textId="3EF2D76A" w:rsidR="0066579E" w:rsidRPr="000E016F" w:rsidRDefault="0066579E" w:rsidP="00441FEE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lang w:val="en-US"/>
        </w:rPr>
      </w:pPr>
    </w:p>
    <w:p w14:paraId="053ECF69" w14:textId="77777777" w:rsidR="0066579E" w:rsidRPr="000E016F" w:rsidRDefault="0066579E" w:rsidP="00441FEE">
      <w:pPr>
        <w:spacing w:line="240" w:lineRule="auto"/>
        <w:ind w:left="540"/>
        <w:jc w:val="thaiDistribute"/>
        <w:outlineLvl w:val="3"/>
        <w:rPr>
          <w:rFonts w:ascii="Angsana New" w:hAnsi="Angsana New"/>
          <w:sz w:val="24"/>
          <w:szCs w:val="24"/>
          <w:cs/>
          <w:lang w:val="en-US"/>
        </w:rPr>
      </w:pPr>
    </w:p>
    <w:p w14:paraId="7097F1D9" w14:textId="3B63390F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ที่ดิน</w:t>
      </w:r>
      <w:r w:rsidR="009A7E82"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63E99947" w14:textId="77777777" w:rsidR="00471CCE" w:rsidRPr="000E016F" w:rsidRDefault="00471CCE" w:rsidP="0048638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AA2105" w14:textId="77777777" w:rsidR="00471CCE" w:rsidRPr="000E016F" w:rsidRDefault="00460DDF" w:rsidP="004863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</w:t>
      </w:r>
      <w:r w:rsidR="00471CCE" w:rsidRPr="000E016F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9654CE6" w14:textId="77777777" w:rsidR="00CB730A" w:rsidRPr="000E016F" w:rsidRDefault="00CB730A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6F1572" w14:textId="5B44A258" w:rsidR="00CB730A" w:rsidRPr="000E016F" w:rsidRDefault="00124262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การขนย้าย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0562F40" w14:textId="77777777" w:rsidR="00CB730A" w:rsidRPr="000E016F" w:rsidRDefault="00CB730A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677F56" w14:textId="3596AC21" w:rsidR="00CB730A" w:rsidRPr="000E016F" w:rsidRDefault="00CB730A" w:rsidP="00C5676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3A5AC9" w14:textId="7B05E3F4" w:rsidR="009A65FD" w:rsidRPr="000E016F" w:rsidRDefault="009A65FD" w:rsidP="00CB73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C0573C2" w14:textId="75E536DC" w:rsidR="00471CCE" w:rsidRPr="000E016F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76821E" w14:textId="77777777" w:rsidR="009A65FD" w:rsidRPr="000E016F" w:rsidRDefault="009A65FD" w:rsidP="0048638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1D17C621" w14:textId="19A738BD" w:rsidR="008654EA" w:rsidRPr="000E016F" w:rsidRDefault="003455BE" w:rsidP="006B21B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0E016F">
        <w:rPr>
          <w:rFonts w:ascii="Angsana New" w:hAnsi="Angsana New" w:hint="cs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E016F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E016F">
        <w:rPr>
          <w:rFonts w:ascii="Angsana New" w:hAnsi="Angsana New" w:hint="cs"/>
          <w:spacing w:val="-6"/>
          <w:sz w:val="30"/>
          <w:szCs w:val="30"/>
          <w:cs/>
        </w:rPr>
        <w:t xml:space="preserve">อาคารและอุปกรณ์ </w:t>
      </w:r>
      <w:r w:rsidR="00CA422E" w:rsidRPr="000E016F">
        <w:rPr>
          <w:rFonts w:ascii="Angsana New" w:hAnsi="Angsana New" w:hint="cs"/>
          <w:spacing w:val="-6"/>
          <w:sz w:val="30"/>
          <w:szCs w:val="30"/>
        </w:rPr>
        <w:br/>
      </w:r>
      <w:r w:rsidR="006B21B7" w:rsidRPr="000E016F">
        <w:rPr>
          <w:rFonts w:ascii="Angsana New" w:hAnsi="Angsana New" w:hint="cs"/>
          <w:spacing w:val="-6"/>
          <w:sz w:val="30"/>
          <w:szCs w:val="30"/>
          <w:cs/>
        </w:rPr>
        <w:t>เมื่อบริษัท</w:t>
      </w:r>
      <w:r w:rsidR="007300CD" w:rsidRPr="000E016F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6B21B7" w:rsidRPr="000E016F">
        <w:rPr>
          <w:rFonts w:ascii="Angsana New" w:hAnsi="Angsana New" w:hint="cs"/>
          <w:spacing w:val="-6"/>
          <w:sz w:val="30"/>
          <w:szCs w:val="30"/>
          <w:cs/>
        </w:rPr>
        <w:t>ได้รับ</w:t>
      </w:r>
      <w:r w:rsidRPr="000E016F">
        <w:rPr>
          <w:rFonts w:ascii="Angsana New" w:hAnsi="Angsana New" w:hint="cs"/>
          <w:spacing w:val="-6"/>
          <w:sz w:val="30"/>
          <w:szCs w:val="30"/>
          <w:cs/>
        </w:rPr>
        <w:t xml:space="preserve"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="006B21B7" w:rsidRPr="000E016F">
        <w:rPr>
          <w:rFonts w:ascii="Angsana New" w:hAnsi="Angsana New"/>
          <w:spacing w:val="-6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77797EC" w14:textId="77777777" w:rsidR="000813FA" w:rsidRPr="000E016F" w:rsidRDefault="000813FA" w:rsidP="00CB730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4189F01" w14:textId="5E6A9DD3" w:rsidR="00471CCE" w:rsidRPr="000E016F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3B359B44" w14:textId="77777777" w:rsidR="009A65FD" w:rsidRPr="000E016F" w:rsidRDefault="009A65F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1123E379" w14:textId="7B35FD64" w:rsidR="003455BE" w:rsidRPr="000E016F" w:rsidRDefault="00CB730A" w:rsidP="003455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0E016F">
        <w:rPr>
          <w:rFonts w:ascii="Angsana New" w:hAnsi="Angsana New"/>
          <w:spacing w:val="-6"/>
          <w:sz w:val="30"/>
          <w:szCs w:val="30"/>
          <w:cs/>
        </w:rPr>
        <w:t>ค่าเสื่อมราคาคำนวณ</w:t>
      </w:r>
      <w:r w:rsidR="006B21B7" w:rsidRPr="000E016F">
        <w:rPr>
          <w:rFonts w:ascii="Angsana New" w:hAnsi="Angsana New"/>
          <w:spacing w:val="-6"/>
          <w:sz w:val="30"/>
          <w:szCs w:val="30"/>
          <w:cs/>
        </w:rPr>
        <w:t>โดยวิธีเส้นตรง</w:t>
      </w:r>
      <w:r w:rsidR="00413027" w:rsidRPr="000E016F">
        <w:rPr>
          <w:rFonts w:ascii="Angsana New" w:hAnsi="Angsana New"/>
          <w:spacing w:val="-6"/>
          <w:sz w:val="30"/>
          <w:szCs w:val="30"/>
        </w:rPr>
        <w:t xml:space="preserve"> </w:t>
      </w:r>
      <w:r w:rsidR="00413027" w:rsidRPr="000E016F">
        <w:rPr>
          <w:rFonts w:ascii="Angsana New" w:hAnsi="Angsana New" w:hint="cs"/>
          <w:sz w:val="30"/>
          <w:szCs w:val="30"/>
          <w:cs/>
        </w:rPr>
        <w:t>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</w:t>
      </w:r>
      <w:r w:rsidR="00413027" w:rsidRPr="000E016F">
        <w:rPr>
          <w:rFonts w:ascii="Angsana New" w:hAnsi="Angsana New"/>
          <w:sz w:val="30"/>
          <w:szCs w:val="30"/>
        </w:rPr>
        <w:t xml:space="preserve"> </w:t>
      </w:r>
      <w:r w:rsidR="006B21B7" w:rsidRPr="000E016F">
        <w:rPr>
          <w:rFonts w:ascii="Angsana New" w:hAnsi="Angsana New"/>
          <w:spacing w:val="-6"/>
          <w:sz w:val="30"/>
          <w:szCs w:val="30"/>
          <w:cs/>
        </w:rPr>
        <w:t xml:space="preserve">ตามเกณฑ์อายุการให้ประโยชน์โดยประมาณของแต่ละส่วนประกอบของสินทรัพย์ </w:t>
      </w:r>
      <w:r w:rsidRPr="000E016F">
        <w:rPr>
          <w:rFonts w:ascii="Angsana New" w:hAnsi="Angsana New"/>
          <w:spacing w:val="-6"/>
          <w:sz w:val="30"/>
          <w:szCs w:val="30"/>
          <w:cs/>
        </w:rPr>
        <w:t>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</w:t>
      </w:r>
    </w:p>
    <w:p w14:paraId="240423CF" w14:textId="77777777" w:rsidR="00436216" w:rsidRPr="000E016F" w:rsidRDefault="00436216" w:rsidP="00111D11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5ADB22AD" w14:textId="5A1375F3" w:rsidR="00471CCE" w:rsidRPr="000E016F" w:rsidRDefault="000F6051" w:rsidP="003455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</w:t>
      </w:r>
      <w:r w:rsidR="00471CCE" w:rsidRPr="000E016F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0E016F" w:rsidRDefault="0091515F" w:rsidP="003455BE">
      <w:pPr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0E016F" w14:paraId="3642FEFF" w14:textId="77777777" w:rsidTr="003455BE">
        <w:tc>
          <w:tcPr>
            <w:tcW w:w="5400" w:type="dxa"/>
          </w:tcPr>
          <w:p w14:paraId="3558B6A7" w14:textId="77777777" w:rsidR="00471CCE" w:rsidRPr="000E016F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 w:rsidRPr="000E016F">
              <w:rPr>
                <w:rFonts w:ascii="Angsana New" w:hAnsi="Angsana New" w:hint="cs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170" w:type="dxa"/>
          </w:tcPr>
          <w:p w14:paraId="27640554" w14:textId="7D8AAAC4" w:rsidR="00471CCE" w:rsidRPr="000E016F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C90145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0E016F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0E016F" w14:paraId="554AD0FF" w14:textId="77777777" w:rsidTr="003455BE">
        <w:tc>
          <w:tcPr>
            <w:tcW w:w="5400" w:type="dxa"/>
          </w:tcPr>
          <w:p w14:paraId="433D4697" w14:textId="77777777" w:rsidR="00471CCE" w:rsidRPr="000E016F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0C5DF4B3" w:rsidR="00471CCE" w:rsidRPr="000E016F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lang w:val="en-US" w:eastAsia="en-US"/>
              </w:rPr>
            </w:pPr>
            <w:r w:rsidRPr="00C90145">
              <w:rPr>
                <w:rFonts w:ascii="Angsana New" w:hAnsi="Angsana New" w:hint="cs"/>
                <w:lang w:val="en-US" w:eastAsia="en-US"/>
              </w:rPr>
              <w:t>5</w:t>
            </w:r>
            <w:r w:rsidR="00471CCE" w:rsidRPr="000E016F">
              <w:rPr>
                <w:rFonts w:ascii="Angsana New" w:hAnsi="Angsana New" w:hint="cs"/>
                <w:lang w:val="en-US" w:eastAsia="en-US"/>
              </w:rPr>
              <w:t xml:space="preserve"> - </w:t>
            </w:r>
            <w:r w:rsidRPr="00C90145">
              <w:rPr>
                <w:rFonts w:ascii="Angsana New" w:hAnsi="Angsana New" w:hint="cs"/>
                <w:lang w:val="en-US" w:eastAsia="en-US"/>
              </w:rPr>
              <w:t>20</w:t>
            </w:r>
            <w:r w:rsidR="00471CCE" w:rsidRPr="000E016F">
              <w:rPr>
                <w:rFonts w:ascii="Angsana New" w:hAnsi="Angsana New" w:hint="cs"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0E016F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0E016F" w14:paraId="69ACB7CA" w14:textId="77777777" w:rsidTr="003455BE">
        <w:tc>
          <w:tcPr>
            <w:tcW w:w="5400" w:type="dxa"/>
          </w:tcPr>
          <w:p w14:paraId="3240A413" w14:textId="77777777" w:rsidR="00471CCE" w:rsidRPr="000E016F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0E016F">
              <w:rPr>
                <w:rFonts w:ascii="Angsana New" w:hAnsi="Angsana New" w:hint="cs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77651683" w:rsidR="00471CCE" w:rsidRPr="000E016F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C90145">
              <w:rPr>
                <w:rFonts w:ascii="Angsana New" w:hAnsi="Angsana New" w:hint="cs"/>
                <w:lang w:val="en-US" w:eastAsia="en-US"/>
              </w:rPr>
              <w:t>5</w:t>
            </w:r>
            <w:r w:rsidR="00471CCE" w:rsidRPr="000E016F">
              <w:rPr>
                <w:rFonts w:ascii="Angsana New" w:hAnsi="Angsana New" w:hint="cs"/>
                <w:lang w:val="en-US" w:eastAsia="en-US"/>
              </w:rPr>
              <w:t xml:space="preserve"> - </w:t>
            </w:r>
            <w:r w:rsidRPr="00C90145">
              <w:rPr>
                <w:rFonts w:ascii="Angsana New" w:hAnsi="Angsana New" w:hint="cs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0E016F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0E016F" w14:paraId="4B544117" w14:textId="77777777" w:rsidTr="003455BE">
        <w:tc>
          <w:tcPr>
            <w:tcW w:w="5400" w:type="dxa"/>
          </w:tcPr>
          <w:p w14:paraId="2213A9E2" w14:textId="77777777" w:rsidR="00471CCE" w:rsidRPr="000E016F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0E016F">
              <w:rPr>
                <w:rFonts w:ascii="Angsana New" w:hAnsi="Angsana New" w:hint="cs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0CDBC134" w:rsidR="00471CCE" w:rsidRPr="000E016F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C90145">
              <w:rPr>
                <w:rFonts w:ascii="Angsana New" w:hAnsi="Angsana New" w:hint="cs"/>
                <w:lang w:val="en-US" w:eastAsia="en-US"/>
              </w:rPr>
              <w:t>5</w:t>
            </w:r>
            <w:r w:rsidR="00526411">
              <w:rPr>
                <w:rFonts w:ascii="Angsana New" w:hAnsi="Angsana New"/>
                <w:lang w:val="en-US" w:eastAsia="en-US"/>
              </w:rPr>
              <w:t xml:space="preserve"> - 12</w:t>
            </w:r>
          </w:p>
        </w:tc>
        <w:tc>
          <w:tcPr>
            <w:tcW w:w="810" w:type="dxa"/>
          </w:tcPr>
          <w:p w14:paraId="45182BC7" w14:textId="77777777" w:rsidR="00471CCE" w:rsidRPr="000E016F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0E016F" w14:paraId="377277E2" w14:textId="77777777" w:rsidTr="003455BE">
        <w:tc>
          <w:tcPr>
            <w:tcW w:w="5400" w:type="dxa"/>
          </w:tcPr>
          <w:p w14:paraId="7A51FA5A" w14:textId="77777777" w:rsidR="00471CCE" w:rsidRPr="000E016F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0E016F">
              <w:rPr>
                <w:rFonts w:ascii="Angsana New" w:hAnsi="Angsana New" w:hint="cs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3F0F222E" w:rsidR="00471CCE" w:rsidRPr="000E016F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C90145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0E016F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  <w:tr w:rsidR="00471CCE" w:rsidRPr="000E016F" w14:paraId="38A34F36" w14:textId="77777777" w:rsidTr="003455BE">
        <w:tc>
          <w:tcPr>
            <w:tcW w:w="5400" w:type="dxa"/>
          </w:tcPr>
          <w:p w14:paraId="3D6DE00F" w14:textId="77777777" w:rsidR="00471CCE" w:rsidRPr="000E016F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="Angsana New" w:hAnsi="Angsana New"/>
                <w:lang w:val="en-US" w:eastAsia="en-US"/>
              </w:rPr>
            </w:pPr>
            <w:r w:rsidRPr="000E016F">
              <w:rPr>
                <w:rFonts w:ascii="Angsana New" w:hAnsi="Angsana New" w:hint="cs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6D3B625B" w:rsidR="00471CCE" w:rsidRPr="000E016F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C90145">
              <w:rPr>
                <w:rFonts w:ascii="Angsana New" w:hAnsi="Angsana New" w:hint="cs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0E016F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="Angsana New" w:hAnsi="Angsana New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cs/>
                <w:lang w:eastAsia="en-US"/>
              </w:rPr>
              <w:t>ปี</w:t>
            </w:r>
          </w:p>
        </w:tc>
      </w:tr>
    </w:tbl>
    <w:p w14:paraId="7D6364F4" w14:textId="1F96E180" w:rsidR="00B118D6" w:rsidRPr="000E016F" w:rsidRDefault="00B118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6924D1BC" w14:textId="77777777" w:rsidR="0009540F" w:rsidRPr="000E016F" w:rsidRDefault="0009540F" w:rsidP="003068B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683B40C" w14:textId="4045A76C" w:rsidR="00A73EA4" w:rsidRPr="000E016F" w:rsidRDefault="003068B1" w:rsidP="0010680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สินทรัพย์ไม่มีตัวตน วัดมูลค่าด้วยราคาทุนหักค่าตัดจำหน่ายสะสมและผลขาดทุนจากการด้อยค่า</w:t>
      </w:r>
      <w:r w:rsidR="0051097B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D07EA8" w:rsidRPr="000E016F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62B0F" w14:textId="77777777" w:rsidR="00D07EA8" w:rsidRPr="000E016F" w:rsidRDefault="00D07EA8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48835E" w14:textId="5535F517" w:rsidR="00B66D9D" w:rsidRPr="000E016F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2084F98" w14:textId="77777777" w:rsidR="00A73EA4" w:rsidRPr="000E016F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0E016F" w14:paraId="6F4A4A8F" w14:textId="77777777" w:rsidTr="003068B1">
        <w:tc>
          <w:tcPr>
            <w:tcW w:w="5400" w:type="dxa"/>
          </w:tcPr>
          <w:p w14:paraId="0EE464F9" w14:textId="77777777" w:rsidR="00B118D6" w:rsidRPr="000E016F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B118D6" w:rsidRPr="000E016F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14AEAE4B" w:rsidR="00B118D6" w:rsidRPr="000E016F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0E016F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50F3A" w:rsidRPr="000E016F" w14:paraId="6138535F" w14:textId="77777777" w:rsidTr="003068B1">
        <w:tc>
          <w:tcPr>
            <w:tcW w:w="5400" w:type="dxa"/>
          </w:tcPr>
          <w:p w14:paraId="101B3C99" w14:textId="77777777" w:rsidR="00A50F3A" w:rsidRPr="000E016F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205A8BD0" w:rsidR="00A50F3A" w:rsidRPr="000E016F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0E016F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1E282B" w:rsidRPr="000E016F" w14:paraId="68D9ABB8" w14:textId="77777777" w:rsidTr="003068B1">
        <w:tc>
          <w:tcPr>
            <w:tcW w:w="5400" w:type="dxa"/>
          </w:tcPr>
          <w:p w14:paraId="48E33C60" w14:textId="77777777" w:rsidR="001E282B" w:rsidRPr="000E016F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สมาชิกสนามกอล์ฟ</w:t>
            </w:r>
          </w:p>
        </w:tc>
        <w:tc>
          <w:tcPr>
            <w:tcW w:w="1170" w:type="dxa"/>
          </w:tcPr>
          <w:p w14:paraId="5090190C" w14:textId="7626E541" w:rsidR="001E282B" w:rsidRPr="000E016F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31DC9F6" w14:textId="77777777" w:rsidR="001E282B" w:rsidRPr="000E016F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A488884" w14:textId="77777777" w:rsidR="00D07EA8" w:rsidRPr="000E016F" w:rsidRDefault="00D07EA8" w:rsidP="00D07EA8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7F1CA8" w14:textId="460EA123" w:rsidR="00E9095D" w:rsidRPr="000E016F" w:rsidRDefault="00E9095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71064FA" w14:textId="3AFE8CFC" w:rsidR="00E9095D" w:rsidRPr="000E016F" w:rsidRDefault="00E9095D" w:rsidP="00E9095D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27729051" w14:textId="23E54E36" w:rsidR="000B6256" w:rsidRPr="000E016F" w:rsidRDefault="000B6256" w:rsidP="000B6256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ณ วันเริ่มต้นของสัญญา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GB"/>
        </w:rPr>
        <w:t>บริษัทจะประเมินว่าสัญญาเป็นสัญญาเช่าหรือประกอบด้วยสัญญาเช่า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 xml:space="preserve"> เมื่อ</w:t>
      </w:r>
      <w:r w:rsidRPr="000E016F">
        <w:rPr>
          <w:rFonts w:ascii="Angsana New" w:hAnsi="Angsana New"/>
          <w:sz w:val="30"/>
          <w:szCs w:val="30"/>
          <w:cs/>
          <w:lang w:val="en-GB"/>
        </w:rPr>
        <w:t>สัญญานั้นให้สิทธิในการควบคุมการใช้สินทรัพย์ที่ระบุ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สำหรับช่วงเวลาหนึ่งเพื่อแลกเปลี่ยนกับสิ่งตอบแทน</w:t>
      </w:r>
    </w:p>
    <w:p w14:paraId="2EF6230B" w14:textId="77777777" w:rsidR="000B6256" w:rsidRPr="000E016F" w:rsidRDefault="000B6256" w:rsidP="000B6256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7024BD" w14:textId="40CA4037" w:rsidR="00616FCB" w:rsidRPr="000E016F" w:rsidRDefault="00616FCB" w:rsidP="00F635A3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  <w:lang w:val="en-GB"/>
        </w:rPr>
        <w:t>ในฐานะผู้เช่า</w:t>
      </w:r>
    </w:p>
    <w:p w14:paraId="2A0E5D5E" w14:textId="77777777" w:rsidR="00616FCB" w:rsidRPr="000E016F" w:rsidRDefault="00616FCB" w:rsidP="00E9095D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3C278528" w14:textId="4D455BB1" w:rsidR="00741C7F" w:rsidRPr="000E016F" w:rsidRDefault="000B6256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ณ วันที่สัญญาเช่าเริ่มมีผล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หรือวันที่มีการเปลี่ยนแปลงสัญญาเช่า</w:t>
      </w:r>
      <w:r w:rsidRPr="000E016F">
        <w:rPr>
          <w:rFonts w:ascii="Angsana New" w:hAnsi="Angsana New"/>
          <w:sz w:val="30"/>
          <w:szCs w:val="30"/>
          <w:lang w:val="en-GB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GB"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ราคาเอกเทศของแต่ละส่วนประกอบ</w:t>
      </w:r>
      <w:r w:rsidRPr="000E016F">
        <w:rPr>
          <w:rFonts w:ascii="Angsana New" w:hAnsi="Angsana New"/>
          <w:sz w:val="30"/>
          <w:szCs w:val="30"/>
          <w:cs/>
          <w:lang w:val="en-GB"/>
        </w:rPr>
        <w:t xml:space="preserve"> สำหรับสัญญาเช่าอสังหาริมทรัพย์</w:t>
      </w:r>
      <w:r w:rsidRPr="000E016F">
        <w:rPr>
          <w:rFonts w:ascii="Angsana New" w:hAnsi="Angsana New"/>
          <w:sz w:val="30"/>
          <w:szCs w:val="30"/>
          <w:lang w:val="en-GB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GB"/>
        </w:rPr>
        <w:t>บริษัทเลือกที่จะไม่แยกส่วนประกอบ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ที่ไม่เป็นการเช่า</w:t>
      </w:r>
      <w:r w:rsidRPr="000E016F">
        <w:rPr>
          <w:rFonts w:ascii="Angsana New" w:hAnsi="Angsana New"/>
          <w:sz w:val="30"/>
          <w:szCs w:val="30"/>
          <w:cs/>
          <w:lang w:val="en-GB"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42E20CCA" w14:textId="77777777" w:rsidR="00741C7F" w:rsidRPr="000E016F" w:rsidRDefault="00741C7F" w:rsidP="00741C7F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32C2759" w14:textId="55D6BBE7" w:rsidR="00741C7F" w:rsidRPr="000E016F" w:rsidRDefault="00741C7F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ํ่าหรือสัญญาเช่าระยะสั้นจะรับรู้เป็นค่าใช้จ่ายโดยวิธีเส้นตรงตลอดอายุสัญญาเช่</w:t>
      </w:r>
      <w:r w:rsidR="00ED157E" w:rsidRPr="000E016F">
        <w:rPr>
          <w:rFonts w:ascii="Angsana New" w:hAnsi="Angsana New" w:hint="cs"/>
          <w:sz w:val="30"/>
          <w:szCs w:val="30"/>
          <w:cs/>
          <w:lang w:val="en-GB"/>
        </w:rPr>
        <w:t>า</w:t>
      </w:r>
    </w:p>
    <w:p w14:paraId="3292E724" w14:textId="77777777" w:rsidR="00ED157E" w:rsidRPr="000E016F" w:rsidRDefault="00ED157E" w:rsidP="00741C7F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00063ED" w14:textId="59028524" w:rsidR="005F2E41" w:rsidRPr="000E016F" w:rsidRDefault="00741C7F" w:rsidP="00C0708A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  <w:r w:rsidR="00C0708A" w:rsidRPr="000E016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0708A" w:rsidRPr="000E016F">
        <w:rPr>
          <w:rFonts w:ascii="Angsana New" w:hAnsi="Angsana New"/>
          <w:sz w:val="30"/>
          <w:szCs w:val="30"/>
          <w:cs/>
          <w:lang w:val="en-GB"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F2814" w:rsidRPr="000E016F">
        <w:rPr>
          <w:rFonts w:ascii="Angsana New" w:hAnsi="Angsana New" w:hint="cs"/>
          <w:sz w:val="30"/>
          <w:szCs w:val="30"/>
          <w:cs/>
          <w:lang w:val="en-GB"/>
        </w:rPr>
        <w:t>จ่ายล่วงหน้า</w:t>
      </w:r>
      <w:r w:rsidR="004F2814" w:rsidRPr="000E016F">
        <w:rPr>
          <w:rFonts w:ascii="Angsana New" w:hAnsi="Angsana New"/>
          <w:sz w:val="30"/>
          <w:szCs w:val="30"/>
          <w:cs/>
          <w:lang w:val="en-GB"/>
        </w:rPr>
        <w:t>รวมกับต้นทุนทางตรงเริ่มแรก</w:t>
      </w:r>
      <w:r w:rsidR="004F2814" w:rsidRPr="000E016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CEED0F" w14:textId="77777777" w:rsidR="004206A5" w:rsidRPr="000E016F" w:rsidRDefault="004206A5" w:rsidP="00C0708A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EAFE5A" w14:textId="516C0A0D" w:rsidR="00741C7F" w:rsidRPr="000E016F" w:rsidRDefault="00741C7F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lastRenderedPageBreak/>
        <w:t>หนี้สินตามสัญญาเช่าวัดมูลค่าเมื่อเริ่มแรกด้วยมูลค่าปัจจุบันของค่าเช่า</w:t>
      </w:r>
      <w:r w:rsidR="00C0708A" w:rsidRPr="000E016F">
        <w:rPr>
          <w:rFonts w:ascii="Angsana New" w:hAnsi="Angsana New" w:hint="cs"/>
          <w:sz w:val="30"/>
          <w:szCs w:val="30"/>
          <w:cs/>
          <w:lang w:val="en-GB"/>
        </w:rPr>
        <w:t>ที่ต้องจ่ายทั้งหมดตามสัญญาเช่า ทั้งนี้บริษัทใช้</w:t>
      </w:r>
      <w:r w:rsidRPr="000E016F">
        <w:rPr>
          <w:rFonts w:ascii="Angsana New" w:hAnsi="Angsana New"/>
          <w:sz w:val="30"/>
          <w:szCs w:val="30"/>
          <w:cs/>
          <w:lang w:val="en-GB"/>
        </w:rPr>
        <w:t>อัตราดอกเบี้ยเงินกู้ยืมส่วนเพิ่มของบริษัท</w:t>
      </w:r>
      <w:r w:rsidR="00C0708A" w:rsidRPr="000E016F">
        <w:rPr>
          <w:rFonts w:ascii="Angsana New" w:hAnsi="Angsana New" w:hint="cs"/>
          <w:sz w:val="30"/>
          <w:szCs w:val="30"/>
          <w:cs/>
          <w:lang w:val="en-GB"/>
        </w:rPr>
        <w:t>ในการคิดลดเป็นมูลค่าปัจจุบัน</w:t>
      </w:r>
      <w:r w:rsidRPr="000E016F">
        <w:rPr>
          <w:rFonts w:ascii="Angsana New" w:hAnsi="Angsana New"/>
          <w:sz w:val="30"/>
          <w:szCs w:val="30"/>
          <w:cs/>
          <w:lang w:val="en-GB"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01B352C5" w14:textId="77777777" w:rsidR="00ED157E" w:rsidRPr="000E016F" w:rsidRDefault="00ED157E" w:rsidP="00741C7F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91CDAC" w14:textId="1ACF6933" w:rsidR="00436216" w:rsidRPr="000E016F" w:rsidRDefault="00741C7F" w:rsidP="00D07EA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="003755B0" w:rsidRPr="000E016F">
        <w:rPr>
          <w:rFonts w:ascii="Angsana New" w:hAnsi="Angsana New"/>
          <w:sz w:val="30"/>
          <w:szCs w:val="30"/>
          <w:cs/>
          <w:lang w:val="en-GB"/>
        </w:rPr>
        <w:br/>
      </w:r>
      <w:r w:rsidRPr="000E016F">
        <w:rPr>
          <w:rFonts w:ascii="Angsana New" w:hAnsi="Angsana New"/>
          <w:sz w:val="30"/>
          <w:szCs w:val="30"/>
          <w:cs/>
          <w:lang w:val="en-GB"/>
        </w:rPr>
        <w:t>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73F8575" w14:textId="77777777" w:rsidR="00D07EA8" w:rsidRPr="000E016F" w:rsidRDefault="00D07EA8" w:rsidP="00D07EA8">
      <w:pPr>
        <w:spacing w:line="240" w:lineRule="auto"/>
        <w:rPr>
          <w:rFonts w:asciiTheme="majorBidi" w:hAnsiTheme="majorBidi"/>
          <w:b/>
          <w:i/>
          <w:iCs/>
          <w:sz w:val="30"/>
          <w:szCs w:val="30"/>
        </w:rPr>
      </w:pPr>
    </w:p>
    <w:p w14:paraId="65E07791" w14:textId="43BC3B66" w:rsidR="00616FCB" w:rsidRPr="000E016F" w:rsidRDefault="00F635A3" w:rsidP="00D07EA8">
      <w:pPr>
        <w:spacing w:line="240" w:lineRule="auto"/>
        <w:ind w:firstLine="540"/>
        <w:rPr>
          <w:rFonts w:asciiTheme="majorBidi" w:hAnsiTheme="majorBidi"/>
          <w:b/>
          <w:i/>
          <w:iCs/>
          <w:sz w:val="30"/>
          <w:szCs w:val="30"/>
        </w:rPr>
      </w:pPr>
      <w:r w:rsidRPr="000E016F">
        <w:rPr>
          <w:rFonts w:asciiTheme="majorBidi" w:hAnsi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0FA4090" w14:textId="2B8BB472" w:rsidR="00F635A3" w:rsidRPr="000E016F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i/>
          <w:iCs/>
          <w:sz w:val="30"/>
          <w:szCs w:val="30"/>
          <w:lang w:val="en-GB"/>
        </w:rPr>
      </w:pPr>
    </w:p>
    <w:p w14:paraId="1E1866EF" w14:textId="0C899E8A" w:rsidR="005957E3" w:rsidRPr="000E016F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ณ วัน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 xml:space="preserve">เริ่มต้นของสัญญาเช่าหรือวันที่มีการเปลี่ยนแปลงสัญญาเช่า </w:t>
      </w:r>
      <w:r w:rsidRPr="000E016F">
        <w:rPr>
          <w:rFonts w:ascii="Angsana New" w:hAnsi="Angsana New"/>
          <w:sz w:val="30"/>
          <w:szCs w:val="30"/>
          <w:cs/>
          <w:lang w:val="en-GB"/>
        </w:rPr>
        <w:t>บริษัทจะปันส่วนสิ่งตอบแทนที่จะได้รับตามสัญญาให้กับ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แต่ละส่วนประกอบของสัญญา</w:t>
      </w:r>
      <w:r w:rsidRPr="000E016F">
        <w:rPr>
          <w:rFonts w:ascii="Angsana New" w:hAnsi="Angsana New"/>
          <w:sz w:val="30"/>
          <w:szCs w:val="30"/>
          <w:cs/>
          <w:lang w:val="en-GB"/>
        </w:rPr>
        <w:t>ตามเกณฑ์ราคาขายที่เป็นเอกเทศ</w:t>
      </w:r>
    </w:p>
    <w:p w14:paraId="71895A51" w14:textId="136ABB4C" w:rsidR="005957E3" w:rsidRPr="000E016F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0A011B4" w14:textId="2D8773BC" w:rsidR="005957E3" w:rsidRPr="000E016F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>ณ วันเริ่มต้นของสัญญาเช่า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E016F">
        <w:rPr>
          <w:rFonts w:ascii="Angsana New" w:hAnsi="Angsana New"/>
          <w:sz w:val="30"/>
          <w:szCs w:val="30"/>
          <w:lang w:val="en-GB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พิจารณาจัดประเภทสัญญาเช่าที่ได้</w:t>
      </w:r>
      <w:r w:rsidRPr="000E016F">
        <w:rPr>
          <w:rFonts w:ascii="Angsana New" w:hAnsi="Angsana New"/>
          <w:sz w:val="30"/>
          <w:szCs w:val="30"/>
          <w:cs/>
          <w:lang w:val="en-GB"/>
        </w:rPr>
        <w:t>โอนความเสี่ยงและผลตอบแทน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ทั้งหมดหรือเกือบ</w:t>
      </w:r>
      <w:r w:rsidRPr="000E016F">
        <w:rPr>
          <w:rFonts w:ascii="Angsana New" w:hAnsi="Angsana New"/>
          <w:sz w:val="30"/>
          <w:szCs w:val="30"/>
          <w:cs/>
          <w:lang w:val="en-GB"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0E016F">
        <w:rPr>
          <w:rFonts w:ascii="Angsana New" w:hAnsi="Angsana New" w:hint="cs"/>
          <w:sz w:val="30"/>
          <w:szCs w:val="30"/>
          <w:cs/>
          <w:lang w:val="en-GB"/>
        </w:rPr>
        <w:t>ที่ไม่เข้าเงื่อนไขดังกล่าว</w:t>
      </w:r>
      <w:r w:rsidRPr="000E016F">
        <w:rPr>
          <w:rFonts w:ascii="Angsana New" w:hAnsi="Angsana New"/>
          <w:sz w:val="30"/>
          <w:szCs w:val="30"/>
          <w:cs/>
          <w:lang w:val="en-GB"/>
        </w:rPr>
        <w:t>จะจัดประเภทเป็นสัญญาเช่าดำเนินงาน</w:t>
      </w:r>
    </w:p>
    <w:p w14:paraId="74D790A6" w14:textId="6D1FB40A" w:rsidR="00D07EA8" w:rsidRPr="000E016F" w:rsidRDefault="00D07EA8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44ADBBD" w14:textId="7269C16F" w:rsidR="005B3CF1" w:rsidRPr="000E016F" w:rsidRDefault="005B3CF1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/>
          <w:sz w:val="30"/>
          <w:szCs w:val="30"/>
          <w:cs/>
          <w:lang w:val="en-GB"/>
        </w:rPr>
        <w:t xml:space="preserve">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E1CEA">
        <w:rPr>
          <w:rFonts w:ascii="Angsana New" w:hAnsi="Angsana New"/>
          <w:sz w:val="30"/>
          <w:szCs w:val="30"/>
        </w:rPr>
        <w:t>3</w:t>
      </w:r>
      <w:r w:rsidRPr="000E016F">
        <w:rPr>
          <w:rFonts w:ascii="Angsana New" w:hAnsi="Angsana New"/>
          <w:sz w:val="30"/>
          <w:szCs w:val="30"/>
          <w:cs/>
          <w:lang w:val="en-GB"/>
        </w:rPr>
        <w:t>(ง)</w:t>
      </w:r>
    </w:p>
    <w:p w14:paraId="1947A8B4" w14:textId="77777777" w:rsidR="005B3CF1" w:rsidRPr="000E016F" w:rsidRDefault="005B3CF1" w:rsidP="005B3CF1">
      <w:pPr>
        <w:pStyle w:val="Heading8"/>
        <w:tabs>
          <w:tab w:val="left" w:pos="540"/>
        </w:tabs>
        <w:spacing w:line="240" w:lineRule="auto"/>
        <w:jc w:val="thaiDistribute"/>
        <w:rPr>
          <w:sz w:val="28"/>
          <w:szCs w:val="28"/>
        </w:rPr>
      </w:pPr>
    </w:p>
    <w:p w14:paraId="5E51C083" w14:textId="27A80BC0" w:rsidR="008D03D6" w:rsidRPr="000E016F" w:rsidRDefault="008D03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</w:t>
      </w:r>
      <w:r w:rsidRPr="000E016F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</w:t>
      </w: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0E016F">
        <w:rPr>
          <w:rFonts w:ascii="Angsana New" w:hAnsi="Angsana New"/>
          <w:b/>
          <w:bCs/>
          <w:i/>
          <w:iCs/>
          <w:sz w:val="30"/>
          <w:szCs w:val="30"/>
          <w:cs/>
        </w:rPr>
        <w:t>ทางการเงิน</w:t>
      </w:r>
    </w:p>
    <w:p w14:paraId="37D173C8" w14:textId="77777777" w:rsidR="00E9095D" w:rsidRPr="000E016F" w:rsidRDefault="00E9095D" w:rsidP="003068B1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8A90579" w14:textId="09356073" w:rsidR="00D91EC2" w:rsidRPr="000E016F" w:rsidRDefault="003068B1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91EC2" w:rsidRPr="000E016F">
        <w:rPr>
          <w:rFonts w:ascii="Angsana New" w:hAnsi="Angsana New"/>
          <w:sz w:val="30"/>
          <w:szCs w:val="30"/>
        </w:rPr>
        <w:t xml:space="preserve"> </w:t>
      </w:r>
    </w:p>
    <w:p w14:paraId="705D1120" w14:textId="77777777" w:rsidR="00E1166A" w:rsidRPr="000E016F" w:rsidRDefault="00E1166A" w:rsidP="00D91EC2">
      <w:pPr>
        <w:pStyle w:val="BodyText"/>
        <w:spacing w:after="0" w:line="240" w:lineRule="auto"/>
        <w:ind w:right="43"/>
        <w:jc w:val="thaiDistribute"/>
        <w:rPr>
          <w:rFonts w:ascii="Angsana New" w:hAnsi="Angsana New"/>
          <w:sz w:val="24"/>
          <w:szCs w:val="24"/>
        </w:rPr>
      </w:pPr>
    </w:p>
    <w:p w14:paraId="17110A16" w14:textId="77777777" w:rsidR="00D91EC2" w:rsidRPr="000E016F" w:rsidRDefault="00D91EC2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105DBED" w14:textId="77777777" w:rsidR="003068B1" w:rsidRPr="000E016F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08A9156" w14:textId="5EE96479" w:rsidR="003068B1" w:rsidRPr="000E016F" w:rsidRDefault="004270C3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</w:t>
      </w:r>
      <w:r w:rsidRPr="000E016F">
        <w:rPr>
          <w:rFonts w:ascii="Angsana New" w:hAnsi="Angsana New"/>
          <w:sz w:val="30"/>
          <w:szCs w:val="30"/>
          <w:cs/>
        </w:rPr>
        <w:lastRenderedPageBreak/>
        <w:t>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C06261" w14:textId="77777777" w:rsidR="00D97B12" w:rsidRPr="000E016F" w:rsidRDefault="00D97B12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369B95" w14:textId="1F88B7C3" w:rsidR="003068B1" w:rsidRPr="000E016F" w:rsidRDefault="00610EE9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1DD1A3" w14:textId="6E66CAB1" w:rsidR="00B43D70" w:rsidRPr="000E016F" w:rsidRDefault="00B43D70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 w:eastAsia="x-none"/>
        </w:rPr>
      </w:pPr>
    </w:p>
    <w:p w14:paraId="6D349B07" w14:textId="6AA6E7F7" w:rsidR="00A46396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0E016F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7E461A" w14:textId="77777777" w:rsidR="0097434D" w:rsidRPr="000E016F" w:rsidRDefault="0097434D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22C8000A" w14:textId="77777777" w:rsidR="00C40290" w:rsidRPr="000E016F" w:rsidRDefault="00C40290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5A46B4" w14:textId="3501B08F" w:rsidR="0097434D" w:rsidRPr="000E016F" w:rsidRDefault="007D768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F8BDA8" w14:textId="77777777" w:rsidR="00C40290" w:rsidRPr="000E016F" w:rsidRDefault="00C40290" w:rsidP="0048638D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2D923DB" w14:textId="6DB63AC0" w:rsidR="0097434D" w:rsidRPr="000E016F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E016F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3260FD6" w14:textId="77777777" w:rsidR="00C40290" w:rsidRPr="000E016F" w:rsidRDefault="00C40290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71CD12" w14:textId="36DA1A89" w:rsidR="00610EE9" w:rsidRPr="000E016F" w:rsidRDefault="00EF5002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AB4AFC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AB4AFC" w:rsidRPr="000E016F">
        <w:rPr>
          <w:rFonts w:ascii="Angsana New" w:hAnsi="Angsana New"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DF6FCC" w:rsidRPr="000E016F">
        <w:rPr>
          <w:rFonts w:ascii="Angsana New" w:hAnsi="Angsana New" w:hint="cs"/>
          <w:sz w:val="30"/>
          <w:szCs w:val="30"/>
          <w:cs/>
          <w:lang w:val="en-US"/>
        </w:rPr>
        <w:t>เป็นประจำทุกปี</w:t>
      </w:r>
      <w:r w:rsidR="00AB4AFC" w:rsidRPr="000E016F">
        <w:rPr>
          <w:rFonts w:ascii="Angsana New" w:hAnsi="Angsana New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B0F316C" w14:textId="77777777" w:rsidR="00EF5002" w:rsidRPr="000E016F" w:rsidRDefault="00EF5002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3BF1ED" w14:textId="6EF9BD8C" w:rsidR="00BB5196" w:rsidRPr="000E016F" w:rsidRDefault="009918C3" w:rsidP="00822AB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CA422E"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DE9A7F4" w14:textId="77777777" w:rsidR="00822AB3" w:rsidRPr="000E016F" w:rsidRDefault="00822AB3" w:rsidP="00822AB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65BD6B" w14:textId="77777777" w:rsidR="004D3497" w:rsidRPr="000E016F" w:rsidRDefault="009918C3" w:rsidP="0048638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7A6B1741" w14:textId="6E90988B" w:rsidR="00C40290" w:rsidRPr="000E016F" w:rsidRDefault="009918C3" w:rsidP="00947E5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lastRenderedPageBreak/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CE7A87" w14:textId="223F5820" w:rsidR="00436216" w:rsidRPr="000E016F" w:rsidRDefault="00436216" w:rsidP="00947E5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81B96" w14:textId="4D9DB4B2" w:rsidR="00C40290" w:rsidRPr="000E016F" w:rsidRDefault="00033CF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C90145" w:rsidRPr="00C90145">
        <w:rPr>
          <w:rFonts w:ascii="Angsana New" w:hAnsi="Angsana New"/>
          <w:sz w:val="30"/>
          <w:szCs w:val="30"/>
          <w:lang w:val="en-US"/>
        </w:rPr>
        <w:t>12</w:t>
      </w:r>
      <w:r w:rsidRPr="000E016F">
        <w:rPr>
          <w:rFonts w:ascii="Angsana New" w:hAnsi="Angsana New"/>
          <w:sz w:val="30"/>
          <w:szCs w:val="30"/>
        </w:rPr>
        <w:t xml:space="preserve"> </w:t>
      </w:r>
      <w:r w:rsidRPr="000E016F">
        <w:rPr>
          <w:rFonts w:ascii="Angsana New" w:hAnsi="Angsana New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CC4D4D8" w14:textId="77777777" w:rsidR="00033CF6" w:rsidRPr="000E016F" w:rsidRDefault="00033CF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488F0D" w14:textId="2A64720D" w:rsidR="009918C3" w:rsidRPr="000E016F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A4B7C5" w14:textId="77777777" w:rsidR="009918C3" w:rsidRPr="000E016F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2AD670" w14:textId="77777777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A71404F" w14:textId="77777777" w:rsidR="00471CCE" w:rsidRPr="000E016F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BCE454" w14:textId="77777777" w:rsidR="009918C3" w:rsidRPr="000E016F" w:rsidRDefault="009918C3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9024E3" w14:textId="77777777" w:rsidR="00471CCE" w:rsidRPr="000E016F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E3DF0C" w14:textId="77777777" w:rsidR="00471CCE" w:rsidRPr="000E016F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5768E1F2" w14:textId="77777777" w:rsidR="00A03605" w:rsidRPr="000E016F" w:rsidRDefault="00A03605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331437" w14:textId="3C38F998" w:rsidR="0021141D" w:rsidRPr="000E016F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0E016F">
        <w:rPr>
          <w:rFonts w:ascii="Angsana New" w:hAnsi="Angsana New" w:hint="cs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0E016F">
        <w:rPr>
          <w:rFonts w:ascii="Angsana New" w:hAnsi="Angsana New" w:hint="cs"/>
          <w:sz w:val="30"/>
          <w:szCs w:val="30"/>
          <w:cs/>
        </w:rPr>
        <w:t>และปัจจัยต่างๆ ที่อาจเกี่ยวข้องกับความน่าจะเป็นที่จะเกิดความเสียหายดังกล่าว</w:t>
      </w:r>
    </w:p>
    <w:p w14:paraId="03293D12" w14:textId="60187C6E" w:rsidR="00E73FA6" w:rsidRPr="000E016F" w:rsidRDefault="00E73FA6" w:rsidP="00E1166A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7591C86" w14:textId="77777777" w:rsidR="00043FFD" w:rsidRPr="000E016F" w:rsidRDefault="00043FF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 w:rsidRPr="000E016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0324C8C" w14:textId="4217D527" w:rsidR="00A46396" w:rsidRPr="000E016F" w:rsidRDefault="00A463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4AF6443" w14:textId="77777777" w:rsidR="00A46396" w:rsidRPr="000E016F" w:rsidRDefault="00A46396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6371E3" w14:textId="6AFC7428" w:rsidR="007B479F" w:rsidRPr="000E016F" w:rsidRDefault="007B479F" w:rsidP="007B479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10EE9" w:rsidRPr="000E016F">
        <w:rPr>
          <w:rFonts w:asciiTheme="majorBidi" w:hAnsiTheme="majorBidi" w:cstheme="majorBidi"/>
          <w:sz w:val="30"/>
          <w:szCs w:val="30"/>
          <w:cs/>
        </w:rPr>
        <w:br/>
      </w:r>
      <w:r w:rsidRPr="000E016F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Pr="000E016F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F5656F9" w14:textId="77777777" w:rsidR="007B479F" w:rsidRPr="000E016F" w:rsidRDefault="007B479F" w:rsidP="007B479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675AA90" w14:textId="2F84A4B8" w:rsidR="00A03605" w:rsidRPr="000E016F" w:rsidRDefault="00A46396" w:rsidP="00947E5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</w:rPr>
      </w:pPr>
      <w:r w:rsidRPr="000E016F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23157" w:rsidRPr="000E016F">
        <w:rPr>
          <w:rFonts w:ascii="Angsana New" w:hAnsi="Angsana New" w:cs="Angsana New"/>
          <w:sz w:val="30"/>
          <w:szCs w:val="30"/>
        </w:rPr>
        <w:t xml:space="preserve"> </w:t>
      </w:r>
      <w:r w:rsidRPr="000E016F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E016F">
        <w:rPr>
          <w:rFonts w:ascii="Angsana New" w:hAnsi="Angsana New" w:cs="Angsana New" w:hint="cs"/>
          <w:sz w:val="30"/>
          <w:szCs w:val="30"/>
        </w:rPr>
        <w:t xml:space="preserve"> </w:t>
      </w:r>
      <w:r w:rsidRPr="000E016F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4571611" w14:textId="77777777" w:rsidR="00436216" w:rsidRPr="000E016F" w:rsidRDefault="00436216" w:rsidP="00947E5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0B1D0D2A" w14:textId="508DB038" w:rsidR="00A46396" w:rsidRPr="000E016F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C90145" w:rsidRPr="00C90145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0E016F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02F632F1" w:rsidR="00A46396" w:rsidRPr="000E016F" w:rsidRDefault="00A03605" w:rsidP="00A03605">
      <w:pPr>
        <w:pStyle w:val="block"/>
        <w:spacing w:after="0" w:line="240" w:lineRule="atLeast"/>
        <w:ind w:left="1117" w:right="-7" w:hanging="5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016F">
        <w:rPr>
          <w:rFonts w:ascii="Angsana New" w:hAnsi="Angsana New" w:cs="Angsana New"/>
          <w:sz w:val="30"/>
          <w:szCs w:val="30"/>
          <w:lang w:bidi="th-TH"/>
        </w:rPr>
        <w:t xml:space="preserve">- </w:t>
      </w:r>
      <w:r w:rsidRPr="000E016F">
        <w:rPr>
          <w:rFonts w:ascii="Angsana New" w:hAnsi="Angsana New" w:cs="Angsana New"/>
          <w:sz w:val="30"/>
          <w:szCs w:val="30"/>
          <w:lang w:bidi="th-TH"/>
        </w:rPr>
        <w:tab/>
      </w:r>
      <w:r w:rsidR="00A46396" w:rsidRPr="000E016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="00A46396" w:rsidRPr="000E016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C90145" w:rsidRPr="00C9014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957036" w:rsidRPr="000E016F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0E016F">
        <w:rPr>
          <w:rFonts w:ascii="Angsana New" w:hAnsi="Angsana New" w:cs="Angsana New"/>
          <w:sz w:val="30"/>
          <w:szCs w:val="30"/>
          <w:lang w:bidi="th-TH"/>
        </w:rPr>
        <w:br/>
      </w:r>
      <w:r w:rsidR="00A46396" w:rsidRPr="000E016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C90145" w:rsidRPr="00C90145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21F1FB8F" w14:textId="0870FC50" w:rsidR="00A46396" w:rsidRPr="000E016F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E016F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C90145" w:rsidRPr="00C90145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0E016F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240F396" w14:textId="77777777" w:rsidR="00944479" w:rsidRPr="000E016F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0CD8455" w14:textId="77777777" w:rsidR="00A46396" w:rsidRPr="000E016F" w:rsidRDefault="00A46396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016F">
        <w:rPr>
          <w:rFonts w:ascii="Angsana New" w:hAnsi="Angsana New" w:cs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92DC1E3" w14:textId="77777777" w:rsidR="00610EE9" w:rsidRPr="000E016F" w:rsidRDefault="00610EE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5A6542" w14:textId="2A659FEB" w:rsidR="00A46396" w:rsidRPr="000E016F" w:rsidRDefault="00610EE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E016F">
        <w:rPr>
          <w:rFonts w:ascii="Angsana New" w:hAnsi="Angsana New" w:cs="Angsana New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 w:rsidRPr="000E016F">
        <w:rPr>
          <w:rFonts w:ascii="Angsana New" w:hAnsi="Angsana New" w:cs="Angsana New"/>
          <w:sz w:val="30"/>
          <w:szCs w:val="30"/>
          <w:cs/>
          <w:lang w:bidi="th-TH"/>
        </w:rPr>
        <w:br/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41FDBE8" w14:textId="77777777" w:rsidR="00610EE9" w:rsidRPr="000E016F" w:rsidRDefault="00610EE9">
      <w:pPr>
        <w:spacing w:line="240" w:lineRule="auto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ab/>
      </w:r>
    </w:p>
    <w:p w14:paraId="7E82B2F5" w14:textId="1E71889A" w:rsidR="004B20A5" w:rsidRPr="000E016F" w:rsidRDefault="00610EE9">
      <w:pPr>
        <w:spacing w:line="240" w:lineRule="auto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ab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Pr="000E016F">
        <w:rPr>
          <w:rFonts w:ascii="Angsana New" w:hAnsi="Angsana New"/>
          <w:sz w:val="30"/>
          <w:szCs w:val="30"/>
          <w:cs/>
        </w:rPr>
        <w:tab/>
        <w:t>รายการ เช่น มูลค่ายุติธรรมของผลตอบแทนที่ให้หรือได้รับ</w:t>
      </w:r>
    </w:p>
    <w:p w14:paraId="6F1CD6A9" w14:textId="77777777" w:rsidR="00033CF6" w:rsidRPr="000E016F" w:rsidRDefault="00033CF6" w:rsidP="00033CF6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451A69" w14:textId="1FEA005E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44130343" w14:textId="77777777" w:rsidR="00F15E67" w:rsidRPr="000E016F" w:rsidRDefault="00F15E67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DB586C0" w14:textId="1BB12453" w:rsidR="00944479" w:rsidRPr="000E016F" w:rsidRDefault="00944479" w:rsidP="009918C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016F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1744DE" w:rsidRPr="000E016F">
        <w:rPr>
          <w:rFonts w:ascii="Angsana New" w:hAnsi="Angsana New" w:cs="Angsana New" w:hint="cs"/>
          <w:sz w:val="30"/>
          <w:szCs w:val="30"/>
          <w:cs/>
          <w:lang w:bidi="th-TH"/>
        </w:rPr>
        <w:t>ค</w:t>
      </w:r>
      <w:r w:rsidRPr="000E016F">
        <w:rPr>
          <w:rFonts w:ascii="Angsana New" w:hAnsi="Angsana New" w:cs="Angsana New" w:hint="cs"/>
          <w:sz w:val="30"/>
          <w:szCs w:val="30"/>
          <w:cs/>
        </w:rPr>
        <w:t xml:space="preserve">าดว่าจะมีสิทธิได้รับซึ่งไม่รวมจำนวนเงินที่เก็บแทนบุคคลที่สาม </w:t>
      </w:r>
      <w:r w:rsidR="002C1156" w:rsidRPr="000E016F">
        <w:rPr>
          <w:rFonts w:ascii="Angsana New" w:hAnsi="Angsana New" w:cs="Angsana New"/>
          <w:sz w:val="30"/>
          <w:szCs w:val="30"/>
          <w:cs/>
          <w:lang w:bidi="th-TH"/>
        </w:rPr>
        <w:t>รายได้ที่รับรู้ไม่รวม</w:t>
      </w:r>
      <w:r w:rsidRPr="000E016F">
        <w:rPr>
          <w:rFonts w:ascii="Angsana New" w:hAnsi="Angsana New" w:cs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0E016F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849C77" w14:textId="1CABC919" w:rsidR="00944479" w:rsidRPr="000E016F" w:rsidRDefault="00944479" w:rsidP="0043621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E016F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</w:t>
      </w:r>
      <w:r w:rsidR="002C1156" w:rsidRPr="000E016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ณ วันที่</w:t>
      </w:r>
      <w:r w:rsidRPr="000E016F">
        <w:rPr>
          <w:rFonts w:ascii="Angsana New" w:hAnsi="Angsana New" w:cs="Angsana New" w:hint="cs"/>
          <w:sz w:val="30"/>
          <w:szCs w:val="30"/>
          <w:cs/>
        </w:rPr>
        <w:t>มีการส่งมอบสินค้าให้กับลูกค้า</w:t>
      </w:r>
      <w:r w:rsidRPr="000E016F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054E7F6E" w14:textId="77777777" w:rsidR="00AE28A2" w:rsidRPr="000E016F" w:rsidRDefault="00AE28A2" w:rsidP="0043621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CDF85E" w14:textId="0A869F8A" w:rsidR="00D5242C" w:rsidRPr="000E016F" w:rsidRDefault="00944479" w:rsidP="009444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E016F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DC82C18" w14:textId="023BB533" w:rsidR="000560C8" w:rsidRPr="000E016F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รายได้ค่าเช่า</w:t>
      </w:r>
    </w:p>
    <w:p w14:paraId="44BF0831" w14:textId="77777777" w:rsidR="00F15E67" w:rsidRPr="000E016F" w:rsidRDefault="00F15E67" w:rsidP="000560C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AA89B5" w14:textId="5E784D22" w:rsidR="002C1156" w:rsidRPr="000E016F" w:rsidRDefault="00A154B1" w:rsidP="008C3D1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E016F">
        <w:rPr>
          <w:rFonts w:ascii="Angsana New" w:hAnsi="Angsana New" w:cs="Angsana New"/>
          <w:sz w:val="30"/>
          <w:szCs w:val="30"/>
          <w:cs/>
          <w:lang w:bidi="th-TH"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E016F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2C1156" w:rsidRPr="000E01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5146B22F" w14:textId="77777777" w:rsidR="002C1156" w:rsidRPr="000E016F" w:rsidRDefault="002C1156" w:rsidP="002C11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161C60" w14:textId="294975A3" w:rsidR="00F15E67" w:rsidRPr="000E016F" w:rsidRDefault="00F15E67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0E016F" w:rsidRDefault="00F15E67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5E52C8" w14:textId="02263461" w:rsidR="00A46396" w:rsidRPr="000E016F" w:rsidRDefault="00CA422E" w:rsidP="000560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7258B7C" w14:textId="77777777" w:rsidR="000560C8" w:rsidRPr="000E016F" w:rsidRDefault="000560C8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64E9F9" w14:textId="3C7A5E2C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870FB35" w14:textId="77777777" w:rsidR="00471CCE" w:rsidRPr="000E016F" w:rsidRDefault="00471CCE" w:rsidP="00944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61DC92" w14:textId="49F4A772" w:rsidR="00CA422E" w:rsidRPr="000E016F" w:rsidRDefault="00CA422E" w:rsidP="00CA42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E2F22" w:rsidRPr="000E016F">
        <w:rPr>
          <w:rFonts w:ascii="Angsana New" w:hAnsi="Angsana New" w:hint="cs"/>
          <w:sz w:val="30"/>
          <w:szCs w:val="30"/>
          <w:cs/>
        </w:rPr>
        <w:t>ซึ่ง</w:t>
      </w:r>
      <w:r w:rsidRPr="000E016F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257AF58" w14:textId="77777777" w:rsidR="00CA422E" w:rsidRPr="000E016F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EEA8CC" w14:textId="70CC01AD" w:rsidR="00CA422E" w:rsidRPr="000E016F" w:rsidRDefault="00CA422E" w:rsidP="00CA42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7E2F22" w:rsidRPr="000E016F">
        <w:rPr>
          <w:rFonts w:ascii="Angsana New" w:hAnsi="Angsana New" w:hint="cs"/>
          <w:sz w:val="30"/>
          <w:szCs w:val="30"/>
          <w:cs/>
        </w:rPr>
        <w:t>บันทึก</w:t>
      </w:r>
      <w:r w:rsidRPr="000E016F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865ACE8" w14:textId="726311C0" w:rsidR="00CA422E" w:rsidRPr="000E016F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FA72415" w14:textId="0FC9B13B" w:rsidR="00CA422E" w:rsidRPr="000E016F" w:rsidRDefault="00CA422E" w:rsidP="00CA422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804960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804960" w:rsidRPr="000E016F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 สำหรั</w:t>
      </w:r>
      <w:r w:rsidR="00804960" w:rsidRPr="000E016F">
        <w:rPr>
          <w:rFonts w:ascii="Angsana New" w:hAnsi="Angsana New" w:hint="cs"/>
          <w:sz w:val="30"/>
          <w:szCs w:val="30"/>
          <w:cs/>
        </w:rPr>
        <w:t>บ</w:t>
      </w:r>
      <w:r w:rsidR="00804960" w:rsidRPr="000E016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A2037BC" w14:textId="77777777" w:rsidR="00CA422E" w:rsidRPr="000E016F" w:rsidRDefault="00CA422E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0E810C" w14:textId="771F2B28" w:rsidR="00CA422E" w:rsidRPr="000E016F" w:rsidRDefault="00CA422E" w:rsidP="003B55B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CF02AA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D80D5E" w:rsidRPr="000E016F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CF02AA" w:rsidRPr="000E016F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C799C4" w14:textId="6162ADF9" w:rsidR="004B24A4" w:rsidRPr="000E016F" w:rsidRDefault="004B24A4" w:rsidP="003B55B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ab/>
      </w:r>
    </w:p>
    <w:p w14:paraId="02BCFA78" w14:textId="68C87D19" w:rsidR="00CA422E" w:rsidRPr="000E016F" w:rsidRDefault="00CF02AA" w:rsidP="0048369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5EB5A76" w14:textId="77777777" w:rsidR="00471CCE" w:rsidRPr="000E016F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20FA4307" w14:textId="77777777" w:rsidR="00471CCE" w:rsidRPr="000E016F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3BEA1512" w14:textId="0AACFD84" w:rsidR="00F105B2" w:rsidRPr="000E016F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F105B2" w:rsidRPr="000E016F">
        <w:rPr>
          <w:rFonts w:ascii="Angsana New" w:hAnsi="Angsana New" w:hint="cs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394ED33" w14:textId="77777777" w:rsidR="0008644D" w:rsidRPr="000E016F" w:rsidRDefault="0008644D" w:rsidP="00B91BBA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20"/>
          <w:szCs w:val="20"/>
        </w:rPr>
      </w:pPr>
    </w:p>
    <w:p w14:paraId="46338FA4" w14:textId="77777777" w:rsidR="00E91A96" w:rsidRPr="000E016F" w:rsidRDefault="00E91A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31A716D" w14:textId="77777777" w:rsidR="00E91A96" w:rsidRPr="000E016F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1A22A630" w14:textId="29866062" w:rsidR="00060D2C" w:rsidRPr="000E016F" w:rsidRDefault="00E91A96" w:rsidP="00253D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2C689E" w14:textId="77777777" w:rsidR="00033CF6" w:rsidRPr="000E016F" w:rsidRDefault="00033CF6" w:rsidP="00253D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29E0D3B8" w14:textId="77777777" w:rsidR="00A200D2" w:rsidRPr="000E016F" w:rsidRDefault="00A200D2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1270BD1" w14:textId="77777777" w:rsidR="00A200D2" w:rsidRPr="000E016F" w:rsidRDefault="00A200D2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p w14:paraId="41FD1FD3" w14:textId="4D58EC9B" w:rsidR="00A200D2" w:rsidRPr="000E016F" w:rsidRDefault="00892D82" w:rsidP="0008644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E016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0E016F">
        <w:rPr>
          <w:rFonts w:ascii="Angsana New" w:hAnsi="Angsana New"/>
          <w:sz w:val="30"/>
          <w:szCs w:val="30"/>
        </w:rPr>
        <w:t xml:space="preserve"> </w:t>
      </w:r>
      <w:r w:rsidRPr="000E016F">
        <w:rPr>
          <w:rFonts w:ascii="Angsana New" w:hAnsi="Angsana New"/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Pr="000E016F">
        <w:rPr>
          <w:rFonts w:ascii="Angsana New" w:hAnsi="Angsana New" w:hint="cs"/>
          <w:sz w:val="30"/>
          <w:szCs w:val="30"/>
          <w:cs/>
        </w:rPr>
        <w:t>สินทรัพย์ หนี้สิน รายได้จากการลงทุน กำไรขาดทุนจากอัตรา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Pr="000E016F">
        <w:rPr>
          <w:rFonts w:ascii="Angsana New" w:hAnsi="Angsana New" w:hint="cs"/>
          <w:sz w:val="30"/>
          <w:szCs w:val="30"/>
          <w:cs/>
        </w:rPr>
        <w:t>ลกเปลี่ยน รายได้อื่น ค่าใช้จ่ายในการขายและค่าใช้จ่ายในการบริหารบางรายการ</w:t>
      </w:r>
    </w:p>
    <w:p w14:paraId="26BAC5C2" w14:textId="77777777" w:rsidR="0053689C" w:rsidRPr="000E016F" w:rsidRDefault="0053689C" w:rsidP="0090355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p w14:paraId="664170BA" w14:textId="3E4E4CEA" w:rsidR="00471CCE" w:rsidRPr="000E016F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0140F14" w14:textId="77777777" w:rsidR="00E54C7E" w:rsidRPr="000E016F" w:rsidRDefault="00E54C7E" w:rsidP="009D7A8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2EFE40D7" w14:textId="4CF81842" w:rsidR="007B26AC" w:rsidRPr="000E016F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1C6C28" w:rsidRPr="000E016F">
        <w:rPr>
          <w:rFonts w:ascii="Angsana New" w:hAnsi="Angsana New" w:hint="cs"/>
          <w:sz w:val="30"/>
          <w:szCs w:val="30"/>
          <w:cs/>
        </w:rPr>
        <w:t>ที่มี</w:t>
      </w:r>
      <w:r w:rsidRPr="000E016F">
        <w:rPr>
          <w:rFonts w:ascii="Angsana New" w:hAnsi="Angsana New" w:hint="cs"/>
          <w:sz w:val="30"/>
          <w:szCs w:val="30"/>
          <w:cs/>
        </w:rPr>
        <w:t>กับ</w:t>
      </w:r>
      <w:r w:rsidR="00630C12" w:rsidRPr="000E016F">
        <w:rPr>
          <w:rFonts w:ascii="Angsana New" w:hAnsi="Angsana New" w:hint="cs"/>
          <w:sz w:val="30"/>
          <w:szCs w:val="30"/>
          <w:cs/>
        </w:rPr>
        <w:t xml:space="preserve">บริษัทร่วมได้เปิดเผยในหมายเหตุข้อ </w:t>
      </w:r>
      <w:r w:rsidR="00C90145" w:rsidRPr="00C90145">
        <w:rPr>
          <w:rFonts w:ascii="Angsana New" w:hAnsi="Angsana New"/>
          <w:sz w:val="30"/>
          <w:szCs w:val="30"/>
          <w:lang w:val="en-US"/>
        </w:rPr>
        <w:t>8</w:t>
      </w:r>
      <w:r w:rsidR="007B26AC" w:rsidRPr="000E016F">
        <w:rPr>
          <w:rFonts w:ascii="Angsana New" w:hAnsi="Angsana New" w:hint="cs"/>
          <w:sz w:val="30"/>
          <w:szCs w:val="30"/>
        </w:rPr>
        <w:t xml:space="preserve"> </w:t>
      </w:r>
      <w:r w:rsidR="00E54C7E" w:rsidRPr="000E016F">
        <w:rPr>
          <w:rFonts w:ascii="Angsana New" w:hAnsi="Angsana New"/>
          <w:sz w:val="30"/>
          <w:szCs w:val="30"/>
          <w:cs/>
        </w:rPr>
        <w:t>สำหรับ</w:t>
      </w:r>
      <w:r w:rsidR="007B26AC" w:rsidRPr="000E016F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บุคคลหรือกิจการอื่นที่เกี่ยวข้องกันที่มีรายการ</w:t>
      </w:r>
      <w:r w:rsidR="005813AC" w:rsidRPr="000E016F">
        <w:rPr>
          <w:rFonts w:ascii="Angsana New" w:hAnsi="Angsana New"/>
          <w:sz w:val="30"/>
          <w:szCs w:val="30"/>
          <w:cs/>
        </w:rPr>
        <w:br/>
      </w:r>
      <w:r w:rsidR="007B26AC" w:rsidRPr="000E016F">
        <w:rPr>
          <w:rFonts w:ascii="Angsana New" w:hAnsi="Angsana New" w:hint="cs"/>
          <w:sz w:val="30"/>
          <w:szCs w:val="30"/>
          <w:cs/>
        </w:rPr>
        <w:t>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0E016F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0E016F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0E016F" w:rsidRDefault="00903550" w:rsidP="009C665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0E016F" w:rsidRDefault="00903550" w:rsidP="00D27D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0E016F" w:rsidRDefault="00903550" w:rsidP="00630C12">
            <w:pPr>
              <w:spacing w:line="240" w:lineRule="auto"/>
              <w:ind w:left="-1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0E016F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0E016F" w:rsidRDefault="00340057" w:rsidP="009C6652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0E016F" w:rsidRDefault="00D27DF5" w:rsidP="00D27D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0E016F" w:rsidRDefault="00630C12" w:rsidP="00630C12">
            <w:pPr>
              <w:spacing w:line="240" w:lineRule="auto"/>
              <w:ind w:left="-18" w:right="-11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0E016F" w14:paraId="5773AF71" w14:textId="77777777" w:rsidTr="00AC23A1">
        <w:tc>
          <w:tcPr>
            <w:tcW w:w="4320" w:type="dxa"/>
          </w:tcPr>
          <w:p w14:paraId="2377FE1B" w14:textId="77777777" w:rsidR="0085218B" w:rsidRPr="000E016F" w:rsidRDefault="0085218B" w:rsidP="008A64AD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0E016F" w:rsidRDefault="0085218B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5D69324C" w:rsidR="0085218B" w:rsidRPr="000E016F" w:rsidRDefault="0085218B" w:rsidP="00997B88">
            <w:pPr>
              <w:spacing w:line="240" w:lineRule="auto"/>
              <w:ind w:right="75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  <w:r w:rsidR="000E777F" w:rsidRPr="000E016F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วางแผน สั่งการและควบคุมกิจกรรมต่างๆ </w:t>
            </w:r>
            <w:r w:rsidR="00C17735"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ของกิจการไม่ว่าทางตรงหรือทางอ้อม ทั้งนี้ </w:t>
            </w:r>
            <w:r w:rsidR="000E777F" w:rsidRPr="000E016F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</w:t>
            </w:r>
            <w:r w:rsidR="000E777F" w:rsidRPr="000E016F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0E016F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AA152A" w:rsidRPr="000E016F" w14:paraId="5F83E8BB" w14:textId="77777777" w:rsidTr="00AC23A1">
        <w:tc>
          <w:tcPr>
            <w:tcW w:w="4320" w:type="dxa"/>
          </w:tcPr>
          <w:p w14:paraId="0C1E6E40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0E016F" w:rsidRDefault="00AA152A" w:rsidP="00AA15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1A52F388" w:rsidR="00AA152A" w:rsidRPr="000E016F" w:rsidRDefault="00AA152A" w:rsidP="00AA152A">
            <w:pPr>
              <w:spacing w:line="240" w:lineRule="auto"/>
              <w:ind w:right="7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45</w:t>
            </w:r>
            <w:r w:rsidR="00A91956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</w:p>
        </w:tc>
      </w:tr>
      <w:tr w:rsidR="00043FFD" w:rsidRPr="000E016F" w14:paraId="243533C0" w14:textId="77777777" w:rsidTr="00AC23A1">
        <w:tc>
          <w:tcPr>
            <w:tcW w:w="4320" w:type="dxa"/>
          </w:tcPr>
          <w:p w14:paraId="71BD7944" w14:textId="2F7C2194" w:rsidR="00043FFD" w:rsidRPr="000E016F" w:rsidRDefault="00043FFD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0CE216D9" w14:textId="2F656FB2" w:rsidR="00043FFD" w:rsidRPr="000E016F" w:rsidRDefault="00043FFD" w:rsidP="00AA152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8934119" w14:textId="365F2CAA" w:rsidR="00043FFD" w:rsidRPr="000E016F" w:rsidRDefault="00043FFD" w:rsidP="00AA152A">
            <w:pPr>
              <w:spacing w:line="240" w:lineRule="auto"/>
              <w:ind w:right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0E016F" w14:paraId="1BF60C11" w14:textId="77777777" w:rsidTr="00AC23A1">
        <w:tc>
          <w:tcPr>
            <w:tcW w:w="4320" w:type="dxa"/>
          </w:tcPr>
          <w:p w14:paraId="55B2EA68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0DD5EF5C" w14:textId="77777777" w:rsidTr="00AC23A1">
        <w:tc>
          <w:tcPr>
            <w:tcW w:w="4320" w:type="dxa"/>
          </w:tcPr>
          <w:p w14:paraId="4939B3DA" w14:textId="786B20F4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0E016F" w14:paraId="69F9A944" w14:textId="77777777" w:rsidTr="00AC23A1">
        <w:tc>
          <w:tcPr>
            <w:tcW w:w="4320" w:type="dxa"/>
          </w:tcPr>
          <w:p w14:paraId="634C4F39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lastRenderedPageBreak/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29E98FFE" w14:textId="77777777" w:rsidTr="00AC23A1">
        <w:tc>
          <w:tcPr>
            <w:tcW w:w="4320" w:type="dxa"/>
          </w:tcPr>
          <w:p w14:paraId="29DF8C9E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0E016F" w14:paraId="022E8446" w14:textId="77777777" w:rsidTr="00AC23A1">
        <w:tc>
          <w:tcPr>
            <w:tcW w:w="4320" w:type="dxa"/>
          </w:tcPr>
          <w:p w14:paraId="0045C5BD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0E016F" w14:paraId="028B6135" w14:textId="77777777" w:rsidTr="00AC23A1">
        <w:tc>
          <w:tcPr>
            <w:tcW w:w="4320" w:type="dxa"/>
          </w:tcPr>
          <w:p w14:paraId="4D953278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Life-Network Co., Ltd.</w:t>
            </w:r>
          </w:p>
        </w:tc>
        <w:tc>
          <w:tcPr>
            <w:tcW w:w="1350" w:type="dxa"/>
          </w:tcPr>
          <w:p w14:paraId="6FBDF28B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485A9B76" w14:textId="77777777" w:rsidTr="00AC23A1">
        <w:tc>
          <w:tcPr>
            <w:tcW w:w="4320" w:type="dxa"/>
          </w:tcPr>
          <w:p w14:paraId="381CEA33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Engineering Co., Ltd.</w:t>
            </w:r>
          </w:p>
        </w:tc>
        <w:tc>
          <w:tcPr>
            <w:tcW w:w="1350" w:type="dxa"/>
          </w:tcPr>
          <w:p w14:paraId="485165FE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66B5FF2E" w14:textId="77777777" w:rsidTr="00AC23A1">
        <w:tc>
          <w:tcPr>
            <w:tcW w:w="4320" w:type="dxa"/>
          </w:tcPr>
          <w:p w14:paraId="1091619B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Taiwan Co., Ltd.</w:t>
            </w:r>
          </w:p>
        </w:tc>
        <w:tc>
          <w:tcPr>
            <w:tcW w:w="1350" w:type="dxa"/>
          </w:tcPr>
          <w:p w14:paraId="345A3619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0B149CF1" w14:textId="77777777" w:rsidTr="00AC23A1">
        <w:tc>
          <w:tcPr>
            <w:tcW w:w="4320" w:type="dxa"/>
          </w:tcPr>
          <w:p w14:paraId="6F0B6824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Asia Pte. Ltd.</w:t>
            </w:r>
          </w:p>
        </w:tc>
        <w:tc>
          <w:tcPr>
            <w:tcW w:w="1350" w:type="dxa"/>
          </w:tcPr>
          <w:p w14:paraId="23A72484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32A9A805" w14:textId="77777777" w:rsidTr="00AC23A1">
        <w:tc>
          <w:tcPr>
            <w:tcW w:w="4320" w:type="dxa"/>
          </w:tcPr>
          <w:p w14:paraId="30D58A11" w14:textId="77777777" w:rsidR="00AA152A" w:rsidRPr="000E016F" w:rsidRDefault="00AA152A" w:rsidP="00AA152A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Australia Pty. Ltd.</w:t>
            </w:r>
          </w:p>
        </w:tc>
        <w:tc>
          <w:tcPr>
            <w:tcW w:w="1350" w:type="dxa"/>
          </w:tcPr>
          <w:p w14:paraId="0B1E70B7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494203D5" w14:textId="77777777" w:rsidTr="00AC23A1">
        <w:tc>
          <w:tcPr>
            <w:tcW w:w="4320" w:type="dxa"/>
          </w:tcPr>
          <w:p w14:paraId="5018FE68" w14:textId="79F62E11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Mitsubishi </w:t>
            </w:r>
            <w:proofErr w:type="spellStart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Eletric</w:t>
            </w:r>
            <w:proofErr w:type="spellEnd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Sales Malaysia </w:t>
            </w:r>
            <w:proofErr w:type="spellStart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Sdn</w:t>
            </w:r>
            <w:proofErr w:type="spellEnd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="00891DD5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Bhd.</w:t>
            </w:r>
          </w:p>
        </w:tc>
        <w:tc>
          <w:tcPr>
            <w:tcW w:w="1350" w:type="dxa"/>
          </w:tcPr>
          <w:p w14:paraId="69E4C8BA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00005C2A" w14:textId="77777777" w:rsidTr="00AC23A1">
        <w:tc>
          <w:tcPr>
            <w:tcW w:w="4320" w:type="dxa"/>
          </w:tcPr>
          <w:p w14:paraId="0499E36A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Mitsubishi Electric (Malaysia) </w:t>
            </w:r>
            <w:proofErr w:type="spellStart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Sdn</w:t>
            </w:r>
            <w:proofErr w:type="spellEnd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350" w:type="dxa"/>
          </w:tcPr>
          <w:p w14:paraId="1EB6159A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717646D2" w14:textId="77777777" w:rsidTr="00AC23A1">
        <w:tc>
          <w:tcPr>
            <w:tcW w:w="4320" w:type="dxa"/>
          </w:tcPr>
          <w:p w14:paraId="28DC63D8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proofErr w:type="spellStart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Setsuyo</w:t>
            </w:r>
            <w:proofErr w:type="spellEnd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Astec</w:t>
            </w:r>
            <w:proofErr w:type="spellEnd"/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Corporation</w:t>
            </w:r>
          </w:p>
        </w:tc>
        <w:tc>
          <w:tcPr>
            <w:tcW w:w="1350" w:type="dxa"/>
          </w:tcPr>
          <w:p w14:paraId="29EF0BDF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7CBDF2F6" w14:textId="77777777" w:rsidTr="00AC23A1">
        <w:tc>
          <w:tcPr>
            <w:tcW w:w="4320" w:type="dxa"/>
          </w:tcPr>
          <w:p w14:paraId="32E85BE2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14071D75" w14:textId="77777777" w:rsidTr="00AC23A1">
        <w:tc>
          <w:tcPr>
            <w:tcW w:w="4320" w:type="dxa"/>
          </w:tcPr>
          <w:p w14:paraId="20B2C58F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Melco Travel Co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 Ltd.</w:t>
            </w:r>
          </w:p>
        </w:tc>
        <w:tc>
          <w:tcPr>
            <w:tcW w:w="1350" w:type="dxa"/>
          </w:tcPr>
          <w:p w14:paraId="0551B26E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A36D145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2069E4C3" w14:textId="77777777" w:rsidTr="00AC23A1">
        <w:tc>
          <w:tcPr>
            <w:tcW w:w="4320" w:type="dxa"/>
          </w:tcPr>
          <w:p w14:paraId="7001DFBA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(Hong Kong) Ltd.</w:t>
            </w:r>
          </w:p>
        </w:tc>
        <w:tc>
          <w:tcPr>
            <w:tcW w:w="1350" w:type="dxa"/>
          </w:tcPr>
          <w:p w14:paraId="12F0D4B0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3BA13387" w14:textId="77777777" w:rsidTr="00AC23A1">
        <w:tc>
          <w:tcPr>
            <w:tcW w:w="4320" w:type="dxa"/>
          </w:tcPr>
          <w:p w14:paraId="1979DD3E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590986BC" w14:textId="77777777" w:rsidTr="00AC23A1">
        <w:tc>
          <w:tcPr>
            <w:tcW w:w="4320" w:type="dxa"/>
          </w:tcPr>
          <w:p w14:paraId="32428422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152A" w:rsidRPr="000E016F" w14:paraId="38189452" w14:textId="77777777" w:rsidTr="00AC23A1">
        <w:tc>
          <w:tcPr>
            <w:tcW w:w="4320" w:type="dxa"/>
          </w:tcPr>
          <w:p w14:paraId="5D82D03C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7BB60F70" w14:textId="77777777" w:rsidTr="00AC23A1">
        <w:tc>
          <w:tcPr>
            <w:tcW w:w="4320" w:type="dxa"/>
          </w:tcPr>
          <w:p w14:paraId="21FEEFA6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22EDF72B" w14:textId="77777777" w:rsidTr="00AC23A1">
        <w:tc>
          <w:tcPr>
            <w:tcW w:w="4320" w:type="dxa"/>
          </w:tcPr>
          <w:p w14:paraId="127B34A0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Trading Corp.</w:t>
            </w:r>
          </w:p>
        </w:tc>
        <w:tc>
          <w:tcPr>
            <w:tcW w:w="1350" w:type="dxa"/>
          </w:tcPr>
          <w:p w14:paraId="1B9E9832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60C06DE0" w14:textId="77777777" w:rsidTr="00AC23A1">
        <w:tc>
          <w:tcPr>
            <w:tcW w:w="4320" w:type="dxa"/>
          </w:tcPr>
          <w:p w14:paraId="1E2FF574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37F8C98B" w14:textId="77777777" w:rsidTr="00AC23A1">
        <w:tc>
          <w:tcPr>
            <w:tcW w:w="4320" w:type="dxa"/>
          </w:tcPr>
          <w:p w14:paraId="51441645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&amp;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Electronic (Shanghai)</w:t>
            </w:r>
          </w:p>
        </w:tc>
        <w:tc>
          <w:tcPr>
            <w:tcW w:w="1350" w:type="dxa"/>
          </w:tcPr>
          <w:p w14:paraId="3C17447C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16134963" w14:textId="77777777" w:rsidTr="00AC23A1">
        <w:tc>
          <w:tcPr>
            <w:tcW w:w="4320" w:type="dxa"/>
          </w:tcPr>
          <w:p w14:paraId="5E58A087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Co., Ltd.</w:t>
            </w:r>
          </w:p>
        </w:tc>
        <w:tc>
          <w:tcPr>
            <w:tcW w:w="1350" w:type="dxa"/>
          </w:tcPr>
          <w:p w14:paraId="09133C61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152A" w:rsidRPr="000E016F" w14:paraId="4F32C1A2" w14:textId="77777777" w:rsidTr="00AC23A1">
        <w:tc>
          <w:tcPr>
            <w:tcW w:w="4320" w:type="dxa"/>
          </w:tcPr>
          <w:p w14:paraId="7CF3284A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3384F22A" w14:textId="77777777" w:rsidTr="00AC23A1">
        <w:tc>
          <w:tcPr>
            <w:tcW w:w="4320" w:type="dxa"/>
          </w:tcPr>
          <w:p w14:paraId="1FC2474D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PT. Mitsubishi Electric Indonesia</w:t>
            </w:r>
          </w:p>
        </w:tc>
        <w:tc>
          <w:tcPr>
            <w:tcW w:w="1350" w:type="dxa"/>
          </w:tcPr>
          <w:p w14:paraId="7B3609DE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7AD46ADB" w14:textId="77777777" w:rsidTr="00AC23A1">
        <w:tc>
          <w:tcPr>
            <w:tcW w:w="4320" w:type="dxa"/>
            <w:shd w:val="clear" w:color="auto" w:fill="auto"/>
          </w:tcPr>
          <w:p w14:paraId="2110341A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(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)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AB9EB8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F4A115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4982EAD8" w14:textId="77777777" w:rsidTr="00AC23A1">
        <w:tc>
          <w:tcPr>
            <w:tcW w:w="4320" w:type="dxa"/>
            <w:shd w:val="clear" w:color="auto" w:fill="auto"/>
          </w:tcPr>
          <w:p w14:paraId="421457A8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Mitsubishi Electric (Russia) LLC</w:t>
            </w:r>
          </w:p>
        </w:tc>
        <w:tc>
          <w:tcPr>
            <w:tcW w:w="1350" w:type="dxa"/>
            <w:shd w:val="clear" w:color="auto" w:fill="auto"/>
          </w:tcPr>
          <w:p w14:paraId="2173AADD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  <w:shd w:val="clear" w:color="auto" w:fill="auto"/>
          </w:tcPr>
          <w:p w14:paraId="6D6EAA29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658469C2" w14:textId="77777777" w:rsidTr="00AC23A1">
        <w:tc>
          <w:tcPr>
            <w:tcW w:w="4320" w:type="dxa"/>
            <w:shd w:val="clear" w:color="auto" w:fill="auto"/>
          </w:tcPr>
          <w:p w14:paraId="3E78355D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  <w:shd w:val="clear" w:color="auto" w:fill="auto"/>
          </w:tcPr>
          <w:p w14:paraId="24A402E9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105B1E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0E016F" w14:paraId="0840C1F7" w14:textId="77777777" w:rsidTr="00AC23A1">
        <w:tc>
          <w:tcPr>
            <w:tcW w:w="4320" w:type="dxa"/>
            <w:shd w:val="clear" w:color="auto" w:fill="auto"/>
          </w:tcPr>
          <w:p w14:paraId="23DA2BD8" w14:textId="77777777" w:rsidR="00AA152A" w:rsidRPr="000E016F" w:rsidRDefault="00AA152A" w:rsidP="00AA15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3D0B452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shd w:val="clear" w:color="auto" w:fill="auto"/>
          </w:tcPr>
          <w:p w14:paraId="78A25FC3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152A" w:rsidRPr="000E016F" w14:paraId="09F1573D" w14:textId="77777777" w:rsidTr="00AC23A1">
        <w:tc>
          <w:tcPr>
            <w:tcW w:w="4320" w:type="dxa"/>
            <w:shd w:val="clear" w:color="auto" w:fill="auto"/>
          </w:tcPr>
          <w:p w14:paraId="375DD99A" w14:textId="77777777" w:rsidR="00AA152A" w:rsidRPr="000E016F" w:rsidRDefault="00AA152A" w:rsidP="00AA152A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671BD9E" w14:textId="77777777" w:rsidR="00AA152A" w:rsidRPr="000E016F" w:rsidRDefault="00AA152A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84139D" w14:textId="77777777" w:rsidR="00AA152A" w:rsidRPr="000E016F" w:rsidRDefault="00AA152A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9E38C8" w:rsidRPr="000E016F" w14:paraId="6974AD30" w14:textId="77777777" w:rsidTr="00AC23A1">
        <w:tc>
          <w:tcPr>
            <w:tcW w:w="4320" w:type="dxa"/>
            <w:shd w:val="clear" w:color="auto" w:fill="auto"/>
          </w:tcPr>
          <w:p w14:paraId="26C3E024" w14:textId="50C39CB7" w:rsidR="009E38C8" w:rsidRPr="000E016F" w:rsidRDefault="009E38C8" w:rsidP="00AA152A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มิตซูบิชิ เอลเลเวเตอร์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437A9208" w14:textId="2BA65C8A" w:rsidR="009E38C8" w:rsidRPr="000E016F" w:rsidRDefault="009E38C8" w:rsidP="00AA152A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410549" w14:textId="4F0897FE" w:rsidR="009E38C8" w:rsidRPr="000E016F" w:rsidRDefault="009E38C8" w:rsidP="00AA152A">
            <w:pPr>
              <w:spacing w:line="240" w:lineRule="auto"/>
              <w:ind w:left="-18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15C6ECCA" w14:textId="1B4BB996" w:rsidR="0021141D" w:rsidRPr="000E016F" w:rsidRDefault="008C4C62" w:rsidP="000A7B77">
      <w:pPr>
        <w:pStyle w:val="BlockText"/>
        <w:spacing w:before="0"/>
        <w:ind w:left="54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E016F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นโยบายการกำหนดราคาสำหรับรายการแต่ละประเภทมีดังต่อไปนี้</w:t>
      </w:r>
    </w:p>
    <w:p w14:paraId="0B76AC2C" w14:textId="77777777" w:rsidR="008C4C62" w:rsidRPr="000E016F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330"/>
        <w:gridCol w:w="6120"/>
      </w:tblGrid>
      <w:tr w:rsidR="008C4C62" w:rsidRPr="000E016F" w14:paraId="2F8A4C61" w14:textId="77777777" w:rsidTr="001C2B36">
        <w:trPr>
          <w:tblHeader/>
        </w:trPr>
        <w:tc>
          <w:tcPr>
            <w:tcW w:w="3330" w:type="dxa"/>
          </w:tcPr>
          <w:p w14:paraId="62B7BC98" w14:textId="77777777" w:rsidR="008C4C62" w:rsidRPr="000E016F" w:rsidRDefault="008C4C62" w:rsidP="00FC6911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120" w:type="dxa"/>
          </w:tcPr>
          <w:p w14:paraId="3DCAFE4B" w14:textId="77777777" w:rsidR="008C4C62" w:rsidRPr="000E016F" w:rsidRDefault="008C4C62" w:rsidP="00FC6911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C4C62" w:rsidRPr="000E016F" w14:paraId="3E425FD0" w14:textId="77777777" w:rsidTr="001C2B36">
        <w:tc>
          <w:tcPr>
            <w:tcW w:w="3330" w:type="dxa"/>
          </w:tcPr>
          <w:p w14:paraId="67A0E380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  <w:r w:rsidR="00096425"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6120" w:type="dxa"/>
          </w:tcPr>
          <w:p w14:paraId="2244A388" w14:textId="6956F58B" w:rsidR="008C4C62" w:rsidRPr="000E016F" w:rsidRDefault="00527458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บวกเพิ่มจาก</w:t>
            </w:r>
            <w:r w:rsidR="00096425" w:rsidRPr="000E016F">
              <w:rPr>
                <w:rFonts w:ascii="Angsana New" w:hAnsi="Angsana New" w:hint="cs"/>
                <w:sz w:val="30"/>
                <w:szCs w:val="30"/>
                <w:cs/>
              </w:rPr>
              <w:t>ต้นทุนผลิตสินค้ามาตรฐานโดยถัวเฉลี่ยถ่วงน้ำหนักของสินค้า</w:t>
            </w:r>
            <w:r w:rsidR="00A420A9" w:rsidRPr="000E016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420A9"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96425" w:rsidRPr="000E016F">
              <w:rPr>
                <w:rFonts w:ascii="Angsana New" w:hAnsi="Angsana New" w:hint="cs"/>
                <w:sz w:val="30"/>
                <w:szCs w:val="30"/>
                <w:cs/>
              </w:rPr>
              <w:t>ทุกผลิตภัณฑ์</w:t>
            </w:r>
          </w:p>
        </w:tc>
      </w:tr>
      <w:tr w:rsidR="00096425" w:rsidRPr="000E016F" w14:paraId="69529CF3" w14:textId="77777777" w:rsidTr="001C2B36">
        <w:tc>
          <w:tcPr>
            <w:tcW w:w="3330" w:type="dxa"/>
          </w:tcPr>
          <w:p w14:paraId="13628C60" w14:textId="77777777" w:rsidR="00096425" w:rsidRPr="000E016F" w:rsidRDefault="0009642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ขายสินค้า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6120" w:type="dxa"/>
          </w:tcPr>
          <w:p w14:paraId="46B0023C" w14:textId="77777777" w:rsidR="00096425" w:rsidRPr="000E016F" w:rsidRDefault="00096425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วิธีราคาขายต่อ ทั้งนี้ขึ้นอยู่กับภาวะตลาดและการแข่งขันในแต่ละประเทศ</w:t>
            </w:r>
          </w:p>
        </w:tc>
      </w:tr>
      <w:tr w:rsidR="008C4C62" w:rsidRPr="000E016F" w14:paraId="05EDBA68" w14:textId="77777777" w:rsidTr="001C2B36">
        <w:tc>
          <w:tcPr>
            <w:tcW w:w="3330" w:type="dxa"/>
          </w:tcPr>
          <w:p w14:paraId="215BF85C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14:paraId="6053B258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0E016F" w14:paraId="3224087D" w14:textId="77777777" w:rsidTr="001C2B36">
        <w:tc>
          <w:tcPr>
            <w:tcW w:w="3330" w:type="dxa"/>
          </w:tcPr>
          <w:p w14:paraId="0C14D27E" w14:textId="07487723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/ 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14:paraId="15DBF3C8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0E016F" w14:paraId="0FCED50E" w14:textId="77777777" w:rsidTr="001C2B36">
        <w:tc>
          <w:tcPr>
            <w:tcW w:w="3330" w:type="dxa"/>
          </w:tcPr>
          <w:p w14:paraId="2B666C2B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13506F69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0E016F" w14:paraId="35A55296" w14:textId="77777777" w:rsidTr="001C2B36">
        <w:tc>
          <w:tcPr>
            <w:tcW w:w="3330" w:type="dxa"/>
          </w:tcPr>
          <w:p w14:paraId="0CD03F9F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ค่าลิขสิทธิ์ในการขายสินค้า</w:t>
            </w:r>
          </w:p>
        </w:tc>
        <w:tc>
          <w:tcPr>
            <w:tcW w:w="6120" w:type="dxa"/>
          </w:tcPr>
          <w:p w14:paraId="2C257FD1" w14:textId="77777777" w:rsidR="008C4C62" w:rsidRPr="000E016F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0E016F" w14:paraId="4BB0DFC5" w14:textId="77777777" w:rsidTr="001C2B36">
        <w:tc>
          <w:tcPr>
            <w:tcW w:w="3330" w:type="dxa"/>
          </w:tcPr>
          <w:p w14:paraId="225E2048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6120" w:type="dxa"/>
          </w:tcPr>
          <w:p w14:paraId="10093131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ตามจำนวนที่เกิดขึ้นจริง</w:t>
            </w:r>
          </w:p>
        </w:tc>
      </w:tr>
      <w:tr w:rsidR="008C4C62" w:rsidRPr="000E016F" w14:paraId="59ED4143" w14:textId="77777777" w:rsidTr="001C2B36">
        <w:tc>
          <w:tcPr>
            <w:tcW w:w="3330" w:type="dxa"/>
          </w:tcPr>
          <w:p w14:paraId="5B856088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120" w:type="dxa"/>
          </w:tcPr>
          <w:p w14:paraId="26D524B0" w14:textId="77777777" w:rsidR="008C4C62" w:rsidRPr="000E016F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0E016F" w14:paraId="44CFE6C6" w14:textId="77777777" w:rsidTr="001C2B36">
        <w:tc>
          <w:tcPr>
            <w:tcW w:w="3330" w:type="dxa"/>
          </w:tcPr>
          <w:p w14:paraId="7DED928F" w14:textId="7250B7C9" w:rsidR="008C4C62" w:rsidRPr="000E016F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120" w:type="dxa"/>
          </w:tcPr>
          <w:p w14:paraId="1E1C7562" w14:textId="4716AEBE" w:rsidR="008C4C62" w:rsidRPr="000E016F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ราคาตลาด/ ราคาตามสัญญา</w:t>
            </w:r>
          </w:p>
        </w:tc>
      </w:tr>
      <w:tr w:rsidR="008C4C62" w:rsidRPr="000E016F" w14:paraId="7BA3975D" w14:textId="77777777" w:rsidTr="001C2B36">
        <w:trPr>
          <w:trHeight w:val="416"/>
        </w:trPr>
        <w:tc>
          <w:tcPr>
            <w:tcW w:w="3330" w:type="dxa"/>
          </w:tcPr>
          <w:p w14:paraId="76D52047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ค่าบริการด้านบริหารสินค้าคงเหลือ</w:t>
            </w:r>
          </w:p>
        </w:tc>
        <w:tc>
          <w:tcPr>
            <w:tcW w:w="6120" w:type="dxa"/>
          </w:tcPr>
          <w:p w14:paraId="694448A3" w14:textId="77777777" w:rsidR="008C4C62" w:rsidRPr="000E016F" w:rsidRDefault="00D767D7" w:rsidP="00D767D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ตามขนาดของพื้นที่ใช้สอย</w:t>
            </w:r>
          </w:p>
        </w:tc>
      </w:tr>
      <w:tr w:rsidR="008C4C62" w:rsidRPr="000E016F" w14:paraId="0E0BE3F7" w14:textId="77777777" w:rsidTr="001C2B36">
        <w:tc>
          <w:tcPr>
            <w:tcW w:w="3330" w:type="dxa"/>
          </w:tcPr>
          <w:p w14:paraId="04D25D94" w14:textId="0E031721" w:rsidR="001E560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="00B945F8" w:rsidRPr="000E01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จ่าย</w:t>
            </w:r>
            <w:r w:rsidR="00AE4D11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จากการเปิดบัญชี</w:t>
            </w:r>
          </w:p>
          <w:p w14:paraId="4DF2B82E" w14:textId="2C25BD98" w:rsidR="008C4C62" w:rsidRPr="000E016F" w:rsidRDefault="001E5602" w:rsidP="001E5602">
            <w:pPr>
              <w:pStyle w:val="block"/>
              <w:tabs>
                <w:tab w:val="left" w:pos="242"/>
              </w:tabs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AE4D11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ธนาคารร่วมกับบริษัทในกลุ่มมิตซูบิชิ</w:t>
            </w:r>
          </w:p>
        </w:tc>
        <w:tc>
          <w:tcPr>
            <w:tcW w:w="6120" w:type="dxa"/>
          </w:tcPr>
          <w:p w14:paraId="73909E0A" w14:textId="604B0C8C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ตามจำนวนเงินทุนที่บริษัทมีอยู่หรือใช้ไปในอัตราดอกเบี้ยถัวเฉลี่ยระหว่าง</w:t>
            </w:r>
            <w:r w:rsidR="00270A76" w:rsidRPr="000E016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70A76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อัตราดอกเบี้ยเงินฝากหรืออัตราดอกเบี้ยเงินกู้ยืมของสถาบันการเงิน</w:t>
            </w:r>
          </w:p>
        </w:tc>
      </w:tr>
      <w:tr w:rsidR="008C4C62" w:rsidRPr="000E016F" w14:paraId="6972E7A4" w14:textId="77777777" w:rsidTr="001C2B36">
        <w:tc>
          <w:tcPr>
            <w:tcW w:w="3330" w:type="dxa"/>
          </w:tcPr>
          <w:p w14:paraId="555D3C3A" w14:textId="279B0303" w:rsidR="001E5602" w:rsidRPr="000E016F" w:rsidRDefault="001A7C9D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</w:t>
            </w:r>
            <w:r w:rsidR="001E5602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รับ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="00B945F8" w:rsidRPr="000E01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1E5602"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</w:t>
            </w:r>
            <w:r w:rsidR="008C4C62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1E5602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="008C4C62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กู้ยืมและเงิน</w:t>
            </w:r>
          </w:p>
          <w:p w14:paraId="793537CB" w14:textId="33BB9BC7" w:rsidR="008C4C62" w:rsidRPr="000E016F" w:rsidRDefault="001E560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8C4C62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กู้ยืม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6120" w:type="dxa"/>
          </w:tcPr>
          <w:p w14:paraId="09AA6860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ตามอัตราดอกเบี้ยของสถาบันการเงิน</w:t>
            </w:r>
          </w:p>
        </w:tc>
      </w:tr>
      <w:tr w:rsidR="008C4C62" w:rsidRPr="000E016F" w14:paraId="3846BC94" w14:textId="77777777" w:rsidTr="001C2B36">
        <w:tc>
          <w:tcPr>
            <w:tcW w:w="3330" w:type="dxa"/>
          </w:tcPr>
          <w:p w14:paraId="782D6454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ค่าประกันความเสียหายคุณภาพสินค้า</w:t>
            </w:r>
          </w:p>
        </w:tc>
        <w:tc>
          <w:tcPr>
            <w:tcW w:w="6120" w:type="dxa"/>
          </w:tcPr>
          <w:p w14:paraId="006EDDFC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จำนวนที่เกิดขึ้นจริง</w:t>
            </w:r>
          </w:p>
        </w:tc>
      </w:tr>
      <w:tr w:rsidR="008C4C62" w:rsidRPr="000E016F" w14:paraId="2C870E9B" w14:textId="77777777" w:rsidTr="001C2B36">
        <w:tc>
          <w:tcPr>
            <w:tcW w:w="3330" w:type="dxa"/>
          </w:tcPr>
          <w:p w14:paraId="0CBD3DCE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ค่าใช้จ่ายในการจัดจำหน่ายและบริหาร</w:t>
            </w:r>
          </w:p>
        </w:tc>
        <w:tc>
          <w:tcPr>
            <w:tcW w:w="6120" w:type="dxa"/>
          </w:tcPr>
          <w:p w14:paraId="52F8C414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8C4C62" w:rsidRPr="000E016F" w14:paraId="0A44D930" w14:textId="77777777" w:rsidTr="001C2B36">
        <w:tc>
          <w:tcPr>
            <w:tcW w:w="3330" w:type="dxa"/>
          </w:tcPr>
          <w:p w14:paraId="544813E5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6C300BE2" w14:textId="5115AA0C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หลักเกณฑ์ที่กำหนดโดยคณะกรรมการสรรหาและกำหนด</w:t>
            </w:r>
            <w:r w:rsidR="001C2B36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าตอบแทน</w:t>
            </w:r>
            <w:r w:rsidR="00563C73" w:rsidRPr="000E016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563C73"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  <w:tr w:rsidR="008C4C62" w:rsidRPr="000E016F" w14:paraId="304F42F9" w14:textId="77777777" w:rsidTr="001C2B36">
        <w:tc>
          <w:tcPr>
            <w:tcW w:w="3330" w:type="dxa"/>
          </w:tcPr>
          <w:p w14:paraId="0E4CB220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20" w:type="dxa"/>
          </w:tcPr>
          <w:p w14:paraId="2F5A2522" w14:textId="77777777" w:rsidR="008C4C62" w:rsidRPr="000E016F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0E558B37" w14:textId="77777777" w:rsidR="00343D19" w:rsidRPr="000E016F" w:rsidRDefault="00343D19" w:rsidP="003B55B5">
      <w:pPr>
        <w:pStyle w:val="BlockText"/>
        <w:tabs>
          <w:tab w:val="left" w:pos="360"/>
        </w:tabs>
        <w:spacing w:before="0"/>
        <w:ind w:left="0" w:right="0" w:firstLine="0"/>
        <w:jc w:val="thaiDistribute"/>
        <w:rPr>
          <w:rFonts w:ascii="Angsana New" w:hAnsi="Angsana New" w:cs="Angsana New"/>
          <w:sz w:val="24"/>
          <w:szCs w:val="24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43D19" w:rsidRPr="000E016F" w14:paraId="65D41B2E" w14:textId="77777777" w:rsidTr="009D101D">
        <w:trPr>
          <w:tblHeader/>
        </w:trPr>
        <w:tc>
          <w:tcPr>
            <w:tcW w:w="3510" w:type="dxa"/>
          </w:tcPr>
          <w:p w14:paraId="02CA6E5D" w14:textId="1A4EAAEE" w:rsidR="00343D19" w:rsidRPr="000E016F" w:rsidRDefault="003B3274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2AF88DCC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64A4CE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C132736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43D19" w:rsidRPr="000E016F" w14:paraId="255BC7EA" w14:textId="77777777" w:rsidTr="009D101D">
        <w:trPr>
          <w:tblHeader/>
        </w:trPr>
        <w:tc>
          <w:tcPr>
            <w:tcW w:w="3510" w:type="dxa"/>
          </w:tcPr>
          <w:p w14:paraId="1523A861" w14:textId="4E35D211" w:rsidR="00343D19" w:rsidRPr="000E016F" w:rsidRDefault="003B3274" w:rsidP="003B3274">
            <w:pPr>
              <w:tabs>
                <w:tab w:val="left" w:pos="540"/>
              </w:tabs>
              <w:spacing w:line="240" w:lineRule="auto"/>
              <w:ind w:left="16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13FF3D99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EADE70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A644FF1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43D19" w:rsidRPr="000E016F" w14:paraId="6AA65AA1" w14:textId="77777777" w:rsidTr="009D101D">
        <w:trPr>
          <w:tblHeader/>
        </w:trPr>
        <w:tc>
          <w:tcPr>
            <w:tcW w:w="3510" w:type="dxa"/>
          </w:tcPr>
          <w:p w14:paraId="4D111D0C" w14:textId="2ADEB89C" w:rsidR="00343D19" w:rsidRPr="000E016F" w:rsidRDefault="00343D19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0145" w:rsidRPr="00C90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4942250" w14:textId="1E2CFC8B" w:rsidR="00343D19" w:rsidRPr="000E016F" w:rsidRDefault="00C90145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1F51F71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41DBA" w14:textId="5FE139EC" w:rsidR="00343D19" w:rsidRPr="000E016F" w:rsidRDefault="00C90145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5B51CB8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01BA8DD" w14:textId="3E368179" w:rsidR="00343D19" w:rsidRPr="000E016F" w:rsidRDefault="00C90145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02A274F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C32F9D0" w14:textId="6471B360" w:rsidR="00343D19" w:rsidRPr="000E016F" w:rsidRDefault="00C90145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43D19" w:rsidRPr="000E016F" w14:paraId="3B8E41A4" w14:textId="77777777" w:rsidTr="009D101D">
        <w:trPr>
          <w:trHeight w:val="290"/>
          <w:tblHeader/>
        </w:trPr>
        <w:tc>
          <w:tcPr>
            <w:tcW w:w="3510" w:type="dxa"/>
          </w:tcPr>
          <w:p w14:paraId="0AEFC9ED" w14:textId="77777777" w:rsidR="00343D19" w:rsidRPr="000E016F" w:rsidRDefault="00343D19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2C22511B" w14:textId="77777777" w:rsidR="00343D19" w:rsidRPr="000E016F" w:rsidRDefault="00343D19" w:rsidP="009D101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43D19" w:rsidRPr="000E016F" w14:paraId="776AEFD0" w14:textId="77777777" w:rsidTr="009D101D">
        <w:tc>
          <w:tcPr>
            <w:tcW w:w="3510" w:type="dxa"/>
          </w:tcPr>
          <w:p w14:paraId="5B78F955" w14:textId="0C31FA09" w:rsidR="00343D19" w:rsidRPr="000E016F" w:rsidRDefault="005D6DCC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4B021A07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AD6AD1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79975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4F70CED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79765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37D97C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9F0AB7" w14:textId="77777777" w:rsidR="00343D19" w:rsidRPr="000E016F" w:rsidRDefault="00343D19" w:rsidP="009D101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34908" w:rsidRPr="000E016F" w14:paraId="7D343584" w14:textId="77777777" w:rsidTr="009D101D">
        <w:tc>
          <w:tcPr>
            <w:tcW w:w="3510" w:type="dxa"/>
          </w:tcPr>
          <w:p w14:paraId="5C7EED88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0C6B54B3" w14:textId="55FF221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14:paraId="0C9D05C9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EF3B0AE" w14:textId="5A6A34C3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65CDFA0C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FE7B7F" w14:textId="79F876D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14:paraId="22D48883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85C71B" w14:textId="6DB956A7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334908" w:rsidRPr="000E016F" w14:paraId="3CFD3DA1" w14:textId="77777777" w:rsidTr="009D101D">
        <w:tc>
          <w:tcPr>
            <w:tcW w:w="3510" w:type="dxa"/>
          </w:tcPr>
          <w:p w14:paraId="56F5F992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3574302E" w14:textId="3D95226C" w:rsidR="00334908" w:rsidRPr="000E016F" w:rsidRDefault="00C90145" w:rsidP="00D66BC7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5691BE5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FE918" w14:textId="318EEFA6" w:rsidR="00334908" w:rsidRPr="000E016F" w:rsidRDefault="00334908" w:rsidP="00182A8E">
            <w:pPr>
              <w:tabs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7E33CF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29649DE" w14:textId="12D0C7DC" w:rsidR="00334908" w:rsidRPr="000E016F" w:rsidRDefault="00C90145" w:rsidP="00D66BC7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A9C8FEE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34A85D6" w14:textId="062C4AE9" w:rsidR="00334908" w:rsidRPr="000E016F" w:rsidRDefault="00334908" w:rsidP="00182A8E">
            <w:pPr>
              <w:tabs>
                <w:tab w:val="decimal" w:pos="1062"/>
              </w:tabs>
              <w:spacing w:line="240" w:lineRule="auto"/>
              <w:ind w:left="-108" w:right="3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2AB3" w:rsidRPr="000E016F" w14:paraId="7F3CBA81" w14:textId="77777777" w:rsidTr="00FF3A3D">
        <w:tc>
          <w:tcPr>
            <w:tcW w:w="3510" w:type="dxa"/>
          </w:tcPr>
          <w:p w14:paraId="491A9300" w14:textId="77777777" w:rsidR="00822AB3" w:rsidRPr="000E016F" w:rsidRDefault="00822AB3" w:rsidP="00FF3A3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260" w:type="dxa"/>
          </w:tcPr>
          <w:p w14:paraId="1B864E07" w14:textId="7678024A" w:rsidR="00822AB3" w:rsidRPr="000E016F" w:rsidRDefault="007C0621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0A6C3305" w14:textId="77777777" w:rsidR="00822AB3" w:rsidRPr="000E016F" w:rsidRDefault="00822AB3" w:rsidP="00FF3A3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EDFD70" w14:textId="77777777" w:rsidR="00822AB3" w:rsidRPr="000E016F" w:rsidRDefault="00822AB3" w:rsidP="00FF3A3D">
            <w:pPr>
              <w:tabs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209B7D" w14:textId="77777777" w:rsidR="00822AB3" w:rsidRPr="000E016F" w:rsidRDefault="00822AB3" w:rsidP="00FF3A3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9F9D02B" w14:textId="2186F87C" w:rsidR="00822AB3" w:rsidRPr="000E016F" w:rsidRDefault="007C0621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5FB3DF94" w14:textId="77777777" w:rsidR="00822AB3" w:rsidRPr="000E016F" w:rsidRDefault="00822AB3" w:rsidP="00FF3A3D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295286E" w14:textId="77777777" w:rsidR="00822AB3" w:rsidRPr="000E016F" w:rsidRDefault="00822AB3" w:rsidP="00FF3A3D">
            <w:pPr>
              <w:tabs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6DCC" w:rsidRPr="000E016F" w14:paraId="1B35E032" w14:textId="77777777" w:rsidTr="009D101D">
        <w:tc>
          <w:tcPr>
            <w:tcW w:w="3510" w:type="dxa"/>
          </w:tcPr>
          <w:p w14:paraId="3259D20A" w14:textId="6862852C" w:rsidR="005D6DCC" w:rsidRPr="000E016F" w:rsidRDefault="005D6DCC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บริษัทใหญ่</w:t>
            </w:r>
            <w:r w:rsidR="00DE4803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="00DE4803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DE4803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ต่อ</w:t>
            </w:r>
            <w:r w:rsidR="00DE4803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3ADB8F8B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1E8D08" w14:textId="77777777" w:rsidR="005D6DCC" w:rsidRPr="000E016F" w:rsidRDefault="005D6DCC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1534F5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9D9F08" w14:textId="77777777" w:rsidR="005D6DCC" w:rsidRPr="000E016F" w:rsidRDefault="005D6DCC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CEAAB7B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C162A7" w14:textId="77777777" w:rsidR="005D6DCC" w:rsidRPr="000E016F" w:rsidRDefault="005D6DCC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2F279C2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6597" w:rsidRPr="000E016F" w14:paraId="255FF1BC" w14:textId="77777777" w:rsidTr="00A9732A">
        <w:tc>
          <w:tcPr>
            <w:tcW w:w="3510" w:type="dxa"/>
          </w:tcPr>
          <w:p w14:paraId="16302B5C" w14:textId="77777777" w:rsidR="00D36597" w:rsidRPr="000E016F" w:rsidRDefault="00D36597" w:rsidP="00A9732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50FC26C3" w14:textId="7A9DE21B" w:rsidR="00D36597" w:rsidRPr="000E016F" w:rsidRDefault="00C90145" w:rsidP="00A9732A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D3659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</w:tcPr>
          <w:p w14:paraId="7467E579" w14:textId="77777777" w:rsidR="00D36597" w:rsidRPr="000E016F" w:rsidRDefault="00D36597" w:rsidP="00A9732A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DB3C9B" w14:textId="4C3F4BA9" w:rsidR="00D36597" w:rsidRPr="000E016F" w:rsidRDefault="00C90145" w:rsidP="00A9732A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D3659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270" w:type="dxa"/>
          </w:tcPr>
          <w:p w14:paraId="05B0E4A6" w14:textId="77777777" w:rsidR="00D36597" w:rsidRPr="000E016F" w:rsidRDefault="00D36597" w:rsidP="00A9732A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405BB7" w14:textId="554CE3E3" w:rsidR="00D36597" w:rsidRPr="000E016F" w:rsidRDefault="00C90145" w:rsidP="00A9732A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D3659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</w:tcPr>
          <w:p w14:paraId="360B6A27" w14:textId="77777777" w:rsidR="00D36597" w:rsidRPr="000E016F" w:rsidRDefault="00D36597" w:rsidP="00A9732A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EF41895" w14:textId="330E84CD" w:rsidR="00D36597" w:rsidRPr="000E016F" w:rsidRDefault="00C90145" w:rsidP="00A9732A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D3659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</w:tr>
      <w:tr w:rsidR="00334908" w:rsidRPr="000E016F" w14:paraId="6BC5BF63" w14:textId="77777777" w:rsidTr="009D101D">
        <w:tc>
          <w:tcPr>
            <w:tcW w:w="3510" w:type="dxa"/>
          </w:tcPr>
          <w:p w14:paraId="22EBDAE0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260" w:type="dxa"/>
          </w:tcPr>
          <w:p w14:paraId="4D388D54" w14:textId="41A7051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0D92B413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12E73C" w14:textId="3AB1E566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003DDAB1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B6F5F" w14:textId="460948EE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4BEC7CC2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A7B0042" w14:textId="69425D93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334908" w:rsidRPr="000E016F" w14:paraId="06D36628" w14:textId="77777777" w:rsidTr="009D101D">
        <w:tc>
          <w:tcPr>
            <w:tcW w:w="3510" w:type="dxa"/>
          </w:tcPr>
          <w:p w14:paraId="1C4C29E2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0E016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30EF92C0" w14:textId="3F1813C4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</w:tcPr>
          <w:p w14:paraId="71DDACCF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3B71F7" w14:textId="3BE1016B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70" w:type="dxa"/>
          </w:tcPr>
          <w:p w14:paraId="638FF8CE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548DC24" w14:textId="3970273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</w:tcPr>
          <w:p w14:paraId="77321ABB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3866FA" w14:textId="100BCDA4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334908" w:rsidRPr="000E016F" w14:paraId="317B84E4" w14:textId="77777777" w:rsidTr="009D101D">
        <w:tc>
          <w:tcPr>
            <w:tcW w:w="3510" w:type="dxa"/>
          </w:tcPr>
          <w:p w14:paraId="7702BE21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3F4501A2" w14:textId="2F6C8A56" w:rsidR="00334908" w:rsidRPr="000E016F" w:rsidRDefault="00C90145" w:rsidP="00D66BC7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555C7140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719671" w14:textId="7F137A18" w:rsidR="00334908" w:rsidRPr="000E016F" w:rsidRDefault="00334908" w:rsidP="00182A8E">
            <w:pPr>
              <w:tabs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A53FFF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94F667" w14:textId="1910A020" w:rsidR="00334908" w:rsidRPr="000E016F" w:rsidRDefault="00C90145" w:rsidP="00D66BC7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61BD7BF2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EB66" w14:textId="393CBA2B" w:rsidR="00334908" w:rsidRPr="000E016F" w:rsidRDefault="00334908" w:rsidP="00182A8E">
            <w:pPr>
              <w:tabs>
                <w:tab w:val="decimal" w:pos="708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4908" w:rsidRPr="000E016F" w14:paraId="447BAC82" w14:textId="77777777" w:rsidTr="009D101D">
        <w:tc>
          <w:tcPr>
            <w:tcW w:w="3510" w:type="dxa"/>
          </w:tcPr>
          <w:p w14:paraId="6AA5FAB0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7C8F264C" w14:textId="6928DB7B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70" w:type="dxa"/>
          </w:tcPr>
          <w:p w14:paraId="1ABD3530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AE246A" w14:textId="5C70C5C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14:paraId="1EB7D645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A3CDCA" w14:textId="3DAB566A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66BC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70" w:type="dxa"/>
          </w:tcPr>
          <w:p w14:paraId="601A851D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71955B" w14:textId="015D74DD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</w:tr>
      <w:tr w:rsidR="00334908" w:rsidRPr="000E016F" w14:paraId="4D533DEF" w14:textId="77777777" w:rsidTr="009D101D">
        <w:tc>
          <w:tcPr>
            <w:tcW w:w="3510" w:type="dxa"/>
          </w:tcPr>
          <w:p w14:paraId="5795D928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</w:tcPr>
          <w:p w14:paraId="2AB8BCE2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0C32EC6B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8A46ED5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73CB06D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E4937A3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09E853BE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30E1465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</w:tr>
      <w:tr w:rsidR="00334908" w:rsidRPr="000E016F" w14:paraId="6C03D941" w14:textId="77777777" w:rsidTr="009D101D">
        <w:tc>
          <w:tcPr>
            <w:tcW w:w="3510" w:type="dxa"/>
          </w:tcPr>
          <w:p w14:paraId="0D7BCF9F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61D8B969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4DE941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FA42F9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E8149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A69A471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1D64B82" w14:textId="77777777" w:rsidR="00334908" w:rsidRPr="000E016F" w:rsidRDefault="00334908" w:rsidP="0033490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1B868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4908" w:rsidRPr="000E016F" w14:paraId="5C493AB2" w14:textId="77777777" w:rsidTr="009D101D">
        <w:tc>
          <w:tcPr>
            <w:tcW w:w="3510" w:type="dxa"/>
          </w:tcPr>
          <w:p w14:paraId="6AB27D02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C72B33B" w14:textId="6443923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3752C1CA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E136AC" w14:textId="3EDDC1F3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66FB71F2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4F4EB8" w14:textId="5DDF569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188BC1B6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9326ED" w14:textId="2CE8A2FE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334908" w:rsidRPr="000E016F" w14:paraId="5F6220C2" w14:textId="77777777" w:rsidTr="00334908">
        <w:trPr>
          <w:trHeight w:val="407"/>
        </w:trPr>
        <w:tc>
          <w:tcPr>
            <w:tcW w:w="3510" w:type="dxa"/>
          </w:tcPr>
          <w:p w14:paraId="005DAE63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24F7B8C6" w14:textId="6BE39A53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246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4E784F3C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8487B6" w14:textId="5D051E53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0F5745EF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229C32" w14:textId="66BC10E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A246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24CEF0C0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F6AD46" w14:textId="2A5151D9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334908" w:rsidRPr="000E016F" w14:paraId="32B587F5" w14:textId="77777777" w:rsidTr="009D101D">
        <w:tc>
          <w:tcPr>
            <w:tcW w:w="3510" w:type="dxa"/>
          </w:tcPr>
          <w:p w14:paraId="528F9382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691AC4AE" w14:textId="1CB2DCE9" w:rsidR="00334908" w:rsidRPr="000E016F" w:rsidRDefault="00A2467C" w:rsidP="00334908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F83AFA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B54A6" w14:textId="5B642AF7" w:rsidR="00334908" w:rsidRPr="000E016F" w:rsidRDefault="00334908" w:rsidP="00334908">
            <w:pPr>
              <w:tabs>
                <w:tab w:val="decimal" w:pos="70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B3741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B36F03" w14:textId="0ED9D422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7B69AFB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6487AB" w14:textId="1B77419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334908" w:rsidRPr="000E016F" w14:paraId="0233E3D7" w14:textId="77777777" w:rsidTr="009D101D">
        <w:tc>
          <w:tcPr>
            <w:tcW w:w="3510" w:type="dxa"/>
          </w:tcPr>
          <w:p w14:paraId="792D9DDD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660E1BA6" w14:textId="4E542489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</w:tcPr>
          <w:p w14:paraId="46478C97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95C2A" w14:textId="6702054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</w:tcPr>
          <w:p w14:paraId="308192E5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ED3AA6" w14:textId="6634A8F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</w:tcPr>
          <w:p w14:paraId="28EFDBE1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D31E08" w14:textId="64466FDB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334908" w:rsidRPr="000E016F" w14:paraId="6072D444" w14:textId="77777777" w:rsidTr="009D101D">
        <w:tc>
          <w:tcPr>
            <w:tcW w:w="3510" w:type="dxa"/>
          </w:tcPr>
          <w:p w14:paraId="1BB854CC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0999D79A" w14:textId="5BBE897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A246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6DF0EFFB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3637F" w14:textId="0AB077D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017CEDF6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19C48" w14:textId="62EF496A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A246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0E954C8E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A68CC3" w14:textId="4A664EF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334908" w:rsidRPr="000E016F" w14:paraId="003F4B99" w14:textId="77777777" w:rsidTr="009D101D">
        <w:tc>
          <w:tcPr>
            <w:tcW w:w="3510" w:type="dxa"/>
          </w:tcPr>
          <w:p w14:paraId="30461879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0C259B00" w14:textId="07573813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46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</w:tcPr>
          <w:p w14:paraId="19B7F597" w14:textId="77777777" w:rsidR="00334908" w:rsidRPr="000E016F" w:rsidRDefault="00334908" w:rsidP="00334908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6A3D" w14:textId="64FD010D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</w:tcPr>
          <w:p w14:paraId="04D96B79" w14:textId="77777777" w:rsidR="00334908" w:rsidRPr="000E016F" w:rsidRDefault="00334908" w:rsidP="00334908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CB51C" w14:textId="2FC65E9E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46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</w:tcPr>
          <w:p w14:paraId="30BCB6D5" w14:textId="77777777" w:rsidR="00334908" w:rsidRPr="000E016F" w:rsidRDefault="00334908" w:rsidP="00334908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BEE40B" w14:textId="757247E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</w:tr>
      <w:tr w:rsidR="00334908" w:rsidRPr="000E016F" w14:paraId="42358F12" w14:textId="77777777" w:rsidTr="009D101D">
        <w:tc>
          <w:tcPr>
            <w:tcW w:w="3510" w:type="dxa"/>
          </w:tcPr>
          <w:p w14:paraId="7BB91EB7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07DC4DD1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29A1FDCE" w14:textId="77777777" w:rsidR="00334908" w:rsidRPr="000E016F" w:rsidRDefault="00334908" w:rsidP="00334908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4692882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7E7D079E" w14:textId="77777777" w:rsidR="00334908" w:rsidRPr="000E016F" w:rsidRDefault="00334908" w:rsidP="00334908">
            <w:pPr>
              <w:tabs>
                <w:tab w:val="decimal" w:pos="88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1D9A29FE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3E49B6D6" w14:textId="77777777" w:rsidR="00334908" w:rsidRPr="000E016F" w:rsidRDefault="00334908" w:rsidP="00334908">
            <w:pPr>
              <w:tabs>
                <w:tab w:val="decimal" w:pos="97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</w:tcPr>
          <w:p w14:paraId="2CF8071C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34908" w:rsidRPr="000E016F" w14:paraId="6785D79B" w14:textId="77777777" w:rsidTr="009D101D">
        <w:tc>
          <w:tcPr>
            <w:tcW w:w="3510" w:type="dxa"/>
          </w:tcPr>
          <w:p w14:paraId="03F67E1E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2250EB44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E432F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440D62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C241FE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6A7B7F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10A941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39EEAB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4905F949" w14:textId="77777777" w:rsidTr="009D101D">
        <w:tc>
          <w:tcPr>
            <w:tcW w:w="3510" w:type="dxa"/>
          </w:tcPr>
          <w:p w14:paraId="14AD4C13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4C248E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34982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7C59D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4D328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556513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33E94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5481D7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23B347A1" w14:textId="77777777" w:rsidTr="009D101D">
        <w:tc>
          <w:tcPr>
            <w:tcW w:w="3510" w:type="dxa"/>
          </w:tcPr>
          <w:p w14:paraId="053939BE" w14:textId="77777777" w:rsidR="00334908" w:rsidRPr="000E016F" w:rsidRDefault="00334908" w:rsidP="00334908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68E7CA" w14:textId="0C8ADEF7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5347D2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7691324E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43D957" w14:textId="23D3280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34F5B3F3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0546D8" w14:textId="77660B8D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5347D2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527BB6F1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2619A8" w14:textId="73F3AA88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334908" w:rsidRPr="000E016F" w14:paraId="1BBE93E0" w14:textId="77777777" w:rsidTr="009D101D">
        <w:tc>
          <w:tcPr>
            <w:tcW w:w="3510" w:type="dxa"/>
          </w:tcPr>
          <w:p w14:paraId="2FCFC03C" w14:textId="77777777" w:rsidR="00334908" w:rsidRPr="000E016F" w:rsidRDefault="00334908" w:rsidP="00334908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0E81FB" w14:textId="00E8668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47D2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579D5F43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5C6874" w14:textId="48CF25B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331FFF2F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8D8E21" w14:textId="7340284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47D2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6A9282F1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B65A9A" w14:textId="42EC55B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334908" w:rsidRPr="000E016F" w14:paraId="053AEA00" w14:textId="77777777" w:rsidTr="009D101D">
        <w:tc>
          <w:tcPr>
            <w:tcW w:w="3510" w:type="dxa"/>
          </w:tcPr>
          <w:p w14:paraId="793BA840" w14:textId="77777777" w:rsidR="00334908" w:rsidRPr="000E016F" w:rsidRDefault="00334908" w:rsidP="00334908">
            <w:pPr>
              <w:spacing w:line="240" w:lineRule="auto"/>
              <w:ind w:left="3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2A214" w14:textId="2E23F8F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00926F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E9CDF" w14:textId="40537D1B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2D4CF36" w14:textId="77777777" w:rsidR="00334908" w:rsidRPr="000E016F" w:rsidRDefault="00334908" w:rsidP="00334908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E06F0" w14:textId="0B7E9F36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FCE121" w14:textId="77777777" w:rsidR="00334908" w:rsidRPr="000E016F" w:rsidRDefault="00334908" w:rsidP="00334908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94D2" w14:textId="0F15D05E" w:rsidR="00334908" w:rsidRPr="000E016F" w:rsidRDefault="00C90145" w:rsidP="00334908">
            <w:pPr>
              <w:tabs>
                <w:tab w:val="decimal" w:pos="104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334908" w:rsidRPr="000E016F" w14:paraId="2E32CD9F" w14:textId="77777777" w:rsidTr="009D101D">
        <w:tc>
          <w:tcPr>
            <w:tcW w:w="3510" w:type="dxa"/>
          </w:tcPr>
          <w:p w14:paraId="402FADD5" w14:textId="77777777" w:rsidR="00334908" w:rsidRPr="000E016F" w:rsidRDefault="00334908" w:rsidP="00334908">
            <w:pPr>
              <w:spacing w:line="240" w:lineRule="auto"/>
              <w:ind w:left="3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CA830" w14:textId="4E960ABA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5347D2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270" w:type="dxa"/>
          </w:tcPr>
          <w:p w14:paraId="4C3CEAD1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09224D" w14:textId="1435EE96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7175CC0C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CDA9" w14:textId="71B35227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5347D2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270" w:type="dxa"/>
          </w:tcPr>
          <w:p w14:paraId="5EDBBC69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7F731" w14:textId="6966E7C6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</w:p>
        </w:tc>
      </w:tr>
      <w:tr w:rsidR="00334908" w:rsidRPr="000E016F" w14:paraId="2E6B02D4" w14:textId="77777777" w:rsidTr="009D101D">
        <w:tc>
          <w:tcPr>
            <w:tcW w:w="3510" w:type="dxa"/>
          </w:tcPr>
          <w:p w14:paraId="6E0716CA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1022EE8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6BCE46EE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638411B1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5CA7AF9B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808B443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0F837D8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7D833A93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</w:tr>
      <w:tr w:rsidR="00334908" w:rsidRPr="000E016F" w14:paraId="43E0F2A2" w14:textId="77777777" w:rsidTr="009D101D">
        <w:tc>
          <w:tcPr>
            <w:tcW w:w="3510" w:type="dxa"/>
          </w:tcPr>
          <w:p w14:paraId="5A58485F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07DD37B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ADFFE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3E2345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DBE15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A5F8C56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9783A7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A2714B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4908" w:rsidRPr="000E016F" w14:paraId="12FA15E9" w14:textId="77777777" w:rsidTr="009D101D">
        <w:tc>
          <w:tcPr>
            <w:tcW w:w="3510" w:type="dxa"/>
          </w:tcPr>
          <w:p w14:paraId="27C90705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661F204F" w14:textId="6211E94A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53275A34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BC5F20" w14:textId="12B53B25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009A0720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100874" w14:textId="0128C6BD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14:paraId="72211BF6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3A9F31" w14:textId="27074BB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</w:tr>
      <w:tr w:rsidR="00334908" w:rsidRPr="000E016F" w14:paraId="2DCA7A23" w14:textId="77777777" w:rsidTr="009D101D">
        <w:tc>
          <w:tcPr>
            <w:tcW w:w="3510" w:type="dxa"/>
          </w:tcPr>
          <w:p w14:paraId="1F274FE8" w14:textId="1741C503" w:rsidR="00334908" w:rsidRPr="000E016F" w:rsidRDefault="00E728F0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260" w:type="dxa"/>
          </w:tcPr>
          <w:p w14:paraId="42313CF7" w14:textId="17B7B9FC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75FCA6B8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94DC9F" w14:textId="65257BE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01E0C2AA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98B3D3" w14:textId="46DBF195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4B3764BE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720BB9F" w14:textId="452881E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</w:tr>
      <w:tr w:rsidR="00334908" w:rsidRPr="000E016F" w14:paraId="5511DB7A" w14:textId="77777777" w:rsidTr="009D101D">
        <w:tc>
          <w:tcPr>
            <w:tcW w:w="3510" w:type="dxa"/>
          </w:tcPr>
          <w:p w14:paraId="4BBC4D1B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11E6EE16" w14:textId="1AB6D57D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63487D55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FD20AF" w14:textId="7F872D51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7FDBCE9C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E922C63" w14:textId="62B1DD64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38BD933A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BC5F9ED" w14:textId="2FFEF0C9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</w:tr>
      <w:tr w:rsidR="00334908" w:rsidRPr="000E016F" w14:paraId="09869D13" w14:textId="77777777" w:rsidTr="009D101D">
        <w:tc>
          <w:tcPr>
            <w:tcW w:w="3510" w:type="dxa"/>
          </w:tcPr>
          <w:p w14:paraId="291DC41E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75F982D8" w14:textId="50F45198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001D9168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5FFCDB" w14:textId="01F210AE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42740845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6E1572" w14:textId="1F75E7E6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</w:tcPr>
          <w:p w14:paraId="3239B7E4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507ADF" w14:textId="0F1733E6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</w:tr>
      <w:tr w:rsidR="00334908" w:rsidRPr="000E016F" w14:paraId="29D53E45" w14:textId="77777777" w:rsidTr="009D101D">
        <w:tc>
          <w:tcPr>
            <w:tcW w:w="3510" w:type="dxa"/>
          </w:tcPr>
          <w:p w14:paraId="0C449049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3D6004B4" w14:textId="29AD0FB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27A15278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E5A0B4" w14:textId="175358AE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6E5314CC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51B63F" w14:textId="74F46C94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4DC94429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B85B" w14:textId="3B176B74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822AB3" w:rsidRPr="000E016F" w14:paraId="2AAC59C5" w14:textId="77777777" w:rsidTr="00FF3A3D">
        <w:tc>
          <w:tcPr>
            <w:tcW w:w="3510" w:type="dxa"/>
          </w:tcPr>
          <w:p w14:paraId="5D66BD74" w14:textId="77777777" w:rsidR="00822AB3" w:rsidRPr="000E016F" w:rsidRDefault="00822AB3" w:rsidP="00FF3A3D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497EEA13" w14:textId="75B0E818" w:rsidR="00822AB3" w:rsidRPr="000E016F" w:rsidRDefault="00C90145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22AB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</w:tcPr>
          <w:p w14:paraId="24E6BA10" w14:textId="77777777" w:rsidR="00822AB3" w:rsidRPr="000E016F" w:rsidRDefault="00822AB3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7CC583" w14:textId="0B96DD7B" w:rsidR="00822AB3" w:rsidRPr="000E016F" w:rsidRDefault="00C90145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22AB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</w:tcPr>
          <w:p w14:paraId="47B21A4A" w14:textId="77777777" w:rsidR="00822AB3" w:rsidRPr="000E016F" w:rsidRDefault="00822AB3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A771B6" w14:textId="01FB4F3A" w:rsidR="00822AB3" w:rsidRPr="000E016F" w:rsidRDefault="00C90145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22AB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</w:tcPr>
          <w:p w14:paraId="30C20B04" w14:textId="77777777" w:rsidR="00822AB3" w:rsidRPr="000E016F" w:rsidRDefault="00822AB3" w:rsidP="00FF3A3D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F2D5F43" w14:textId="74359C9B" w:rsidR="00822AB3" w:rsidRPr="000E016F" w:rsidRDefault="00C90145" w:rsidP="00FF3A3D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22AB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</w:tr>
      <w:tr w:rsidR="005D6DCC" w:rsidRPr="000E016F" w14:paraId="0E69DEE9" w14:textId="77777777" w:rsidTr="009D101D">
        <w:tc>
          <w:tcPr>
            <w:tcW w:w="3510" w:type="dxa"/>
          </w:tcPr>
          <w:p w14:paraId="1C64871E" w14:textId="7AF13204" w:rsidR="005D6DCC" w:rsidRPr="000E016F" w:rsidRDefault="005D6DCC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 w:rsidR="003C1DB2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 w:rsidR="003C1DB2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57A059FF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DA96C25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A69F7C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411BEF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2D96907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99F1D24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82DC19F" w14:textId="77777777" w:rsidR="005D6DCC" w:rsidRPr="000E016F" w:rsidRDefault="005D6DCC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54200A69" w14:textId="77777777" w:rsidTr="009D101D">
        <w:tc>
          <w:tcPr>
            <w:tcW w:w="3510" w:type="dxa"/>
          </w:tcPr>
          <w:p w14:paraId="5EDADC65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0D45EF81" w14:textId="09E1D2B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4F01CF0D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70FF7D" w14:textId="6F138AAF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70" w:type="dxa"/>
          </w:tcPr>
          <w:p w14:paraId="7106291C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4641B0C" w14:textId="61F4ABAA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5F6E6935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9C70BE5" w14:textId="4BA3A7C2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</w:tr>
      <w:tr w:rsidR="00334908" w:rsidRPr="000E016F" w14:paraId="55E14A1D" w14:textId="77777777" w:rsidTr="009D101D">
        <w:tc>
          <w:tcPr>
            <w:tcW w:w="3510" w:type="dxa"/>
          </w:tcPr>
          <w:p w14:paraId="6C3C3D27" w14:textId="77777777" w:rsidR="00334908" w:rsidRPr="000E016F" w:rsidRDefault="00334908" w:rsidP="00334908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E02E74B" w14:textId="561554F8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</w:tcPr>
          <w:p w14:paraId="30701844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75FB162" w14:textId="02193C1D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0D24DDC9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5D320C" w14:textId="33A702F0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D220D4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270" w:type="dxa"/>
          </w:tcPr>
          <w:p w14:paraId="4455E1E2" w14:textId="77777777" w:rsidR="00334908" w:rsidRPr="000E016F" w:rsidRDefault="00334908" w:rsidP="00334908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C767AE" w14:textId="00F515DB" w:rsidR="00334908" w:rsidRPr="000E016F" w:rsidRDefault="00C90145" w:rsidP="00334908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</w:tbl>
    <w:p w14:paraId="710E1F32" w14:textId="3355CC86" w:rsidR="001578E7" w:rsidRPr="000E016F" w:rsidRDefault="00436216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0E016F">
        <w:rPr>
          <w:rFonts w:ascii="Angsana New" w:hAnsi="Angsana New"/>
          <w:sz w:val="30"/>
          <w:szCs w:val="30"/>
          <w:cs/>
          <w:lang w:val="th-TH"/>
        </w:rPr>
        <w:tab/>
      </w:r>
      <w:r w:rsidR="00995896" w:rsidRPr="000E016F">
        <w:rPr>
          <w:rFonts w:ascii="Angsana New" w:hAnsi="Angsana New"/>
          <w:sz w:val="30"/>
          <w:szCs w:val="30"/>
          <w:cs/>
          <w:lang w:val="th-TH"/>
        </w:rPr>
        <w:tab/>
      </w:r>
    </w:p>
    <w:p w14:paraId="4D83780B" w14:textId="18191422" w:rsidR="00471CCE" w:rsidRPr="000E016F" w:rsidRDefault="001578E7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  <w:lang w:val="th-TH"/>
        </w:rPr>
        <w:tab/>
      </w:r>
      <w:r w:rsidR="00471CCE" w:rsidRPr="000E016F">
        <w:rPr>
          <w:rFonts w:ascii="Angsana New" w:hAnsi="Angsana New" w:hint="cs"/>
          <w:sz w:val="30"/>
          <w:szCs w:val="30"/>
          <w:cs/>
          <w:lang w:val="th-TH"/>
        </w:rPr>
        <w:t>ยอดคงเหลือกับ</w:t>
      </w:r>
      <w:r w:rsidR="00471CCE" w:rsidRPr="000E016F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="00471CCE" w:rsidRPr="000E016F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31</w:t>
      </w:r>
      <w:r w:rsidR="00343D19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343D19" w:rsidRPr="000E016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1C2B36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71CCE" w:rsidRPr="000E016F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0E016F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8B7DC4" w:rsidRPr="000E016F" w14:paraId="04DE7E5C" w14:textId="77777777" w:rsidTr="00BB3D5B">
        <w:trPr>
          <w:tblHeader/>
        </w:trPr>
        <w:tc>
          <w:tcPr>
            <w:tcW w:w="6210" w:type="dxa"/>
          </w:tcPr>
          <w:p w14:paraId="0BA32CD4" w14:textId="0F1C2ABE" w:rsidR="008B7DC4" w:rsidRPr="000E016F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DFB8308" w14:textId="77777777" w:rsidR="008B7DC4" w:rsidRPr="000E016F" w:rsidRDefault="008B7DC4" w:rsidP="008B7D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0E016F" w14:paraId="5B205126" w14:textId="77777777" w:rsidTr="00BB3D5B">
        <w:trPr>
          <w:tblHeader/>
        </w:trPr>
        <w:tc>
          <w:tcPr>
            <w:tcW w:w="6210" w:type="dxa"/>
          </w:tcPr>
          <w:p w14:paraId="66A24897" w14:textId="77777777" w:rsidR="003022D9" w:rsidRPr="000E016F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0E016F" w:rsidRDefault="003022D9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55AB12B7" w14:textId="77777777" w:rsidTr="00BB3D5B">
        <w:trPr>
          <w:tblHeader/>
        </w:trPr>
        <w:tc>
          <w:tcPr>
            <w:tcW w:w="6210" w:type="dxa"/>
          </w:tcPr>
          <w:p w14:paraId="01D60995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0E016F" w14:paraId="2C6393B8" w14:textId="77777777" w:rsidTr="00BB3D5B">
        <w:tc>
          <w:tcPr>
            <w:tcW w:w="6210" w:type="dxa"/>
          </w:tcPr>
          <w:p w14:paraId="1EF9E3A5" w14:textId="318C1C93" w:rsidR="009D16AB" w:rsidRPr="000E016F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9EEE14" w14:textId="2AF6998A" w:rsidR="009D16AB" w:rsidRPr="000E016F" w:rsidRDefault="00C90145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33207DDC" w14:textId="77777777" w:rsidR="009D16AB" w:rsidRPr="000E016F" w:rsidRDefault="009D16AB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5F56ECA6" w:rsidR="009D16AB" w:rsidRPr="000E016F" w:rsidRDefault="00C90145" w:rsidP="009D16A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A050AA" w:rsidRPr="000E016F" w14:paraId="0D542E25" w14:textId="77777777" w:rsidTr="00BB3D5B">
        <w:tc>
          <w:tcPr>
            <w:tcW w:w="6210" w:type="dxa"/>
          </w:tcPr>
          <w:p w14:paraId="0326C78D" w14:textId="1D96DBF0" w:rsidR="00A050AA" w:rsidRPr="000E016F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0E016F" w:rsidRDefault="00A050AA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3C2C" w:rsidRPr="000E016F" w14:paraId="42A30B6D" w14:textId="77777777" w:rsidTr="00BB3D5B">
        <w:tc>
          <w:tcPr>
            <w:tcW w:w="6210" w:type="dxa"/>
          </w:tcPr>
          <w:p w14:paraId="2EB40951" w14:textId="6730FC15" w:rsidR="006E3C2C" w:rsidRPr="000E016F" w:rsidRDefault="006E3C2C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4BD63813" w14:textId="77777777" w:rsidR="006E3C2C" w:rsidRPr="000E016F" w:rsidRDefault="006E3C2C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320DF6" w14:textId="77777777" w:rsidR="006E3C2C" w:rsidRPr="000E016F" w:rsidRDefault="006E3C2C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F4E8722" w14:textId="77777777" w:rsidR="006E3C2C" w:rsidRPr="000E016F" w:rsidRDefault="006E3C2C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777D5846" w14:textId="77777777" w:rsidTr="00BB3D5B">
        <w:tc>
          <w:tcPr>
            <w:tcW w:w="6210" w:type="dxa"/>
          </w:tcPr>
          <w:p w14:paraId="717AEA62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1AB97C9F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  <w:r w:rsidR="001E6F2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84" w:type="dxa"/>
          </w:tcPr>
          <w:p w14:paraId="7BFC0236" w14:textId="77777777" w:rsidR="00334908" w:rsidRPr="000E016F" w:rsidRDefault="00334908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1164F47F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</w:tr>
      <w:tr w:rsidR="00334908" w:rsidRPr="000E016F" w14:paraId="60514A52" w14:textId="77777777" w:rsidTr="00BB3D5B">
        <w:tc>
          <w:tcPr>
            <w:tcW w:w="6210" w:type="dxa"/>
          </w:tcPr>
          <w:p w14:paraId="1EB05B7C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2ED2649D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84" w:type="dxa"/>
          </w:tcPr>
          <w:p w14:paraId="4D1EE6F8" w14:textId="77777777" w:rsidR="00334908" w:rsidRPr="000E016F" w:rsidRDefault="00334908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1720DC81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34908" w:rsidRPr="000E016F" w14:paraId="0DD37EC4" w14:textId="77777777" w:rsidTr="00BB3D5B">
        <w:tc>
          <w:tcPr>
            <w:tcW w:w="6210" w:type="dxa"/>
          </w:tcPr>
          <w:p w14:paraId="299D2028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69B2063D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  <w:r w:rsidR="001E6F2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018</w:t>
            </w:r>
          </w:p>
        </w:tc>
        <w:tc>
          <w:tcPr>
            <w:tcW w:w="284" w:type="dxa"/>
          </w:tcPr>
          <w:p w14:paraId="44C34294" w14:textId="77777777" w:rsidR="00334908" w:rsidRPr="000E016F" w:rsidRDefault="00334908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137B7048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</w:tr>
      <w:tr w:rsidR="00334908" w:rsidRPr="000E016F" w14:paraId="20BD6C96" w14:textId="77777777" w:rsidTr="00BB3D5B">
        <w:trPr>
          <w:trHeight w:val="49"/>
        </w:trPr>
        <w:tc>
          <w:tcPr>
            <w:tcW w:w="6210" w:type="dxa"/>
          </w:tcPr>
          <w:p w14:paraId="05B2EBF0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21BA6" w14:textId="1BD8C354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E6F2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  <w:r w:rsidR="001E6F2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84" w:type="dxa"/>
            <w:shd w:val="clear" w:color="auto" w:fill="auto"/>
          </w:tcPr>
          <w:p w14:paraId="1DBB7165" w14:textId="77777777" w:rsidR="00334908" w:rsidRPr="000E016F" w:rsidRDefault="00334908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EB1C" w14:textId="18AAE791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  <w:tr w:rsidR="006E3C2C" w:rsidRPr="000E016F" w14:paraId="70AE7ED3" w14:textId="77777777" w:rsidTr="00BB3D5B">
        <w:trPr>
          <w:trHeight w:val="49"/>
        </w:trPr>
        <w:tc>
          <w:tcPr>
            <w:tcW w:w="6210" w:type="dxa"/>
          </w:tcPr>
          <w:p w14:paraId="1A42C576" w14:textId="77777777" w:rsidR="006E3C2C" w:rsidRPr="000E016F" w:rsidRDefault="006E3C2C" w:rsidP="00BB3D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9E0BEC" w14:textId="77777777" w:rsidR="006E3C2C" w:rsidRPr="000E016F" w:rsidRDefault="006E3C2C" w:rsidP="00BB3D5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03C1E38" w14:textId="77777777" w:rsidR="006E3C2C" w:rsidRPr="000E016F" w:rsidRDefault="006E3C2C" w:rsidP="00BB3D5B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D60411A" w14:textId="77777777" w:rsidR="006E3C2C" w:rsidRPr="000E016F" w:rsidRDefault="006E3C2C" w:rsidP="00BB3D5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D5B" w:rsidRPr="000E016F" w14:paraId="143C4F84" w14:textId="77777777" w:rsidTr="00BB3D5B">
        <w:trPr>
          <w:trHeight w:val="49"/>
        </w:trPr>
        <w:tc>
          <w:tcPr>
            <w:tcW w:w="6210" w:type="dxa"/>
          </w:tcPr>
          <w:p w14:paraId="3CBE1131" w14:textId="227EE3DA" w:rsidR="00BB3D5B" w:rsidRPr="000E016F" w:rsidRDefault="00BB3D5B" w:rsidP="00BB3D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2A656C5" w14:textId="1556054D" w:rsidR="00BB3D5B" w:rsidRPr="000E016F" w:rsidRDefault="00BB3D5B" w:rsidP="00BB3D5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25BB8D5" w14:textId="77777777" w:rsidR="00BB3D5B" w:rsidRPr="000E016F" w:rsidRDefault="00BB3D5B" w:rsidP="00BB3D5B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33CE811F" w14:textId="21A6C165" w:rsidR="00BB3D5B" w:rsidRPr="000E016F" w:rsidRDefault="00BB3D5B" w:rsidP="00BB3D5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591C1A6B" w14:textId="77777777" w:rsidTr="00BB3D5B">
        <w:tc>
          <w:tcPr>
            <w:tcW w:w="6210" w:type="dxa"/>
          </w:tcPr>
          <w:p w14:paraId="0468034E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6EED1977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071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284" w:type="dxa"/>
          </w:tcPr>
          <w:p w14:paraId="10DD153E" w14:textId="77777777" w:rsidR="00334908" w:rsidRPr="000E016F" w:rsidRDefault="00334908" w:rsidP="00334908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0EF4FAE6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</w:tr>
      <w:tr w:rsidR="00334908" w:rsidRPr="000E016F" w14:paraId="5A6AEE99" w14:textId="77777777" w:rsidTr="00BB3D5B">
        <w:tc>
          <w:tcPr>
            <w:tcW w:w="6210" w:type="dxa"/>
          </w:tcPr>
          <w:p w14:paraId="262E5BAE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3366F2DF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84" w:type="dxa"/>
          </w:tcPr>
          <w:p w14:paraId="561DE59A" w14:textId="77777777" w:rsidR="00334908" w:rsidRPr="000E016F" w:rsidRDefault="00334908" w:rsidP="0033490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1EE411E8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334908" w:rsidRPr="000E016F" w14:paraId="0E3509C2" w14:textId="77777777" w:rsidTr="00BB3D5B">
        <w:trPr>
          <w:trHeight w:val="49"/>
        </w:trPr>
        <w:tc>
          <w:tcPr>
            <w:tcW w:w="6210" w:type="dxa"/>
          </w:tcPr>
          <w:p w14:paraId="535057CC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FC62" w14:textId="156BD210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E071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284" w:type="dxa"/>
            <w:shd w:val="clear" w:color="auto" w:fill="auto"/>
          </w:tcPr>
          <w:p w14:paraId="0D931C30" w14:textId="77777777" w:rsidR="00334908" w:rsidRPr="000E016F" w:rsidRDefault="00334908" w:rsidP="0033490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1615" w14:textId="1CBEBB50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  <w:tr w:rsidR="00334908" w:rsidRPr="000E016F" w14:paraId="40A857C4" w14:textId="77777777" w:rsidTr="00BB3D5B">
        <w:trPr>
          <w:trHeight w:val="269"/>
        </w:trPr>
        <w:tc>
          <w:tcPr>
            <w:tcW w:w="6210" w:type="dxa"/>
          </w:tcPr>
          <w:p w14:paraId="5A66EE3C" w14:textId="2E54C0F6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9CE47B8" w14:textId="77777777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9A2221B" w14:textId="77777777" w:rsidR="00334908" w:rsidRPr="000E016F" w:rsidRDefault="00334908" w:rsidP="0033490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1C032B7F" w14:textId="77777777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07675" w:rsidRPr="000E016F" w14:paraId="5774CE58" w14:textId="77777777" w:rsidTr="00523DFF">
        <w:tc>
          <w:tcPr>
            <w:tcW w:w="6210" w:type="dxa"/>
          </w:tcPr>
          <w:p w14:paraId="5F3984DB" w14:textId="6CDC7656" w:rsidR="00B07675" w:rsidRPr="000E016F" w:rsidRDefault="00B07675" w:rsidP="00523D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3CAAA17F" w14:textId="284FD6FD" w:rsidR="00B07675" w:rsidRPr="000E016F" w:rsidRDefault="00B07675" w:rsidP="00523D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9025A1A" w14:textId="77777777" w:rsidR="00B07675" w:rsidRPr="000E016F" w:rsidRDefault="00B07675" w:rsidP="00523DFF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A4796E5" w14:textId="3B4A313D" w:rsidR="00B07675" w:rsidRPr="000E016F" w:rsidRDefault="00B07675" w:rsidP="00523D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7675" w:rsidRPr="000E016F" w14:paraId="1D19A0E5" w14:textId="77777777" w:rsidTr="00523DFF">
        <w:tc>
          <w:tcPr>
            <w:tcW w:w="6210" w:type="dxa"/>
          </w:tcPr>
          <w:p w14:paraId="44BBDC7C" w14:textId="40840782" w:rsidR="00B07675" w:rsidRPr="000E016F" w:rsidRDefault="00B07675" w:rsidP="00523D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606635A" w14:textId="771039EC" w:rsidR="00B07675" w:rsidRPr="000E016F" w:rsidRDefault="00C90145" w:rsidP="00523D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A36AE6"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284" w:type="dxa"/>
            <w:shd w:val="clear" w:color="auto" w:fill="auto"/>
          </w:tcPr>
          <w:p w14:paraId="6E1E5985" w14:textId="77777777" w:rsidR="00B07675" w:rsidRPr="000E016F" w:rsidRDefault="00B07675" w:rsidP="00523DF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D5D3DD4" w14:textId="7F777A71" w:rsidR="00B07675" w:rsidRPr="000E016F" w:rsidRDefault="00C90145" w:rsidP="00523D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386703"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  <w:tr w:rsidR="006E3C2C" w:rsidRPr="000E016F" w14:paraId="3E710595" w14:textId="77777777" w:rsidTr="00B07675">
        <w:tc>
          <w:tcPr>
            <w:tcW w:w="6210" w:type="dxa"/>
          </w:tcPr>
          <w:p w14:paraId="0ABEEC40" w14:textId="77777777" w:rsidR="006E3C2C" w:rsidRPr="000E016F" w:rsidRDefault="006E3C2C" w:rsidP="00FE602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97A15A3" w14:textId="77777777" w:rsidR="006E3C2C" w:rsidRPr="000E016F" w:rsidRDefault="006E3C2C" w:rsidP="00FE602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B9CE582" w14:textId="77777777" w:rsidR="006E3C2C" w:rsidRPr="000E016F" w:rsidRDefault="006E3C2C" w:rsidP="00FE602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1D7729" w14:textId="77777777" w:rsidR="006E3C2C" w:rsidRPr="000E016F" w:rsidRDefault="006E3C2C" w:rsidP="00FE602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E6021" w:rsidRPr="000E016F" w14:paraId="46054726" w14:textId="77777777" w:rsidTr="00B07675">
        <w:tc>
          <w:tcPr>
            <w:tcW w:w="6210" w:type="dxa"/>
          </w:tcPr>
          <w:p w14:paraId="3D8A60EC" w14:textId="0D11C839" w:rsidR="00FE6021" w:rsidRPr="000E016F" w:rsidRDefault="00FE6021" w:rsidP="00FE602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00B5127C" w14:textId="1B2204CA" w:rsidR="00FE6021" w:rsidRPr="000E016F" w:rsidRDefault="00FE6021" w:rsidP="00FE602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D92BCDE" w14:textId="77777777" w:rsidR="00FE6021" w:rsidRPr="000E016F" w:rsidRDefault="00FE6021" w:rsidP="00FE602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16475BA" w14:textId="53A279A8" w:rsidR="00FE6021" w:rsidRPr="000E016F" w:rsidRDefault="00FE6021" w:rsidP="00FE602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84B29" w:rsidRPr="000E016F" w14:paraId="1ECA7A30" w14:textId="77777777" w:rsidTr="00B07675">
        <w:trPr>
          <w:trHeight w:val="49"/>
        </w:trPr>
        <w:tc>
          <w:tcPr>
            <w:tcW w:w="6210" w:type="dxa"/>
          </w:tcPr>
          <w:p w14:paraId="35A53A11" w14:textId="77777777" w:rsidR="00C84B29" w:rsidRPr="000E016F" w:rsidRDefault="00C84B29" w:rsidP="00C84B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EB18056" w14:textId="7976E5A1" w:rsidR="00C84B29" w:rsidRPr="000E016F" w:rsidRDefault="00C90145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</w:t>
            </w:r>
            <w:r w:rsidR="00A8035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84" w:type="dxa"/>
            <w:shd w:val="clear" w:color="auto" w:fill="auto"/>
          </w:tcPr>
          <w:p w14:paraId="1A9514C6" w14:textId="77777777" w:rsidR="00C84B29" w:rsidRPr="000E016F" w:rsidRDefault="00C84B29" w:rsidP="00C84B29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644AA5E0" w14:textId="2914E87C" w:rsidR="00C84B29" w:rsidRPr="000E016F" w:rsidRDefault="00C90145" w:rsidP="00C84B29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</w:tr>
      <w:tr w:rsidR="006E3C2C" w:rsidRPr="000E016F" w14:paraId="152FE30A" w14:textId="77777777" w:rsidTr="00FF3A3D">
        <w:tc>
          <w:tcPr>
            <w:tcW w:w="6210" w:type="dxa"/>
          </w:tcPr>
          <w:p w14:paraId="0313B49F" w14:textId="28DCD28B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604DF07" w14:textId="689FF422" w:rsidR="006E3C2C" w:rsidRPr="000E016F" w:rsidRDefault="00C90145" w:rsidP="006E3C2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</w:tcPr>
          <w:p w14:paraId="23ECC9EB" w14:textId="77777777" w:rsidR="006E3C2C" w:rsidRPr="000E016F" w:rsidRDefault="006E3C2C" w:rsidP="006E3C2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E0AF398" w14:textId="68EE2608" w:rsidR="006E3C2C" w:rsidRPr="000E016F" w:rsidRDefault="00C90145" w:rsidP="006E3C2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E3C2C" w:rsidRPr="000E016F" w14:paraId="1ECD4BB3" w14:textId="77777777" w:rsidTr="00FF3A3D">
        <w:tc>
          <w:tcPr>
            <w:tcW w:w="6210" w:type="dxa"/>
          </w:tcPr>
          <w:p w14:paraId="0378D035" w14:textId="77777777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CD83DF2" w14:textId="77777777" w:rsidR="006E3C2C" w:rsidRPr="000E016F" w:rsidRDefault="006E3C2C" w:rsidP="006E3C2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3C2C" w:rsidRPr="000E016F" w14:paraId="5F6B85CA" w14:textId="77777777" w:rsidTr="00B07675">
        <w:tc>
          <w:tcPr>
            <w:tcW w:w="6210" w:type="dxa"/>
          </w:tcPr>
          <w:p w14:paraId="088610DA" w14:textId="6FE74569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1A4134E5" w14:textId="30CF90FF" w:rsidR="006E3C2C" w:rsidRPr="000E016F" w:rsidRDefault="006E3C2C" w:rsidP="006E3C2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296E36C" w14:textId="77777777" w:rsidR="006E3C2C" w:rsidRPr="000E016F" w:rsidRDefault="006E3C2C" w:rsidP="006E3C2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019F82DA" w14:textId="1D145A0E" w:rsidR="006E3C2C" w:rsidRPr="000E016F" w:rsidRDefault="006E3C2C" w:rsidP="006E3C2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3C2C" w:rsidRPr="000E016F" w14:paraId="0CC25EDD" w14:textId="77777777" w:rsidTr="00B07675">
        <w:tc>
          <w:tcPr>
            <w:tcW w:w="6210" w:type="dxa"/>
          </w:tcPr>
          <w:p w14:paraId="320DA361" w14:textId="77777777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7989F3BC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="006E3C2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  <w:tc>
          <w:tcPr>
            <w:tcW w:w="284" w:type="dxa"/>
          </w:tcPr>
          <w:p w14:paraId="7B5CD580" w14:textId="77777777" w:rsidR="006E3C2C" w:rsidRPr="000E016F" w:rsidRDefault="006E3C2C" w:rsidP="006E3C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778F54" w14:textId="25658914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6E3C2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6E3C2C" w:rsidRPr="000E016F" w14:paraId="192B15DE" w14:textId="77777777" w:rsidTr="00B07675">
        <w:tc>
          <w:tcPr>
            <w:tcW w:w="6210" w:type="dxa"/>
          </w:tcPr>
          <w:p w14:paraId="17BDF37E" w14:textId="77777777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369BE900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E3C2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84" w:type="dxa"/>
          </w:tcPr>
          <w:p w14:paraId="55B67836" w14:textId="77777777" w:rsidR="006E3C2C" w:rsidRPr="000E016F" w:rsidRDefault="006E3C2C" w:rsidP="006E3C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42E8EDA" w14:textId="17B8F929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E3C2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6E3C2C" w:rsidRPr="000E016F" w14:paraId="77AC8FCA" w14:textId="77777777" w:rsidTr="00B07675">
        <w:tc>
          <w:tcPr>
            <w:tcW w:w="6210" w:type="dxa"/>
          </w:tcPr>
          <w:p w14:paraId="24F2A2DE" w14:textId="77777777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25E7D909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E3C2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284" w:type="dxa"/>
          </w:tcPr>
          <w:p w14:paraId="51FD2CC9" w14:textId="77777777" w:rsidR="006E3C2C" w:rsidRPr="000E016F" w:rsidRDefault="006E3C2C" w:rsidP="006E3C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8ABF395" w14:textId="5BC2BD1E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6E3C2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6E3C2C" w:rsidRPr="000E016F" w14:paraId="0F6916C1" w14:textId="77777777" w:rsidTr="00B07675">
        <w:trPr>
          <w:trHeight w:val="49"/>
        </w:trPr>
        <w:tc>
          <w:tcPr>
            <w:tcW w:w="6210" w:type="dxa"/>
          </w:tcPr>
          <w:p w14:paraId="3215318B" w14:textId="77777777" w:rsidR="006E3C2C" w:rsidRPr="000E016F" w:rsidRDefault="006E3C2C" w:rsidP="006E3C2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A7065" w14:textId="6E105AA9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  <w:r w:rsidR="006E3C2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284" w:type="dxa"/>
            <w:shd w:val="clear" w:color="auto" w:fill="auto"/>
          </w:tcPr>
          <w:p w14:paraId="7B56B6CB" w14:textId="77777777" w:rsidR="006E3C2C" w:rsidRPr="000E016F" w:rsidRDefault="006E3C2C" w:rsidP="006E3C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F7D5C" w14:textId="5779E6E4" w:rsidR="006E3C2C" w:rsidRPr="000E016F" w:rsidRDefault="00C90145" w:rsidP="006E3C2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</w:t>
            </w:r>
            <w:r w:rsidR="006E3C2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</w:p>
        </w:tc>
      </w:tr>
    </w:tbl>
    <w:p w14:paraId="0DA4035E" w14:textId="77777777" w:rsidR="00DB0E9B" w:rsidRPr="000E016F" w:rsidRDefault="00DB0E9B" w:rsidP="0071634E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40DB8D2C" w14:textId="132500FF" w:rsidR="00471CCE" w:rsidRPr="000E016F" w:rsidRDefault="00471CCE" w:rsidP="0071634E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41C3AD4C" w14:textId="77777777" w:rsidR="00471CCE" w:rsidRPr="000E016F" w:rsidRDefault="00471CCE" w:rsidP="00471C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0E0F" w14:textId="77777777" w:rsidR="00471CCE" w:rsidRPr="000E016F" w:rsidRDefault="00471CCE" w:rsidP="00471C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0E016F" w:rsidRDefault="00471CCE" w:rsidP="000A6E30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1933C06A" w14:textId="011A6985" w:rsidR="00471CCE" w:rsidRPr="000E016F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E016F">
        <w:rPr>
          <w:rFonts w:ascii="Angsana New" w:hAnsi="Angsana New" w:cs="Angsana New" w:hint="cs"/>
          <w:cs/>
          <w:lang w:val="en-US"/>
        </w:rPr>
        <w:t xml:space="preserve">บริษัทได้ทำสัญญากับ </w:t>
      </w:r>
      <w:r w:rsidRPr="000E016F">
        <w:rPr>
          <w:rFonts w:ascii="Angsana New" w:hAnsi="Angsana New" w:cs="Angsana New" w:hint="cs"/>
          <w:lang w:val="en-US"/>
        </w:rPr>
        <w:t xml:space="preserve">Mitsubishi Electric Corporation (MELCO) </w:t>
      </w:r>
      <w:r w:rsidR="004D12F9" w:rsidRPr="000E016F">
        <w:rPr>
          <w:rFonts w:ascii="Angsana New" w:hAnsi="Angsana New" w:cs="Angsana New" w:hint="cs"/>
          <w:cs/>
          <w:lang w:val="en-US"/>
        </w:rPr>
        <w:t xml:space="preserve">ซึ่งเป็นบริษัทใหญ่ </w:t>
      </w:r>
      <w:r w:rsidRPr="000E016F">
        <w:rPr>
          <w:rFonts w:ascii="Angsana New" w:hAnsi="Angsana New" w:cs="Angsana New" w:hint="cs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0E016F">
        <w:rPr>
          <w:rFonts w:ascii="Angsana New" w:hAnsi="Angsana New" w:cs="Angsana New" w:hint="cs"/>
          <w:cs/>
          <w:lang w:val="en-US"/>
        </w:rPr>
        <w:br/>
      </w:r>
      <w:r w:rsidRPr="000E016F">
        <w:rPr>
          <w:rFonts w:ascii="Angsana New" w:hAnsi="Angsana New" w:cs="Angsana New" w:hint="cs"/>
          <w:cs/>
          <w:lang w:val="en-US"/>
        </w:rPr>
        <w:t xml:space="preserve">ตกลงกันให้แก่ </w:t>
      </w:r>
      <w:r w:rsidRPr="000E016F">
        <w:rPr>
          <w:rFonts w:ascii="Angsana New" w:hAnsi="Angsana New" w:cs="Angsana New" w:hint="cs"/>
          <w:lang w:val="en-US"/>
        </w:rPr>
        <w:t xml:space="preserve">MELCO </w:t>
      </w:r>
      <w:r w:rsidRPr="000E016F">
        <w:rPr>
          <w:rFonts w:ascii="Angsana New" w:hAnsi="Angsana New" w:cs="Angsana New" w:hint="cs"/>
          <w:cs/>
          <w:lang w:val="en-US"/>
        </w:rPr>
        <w:t>สัญญานี้มีกำหนด</w:t>
      </w:r>
      <w:r w:rsidR="006C472E" w:rsidRPr="000E016F">
        <w:rPr>
          <w:rFonts w:ascii="Angsana New" w:hAnsi="Angsana New" w:cs="Angsana New" w:hint="cs"/>
          <w:cs/>
          <w:lang w:val="en-US"/>
        </w:rPr>
        <w:t>ระยะเวลา</w:t>
      </w:r>
      <w:r w:rsidR="004D12F9" w:rsidRPr="000E016F">
        <w:rPr>
          <w:rFonts w:ascii="Angsana New" w:hAnsi="Angsana New" w:cs="Angsana New" w:hint="cs"/>
          <w:lang w:val="en-US"/>
        </w:rPr>
        <w:t xml:space="preserve"> </w:t>
      </w:r>
      <w:r w:rsidR="00C90145" w:rsidRPr="00C90145">
        <w:rPr>
          <w:rFonts w:ascii="Angsana New" w:hAnsi="Angsana New" w:cs="Angsana New" w:hint="cs"/>
          <w:lang w:val="en-US"/>
        </w:rPr>
        <w:t>5</w:t>
      </w:r>
      <w:r w:rsidR="004D12F9" w:rsidRPr="000E016F">
        <w:rPr>
          <w:rFonts w:ascii="Angsana New" w:hAnsi="Angsana New" w:cs="Angsana New" w:hint="cs"/>
          <w:lang w:val="en-US"/>
        </w:rPr>
        <w:t xml:space="preserve"> </w:t>
      </w:r>
      <w:r w:rsidRPr="000E016F">
        <w:rPr>
          <w:rFonts w:ascii="Angsana New" w:hAnsi="Angsana New" w:cs="Angsana New" w:hint="cs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0E016F">
        <w:rPr>
          <w:rFonts w:ascii="Angsana New" w:hAnsi="Angsana New" w:cs="Angsana New" w:hint="cs"/>
          <w:cs/>
          <w:lang w:val="en-US"/>
        </w:rPr>
        <w:t xml:space="preserve"> </w:t>
      </w:r>
      <w:r w:rsidR="00C90145" w:rsidRPr="00C90145">
        <w:rPr>
          <w:rFonts w:ascii="Angsana New" w:hAnsi="Angsana New" w:cs="Angsana New" w:hint="cs"/>
          <w:lang w:val="en-US"/>
        </w:rPr>
        <w:t>5</w:t>
      </w:r>
      <w:r w:rsidR="004D12F9" w:rsidRPr="000E016F">
        <w:rPr>
          <w:rFonts w:ascii="Angsana New" w:hAnsi="Angsana New" w:cs="Angsana New" w:hint="cs"/>
          <w:lang w:val="en-US"/>
        </w:rPr>
        <w:t xml:space="preserve"> </w:t>
      </w:r>
      <w:r w:rsidRPr="000E016F">
        <w:rPr>
          <w:rFonts w:ascii="Angsana New" w:hAnsi="Angsana New" w:cs="Angsana New" w:hint="cs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0E016F">
        <w:rPr>
          <w:rFonts w:ascii="Angsana New" w:hAnsi="Angsana New" w:cs="Angsana New" w:hint="cs"/>
          <w:lang w:val="en-US"/>
        </w:rPr>
        <w:t xml:space="preserve"> </w:t>
      </w:r>
      <w:r w:rsidR="00C90145" w:rsidRPr="00C90145">
        <w:rPr>
          <w:rFonts w:ascii="Angsana New" w:hAnsi="Angsana New" w:cs="Angsana New" w:hint="cs"/>
          <w:lang w:val="en-US"/>
        </w:rPr>
        <w:t>6</w:t>
      </w:r>
      <w:r w:rsidR="004D12F9" w:rsidRPr="000E016F">
        <w:rPr>
          <w:rFonts w:ascii="Angsana New" w:hAnsi="Angsana New" w:cs="Angsana New" w:hint="cs"/>
          <w:lang w:val="en-US"/>
        </w:rPr>
        <w:t xml:space="preserve"> </w:t>
      </w:r>
      <w:r w:rsidRPr="000E016F">
        <w:rPr>
          <w:rFonts w:ascii="Angsana New" w:hAnsi="Angsana New" w:cs="Angsana New" w:hint="cs"/>
          <w:cs/>
          <w:lang w:val="en-US"/>
        </w:rPr>
        <w:t>เดือนก่อนหมดสัญญา</w:t>
      </w:r>
    </w:p>
    <w:p w14:paraId="5405EC06" w14:textId="4ABFCC42" w:rsidR="00B97127" w:rsidRPr="000E016F" w:rsidRDefault="002D1A59" w:rsidP="00B97127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0E016F">
        <w:rPr>
          <w:rFonts w:ascii="Angsana New" w:hAnsi="Angsana New" w:cs="Angsana New"/>
          <w:i/>
          <w:iCs/>
          <w:cs/>
          <w:lang w:val="en-US"/>
        </w:rPr>
        <w:br/>
      </w:r>
      <w:r w:rsidR="00B97127" w:rsidRPr="000E016F">
        <w:rPr>
          <w:rFonts w:ascii="Angsana New" w:hAnsi="Angsana New" w:cs="Angsana New" w:hint="cs"/>
          <w:i/>
          <w:iCs/>
          <w:cs/>
          <w:lang w:val="en-US"/>
        </w:rPr>
        <w:t>สัญญาเช่าอาคารโรงงาน</w:t>
      </w:r>
    </w:p>
    <w:p w14:paraId="023C7820" w14:textId="77777777" w:rsidR="00B97127" w:rsidRPr="000E016F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4D92436" w14:textId="37864298" w:rsidR="00471CCE" w:rsidRPr="000E016F" w:rsidRDefault="00B97127" w:rsidP="00B97127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E016F">
        <w:rPr>
          <w:rFonts w:ascii="Angsana New" w:hAnsi="Angsana New" w:cs="Angsana New" w:hint="cs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0E016F">
        <w:rPr>
          <w:rFonts w:ascii="Angsana New" w:hAnsi="Angsana New" w:cs="Angsana New" w:hint="cs"/>
          <w:lang w:val="en-US"/>
        </w:rPr>
        <w:t xml:space="preserve"> </w:t>
      </w:r>
      <w:r w:rsidR="00C90145" w:rsidRPr="00C90145">
        <w:rPr>
          <w:rFonts w:ascii="Angsana New" w:hAnsi="Angsana New" w:cs="Angsana New" w:hint="cs"/>
          <w:lang w:val="en-US"/>
        </w:rPr>
        <w:t>2</w:t>
      </w:r>
      <w:r w:rsidR="00B7599B" w:rsidRPr="000E016F">
        <w:rPr>
          <w:rFonts w:ascii="Angsana New" w:hAnsi="Angsana New" w:cs="Angsana New" w:hint="cs"/>
          <w:lang w:val="en-US"/>
        </w:rPr>
        <w:t xml:space="preserve"> </w:t>
      </w:r>
      <w:r w:rsidRPr="000E016F">
        <w:rPr>
          <w:rFonts w:ascii="Angsana New" w:hAnsi="Angsana New" w:cs="Angsana New" w:hint="cs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0E016F">
        <w:rPr>
          <w:rFonts w:ascii="Angsana New" w:hAnsi="Angsana New" w:cs="Angsana New" w:hint="cs"/>
          <w:lang w:val="en-US"/>
        </w:rPr>
        <w:t xml:space="preserve"> </w:t>
      </w:r>
      <w:r w:rsidR="00B7599B" w:rsidRPr="000E016F">
        <w:rPr>
          <w:rFonts w:ascii="Angsana New" w:hAnsi="Angsana New" w:cs="Angsana New" w:hint="cs"/>
          <w:lang w:val="en-US"/>
        </w:rPr>
        <w:br/>
      </w:r>
      <w:r w:rsidR="00C90145" w:rsidRPr="00C90145">
        <w:rPr>
          <w:rFonts w:ascii="Angsana New" w:hAnsi="Angsana New" w:cs="Angsana New" w:hint="cs"/>
          <w:lang w:val="en-US"/>
        </w:rPr>
        <w:t>60</w:t>
      </w:r>
      <w:r w:rsidR="00B7599B" w:rsidRPr="000E016F">
        <w:rPr>
          <w:rFonts w:ascii="Angsana New" w:hAnsi="Angsana New" w:cs="Angsana New" w:hint="cs"/>
          <w:lang w:val="en-US"/>
        </w:rPr>
        <w:t xml:space="preserve"> </w:t>
      </w:r>
      <w:r w:rsidRPr="000E016F">
        <w:rPr>
          <w:rFonts w:ascii="Angsana New" w:hAnsi="Angsana New" w:cs="Angsana New" w:hint="cs"/>
          <w:cs/>
          <w:lang w:val="en-US"/>
        </w:rPr>
        <w:t>วันก่อนหมดสัญญา ในเดือน</w:t>
      </w:r>
      <w:r w:rsidR="00E21851" w:rsidRPr="000E016F">
        <w:rPr>
          <w:rFonts w:ascii="Angsana New" w:hAnsi="Angsana New" w:cs="Angsana New" w:hint="cs"/>
          <w:cs/>
          <w:lang w:val="en-US"/>
        </w:rPr>
        <w:t>มิถุนายน</w:t>
      </w:r>
      <w:r w:rsidRPr="000E016F">
        <w:rPr>
          <w:rFonts w:ascii="Angsana New" w:hAnsi="Angsana New" w:cs="Angsana New" w:hint="cs"/>
          <w:cs/>
          <w:lang w:val="en-US"/>
        </w:rPr>
        <w:t xml:space="preserve"> </w:t>
      </w:r>
      <w:r w:rsidR="00C90145" w:rsidRPr="00C90145">
        <w:rPr>
          <w:rFonts w:ascii="Angsana New" w:hAnsi="Angsana New" w:cs="Angsana New" w:hint="cs"/>
          <w:lang w:val="en-US"/>
        </w:rPr>
        <w:t>256</w:t>
      </w:r>
      <w:r w:rsidR="00C90145" w:rsidRPr="00C90145">
        <w:rPr>
          <w:rFonts w:ascii="Angsana New" w:hAnsi="Angsana New" w:cs="Angsana New"/>
          <w:lang w:val="en-US"/>
        </w:rPr>
        <w:t>4</w:t>
      </w:r>
      <w:r w:rsidRPr="000E016F">
        <w:rPr>
          <w:rFonts w:ascii="Angsana New" w:hAnsi="Angsana New" w:cs="Angsana New" w:hint="cs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0E016F">
        <w:rPr>
          <w:rFonts w:ascii="Angsana New" w:hAnsi="Angsana New" w:cs="Angsana New" w:hint="cs"/>
          <w:lang w:val="en-US"/>
        </w:rPr>
        <w:t xml:space="preserve"> </w:t>
      </w:r>
      <w:r w:rsidR="00C90145" w:rsidRPr="00C90145">
        <w:rPr>
          <w:rFonts w:ascii="Angsana New" w:hAnsi="Angsana New" w:cs="Angsana New" w:hint="cs"/>
          <w:lang w:val="en-US"/>
        </w:rPr>
        <w:t>2</w:t>
      </w:r>
      <w:r w:rsidR="00B7599B" w:rsidRPr="000E016F">
        <w:rPr>
          <w:rFonts w:ascii="Angsana New" w:hAnsi="Angsana New" w:cs="Angsana New" w:hint="cs"/>
          <w:lang w:val="en-US"/>
        </w:rPr>
        <w:t xml:space="preserve"> </w:t>
      </w:r>
      <w:r w:rsidRPr="000E016F">
        <w:rPr>
          <w:rFonts w:ascii="Angsana New" w:hAnsi="Angsana New" w:cs="Angsana New" w:hint="cs"/>
          <w:cs/>
          <w:lang w:val="en-US"/>
        </w:rPr>
        <w:t xml:space="preserve">ปีสิ้นสุดวันที่ </w:t>
      </w:r>
      <w:r w:rsidR="00E42F36" w:rsidRPr="000E016F">
        <w:rPr>
          <w:rFonts w:ascii="Angsana New" w:hAnsi="Angsana New" w:cs="Angsana New" w:hint="cs"/>
          <w:lang w:val="en-US"/>
        </w:rPr>
        <w:br/>
      </w:r>
      <w:r w:rsidR="00C90145" w:rsidRPr="00C90145">
        <w:rPr>
          <w:rFonts w:ascii="Angsana New" w:hAnsi="Angsana New" w:cs="Angsana New" w:hint="cs"/>
          <w:lang w:val="en-US"/>
        </w:rPr>
        <w:t>31</w:t>
      </w:r>
      <w:r w:rsidRPr="000E016F">
        <w:rPr>
          <w:rFonts w:ascii="Angsana New" w:hAnsi="Angsana New" w:cs="Angsana New" w:hint="cs"/>
          <w:cs/>
          <w:lang w:val="en-US"/>
        </w:rPr>
        <w:t xml:space="preserve"> กรกฎาคม </w:t>
      </w:r>
      <w:r w:rsidR="00C90145" w:rsidRPr="00C90145">
        <w:rPr>
          <w:rFonts w:ascii="Angsana New" w:hAnsi="Angsana New" w:cs="Angsana New" w:hint="cs"/>
          <w:lang w:val="en-US"/>
        </w:rPr>
        <w:t>256</w:t>
      </w:r>
      <w:r w:rsidR="00C90145" w:rsidRPr="00C90145">
        <w:rPr>
          <w:rFonts w:ascii="Angsana New" w:hAnsi="Angsana New" w:cs="Angsana New"/>
          <w:lang w:val="en-US"/>
        </w:rPr>
        <w:t>6</w:t>
      </w:r>
    </w:p>
    <w:p w14:paraId="2E245FF6" w14:textId="08DDC4DC" w:rsidR="003A37E4" w:rsidRPr="000E016F" w:rsidRDefault="003A37E4" w:rsidP="00B47EE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D5DC8D" w14:textId="2D7AE2A4" w:rsidR="00B47EE0" w:rsidRPr="000E016F" w:rsidRDefault="00B47EE0" w:rsidP="00B47EE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223357" w14:textId="77777777" w:rsidR="00B47EE0" w:rsidRPr="000E016F" w:rsidRDefault="00B47EE0" w:rsidP="00B47EE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DE5C28" w14:textId="6DC15D47" w:rsidR="00B97127" w:rsidRPr="000E016F" w:rsidRDefault="00B97127" w:rsidP="003273C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สัญญาบริหารสินค้า</w:t>
      </w:r>
    </w:p>
    <w:p w14:paraId="6F824AF6" w14:textId="77777777" w:rsidR="00B97127" w:rsidRPr="000E016F" w:rsidRDefault="00B97127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482B6E0" w14:textId="2345DB03" w:rsidR="00B97127" w:rsidRPr="000E016F" w:rsidRDefault="00B97127" w:rsidP="00B97127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0E016F">
        <w:rPr>
          <w:rFonts w:ascii="Angsana New" w:hAnsi="Angsana New" w:hint="cs"/>
          <w:sz w:val="30"/>
          <w:szCs w:val="30"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1</w:t>
      </w:r>
      <w:r w:rsidR="00B7599B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ปี</w:t>
      </w:r>
      <w:r w:rsidR="00B7599B"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1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0E016F" w:rsidRDefault="00B97127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7F4A523" w14:textId="77777777" w:rsidR="00471CCE" w:rsidRPr="000E016F" w:rsidRDefault="00471CCE" w:rsidP="00471CC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0E016F" w:rsidRDefault="00471CCE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617962F" w14:textId="5182B991" w:rsidR="00C37629" w:rsidRPr="000E016F" w:rsidRDefault="00471CCE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eastAsia="Arial Unicode MS" w:hAnsi="Angsana New" w:hint="cs"/>
          <w:sz w:val="30"/>
          <w:szCs w:val="30"/>
          <w:cs/>
        </w:rPr>
        <w:t xml:space="preserve">ในเดือนพฤษภาคม </w:t>
      </w:r>
      <w:r w:rsidR="00C90145" w:rsidRPr="00C90145">
        <w:rPr>
          <w:rFonts w:ascii="Angsana New" w:eastAsia="Arial Unicode MS" w:hAnsi="Angsana New" w:hint="cs"/>
          <w:sz w:val="30"/>
          <w:szCs w:val="30"/>
          <w:lang w:val="en-US"/>
        </w:rPr>
        <w:t>2545</w:t>
      </w:r>
      <w:r w:rsidRPr="000E016F">
        <w:rPr>
          <w:rFonts w:ascii="Angsana New" w:eastAsia="Arial Unicode MS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eastAsia="Arial Unicode MS" w:hAnsi="Angsana New" w:hint="cs"/>
          <w:sz w:val="30"/>
          <w:szCs w:val="30"/>
          <w:cs/>
        </w:rPr>
        <w:t>บริษัทได้ทำสัญญาบริการ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0E016F">
        <w:rPr>
          <w:rFonts w:ascii="Angsana New" w:hAnsi="Angsana New" w:hint="cs"/>
          <w:sz w:val="30"/>
          <w:szCs w:val="30"/>
          <w:cs/>
          <w:lang w:val="en-US"/>
        </w:rPr>
        <w:br/>
        <w:t>ซึ่งเป็นกิจการอื่น</w:t>
      </w:r>
      <w:r w:rsidR="00B7599B" w:rsidRPr="000E016F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35EA9BDF" w14:textId="44CFF962" w:rsidR="00BB3E4D" w:rsidRPr="000E016F" w:rsidRDefault="00BB3E4D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30BB45BC" w14:textId="0C8DC5D1" w:rsidR="00B7599B" w:rsidRPr="000E016F" w:rsidRDefault="00B7599B" w:rsidP="00B7599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1B6F0442" w14:textId="77777777" w:rsidR="00B7599B" w:rsidRPr="000E016F" w:rsidRDefault="00B7599B" w:rsidP="008839F9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D030BFB" w14:textId="234E6108" w:rsidR="004D12F9" w:rsidRPr="000E016F" w:rsidRDefault="004D12F9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6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บริษัทได้ทำสัญญาเงินกู้กับ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0E016F">
        <w:rPr>
          <w:rFonts w:ascii="Angsana New" w:hAnsi="Angsana New" w:hint="cs"/>
          <w:sz w:val="30"/>
          <w:szCs w:val="30"/>
          <w:cs/>
          <w:lang w:val="en-US"/>
        </w:rPr>
        <w:t>ซึ่งเป็นกิจการอื่น</w:t>
      </w:r>
      <w:r w:rsidR="00B7599B" w:rsidRPr="000E016F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โดยบริษัทดังกล่าวได้ออกตั๋วสัญญาใช้เงินให้แก่บริษัท</w:t>
      </w:r>
      <w:r w:rsidR="00B7599B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 </w:t>
      </w:r>
      <w:r w:rsidR="00C90145" w:rsidRPr="00C90145">
        <w:rPr>
          <w:rFonts w:ascii="Angsana New" w:hAnsi="Angsana New"/>
          <w:sz w:val="30"/>
          <w:szCs w:val="30"/>
          <w:lang w:val="en-US"/>
        </w:rPr>
        <w:t>70</w:t>
      </w:r>
      <w:r w:rsidR="00B7599B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B7599B" w:rsidRPr="000E016F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C90145" w:rsidRPr="00C90145">
        <w:rPr>
          <w:rFonts w:ascii="Angsana New" w:hAnsi="Angsana New"/>
          <w:sz w:val="30"/>
          <w:szCs w:val="30"/>
          <w:lang w:val="en-US"/>
        </w:rPr>
        <w:t>0</w:t>
      </w:r>
      <w:r w:rsidR="00226447" w:rsidRPr="000E016F">
        <w:rPr>
          <w:rFonts w:ascii="Angsana New" w:hAnsi="Angsana New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sz w:val="30"/>
          <w:szCs w:val="30"/>
          <w:lang w:val="en-US"/>
        </w:rPr>
        <w:t>77</w:t>
      </w:r>
      <w:r w:rsidR="00B7599B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0E016F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และมีกำหนดชำระคืนในวันที่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6</w:t>
      </w:r>
      <w:r w:rsidR="00B7599B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7599B" w:rsidRPr="000E016F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B7599B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6</w:t>
      </w:r>
    </w:p>
    <w:p w14:paraId="1660F108" w14:textId="200B74E2" w:rsidR="00226447" w:rsidRPr="000E016F" w:rsidRDefault="00226447" w:rsidP="00B9712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8FC5AF" w14:textId="48073A3B" w:rsidR="00226447" w:rsidRPr="000E016F" w:rsidRDefault="00226447" w:rsidP="002264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28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บริษัทได้ทำสัญญาเงินกู้กับ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บริษัท เมลโค ไทย แคปปิตอล จำกัด ซึ่งเป็นกิจการอื่น</w:t>
      </w:r>
      <w:r w:rsidRPr="000E016F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โดยบริษัทดังกล่าวได้ออกตั๋วสัญญาใช้เงินให้แก่บริษัท เป็นจำนวนเงิน </w:t>
      </w:r>
      <w:r w:rsidR="00C90145" w:rsidRPr="00C90145">
        <w:rPr>
          <w:rFonts w:ascii="Angsana New" w:hAnsi="Angsana New"/>
          <w:sz w:val="30"/>
          <w:szCs w:val="30"/>
          <w:lang w:val="en-US"/>
        </w:rPr>
        <w:t>15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0E016F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C90145" w:rsidRPr="00C90145">
        <w:rPr>
          <w:rFonts w:ascii="Angsana New" w:hAnsi="Angsana New"/>
          <w:sz w:val="30"/>
          <w:szCs w:val="30"/>
          <w:lang w:val="en-US"/>
        </w:rPr>
        <w:t>0</w:t>
      </w:r>
      <w:r w:rsidRPr="000E016F">
        <w:rPr>
          <w:rFonts w:ascii="Angsana New" w:hAnsi="Angsana New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sz w:val="30"/>
          <w:szCs w:val="30"/>
          <w:lang w:val="en-US"/>
        </w:rPr>
        <w:t>77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และมีกำหนดชำระคืนในวันที่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27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6</w:t>
      </w:r>
    </w:p>
    <w:p w14:paraId="31E491BF" w14:textId="17E2C76C" w:rsidR="00045D18" w:rsidRPr="000E016F" w:rsidRDefault="00045D18">
      <w:pPr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FE14648" w14:textId="27206F4C" w:rsidR="00471CCE" w:rsidRPr="000E016F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5237FC" w14:textId="77777777" w:rsidR="003675B1" w:rsidRPr="000E016F" w:rsidRDefault="003675B1" w:rsidP="009471A3">
      <w:pPr>
        <w:pStyle w:val="a"/>
        <w:tabs>
          <w:tab w:val="left" w:pos="936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0E016F" w14:paraId="13B3782B" w14:textId="77777777" w:rsidTr="009471A3">
        <w:tc>
          <w:tcPr>
            <w:tcW w:w="5940" w:type="dxa"/>
          </w:tcPr>
          <w:p w14:paraId="5D3A93E4" w14:textId="77777777" w:rsidR="00471CCE" w:rsidRPr="000E016F" w:rsidRDefault="00471CCE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0E016F" w:rsidRDefault="00471CCE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0E016F" w14:paraId="72D60E45" w14:textId="77777777" w:rsidTr="009471A3">
        <w:tc>
          <w:tcPr>
            <w:tcW w:w="5940" w:type="dxa"/>
          </w:tcPr>
          <w:p w14:paraId="6715C15E" w14:textId="77777777" w:rsidR="00471CCE" w:rsidRPr="000E016F" w:rsidRDefault="00471CCE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0E016F" w:rsidRDefault="00471CCE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422026B0" w14:textId="77777777" w:rsidTr="009471A3">
        <w:tc>
          <w:tcPr>
            <w:tcW w:w="5940" w:type="dxa"/>
          </w:tcPr>
          <w:p w14:paraId="18EE50A6" w14:textId="77777777" w:rsidR="00471CCE" w:rsidRPr="000E016F" w:rsidRDefault="00471CCE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0E016F" w:rsidRDefault="00471CCE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0E016F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285B40" w:rsidRPr="000E016F" w:rsidRDefault="00285B40" w:rsidP="00C34EA1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D3847" w14:textId="550673AA" w:rsidR="00285B40" w:rsidRPr="000E016F" w:rsidRDefault="00C90145" w:rsidP="00C34E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44CAFE" w14:textId="77777777" w:rsidR="00285B40" w:rsidRPr="000E016F" w:rsidRDefault="00285B40" w:rsidP="00C34E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2C4BE4" w14:textId="78E0A231" w:rsidR="00285B40" w:rsidRPr="000E016F" w:rsidRDefault="00C90145" w:rsidP="00C34EA1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85B40" w:rsidRPr="000E016F" w14:paraId="415B9744" w14:textId="77777777" w:rsidTr="009471A3">
        <w:tc>
          <w:tcPr>
            <w:tcW w:w="5940" w:type="dxa"/>
          </w:tcPr>
          <w:p w14:paraId="109D7AF9" w14:textId="77777777" w:rsidR="00285B40" w:rsidRPr="000E016F" w:rsidRDefault="00285B40" w:rsidP="00C34EA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285B40" w:rsidRPr="000E016F" w:rsidRDefault="00285B40" w:rsidP="00C34EA1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34908" w:rsidRPr="000E016F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334908" w:rsidRPr="000E016F" w:rsidRDefault="00334908" w:rsidP="0033490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7D0C69C" w14:textId="3B3F41C2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60582B" w14:textId="77777777" w:rsidR="00334908" w:rsidRPr="000E016F" w:rsidRDefault="00334908" w:rsidP="00334908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232916" w14:textId="6559A442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334908" w:rsidRPr="000E016F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236246E0" w:rsidR="00334908" w:rsidRPr="000E016F" w:rsidRDefault="00334908" w:rsidP="0033490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02E57589" w14:textId="40D47393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="00E72A7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37DABA26" w14:textId="77777777" w:rsidR="00334908" w:rsidRPr="000E016F" w:rsidRDefault="00334908" w:rsidP="00334908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24122E" w14:textId="5397C7C8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</w:tr>
      <w:tr w:rsidR="00334908" w:rsidRPr="000E016F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334908" w:rsidRPr="000E016F" w:rsidRDefault="00334908" w:rsidP="0033490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</w:tcPr>
          <w:p w14:paraId="4FDEC53C" w14:textId="13563B9D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  <w:r w:rsidR="00E72A7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0415C33" w14:textId="77777777" w:rsidR="00334908" w:rsidRPr="000E016F" w:rsidRDefault="00334908" w:rsidP="00334908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ADC5B" w14:textId="51147CE3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34908" w:rsidRPr="000E016F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334908" w:rsidRPr="000E016F" w:rsidRDefault="00334908" w:rsidP="00334908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8A985" w14:textId="2E75FFDF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E72A7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223C2571" w14:textId="77777777" w:rsidR="00334908" w:rsidRPr="000E016F" w:rsidRDefault="00334908" w:rsidP="00334908">
            <w:pPr>
              <w:tabs>
                <w:tab w:val="decimal" w:pos="133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51685" w14:textId="22CBAC7D" w:rsidR="00334908" w:rsidRPr="000E016F" w:rsidRDefault="00C90145" w:rsidP="00334908">
            <w:pPr>
              <w:tabs>
                <w:tab w:val="decimal" w:pos="115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</w:p>
        </w:tc>
      </w:tr>
    </w:tbl>
    <w:p w14:paraId="4AD86297" w14:textId="76D4AB13" w:rsidR="00E43E6A" w:rsidRPr="000E016F" w:rsidRDefault="00471CCE" w:rsidP="005F42F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5F42F0" w:rsidRPr="000E016F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p w14:paraId="1E523F7E" w14:textId="77777777" w:rsidR="00471CCE" w:rsidRPr="000E016F" w:rsidRDefault="00471CCE" w:rsidP="00903550">
      <w:pPr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10"/>
        <w:gridCol w:w="1420"/>
        <w:gridCol w:w="284"/>
        <w:gridCol w:w="1426"/>
      </w:tblGrid>
      <w:tr w:rsidR="00471CCE" w:rsidRPr="000E016F" w14:paraId="78914722" w14:textId="77777777" w:rsidTr="00D207C1">
        <w:trPr>
          <w:trHeight w:val="115"/>
          <w:tblHeader/>
        </w:trPr>
        <w:tc>
          <w:tcPr>
            <w:tcW w:w="4950" w:type="dxa"/>
          </w:tcPr>
          <w:p w14:paraId="545A8AD5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8CE0DA" w14:textId="77777777" w:rsidR="00471CCE" w:rsidRPr="000E016F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279ACC03" w14:textId="77777777" w:rsidR="00471CCE" w:rsidRPr="000E016F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0E016F" w14:paraId="35F09959" w14:textId="77777777" w:rsidTr="00D207C1">
        <w:trPr>
          <w:trHeight w:val="115"/>
          <w:tblHeader/>
        </w:trPr>
        <w:tc>
          <w:tcPr>
            <w:tcW w:w="4950" w:type="dxa"/>
          </w:tcPr>
          <w:p w14:paraId="7862DE75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FD1922" w14:textId="77777777" w:rsidR="00471CCE" w:rsidRPr="000E016F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1FB9CCC0" w14:textId="77777777" w:rsidR="00471CCE" w:rsidRPr="000E016F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1696BE6C" w14:textId="77777777" w:rsidTr="00D207C1">
        <w:trPr>
          <w:trHeight w:val="115"/>
          <w:tblHeader/>
        </w:trPr>
        <w:tc>
          <w:tcPr>
            <w:tcW w:w="4950" w:type="dxa"/>
          </w:tcPr>
          <w:p w14:paraId="6A37BCA1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774C4965" w14:textId="77777777" w:rsidR="00471CCE" w:rsidRPr="000E016F" w:rsidRDefault="00471CCE" w:rsidP="008A64AD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130" w:type="dxa"/>
            <w:gridSpan w:val="3"/>
            <w:shd w:val="clear" w:color="auto" w:fill="auto"/>
          </w:tcPr>
          <w:p w14:paraId="44A8B0E3" w14:textId="77777777" w:rsidR="00471CCE" w:rsidRPr="000E016F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0E016F" w14:paraId="51836D1F" w14:textId="77777777" w:rsidTr="00D207C1">
        <w:trPr>
          <w:trHeight w:val="115"/>
          <w:tblHeader/>
        </w:trPr>
        <w:tc>
          <w:tcPr>
            <w:tcW w:w="4950" w:type="dxa"/>
          </w:tcPr>
          <w:p w14:paraId="3013F36D" w14:textId="143B4C58" w:rsidR="00285B40" w:rsidRPr="000E016F" w:rsidRDefault="00B07675" w:rsidP="00B0767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10" w:type="dxa"/>
          </w:tcPr>
          <w:p w14:paraId="086E6D4D" w14:textId="77777777" w:rsidR="00285B40" w:rsidRPr="000E016F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shd w:val="clear" w:color="auto" w:fill="auto"/>
          </w:tcPr>
          <w:p w14:paraId="0F63C824" w14:textId="007C1041" w:rsidR="00285B40" w:rsidRPr="000E016F" w:rsidRDefault="00C90145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0201C428" w14:textId="77777777" w:rsidR="00285B40" w:rsidRPr="000E016F" w:rsidRDefault="00285B40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CED30E" w14:textId="31D6AE47" w:rsidR="00285B40" w:rsidRPr="000E016F" w:rsidRDefault="00C90145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85B40" w:rsidRPr="000E016F" w14:paraId="04A06BC8" w14:textId="77777777" w:rsidTr="00D207C1">
        <w:trPr>
          <w:tblHeader/>
        </w:trPr>
        <w:tc>
          <w:tcPr>
            <w:tcW w:w="4950" w:type="dxa"/>
          </w:tcPr>
          <w:p w14:paraId="39FE0F1C" w14:textId="77777777" w:rsidR="00285B40" w:rsidRPr="000E016F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62967EA2" w14:textId="77777777" w:rsidR="00285B40" w:rsidRPr="000E016F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285B40" w:rsidRPr="000E016F" w:rsidRDefault="00285B40" w:rsidP="00285B4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B40" w:rsidRPr="000E016F" w14:paraId="7515B052" w14:textId="77777777" w:rsidTr="00285B40">
        <w:trPr>
          <w:trHeight w:val="115"/>
        </w:trPr>
        <w:tc>
          <w:tcPr>
            <w:tcW w:w="4950" w:type="dxa"/>
          </w:tcPr>
          <w:p w14:paraId="19537DA6" w14:textId="77777777" w:rsidR="00285B40" w:rsidRPr="000E016F" w:rsidRDefault="00285B40" w:rsidP="00285B4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3308004E" w14:textId="77777777" w:rsidR="00285B40" w:rsidRPr="000E016F" w:rsidRDefault="00285B40" w:rsidP="00285B40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55007040" w14:textId="77777777" w:rsidR="00285B40" w:rsidRPr="000E016F" w:rsidRDefault="00285B40" w:rsidP="00285B40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DF1EC5" w14:textId="77777777" w:rsidR="00285B40" w:rsidRPr="000E016F" w:rsidRDefault="00285B40" w:rsidP="00285B40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6AC2509" w14:textId="77777777" w:rsidR="00285B40" w:rsidRPr="000E016F" w:rsidRDefault="00285B40" w:rsidP="00285B4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4908" w:rsidRPr="000E016F" w14:paraId="27A9FF87" w14:textId="77777777" w:rsidTr="00285B40">
        <w:trPr>
          <w:trHeight w:val="115"/>
        </w:trPr>
        <w:tc>
          <w:tcPr>
            <w:tcW w:w="4950" w:type="dxa"/>
          </w:tcPr>
          <w:p w14:paraId="5C1A22C3" w14:textId="023D8D81" w:rsidR="00334908" w:rsidRPr="000E016F" w:rsidRDefault="00334908" w:rsidP="0033490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ถึง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71B47F1C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7D4112" w14:textId="31D9E96C" w:rsidR="00334908" w:rsidRPr="000E016F" w:rsidRDefault="00C90145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50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="005950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84" w:type="dxa"/>
            <w:shd w:val="clear" w:color="auto" w:fill="auto"/>
          </w:tcPr>
          <w:p w14:paraId="44361898" w14:textId="77777777" w:rsidR="00334908" w:rsidRPr="000E016F" w:rsidRDefault="00334908" w:rsidP="0033490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5A5CE0" w14:textId="1BED102B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  <w:r w:rsidR="00334908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</w:tr>
      <w:tr w:rsidR="00334908" w:rsidRPr="000E016F" w14:paraId="57748FB7" w14:textId="77777777" w:rsidTr="00285B40">
        <w:trPr>
          <w:trHeight w:val="115"/>
        </w:trPr>
        <w:tc>
          <w:tcPr>
            <w:tcW w:w="4950" w:type="dxa"/>
          </w:tcPr>
          <w:p w14:paraId="3FBCA513" w14:textId="77777777" w:rsidR="00334908" w:rsidRPr="000E016F" w:rsidRDefault="00334908" w:rsidP="0033490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10" w:type="dxa"/>
          </w:tcPr>
          <w:p w14:paraId="4315AB3C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156F4C4" w14:textId="77777777" w:rsidR="00334908" w:rsidRPr="000E016F" w:rsidRDefault="00334908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FF8C01E" w14:textId="77777777" w:rsidR="00334908" w:rsidRPr="000E016F" w:rsidRDefault="00334908" w:rsidP="0033490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4EF3297" w14:textId="77777777" w:rsidR="00334908" w:rsidRPr="000E016F" w:rsidRDefault="00334908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45CF9261" w14:textId="77777777" w:rsidTr="006A3346">
        <w:trPr>
          <w:trHeight w:val="335"/>
        </w:trPr>
        <w:tc>
          <w:tcPr>
            <w:tcW w:w="4950" w:type="dxa"/>
          </w:tcPr>
          <w:p w14:paraId="2DBA368C" w14:textId="277D91E7" w:rsidR="00334908" w:rsidRPr="000E016F" w:rsidRDefault="00C90145" w:rsidP="00334908">
            <w:pPr>
              <w:pStyle w:val="BodyText"/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4908" w:rsidRPr="000E016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10" w:type="dxa"/>
          </w:tcPr>
          <w:p w14:paraId="5BCB753F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DCA4E" w14:textId="0026A956" w:rsidR="00334908" w:rsidRPr="000E016F" w:rsidRDefault="00C90145" w:rsidP="0059507C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9507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854</w:t>
            </w:r>
          </w:p>
        </w:tc>
        <w:tc>
          <w:tcPr>
            <w:tcW w:w="284" w:type="dxa"/>
            <w:shd w:val="clear" w:color="auto" w:fill="auto"/>
          </w:tcPr>
          <w:p w14:paraId="5426D2B3" w14:textId="77777777" w:rsidR="00334908" w:rsidRPr="000E016F" w:rsidRDefault="00334908" w:rsidP="0033490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F7FD" w14:textId="2924BF35" w:rsidR="00334908" w:rsidRPr="000E016F" w:rsidRDefault="00334908" w:rsidP="00DB0E9B">
            <w:pPr>
              <w:tabs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4908" w:rsidRPr="000E016F" w14:paraId="2D75545F" w14:textId="77777777" w:rsidTr="00285B40">
        <w:trPr>
          <w:trHeight w:val="115"/>
        </w:trPr>
        <w:tc>
          <w:tcPr>
            <w:tcW w:w="4950" w:type="dxa"/>
          </w:tcPr>
          <w:p w14:paraId="472F7B9D" w14:textId="34FB7E97" w:rsidR="00334908" w:rsidRPr="000E016F" w:rsidRDefault="00334908" w:rsidP="0033490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10" w:type="dxa"/>
          </w:tcPr>
          <w:p w14:paraId="03A610DA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1345E" w14:textId="2D712F5B" w:rsidR="00334908" w:rsidRPr="000E016F" w:rsidRDefault="00C90145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507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  <w:r w:rsidR="0059507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84" w:type="dxa"/>
            <w:shd w:val="clear" w:color="auto" w:fill="auto"/>
          </w:tcPr>
          <w:p w14:paraId="1EA2C454" w14:textId="77777777" w:rsidR="00334908" w:rsidRPr="000E016F" w:rsidRDefault="00334908" w:rsidP="0033490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29D9C" w14:textId="2D68E307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  <w:tr w:rsidR="00334908" w:rsidRPr="000E016F" w14:paraId="75B35CAE" w14:textId="77777777" w:rsidTr="00285B40">
        <w:trPr>
          <w:trHeight w:val="115"/>
        </w:trPr>
        <w:tc>
          <w:tcPr>
            <w:tcW w:w="4950" w:type="dxa"/>
          </w:tcPr>
          <w:p w14:paraId="09328D2B" w14:textId="77D22EF2" w:rsidR="00334908" w:rsidRPr="000E016F" w:rsidRDefault="00334908" w:rsidP="0033490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</w:tcPr>
          <w:p w14:paraId="735E5720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54162C9" w14:textId="5BC0E3C1" w:rsidR="00334908" w:rsidRPr="000E016F" w:rsidRDefault="0059507C" w:rsidP="00334908">
            <w:pPr>
              <w:tabs>
                <w:tab w:val="decimal" w:pos="8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76BBF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86D571A" w14:textId="74076326" w:rsidR="00334908" w:rsidRPr="000E016F" w:rsidRDefault="00334908" w:rsidP="00B07675">
            <w:pPr>
              <w:tabs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4908" w:rsidRPr="000E016F" w14:paraId="6AC538B8" w14:textId="77777777" w:rsidTr="00285B40">
        <w:trPr>
          <w:trHeight w:val="115"/>
        </w:trPr>
        <w:tc>
          <w:tcPr>
            <w:tcW w:w="4950" w:type="dxa"/>
          </w:tcPr>
          <w:p w14:paraId="7CF7700D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3B9291D8" w14:textId="12E2A8F1" w:rsidR="00334908" w:rsidRPr="000E016F" w:rsidRDefault="00C90145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1CD56" w14:textId="6EB9BE43" w:rsidR="00334908" w:rsidRPr="000E016F" w:rsidRDefault="00C90145" w:rsidP="00334908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507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  <w:r w:rsidR="0059507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84" w:type="dxa"/>
            <w:shd w:val="clear" w:color="auto" w:fill="auto"/>
          </w:tcPr>
          <w:p w14:paraId="575F02C1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8DE3" w14:textId="2C55AD14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  <w:tr w:rsidR="00B07675" w:rsidRPr="000E016F" w14:paraId="57B0FC78" w14:textId="77777777" w:rsidTr="00285B40">
        <w:trPr>
          <w:trHeight w:val="115"/>
        </w:trPr>
        <w:tc>
          <w:tcPr>
            <w:tcW w:w="4950" w:type="dxa"/>
          </w:tcPr>
          <w:p w14:paraId="2CCAB3FF" w14:textId="77777777" w:rsidR="00B07675" w:rsidRPr="000E016F" w:rsidRDefault="00B07675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0" w:type="dxa"/>
          </w:tcPr>
          <w:p w14:paraId="77680138" w14:textId="77777777" w:rsidR="00B07675" w:rsidRPr="000E016F" w:rsidRDefault="00B07675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6C03BB66" w14:textId="77777777" w:rsidR="00B07675" w:rsidRPr="000E016F" w:rsidRDefault="00B07675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6393435" w14:textId="77777777" w:rsidR="00B07675" w:rsidRPr="000E016F" w:rsidRDefault="00B07675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B94D4B5" w14:textId="77777777" w:rsidR="00B07675" w:rsidRPr="000E016F" w:rsidRDefault="00B07675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37F6CFCF" w14:textId="77777777" w:rsidTr="00285B40">
        <w:trPr>
          <w:trHeight w:val="115"/>
        </w:trPr>
        <w:tc>
          <w:tcPr>
            <w:tcW w:w="4950" w:type="dxa"/>
          </w:tcPr>
          <w:p w14:paraId="0A5FB956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10" w:type="dxa"/>
          </w:tcPr>
          <w:p w14:paraId="1555BD7C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552FC17" w14:textId="77777777" w:rsidR="00334908" w:rsidRPr="000E016F" w:rsidRDefault="00334908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B9DC11E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5E066FAB" w14:textId="77777777" w:rsidR="00334908" w:rsidRPr="000E016F" w:rsidRDefault="00334908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72577223" w14:textId="77777777" w:rsidTr="006A3346">
        <w:trPr>
          <w:trHeight w:val="20"/>
        </w:trPr>
        <w:tc>
          <w:tcPr>
            <w:tcW w:w="4950" w:type="dxa"/>
          </w:tcPr>
          <w:p w14:paraId="128F0621" w14:textId="770351F1" w:rsidR="00334908" w:rsidRPr="000E016F" w:rsidRDefault="00334908" w:rsidP="0033490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ถึง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13EACFDF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3235541C" w14:textId="5F982299" w:rsidR="00334908" w:rsidRPr="000E016F" w:rsidRDefault="00C90145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42E8958E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FBE4B30" w14:textId="7ED7CA86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</w:tr>
      <w:tr w:rsidR="00334908" w:rsidRPr="000E016F" w14:paraId="03BC65A1" w14:textId="77777777" w:rsidTr="00285B40">
        <w:trPr>
          <w:trHeight w:val="115"/>
        </w:trPr>
        <w:tc>
          <w:tcPr>
            <w:tcW w:w="4950" w:type="dxa"/>
          </w:tcPr>
          <w:p w14:paraId="1FC292BE" w14:textId="6F19C135" w:rsidR="00334908" w:rsidRPr="000E016F" w:rsidRDefault="00334908" w:rsidP="0033490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0" w:type="dxa"/>
          </w:tcPr>
          <w:p w14:paraId="06843767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94E1C9F" w14:textId="35C7EC00" w:rsidR="00900E58" w:rsidRPr="000E016F" w:rsidRDefault="0059507C" w:rsidP="00900E58">
            <w:pPr>
              <w:tabs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CCE0F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46A0E88" w14:textId="2C799245" w:rsidR="00334908" w:rsidRPr="000E016F" w:rsidRDefault="00334908" w:rsidP="00900E58">
            <w:pPr>
              <w:tabs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4908" w:rsidRPr="000E016F" w14:paraId="3E4DA19D" w14:textId="77777777" w:rsidTr="00285B40">
        <w:trPr>
          <w:trHeight w:val="115"/>
        </w:trPr>
        <w:tc>
          <w:tcPr>
            <w:tcW w:w="4950" w:type="dxa"/>
          </w:tcPr>
          <w:p w14:paraId="6D938C61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507D5C99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410E" w14:textId="061D17D3" w:rsidR="00334908" w:rsidRPr="000E016F" w:rsidRDefault="00C90145" w:rsidP="00334908">
            <w:pPr>
              <w:tabs>
                <w:tab w:val="decimal" w:pos="11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2C0AB05F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F0C6" w14:textId="7950B529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334908" w:rsidRPr="000E016F" w14:paraId="7BA4EEEE" w14:textId="77777777" w:rsidTr="00285B40">
        <w:trPr>
          <w:trHeight w:val="115"/>
        </w:trPr>
        <w:tc>
          <w:tcPr>
            <w:tcW w:w="4950" w:type="dxa"/>
          </w:tcPr>
          <w:p w14:paraId="433DDB07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370870F6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269E7" w14:textId="77777777" w:rsidR="00334908" w:rsidRPr="000E016F" w:rsidRDefault="00334908" w:rsidP="00334908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05A945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A3B9A8E" w14:textId="77777777" w:rsidR="00334908" w:rsidRPr="000E016F" w:rsidRDefault="00334908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34908" w:rsidRPr="000E016F" w14:paraId="53BB4841" w14:textId="77777777" w:rsidTr="00285B40">
        <w:trPr>
          <w:trHeight w:val="115"/>
        </w:trPr>
        <w:tc>
          <w:tcPr>
            <w:tcW w:w="4950" w:type="dxa"/>
          </w:tcPr>
          <w:p w14:paraId="016F2D41" w14:textId="77777777" w:rsidR="00334908" w:rsidRPr="000E016F" w:rsidRDefault="00334908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2127D5C8" w14:textId="77777777" w:rsidR="00334908" w:rsidRPr="000E016F" w:rsidRDefault="00334908" w:rsidP="0033490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104111DB" w14:textId="4B23C8E6" w:rsidR="00334908" w:rsidRPr="000E016F" w:rsidRDefault="00C90145" w:rsidP="00334908">
            <w:pPr>
              <w:tabs>
                <w:tab w:val="decimal" w:pos="113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507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  <w:r w:rsidR="0059507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341</w:t>
            </w:r>
          </w:p>
        </w:tc>
        <w:tc>
          <w:tcPr>
            <w:tcW w:w="284" w:type="dxa"/>
            <w:shd w:val="clear" w:color="auto" w:fill="auto"/>
          </w:tcPr>
          <w:p w14:paraId="2B56C661" w14:textId="77777777" w:rsidR="00334908" w:rsidRPr="000E016F" w:rsidRDefault="00334908" w:rsidP="00334908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B0541D4" w14:textId="60B140AC" w:rsidR="00334908" w:rsidRPr="000E016F" w:rsidRDefault="00C90145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</w:tr>
    </w:tbl>
    <w:p w14:paraId="05BE0B0D" w14:textId="66BAB2FC" w:rsidR="00BC0532" w:rsidRPr="000E016F" w:rsidRDefault="00BC0532" w:rsidP="005E38A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F16D5D" w14:textId="77777777" w:rsidR="00DB0E9B" w:rsidRPr="000E016F" w:rsidRDefault="00DB0E9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CC6AD29" w14:textId="6334E992" w:rsidR="00471CCE" w:rsidRPr="000E016F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7CEDDF86" w14:textId="77777777" w:rsidR="00471CCE" w:rsidRPr="000E016F" w:rsidRDefault="00471CCE" w:rsidP="00FE38D3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0E016F" w14:paraId="0E57A71B" w14:textId="77777777" w:rsidTr="00482A31">
        <w:tc>
          <w:tcPr>
            <w:tcW w:w="5940" w:type="dxa"/>
          </w:tcPr>
          <w:p w14:paraId="4CA50B85" w14:textId="77777777" w:rsidR="00482A31" w:rsidRPr="000E016F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0E016F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0E016F" w14:paraId="6D3E6C2F" w14:textId="77777777" w:rsidTr="00482A31">
        <w:tc>
          <w:tcPr>
            <w:tcW w:w="5940" w:type="dxa"/>
          </w:tcPr>
          <w:p w14:paraId="53B2657D" w14:textId="77777777" w:rsidR="00482A31" w:rsidRPr="000E016F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0E016F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0E016F" w14:paraId="7AEC8655" w14:textId="77777777" w:rsidTr="00482A31">
        <w:tc>
          <w:tcPr>
            <w:tcW w:w="5940" w:type="dxa"/>
          </w:tcPr>
          <w:p w14:paraId="0EC94A21" w14:textId="77777777" w:rsidR="00482A31" w:rsidRPr="000E016F" w:rsidRDefault="00482A31" w:rsidP="00482A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0E016F" w:rsidRDefault="00482A31" w:rsidP="00482A3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0E016F" w14:paraId="52A6AAAA" w14:textId="77777777" w:rsidTr="00482A31">
        <w:tc>
          <w:tcPr>
            <w:tcW w:w="5940" w:type="dxa"/>
          </w:tcPr>
          <w:p w14:paraId="5EEA6995" w14:textId="77777777" w:rsidR="00285B40" w:rsidRPr="000E016F" w:rsidRDefault="00285B40" w:rsidP="00285B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E158F6" w14:textId="7BC27855" w:rsidR="00285B40" w:rsidRPr="000E016F" w:rsidRDefault="00C90145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D1EBB6C" w14:textId="77777777" w:rsidR="00285B40" w:rsidRPr="000E016F" w:rsidRDefault="00285B40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8E0D9" w14:textId="0B9D59EE" w:rsidR="00285B40" w:rsidRPr="000E016F" w:rsidRDefault="00C90145" w:rsidP="00285B40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85B40" w:rsidRPr="000E016F" w14:paraId="7F91AED1" w14:textId="77777777" w:rsidTr="006A3346">
        <w:trPr>
          <w:trHeight w:val="245"/>
        </w:trPr>
        <w:tc>
          <w:tcPr>
            <w:tcW w:w="5940" w:type="dxa"/>
          </w:tcPr>
          <w:p w14:paraId="5EEE20AF" w14:textId="77777777" w:rsidR="00285B40" w:rsidRPr="000E016F" w:rsidRDefault="00285B40" w:rsidP="00285B4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285B40" w:rsidRPr="000E016F" w:rsidRDefault="00285B40" w:rsidP="00285B40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4908" w:rsidRPr="000E016F" w14:paraId="589F4A26" w14:textId="77777777" w:rsidTr="00482A31">
        <w:tc>
          <w:tcPr>
            <w:tcW w:w="5940" w:type="dxa"/>
          </w:tcPr>
          <w:p w14:paraId="12EC8DAD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5C76D456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 w:rsidR="008C4F9F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68084790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28824A6A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334908" w:rsidRPr="000E016F" w14:paraId="1D8165EB" w14:textId="77777777" w:rsidTr="00482A31">
        <w:tc>
          <w:tcPr>
            <w:tcW w:w="5940" w:type="dxa"/>
          </w:tcPr>
          <w:p w14:paraId="71EC6600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342AE883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8C4F9F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</w:tcPr>
          <w:p w14:paraId="6C764393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00D9BF05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</w:tr>
      <w:tr w:rsidR="00334908" w:rsidRPr="000E016F" w14:paraId="25B9E391" w14:textId="77777777" w:rsidTr="00482A31">
        <w:tc>
          <w:tcPr>
            <w:tcW w:w="5940" w:type="dxa"/>
          </w:tcPr>
          <w:p w14:paraId="082FBA0C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63F7C236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  <w:r w:rsidR="008C4F9F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</w:tcPr>
          <w:p w14:paraId="0604D132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3B6680A9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</w:tr>
      <w:tr w:rsidR="00334908" w:rsidRPr="000E016F" w14:paraId="3F805779" w14:textId="77777777" w:rsidTr="00482A31">
        <w:tc>
          <w:tcPr>
            <w:tcW w:w="5940" w:type="dxa"/>
          </w:tcPr>
          <w:p w14:paraId="675BEC32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4F8A3C2B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8B3B63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118F9D84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1F77B410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334908" w:rsidRPr="000E016F" w14:paraId="7D160956" w14:textId="77777777" w:rsidTr="00482A31">
        <w:tc>
          <w:tcPr>
            <w:tcW w:w="5940" w:type="dxa"/>
          </w:tcPr>
          <w:p w14:paraId="39A89599" w14:textId="3F64C872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72BC470B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B3B63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</w:t>
            </w:r>
            <w:r w:rsidR="008B3B63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2C54F0CC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2A2CF001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</w:p>
        </w:tc>
      </w:tr>
      <w:tr w:rsidR="00334908" w:rsidRPr="000E016F" w14:paraId="379EAEE7" w14:textId="77777777" w:rsidTr="00482A31">
        <w:tc>
          <w:tcPr>
            <w:tcW w:w="5940" w:type="dxa"/>
          </w:tcPr>
          <w:p w14:paraId="5171315C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3C6576EF" w:rsidR="00334908" w:rsidRPr="000E016F" w:rsidRDefault="008C4F9F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C58711C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7AC707D0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34908" w:rsidRPr="000E016F" w14:paraId="313E5FBA" w14:textId="77777777" w:rsidTr="00482A31">
        <w:tc>
          <w:tcPr>
            <w:tcW w:w="5940" w:type="dxa"/>
          </w:tcPr>
          <w:p w14:paraId="5DA89ACC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7DF692B0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B3B63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</w:t>
            </w:r>
            <w:r w:rsidR="008B3B63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270" w:type="dxa"/>
          </w:tcPr>
          <w:p w14:paraId="59B48DDB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30AC25B0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</w:tr>
      <w:tr w:rsidR="00334908" w:rsidRPr="000E016F" w14:paraId="2884F6DD" w14:textId="77777777" w:rsidTr="00482A31">
        <w:tc>
          <w:tcPr>
            <w:tcW w:w="5940" w:type="dxa"/>
          </w:tcPr>
          <w:p w14:paraId="40EB2A6D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4908" w:rsidRPr="000E016F" w14:paraId="714D2109" w14:textId="77777777" w:rsidTr="00482A31">
        <w:tc>
          <w:tcPr>
            <w:tcW w:w="5940" w:type="dxa"/>
          </w:tcPr>
          <w:p w14:paraId="0FFF44AC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4908" w:rsidRPr="000E016F" w14:paraId="460351D3" w14:textId="77777777" w:rsidTr="00482A31">
        <w:tc>
          <w:tcPr>
            <w:tcW w:w="5940" w:type="dxa"/>
          </w:tcPr>
          <w:p w14:paraId="36F939A0" w14:textId="77777777" w:rsidR="00334908" w:rsidRPr="000E016F" w:rsidRDefault="00334908" w:rsidP="00334908">
            <w:pPr>
              <w:numPr>
                <w:ilvl w:val="0"/>
                <w:numId w:val="10"/>
              </w:numPr>
              <w:tabs>
                <w:tab w:val="left" w:pos="25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351B4586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C4F9F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  <w:r w:rsidR="008C4F9F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</w:tcPr>
          <w:p w14:paraId="1DD846B7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2FB1020D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  <w:r w:rsidR="00334908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334908" w:rsidRPr="000E016F" w14:paraId="57568E44" w14:textId="77777777" w:rsidTr="00482A31">
        <w:tc>
          <w:tcPr>
            <w:tcW w:w="5940" w:type="dxa"/>
          </w:tcPr>
          <w:p w14:paraId="0866EEC9" w14:textId="0FBA94F2" w:rsidR="00334908" w:rsidRPr="000E016F" w:rsidRDefault="00BD3E8C" w:rsidP="00334908">
            <w:pPr>
              <w:numPr>
                <w:ilvl w:val="0"/>
                <w:numId w:val="10"/>
              </w:numPr>
              <w:tabs>
                <w:tab w:val="left" w:pos="255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</w:rPr>
              <w:t>(</w:t>
            </w:r>
            <w:r w:rsidR="00334908" w:rsidRPr="000E016F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E016F">
              <w:rPr>
                <w:rFonts w:ascii="Angsana New" w:hAnsi="Angsana New"/>
                <w:sz w:val="30"/>
                <w:szCs w:val="30"/>
              </w:rPr>
              <w:t>)</w:t>
            </w:r>
            <w:r w:rsidR="00E208CB"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34908" w:rsidRPr="000E016F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408410E1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C4F9F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7F2A0D3E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272A557C" w:rsidR="00334908" w:rsidRPr="000E016F" w:rsidRDefault="00334908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 w:rsidRPr="000E0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34908" w:rsidRPr="000E016F" w14:paraId="2D14C7A6" w14:textId="77777777" w:rsidTr="00482A31">
        <w:tc>
          <w:tcPr>
            <w:tcW w:w="5940" w:type="dxa"/>
          </w:tcPr>
          <w:p w14:paraId="12818F5C" w14:textId="77777777" w:rsidR="00334908" w:rsidRPr="000E016F" w:rsidRDefault="00334908" w:rsidP="00334908">
            <w:pPr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08313414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8C4F9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059</w:t>
            </w:r>
            <w:r w:rsidR="008C4F9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  <w:tc>
          <w:tcPr>
            <w:tcW w:w="270" w:type="dxa"/>
          </w:tcPr>
          <w:p w14:paraId="4151BE6D" w14:textId="77777777" w:rsidR="00334908" w:rsidRPr="000E016F" w:rsidRDefault="00334908" w:rsidP="00334908">
            <w:pPr>
              <w:tabs>
                <w:tab w:val="decimal" w:pos="1089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2FA88E26" w:rsidR="00334908" w:rsidRPr="000E016F" w:rsidRDefault="00C90145" w:rsidP="00334908">
            <w:pPr>
              <w:tabs>
                <w:tab w:val="decimal" w:pos="115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  <w:r w:rsidR="00334908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</w:tr>
    </w:tbl>
    <w:p w14:paraId="5D8EC04F" w14:textId="77777777" w:rsidR="00FF59C8" w:rsidRPr="000E016F" w:rsidRDefault="00FF59C8" w:rsidP="00E928B4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FF59C8" w:rsidRPr="000E016F" w:rsidSect="00A2536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37"/>
        </w:sectPr>
      </w:pPr>
    </w:p>
    <w:p w14:paraId="52D24A7A" w14:textId="74B5FF62" w:rsidR="00E928B4" w:rsidRPr="000E016F" w:rsidRDefault="00E928B4" w:rsidP="00E928B4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7A2E0713" w14:textId="77777777" w:rsidR="00E928B4" w:rsidRPr="000E016F" w:rsidRDefault="00E928B4" w:rsidP="00A21EF0">
      <w:pPr>
        <w:spacing w:line="240" w:lineRule="auto"/>
        <w:ind w:left="540" w:hanging="540"/>
        <w:rPr>
          <w:rFonts w:ascii="Angsana New" w:hAnsi="Angsana New"/>
          <w:sz w:val="16"/>
          <w:szCs w:val="16"/>
        </w:rPr>
      </w:pPr>
    </w:p>
    <w:p w14:paraId="3980A81A" w14:textId="1BBC6BB7" w:rsidR="00E50F95" w:rsidRPr="000E016F" w:rsidRDefault="00471CCE" w:rsidP="00B3354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 ณ 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31</w:t>
      </w:r>
      <w:r w:rsidR="004E47FB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4E47FB" w:rsidRPr="000E016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85B40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="001055CD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90145" w:rsidRPr="00C90145">
        <w:rPr>
          <w:rFonts w:ascii="Angsana New" w:hAnsi="Angsana New"/>
          <w:sz w:val="30"/>
          <w:szCs w:val="30"/>
          <w:lang w:val="en-US"/>
        </w:rPr>
        <w:t>2564</w:t>
      </w:r>
      <w:r w:rsidR="001055CD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8F09FB4" w14:textId="122B7377" w:rsidR="00B3354B" w:rsidRPr="000E016F" w:rsidRDefault="00B3354B" w:rsidP="00B3354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145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720"/>
        <w:gridCol w:w="180"/>
        <w:gridCol w:w="722"/>
        <w:gridCol w:w="8"/>
        <w:gridCol w:w="172"/>
        <w:gridCol w:w="8"/>
        <w:gridCol w:w="712"/>
        <w:gridCol w:w="180"/>
        <w:gridCol w:w="720"/>
        <w:gridCol w:w="8"/>
        <w:gridCol w:w="172"/>
        <w:gridCol w:w="8"/>
        <w:gridCol w:w="723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  <w:gridCol w:w="8"/>
      </w:tblGrid>
      <w:tr w:rsidR="00064EB6" w:rsidRPr="000E016F" w14:paraId="34001AE5" w14:textId="77777777" w:rsidTr="00A92FED">
        <w:trPr>
          <w:cantSplit/>
          <w:trHeight w:val="20"/>
          <w:tblHeader/>
        </w:trPr>
        <w:tc>
          <w:tcPr>
            <w:tcW w:w="7030" w:type="dxa"/>
            <w:gridSpan w:val="6"/>
          </w:tcPr>
          <w:p w14:paraId="255C22EF" w14:textId="0A906BB4" w:rsidR="00064EB6" w:rsidRPr="000E016F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AB4E4AB" w14:textId="77777777" w:rsidR="00064EB6" w:rsidRPr="000E016F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68B556A6" w14:textId="521356E5" w:rsidR="00064EB6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E016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gridSpan w:val="2"/>
          </w:tcPr>
          <w:p w14:paraId="0FCA190A" w14:textId="77777777" w:rsidR="00064EB6" w:rsidRPr="000E016F" w:rsidRDefault="00064EB6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581" w:type="dxa"/>
            <w:gridSpan w:val="12"/>
          </w:tcPr>
          <w:p w14:paraId="5D6D2782" w14:textId="77777777" w:rsidR="000B1007" w:rsidRPr="000E016F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D778C00" w14:textId="77777777" w:rsidR="000B1007" w:rsidRPr="000E016F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572F5C57" w14:textId="30A63258" w:rsidR="00064EB6" w:rsidRPr="000E016F" w:rsidRDefault="00064EB6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0E016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1007" w:rsidRPr="000E016F" w14:paraId="123CBD91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  <w:vAlign w:val="bottom"/>
          </w:tcPr>
          <w:p w14:paraId="03149731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CDC022B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793BE" w14:textId="3F4BFC3F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</w:tcPr>
          <w:p w14:paraId="4D7BCF24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21C6803B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57321D57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389C7E81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6ADE3EB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380D8C08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7AC1EAB1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C5575B1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5910EFE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8F924AD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6900EB2B" w14:textId="77777777" w:rsidR="000B1007" w:rsidRPr="000E016F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E016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B1007" w:rsidRPr="000E016F" w14:paraId="1BC5CDFD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3F41295C" w14:textId="77777777" w:rsidR="000B1007" w:rsidRPr="000E016F" w:rsidRDefault="000B1007" w:rsidP="001D2E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F708ED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1E48A2" w14:textId="26F71007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FD55534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14:paraId="16328A87" w14:textId="6B62DE70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2BF92055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F5A14B4" w14:textId="5084BA98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DD8FD3C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7790FB" w14:textId="3B74835F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7E01D122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26C11165" w14:textId="6B52B140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7C515E6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EE5F9F6" w14:textId="2A2960FA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7B3314E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773622" w14:textId="3AB7F46C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864840E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32ACE6D" w14:textId="365CC7EA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C3DEE0F" w14:textId="77777777" w:rsidR="000B1007" w:rsidRPr="000E016F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1EE293B6" w14:textId="40146BFF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5497412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F6D745" w14:textId="45C8B2E2" w:rsidR="000B1007" w:rsidRPr="000E016F" w:rsidRDefault="00C90145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0B1007" w:rsidRPr="000E016F" w14:paraId="6B90757B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0E7C27B3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762FC458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3"/>
          </w:tcPr>
          <w:p w14:paraId="218C6260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1A6C0D6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81" w:type="dxa"/>
            <w:gridSpan w:val="18"/>
          </w:tcPr>
          <w:p w14:paraId="0D159FC2" w14:textId="56B38D7C" w:rsidR="000B1007" w:rsidRPr="000E016F" w:rsidRDefault="000B1007" w:rsidP="001D2E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D2E2E" w:rsidRPr="000E016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E01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B1007" w:rsidRPr="000E016F" w14:paraId="7C04331F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1FF7E9F8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5D3CCFBE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FA8305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105E0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" w:type="dxa"/>
          </w:tcPr>
          <w:p w14:paraId="61CB188C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779A4B6" w14:textId="77777777" w:rsidR="000B1007" w:rsidRPr="000E016F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0B0C737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74E71" w14:textId="77777777" w:rsidR="000B1007" w:rsidRPr="000E016F" w:rsidRDefault="000B1007" w:rsidP="001D2E2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E90723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4C3AB80" w14:textId="77777777" w:rsidR="000B1007" w:rsidRPr="000E016F" w:rsidRDefault="000B1007" w:rsidP="001D2E2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0197028E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9A5C7" w14:textId="77777777" w:rsidR="000B1007" w:rsidRPr="000E016F" w:rsidRDefault="000B1007" w:rsidP="001D2E2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6992DE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34303F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2B97BC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8DFA3" w14:textId="77777777" w:rsidR="000B1007" w:rsidRPr="000E016F" w:rsidRDefault="000B1007" w:rsidP="001D2E2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584FF9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0E2B0" w14:textId="77777777" w:rsidR="000B1007" w:rsidRPr="000E016F" w:rsidRDefault="000B1007" w:rsidP="001D2E2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600574F8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531D3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353C6C" w14:textId="77777777" w:rsidR="000B1007" w:rsidRPr="000E016F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059" w:rsidRPr="000E016F" w14:paraId="43E98ED5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49A460AF" w14:textId="386EF1E5" w:rsidR="00955059" w:rsidRPr="000E016F" w:rsidRDefault="00A41576" w:rsidP="001D2E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/>
                <w:sz w:val="28"/>
                <w:szCs w:val="28"/>
                <w:cs/>
              </w:rPr>
              <w:t>บริษัท สไมล์ ซุปเปอร์ เอ็กซ์เพรส จำกัด</w:t>
            </w:r>
          </w:p>
        </w:tc>
        <w:tc>
          <w:tcPr>
            <w:tcW w:w="2160" w:type="dxa"/>
          </w:tcPr>
          <w:p w14:paraId="149C7DD3" w14:textId="6B021C4E" w:rsidR="00955059" w:rsidRPr="000E016F" w:rsidRDefault="00A41576" w:rsidP="001D2E2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16F">
              <w:rPr>
                <w:rFonts w:ascii="Angsana New" w:hAnsi="Angsana New" w:hint="cs"/>
                <w:sz w:val="28"/>
                <w:szCs w:val="28"/>
                <w:cs/>
              </w:rPr>
              <w:t>ศูนย์รับและกระจายสินค้า</w:t>
            </w:r>
          </w:p>
        </w:tc>
        <w:tc>
          <w:tcPr>
            <w:tcW w:w="720" w:type="dxa"/>
          </w:tcPr>
          <w:p w14:paraId="5293D248" w14:textId="5B156D33" w:rsidR="00955059" w:rsidRPr="000E016F" w:rsidRDefault="00C90145" w:rsidP="001D2E2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B52BCB" w:rsidRPr="000E016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0BF6EAB4" w14:textId="77777777" w:rsidR="00955059" w:rsidRPr="000E016F" w:rsidRDefault="00955059" w:rsidP="001D2E2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</w:tcPr>
          <w:p w14:paraId="1A96A700" w14:textId="267AAC94" w:rsidR="00955059" w:rsidRPr="000E016F" w:rsidRDefault="00C90145" w:rsidP="001D2E2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561CC5" w:rsidRPr="000E016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  <w:gridSpan w:val="2"/>
          </w:tcPr>
          <w:p w14:paraId="209179E7" w14:textId="77777777" w:rsidR="00955059" w:rsidRPr="000E016F" w:rsidRDefault="00955059" w:rsidP="001D2E2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</w:tcPr>
          <w:p w14:paraId="07FE50AA" w14:textId="4B8BAD5D" w:rsidR="00955059" w:rsidRPr="000E016F" w:rsidRDefault="00C90145" w:rsidP="001D2E2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D72D66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80" w:type="dxa"/>
          </w:tcPr>
          <w:p w14:paraId="426930A5" w14:textId="77777777" w:rsidR="00955059" w:rsidRPr="000E016F" w:rsidRDefault="00955059" w:rsidP="001D2E2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7C0E32" w14:textId="504F1FB7" w:rsidR="00955059" w:rsidRPr="000E016F" w:rsidRDefault="00C90145" w:rsidP="001D2E2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561CC5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9014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180" w:type="dxa"/>
            <w:gridSpan w:val="2"/>
          </w:tcPr>
          <w:p w14:paraId="2A396F5A" w14:textId="77777777" w:rsidR="00955059" w:rsidRPr="000E016F" w:rsidRDefault="00955059" w:rsidP="001D2E2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7871ABB4" w14:textId="4C0A5CC6" w:rsidR="00955059" w:rsidRPr="000E016F" w:rsidRDefault="00C90145" w:rsidP="001D2E2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F7E0A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D51AB1" w14:textId="77777777" w:rsidR="00955059" w:rsidRPr="000E016F" w:rsidRDefault="00955059" w:rsidP="001D2E2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96DCD57" w14:textId="4860191E" w:rsidR="00955059" w:rsidRPr="000E016F" w:rsidRDefault="00C90145" w:rsidP="00561C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61CC5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6B8908" w14:textId="77777777" w:rsidR="00955059" w:rsidRPr="000E016F" w:rsidRDefault="00955059" w:rsidP="001D2E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C74A64A" w14:textId="26C789D5" w:rsidR="00955059" w:rsidRPr="000E016F" w:rsidRDefault="00CF7E0A" w:rsidP="00FD6ACB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1C2912" w14:textId="77777777" w:rsidR="00955059" w:rsidRPr="000E016F" w:rsidRDefault="00955059" w:rsidP="00CF7E0A">
            <w:pPr>
              <w:pStyle w:val="acctfourfigures"/>
              <w:tabs>
                <w:tab w:val="decimal" w:pos="4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605641" w14:textId="0324CA87" w:rsidR="00955059" w:rsidRPr="000E016F" w:rsidRDefault="00561CC5" w:rsidP="00561CC5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D9D6BA" w14:textId="77777777" w:rsidR="00955059" w:rsidRPr="000E016F" w:rsidRDefault="00955059" w:rsidP="001D2E2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670F729D" w14:textId="6EFECDE2" w:rsidR="00955059" w:rsidRPr="000E016F" w:rsidRDefault="00C90145" w:rsidP="001D2E2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F7E0A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ACD118" w14:textId="77777777" w:rsidR="00955059" w:rsidRPr="000E016F" w:rsidRDefault="00955059" w:rsidP="001D2E2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DE5A50" w14:textId="24F9EE6A" w:rsidR="00955059" w:rsidRPr="000E016F" w:rsidRDefault="00C90145" w:rsidP="001D2E2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61CC5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6101094B" w14:textId="77777777" w:rsidR="00471CCE" w:rsidRPr="000E016F" w:rsidRDefault="00471CCE" w:rsidP="00471CCE">
      <w:pPr>
        <w:spacing w:line="240" w:lineRule="auto"/>
        <w:rPr>
          <w:rFonts w:ascii="Angsana New" w:hAnsi="Angsana New"/>
          <w:sz w:val="30"/>
          <w:szCs w:val="30"/>
        </w:rPr>
      </w:pPr>
    </w:p>
    <w:p w14:paraId="7FCE64EC" w14:textId="77777777" w:rsidR="0099466A" w:rsidRPr="000E016F" w:rsidRDefault="0099466A" w:rsidP="009E7B7D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0E016F">
        <w:rPr>
          <w:rFonts w:ascii="Angsana New" w:hAnsi="Angsana New" w:cs="Angsana New" w:hint="cs"/>
          <w:sz w:val="30"/>
          <w:szCs w:val="30"/>
          <w:cs/>
        </w:rPr>
        <w:t>บริษัท สไมล์</w:t>
      </w:r>
      <w:r w:rsidR="00D82B0F" w:rsidRPr="000E016F">
        <w:rPr>
          <w:rFonts w:ascii="Angsana New" w:hAnsi="Angsana New" w:cs="Angsana New" w:hint="cs"/>
          <w:sz w:val="30"/>
          <w:szCs w:val="30"/>
        </w:rPr>
        <w:t xml:space="preserve"> </w:t>
      </w:r>
      <w:r w:rsidRPr="000E016F">
        <w:rPr>
          <w:rFonts w:ascii="Angsana New" w:hAnsi="Angsana New" w:cs="Angsana New" w:hint="cs"/>
          <w:sz w:val="30"/>
          <w:szCs w:val="30"/>
          <w:cs/>
        </w:rPr>
        <w:t>ซุปเปอร์</w:t>
      </w: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E016F">
        <w:rPr>
          <w:rFonts w:ascii="Angsana New" w:hAnsi="Angsana New" w:cs="Angsana New" w:hint="cs"/>
          <w:sz w:val="30"/>
          <w:szCs w:val="30"/>
          <w:cs/>
        </w:rPr>
        <w:t>เอ็กซ์เพรส จำกัด</w:t>
      </w: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82B0F" w:rsidRPr="000E016F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2C02BA68" w14:textId="77777777" w:rsidR="00D82B0F" w:rsidRPr="000E016F" w:rsidRDefault="00D82B0F" w:rsidP="00D82B0F">
      <w:pPr>
        <w:spacing w:line="240" w:lineRule="auto"/>
        <w:rPr>
          <w:rFonts w:ascii="Angsana New" w:hAnsi="Angsana New"/>
          <w:sz w:val="30"/>
          <w:szCs w:val="30"/>
        </w:rPr>
      </w:pPr>
    </w:p>
    <w:p w14:paraId="00752FF6" w14:textId="2CE77566" w:rsidR="006554E7" w:rsidRPr="000E016F" w:rsidRDefault="00D82B0F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  <w:sectPr w:rsidR="006554E7" w:rsidRPr="000E016F" w:rsidSect="001C2B36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  <w:r w:rsidRPr="000E016F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ABD9C5A" w14:textId="5487D934" w:rsidR="00D82B0F" w:rsidRPr="000E016F" w:rsidRDefault="00D82B0F" w:rsidP="00D82B0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</w:t>
      </w:r>
      <w:r w:rsidR="006D7C98" w:rsidRPr="000E016F">
        <w:rPr>
          <w:rFonts w:ascii="Angsana New" w:hAnsi="Angsana New" w:hint="cs"/>
          <w:i/>
          <w:iCs/>
          <w:sz w:val="30"/>
          <w:szCs w:val="30"/>
          <w:cs/>
        </w:rPr>
        <w:t>ที่มีสาระสำคัญ</w:t>
      </w:r>
    </w:p>
    <w:p w14:paraId="4723F413" w14:textId="77777777" w:rsidR="00D82B0F" w:rsidRPr="000E016F" w:rsidRDefault="00D82B0F" w:rsidP="00D82B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757E7" w14:textId="64C25EA4" w:rsidR="00D82B0F" w:rsidRPr="000E016F" w:rsidRDefault="00D82B0F" w:rsidP="00D82B0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6D7C98" w:rsidRPr="000E016F">
        <w:rPr>
          <w:rFonts w:ascii="Angsana New" w:hAnsi="Angsana New" w:hint="cs"/>
          <w:sz w:val="30"/>
          <w:szCs w:val="30"/>
          <w:cs/>
        </w:rPr>
        <w:t>ที่มีสาระสำคัญซึ่งนำเสนอ</w:t>
      </w:r>
      <w:r w:rsidRPr="000E016F">
        <w:rPr>
          <w:rFonts w:ascii="Angsana New" w:hAnsi="Angsana New" w:hint="cs"/>
          <w:sz w:val="30"/>
          <w:szCs w:val="30"/>
          <w:cs/>
        </w:rPr>
        <w:t>อยู่ในงบการเงินของบริษัทร่วม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0E016F" w:rsidRDefault="006554E7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0E016F" w14:paraId="7F904F23" w14:textId="77777777" w:rsidTr="00CB7BD2">
        <w:tc>
          <w:tcPr>
            <w:tcW w:w="5040" w:type="dxa"/>
            <w:vAlign w:val="bottom"/>
          </w:tcPr>
          <w:p w14:paraId="0178C74C" w14:textId="77777777" w:rsidR="00D82B0F" w:rsidRPr="000E016F" w:rsidRDefault="00D82B0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0E016F" w:rsidRDefault="00D82B0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0E016F" w:rsidRDefault="00D82B0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AF2D8F" w:rsidRPr="000E016F" w14:paraId="4C3E54BA" w14:textId="77777777" w:rsidTr="00CB7BD2">
        <w:tc>
          <w:tcPr>
            <w:tcW w:w="5040" w:type="dxa"/>
            <w:vAlign w:val="bottom"/>
          </w:tcPr>
          <w:p w14:paraId="5E38E0C2" w14:textId="77777777" w:rsidR="00AF2D8F" w:rsidRPr="000E016F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8370120"/>
          </w:p>
        </w:tc>
        <w:tc>
          <w:tcPr>
            <w:tcW w:w="720" w:type="dxa"/>
          </w:tcPr>
          <w:p w14:paraId="471353CF" w14:textId="77777777" w:rsidR="00AF2D8F" w:rsidRPr="000E016F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6F648DF1" w:rsidR="00AF2D8F" w:rsidRPr="000E016F" w:rsidRDefault="00C90145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C43A289" w14:textId="77777777" w:rsidR="00AF2D8F" w:rsidRPr="000E016F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29F3AC1A" w:rsidR="00AF2D8F" w:rsidRPr="000E016F" w:rsidRDefault="00C90145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F2D8F" w:rsidRPr="000E016F" w14:paraId="4504DF26" w14:textId="77777777" w:rsidTr="00CB7BD2">
        <w:tc>
          <w:tcPr>
            <w:tcW w:w="5040" w:type="dxa"/>
            <w:vAlign w:val="bottom"/>
          </w:tcPr>
          <w:p w14:paraId="0E453AA4" w14:textId="77777777" w:rsidR="00AF2D8F" w:rsidRPr="000E016F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AF2D8F" w:rsidRPr="000E016F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AF2D8F" w:rsidRPr="000E016F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510BE" w:rsidRPr="000E016F" w14:paraId="26E21B5B" w14:textId="77777777" w:rsidTr="002D2931">
        <w:tc>
          <w:tcPr>
            <w:tcW w:w="5040" w:type="dxa"/>
            <w:shd w:val="clear" w:color="auto" w:fill="auto"/>
          </w:tcPr>
          <w:p w14:paraId="66F18FC4" w14:textId="77777777" w:rsidR="006510BE" w:rsidRPr="000E016F" w:rsidRDefault="006510BE" w:rsidP="006510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516292EF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  <w:r w:rsidR="005E1357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0FCD9FDE" w14:textId="77777777" w:rsidR="006510BE" w:rsidRPr="000E016F" w:rsidRDefault="006510BE" w:rsidP="006510B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7AC4F0" w14:textId="7CA23439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="006510BE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6510BE" w:rsidRPr="000E016F" w14:paraId="6F55979B" w14:textId="77777777" w:rsidTr="002D2931">
        <w:tc>
          <w:tcPr>
            <w:tcW w:w="5040" w:type="dxa"/>
            <w:shd w:val="clear" w:color="auto" w:fill="auto"/>
          </w:tcPr>
          <w:p w14:paraId="4B4048AD" w14:textId="77777777" w:rsidR="006510BE" w:rsidRPr="000E016F" w:rsidRDefault="006510BE" w:rsidP="006510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6510BE" w:rsidRPr="000E016F" w:rsidRDefault="006510BE" w:rsidP="006510BE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6510BE" w:rsidRPr="000E016F" w:rsidRDefault="006510BE" w:rsidP="006510B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D626C" w14:textId="77777777" w:rsidR="006510BE" w:rsidRPr="000E016F" w:rsidRDefault="006510BE" w:rsidP="006510BE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BE" w:rsidRPr="000E016F" w14:paraId="73C864D6" w14:textId="77777777" w:rsidTr="002D2931">
        <w:tc>
          <w:tcPr>
            <w:tcW w:w="5040" w:type="dxa"/>
            <w:shd w:val="clear" w:color="auto" w:fill="auto"/>
          </w:tcPr>
          <w:p w14:paraId="41A6155C" w14:textId="4FF6A0BC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="00C90145"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4AA27E0F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A00DC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270" w:type="dxa"/>
          </w:tcPr>
          <w:p w14:paraId="25E0C8A5" w14:textId="77777777" w:rsidR="006510BE" w:rsidRPr="000E016F" w:rsidRDefault="006510BE" w:rsidP="006510B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E351D" w14:textId="3EA2FA0A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6510BE" w:rsidRPr="000E016F" w14:paraId="034AAEA9" w14:textId="77777777" w:rsidTr="00111AC6">
        <w:tc>
          <w:tcPr>
            <w:tcW w:w="5040" w:type="dxa"/>
            <w:shd w:val="clear" w:color="auto" w:fill="auto"/>
            <w:vAlign w:val="bottom"/>
          </w:tcPr>
          <w:p w14:paraId="69D154A2" w14:textId="77777777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6510BE" w:rsidRPr="000E016F" w:rsidRDefault="006510BE" w:rsidP="006510BE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369FEF59" w:rsidR="006510BE" w:rsidRPr="000E016F" w:rsidRDefault="00C90145" w:rsidP="006510BE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5E1357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382EA7C" w14:textId="77777777" w:rsidR="006510BE" w:rsidRPr="000E016F" w:rsidRDefault="006510BE" w:rsidP="006510BE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6A9108" w14:textId="1A94F082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6510BE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6510BE" w:rsidRPr="000E016F" w14:paraId="35D03308" w14:textId="77777777" w:rsidTr="00111AC6">
        <w:tc>
          <w:tcPr>
            <w:tcW w:w="5040" w:type="dxa"/>
            <w:shd w:val="clear" w:color="auto" w:fill="auto"/>
            <w:vAlign w:val="bottom"/>
          </w:tcPr>
          <w:p w14:paraId="631B3932" w14:textId="77777777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0ECD52" w14:textId="0CC1D939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A00DC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0EE7C252" w14:textId="77777777" w:rsidR="006510BE" w:rsidRPr="000E016F" w:rsidRDefault="006510BE" w:rsidP="006510BE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167D42" w14:textId="5990E21F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</w:p>
        </w:tc>
      </w:tr>
      <w:tr w:rsidR="006510BE" w:rsidRPr="000E016F" w14:paraId="324881A5" w14:textId="77777777" w:rsidTr="00111AC6">
        <w:tc>
          <w:tcPr>
            <w:tcW w:w="5040" w:type="dxa"/>
            <w:shd w:val="clear" w:color="auto" w:fill="auto"/>
            <w:vAlign w:val="bottom"/>
          </w:tcPr>
          <w:p w14:paraId="0F427CAC" w14:textId="555C4D7A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6510BE" w:rsidRPr="000E016F" w:rsidRDefault="006510BE" w:rsidP="006510BE">
            <w:pPr>
              <w:pStyle w:val="BodyTextIndent2"/>
              <w:spacing w:before="0"/>
              <w:ind w:left="-108" w:right="34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1F82A84" w14:textId="77777777" w:rsidR="006510BE" w:rsidRPr="000E016F" w:rsidRDefault="006510BE" w:rsidP="006510BE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6510BE" w:rsidRPr="000E016F" w:rsidRDefault="006510BE" w:rsidP="006510BE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24FDA8FC" w14:textId="77777777" w:rsidR="006510BE" w:rsidRPr="000E016F" w:rsidRDefault="006510BE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10BE" w:rsidRPr="000E016F" w14:paraId="1610953E" w14:textId="77777777" w:rsidTr="002D2931">
        <w:tc>
          <w:tcPr>
            <w:tcW w:w="5040" w:type="dxa"/>
            <w:shd w:val="clear" w:color="auto" w:fill="auto"/>
          </w:tcPr>
          <w:p w14:paraId="22A27654" w14:textId="77777777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213F858F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5E135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</w:tcPr>
          <w:p w14:paraId="345CDE83" w14:textId="77777777" w:rsidR="006510BE" w:rsidRPr="000E016F" w:rsidRDefault="006510BE" w:rsidP="006510BE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9D11B48" w14:textId="454DF0AE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6510BE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</w:tr>
      <w:tr w:rsidR="006510BE" w:rsidRPr="000E016F" w14:paraId="49A9E3A0" w14:textId="77777777" w:rsidTr="002D2931">
        <w:tc>
          <w:tcPr>
            <w:tcW w:w="5040" w:type="dxa"/>
            <w:shd w:val="clear" w:color="auto" w:fill="auto"/>
          </w:tcPr>
          <w:p w14:paraId="153A1736" w14:textId="77777777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434992D4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5E135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</w:p>
        </w:tc>
        <w:tc>
          <w:tcPr>
            <w:tcW w:w="270" w:type="dxa"/>
          </w:tcPr>
          <w:p w14:paraId="5E874196" w14:textId="77777777" w:rsidR="006510BE" w:rsidRPr="000E016F" w:rsidRDefault="006510BE" w:rsidP="006510BE">
            <w:pPr>
              <w:spacing w:line="240" w:lineRule="auto"/>
              <w:ind w:left="-108" w:right="4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EBFF32" w14:textId="30891678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510BE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</w:tr>
      <w:tr w:rsidR="006510BE" w:rsidRPr="000E016F" w14:paraId="2B9B0B06" w14:textId="77777777" w:rsidTr="002D2931">
        <w:tc>
          <w:tcPr>
            <w:tcW w:w="5040" w:type="dxa"/>
            <w:shd w:val="clear" w:color="auto" w:fill="auto"/>
          </w:tcPr>
          <w:p w14:paraId="158E4F63" w14:textId="77777777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2A84CC57" w:rsidR="006510BE" w:rsidRPr="000E016F" w:rsidRDefault="005E1357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B12664" w14:textId="77777777" w:rsidR="006510BE" w:rsidRPr="000E016F" w:rsidRDefault="006510BE" w:rsidP="006510B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A8633" w14:textId="035AEA03" w:rsidR="006510BE" w:rsidRPr="000E016F" w:rsidRDefault="006510BE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510BE" w:rsidRPr="000E016F" w14:paraId="79F94F3F" w14:textId="77777777" w:rsidTr="002D2931">
        <w:tc>
          <w:tcPr>
            <w:tcW w:w="5040" w:type="dxa"/>
            <w:shd w:val="clear" w:color="auto" w:fill="auto"/>
          </w:tcPr>
          <w:p w14:paraId="7602BD5F" w14:textId="77777777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412E7942" w:rsidR="006510BE" w:rsidRPr="000E016F" w:rsidRDefault="005E1357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C7AD68A" w14:textId="77777777" w:rsidR="006510BE" w:rsidRPr="000E016F" w:rsidRDefault="006510BE" w:rsidP="006510B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855ACD" w14:textId="07EF6384" w:rsidR="006510BE" w:rsidRPr="000E016F" w:rsidRDefault="006510BE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510BE" w:rsidRPr="000E016F" w14:paraId="0F5D9AE4" w14:textId="77777777" w:rsidTr="002D2931">
        <w:tc>
          <w:tcPr>
            <w:tcW w:w="5040" w:type="dxa"/>
            <w:shd w:val="clear" w:color="auto" w:fill="auto"/>
          </w:tcPr>
          <w:p w14:paraId="6C622FDA" w14:textId="33A0F512" w:rsidR="006510BE" w:rsidRPr="000E016F" w:rsidRDefault="006510BE" w:rsidP="006510B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(ร้อยละ </w:t>
            </w:r>
            <w:r w:rsidR="00C90145"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6510BE" w:rsidRPr="000E016F" w:rsidRDefault="006510BE" w:rsidP="006510BE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692C2BB5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5E135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790EF7C0" w14:textId="77777777" w:rsidR="006510BE" w:rsidRPr="000E016F" w:rsidRDefault="006510BE" w:rsidP="006510BE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854C" w14:textId="48D6FE39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6510BE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6510BE" w:rsidRPr="000E016F" w14:paraId="26A0374E" w14:textId="77777777" w:rsidTr="002D2931">
        <w:tc>
          <w:tcPr>
            <w:tcW w:w="5040" w:type="dxa"/>
            <w:shd w:val="clear" w:color="auto" w:fill="auto"/>
          </w:tcPr>
          <w:p w14:paraId="150BCDFC" w14:textId="77777777" w:rsidR="006510BE" w:rsidRPr="000E016F" w:rsidRDefault="006510BE" w:rsidP="006510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6510BE" w:rsidRPr="000E016F" w:rsidRDefault="006510BE" w:rsidP="006510BE">
            <w:pPr>
              <w:pStyle w:val="BodyTextIndent2"/>
              <w:spacing w:before="0"/>
              <w:ind w:left="-108" w:right="252" w:firstLine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5047B681" w:rsidR="006510BE" w:rsidRPr="000E016F" w:rsidRDefault="00C90145" w:rsidP="006510BE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5E1357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C3186D6" w14:textId="77777777" w:rsidR="006510BE" w:rsidRPr="000E016F" w:rsidRDefault="006510BE" w:rsidP="006510BE">
            <w:pPr>
              <w:pStyle w:val="BodyTextIndent2"/>
              <w:spacing w:before="0"/>
              <w:ind w:left="-108" w:right="432" w:firstLine="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0EB771" w14:textId="02245260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6510BE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6510BE" w:rsidRPr="000E016F" w14:paraId="5BC51FC4" w14:textId="77777777" w:rsidTr="002D2931">
        <w:tc>
          <w:tcPr>
            <w:tcW w:w="5040" w:type="dxa"/>
          </w:tcPr>
          <w:p w14:paraId="6B766939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6510BE" w:rsidRPr="000E016F" w:rsidRDefault="006510BE" w:rsidP="006510BE">
            <w:pPr>
              <w:tabs>
                <w:tab w:val="decimal" w:pos="1422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205DAC5F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767D23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197201B8" w14:textId="77777777" w:rsidR="006510BE" w:rsidRPr="000E016F" w:rsidRDefault="006510BE" w:rsidP="006510BE">
            <w:pPr>
              <w:tabs>
                <w:tab w:val="decimal" w:pos="1512"/>
              </w:tabs>
              <w:spacing w:line="240" w:lineRule="auto"/>
              <w:ind w:right="4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B8C0B1" w14:textId="3152D41C" w:rsidR="006510BE" w:rsidRPr="000E016F" w:rsidRDefault="00C90145" w:rsidP="006510B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6510BE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bookmarkEnd w:id="0"/>
    </w:tbl>
    <w:p w14:paraId="34607766" w14:textId="77777777" w:rsidR="00DA28DE" w:rsidRPr="000E016F" w:rsidRDefault="00DA28DE" w:rsidP="00DA28D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D14BAF" w14:textId="77777777" w:rsidR="00DA28DE" w:rsidRPr="000E016F" w:rsidRDefault="00DA28DE" w:rsidP="001A30E4">
      <w:pPr>
        <w:tabs>
          <w:tab w:val="left" w:pos="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lang w:val="en-US"/>
        </w:rPr>
        <w:br w:type="page"/>
      </w:r>
    </w:p>
    <w:p w14:paraId="3F516B4A" w14:textId="4327C7C0" w:rsidR="00B67F06" w:rsidRPr="000E016F" w:rsidRDefault="00471CCE" w:rsidP="0015164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0" w:firstLine="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18DD352" w14:textId="1DA0085E" w:rsidR="00471CCE" w:rsidRPr="000E016F" w:rsidRDefault="00471CCE" w:rsidP="00FE38D3">
      <w:pPr>
        <w:spacing w:line="240" w:lineRule="auto"/>
        <w:ind w:left="562" w:right="-38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270"/>
        <w:gridCol w:w="1440"/>
        <w:gridCol w:w="270"/>
        <w:gridCol w:w="1440"/>
      </w:tblGrid>
      <w:tr w:rsidR="00F57508" w:rsidRPr="000E016F" w14:paraId="1804DBF3" w14:textId="77777777" w:rsidTr="00E42F36">
        <w:tc>
          <w:tcPr>
            <w:tcW w:w="4320" w:type="dxa"/>
          </w:tcPr>
          <w:p w14:paraId="28F0B7AC" w14:textId="77777777" w:rsidR="00F57508" w:rsidRPr="000E016F" w:rsidRDefault="00F57508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35C314E1" w14:textId="77777777" w:rsidR="00F57508" w:rsidRPr="000E016F" w:rsidRDefault="00F57508" w:rsidP="00DA12DE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DA12DE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57508" w:rsidRPr="000E016F" w14:paraId="2673A8BA" w14:textId="77777777" w:rsidTr="00E42F36">
        <w:tc>
          <w:tcPr>
            <w:tcW w:w="4320" w:type="dxa"/>
          </w:tcPr>
          <w:p w14:paraId="0D76B573" w14:textId="77777777" w:rsidR="00F57508" w:rsidRPr="000E016F" w:rsidRDefault="00F57508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E1BAAC9" w14:textId="77777777" w:rsidR="00F57508" w:rsidRPr="000E016F" w:rsidRDefault="00F57508" w:rsidP="00E6052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57508" w:rsidRPr="000E016F" w14:paraId="73DF8E77" w14:textId="77777777" w:rsidTr="00E42F36">
        <w:tc>
          <w:tcPr>
            <w:tcW w:w="4320" w:type="dxa"/>
          </w:tcPr>
          <w:p w14:paraId="3E1CBAE4" w14:textId="77777777" w:rsidR="00F57508" w:rsidRPr="000E016F" w:rsidRDefault="00F57508" w:rsidP="008A64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F3A9611" w14:textId="77777777" w:rsidR="00F57508" w:rsidRPr="000E016F" w:rsidRDefault="0067226D" w:rsidP="0067226D">
            <w:pPr>
              <w:tabs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59BF0D4" w14:textId="77777777" w:rsidR="00F57508" w:rsidRPr="000E016F" w:rsidRDefault="00F57508" w:rsidP="0067226D">
            <w:pPr>
              <w:tabs>
                <w:tab w:val="decimal" w:pos="972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A72C929" w14:textId="77777777" w:rsidR="00F57508" w:rsidRPr="000E016F" w:rsidRDefault="0067226D" w:rsidP="0067226D">
            <w:pPr>
              <w:tabs>
                <w:tab w:val="decimal" w:pos="-18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70" w:type="dxa"/>
          </w:tcPr>
          <w:p w14:paraId="609C030F" w14:textId="77777777" w:rsidR="00F57508" w:rsidRPr="000E016F" w:rsidRDefault="00F57508" w:rsidP="0067226D">
            <w:pPr>
              <w:tabs>
                <w:tab w:val="decimal" w:pos="108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2E3622" w14:textId="77777777" w:rsidR="00F57508" w:rsidRPr="000E016F" w:rsidRDefault="0067226D" w:rsidP="0067226D">
            <w:pPr>
              <w:tabs>
                <w:tab w:val="decimal" w:pos="-198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57508" w:rsidRPr="000E016F" w14:paraId="1ABBFFC4" w14:textId="77777777" w:rsidTr="00E42F36">
        <w:tc>
          <w:tcPr>
            <w:tcW w:w="4320" w:type="dxa"/>
          </w:tcPr>
          <w:p w14:paraId="62695C72" w14:textId="77777777" w:rsidR="00F57508" w:rsidRPr="000E016F" w:rsidRDefault="00F57508" w:rsidP="008A64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5"/>
          </w:tcPr>
          <w:p w14:paraId="7F0C6CEF" w14:textId="77777777" w:rsidR="00F57508" w:rsidRPr="000E016F" w:rsidRDefault="00F57508" w:rsidP="00E60528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57508" w:rsidRPr="000E016F" w14:paraId="463558E6" w14:textId="77777777" w:rsidTr="00E42F36">
        <w:tc>
          <w:tcPr>
            <w:tcW w:w="4320" w:type="dxa"/>
          </w:tcPr>
          <w:p w14:paraId="394FCE42" w14:textId="77777777" w:rsidR="00F57508" w:rsidRPr="000E016F" w:rsidRDefault="00F57508" w:rsidP="008A64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5A87B77" w14:textId="77777777" w:rsidR="00F57508" w:rsidRPr="000E016F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9554A0" w14:textId="77777777" w:rsidR="00F57508" w:rsidRPr="000E016F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DC7A81" w14:textId="77777777" w:rsidR="00F57508" w:rsidRPr="000E016F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5494C8" w14:textId="77777777" w:rsidR="00F57508" w:rsidRPr="000E016F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DCA867" w14:textId="77777777" w:rsidR="00F57508" w:rsidRPr="000E016F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6970" w:rsidRPr="000E016F" w14:paraId="2BA232FB" w14:textId="77777777" w:rsidTr="009C0112">
        <w:tc>
          <w:tcPr>
            <w:tcW w:w="4320" w:type="dxa"/>
          </w:tcPr>
          <w:p w14:paraId="07A05576" w14:textId="594E16F6" w:rsidR="00D56970" w:rsidRPr="000E016F" w:rsidRDefault="00D56970" w:rsidP="00D5697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B448B" w14:textId="01B335E0" w:rsidR="00D56970" w:rsidRPr="000E016F" w:rsidRDefault="00C90145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D56970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E815692" w14:textId="77777777" w:rsidR="00D56970" w:rsidRPr="000E016F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30339" w14:textId="04F8AFC2" w:rsidR="00D56970" w:rsidRPr="000E016F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D56970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59FF4F90" w14:textId="77777777" w:rsidR="00D56970" w:rsidRPr="000E016F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C2773" w14:textId="578C5385" w:rsidR="00D56970" w:rsidRPr="000E016F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101</w:t>
            </w:r>
            <w:r w:rsidR="00D56970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014</w:t>
            </w:r>
          </w:p>
        </w:tc>
      </w:tr>
      <w:tr w:rsidR="00D56970" w:rsidRPr="000E016F" w14:paraId="400B4C70" w14:textId="77777777" w:rsidTr="009C0112">
        <w:tc>
          <w:tcPr>
            <w:tcW w:w="4320" w:type="dxa"/>
          </w:tcPr>
          <w:p w14:paraId="088A969C" w14:textId="4C750602" w:rsidR="00D56970" w:rsidRPr="000E016F" w:rsidRDefault="00D56970" w:rsidP="00D5697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A21EF0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21EF0" w:rsidRPr="000E01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21EF0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="00A21EF0"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C0A6D4" w14:textId="3C868C08" w:rsidR="00D56970" w:rsidRPr="000E016F" w:rsidRDefault="00C90145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D56970"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44CCE9C8" w14:textId="77777777" w:rsidR="00D56970" w:rsidRPr="000E016F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318489" w14:textId="5259AC96" w:rsidR="00D56970" w:rsidRPr="000E016F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D56970"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7AB63E4D" w14:textId="77777777" w:rsidR="00D56970" w:rsidRPr="000E016F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811B91" w14:textId="4B5FECB5" w:rsidR="00D56970" w:rsidRPr="000E016F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101</w:t>
            </w:r>
            <w:r w:rsidR="00D56970"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  <w:tr w:rsidR="001D432D" w:rsidRPr="000E016F" w14:paraId="35B906EB" w14:textId="77777777" w:rsidTr="009C0112">
        <w:tc>
          <w:tcPr>
            <w:tcW w:w="4320" w:type="dxa"/>
          </w:tcPr>
          <w:p w14:paraId="0C803876" w14:textId="77864ACC" w:rsidR="001D432D" w:rsidRPr="000E016F" w:rsidRDefault="001D432D" w:rsidP="001D432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ณ วันที่</w:t>
            </w:r>
            <w:r w:rsidRPr="000E01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C90145" w:rsidRPr="00C90145">
              <w:rPr>
                <w:rFonts w:ascii="Angsana New" w:hAnsi="Angsana New"/>
                <w:b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02BD31" w14:textId="66FEB0B6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1D432D"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A20CEBA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78BD1" w14:textId="261E3AF5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</w:t>
            </w:r>
            <w:r w:rsidR="001D432D"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11AB8707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67D08F" w14:textId="7E8A6DC3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101</w:t>
            </w:r>
            <w:r w:rsidR="001D432D"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  <w:tr w:rsidR="001D432D" w:rsidRPr="000E016F" w14:paraId="7937F77A" w14:textId="77777777" w:rsidTr="009C0112">
        <w:tc>
          <w:tcPr>
            <w:tcW w:w="4320" w:type="dxa"/>
          </w:tcPr>
          <w:p w14:paraId="164B40B6" w14:textId="77777777" w:rsidR="001D432D" w:rsidRPr="000E016F" w:rsidRDefault="001D432D" w:rsidP="001D432D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E49B3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E5216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7FEBB5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2772A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25C34" w14:textId="77777777" w:rsidR="001D432D" w:rsidRPr="000E016F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432D" w:rsidRPr="000E016F" w14:paraId="6897B8EF" w14:textId="77777777" w:rsidTr="00E42F36">
        <w:tc>
          <w:tcPr>
            <w:tcW w:w="4320" w:type="dxa"/>
          </w:tcPr>
          <w:p w14:paraId="731DF32F" w14:textId="77777777" w:rsidR="001D432D" w:rsidRPr="000E016F" w:rsidRDefault="001D432D" w:rsidP="001D432D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</w:tcPr>
          <w:p w14:paraId="5F07599E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5F2DE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2FAC6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B6CC0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A7CE07" w14:textId="77777777" w:rsidR="001D432D" w:rsidRPr="000E016F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432D" w:rsidRPr="000E016F" w14:paraId="27B3CCFC" w14:textId="77777777" w:rsidTr="009E5AFA">
        <w:tc>
          <w:tcPr>
            <w:tcW w:w="4320" w:type="dxa"/>
          </w:tcPr>
          <w:p w14:paraId="1F9E933A" w14:textId="3BCFC60F" w:rsidR="001D432D" w:rsidRPr="000E016F" w:rsidRDefault="001D432D" w:rsidP="001D432D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</w:tcPr>
          <w:p w14:paraId="2182C8DA" w14:textId="5B0536AF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1D432D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</w:p>
        </w:tc>
        <w:tc>
          <w:tcPr>
            <w:tcW w:w="270" w:type="dxa"/>
          </w:tcPr>
          <w:p w14:paraId="31601030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D59D5BB" w14:textId="6171A605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1D432D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0A694E0A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E386B7" w14:textId="3A0E4D41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96</w:t>
            </w:r>
            <w:r w:rsidR="001D432D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825</w:t>
            </w:r>
          </w:p>
        </w:tc>
      </w:tr>
      <w:tr w:rsidR="001D432D" w:rsidRPr="000E016F" w14:paraId="44A39CAF" w14:textId="77777777" w:rsidTr="009E5AFA">
        <w:tc>
          <w:tcPr>
            <w:tcW w:w="4320" w:type="dxa"/>
          </w:tcPr>
          <w:p w14:paraId="08791720" w14:textId="520AB7F1" w:rsidR="001D432D" w:rsidRPr="000E016F" w:rsidRDefault="001D432D" w:rsidP="001D43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78E006" w14:textId="1D98DAA3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4036FEE7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DAAA7" w14:textId="55189C48" w:rsidR="001D432D" w:rsidRPr="000E016F" w:rsidRDefault="001D432D" w:rsidP="001D432D">
            <w:pPr>
              <w:tabs>
                <w:tab w:val="decimal" w:pos="878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88E21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A14A14" w14:textId="38B4C6D1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</w:tr>
      <w:tr w:rsidR="001D432D" w:rsidRPr="000E016F" w14:paraId="7FF2E580" w14:textId="77777777" w:rsidTr="009E5AFA">
        <w:tc>
          <w:tcPr>
            <w:tcW w:w="4320" w:type="dxa"/>
          </w:tcPr>
          <w:p w14:paraId="37CBA35C" w14:textId="36E7DC85" w:rsidR="001D432D" w:rsidRPr="000E016F" w:rsidRDefault="001D432D" w:rsidP="001D432D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6C2A9" w14:textId="7079B0E8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</w:tcPr>
          <w:p w14:paraId="27A696C0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216EC" w14:textId="601BEE7D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2E66270A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4732A" w14:textId="4ED54AF4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</w:tr>
      <w:tr w:rsidR="001D432D" w:rsidRPr="000E016F" w14:paraId="20A2570A" w14:textId="77777777" w:rsidTr="00E42F36">
        <w:tc>
          <w:tcPr>
            <w:tcW w:w="4320" w:type="dxa"/>
          </w:tcPr>
          <w:p w14:paraId="245B5823" w14:textId="5977E666" w:rsidR="001D432D" w:rsidRPr="000E016F" w:rsidRDefault="001D432D" w:rsidP="001D432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ณ วันที่</w:t>
            </w:r>
            <w:r w:rsidRPr="000E016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C90145" w:rsidRPr="00C90145">
              <w:rPr>
                <w:rFonts w:ascii="Angsana New" w:hAnsi="Angsana New"/>
                <w:b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0FB46" w14:textId="6609580A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</w:tcPr>
          <w:p w14:paraId="40C48DFD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7E96B" w14:textId="647AA145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2C1284CA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D07D5" w14:textId="7048EA4B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</w:tr>
      <w:tr w:rsidR="001D432D" w:rsidRPr="000E016F" w14:paraId="63E0D234" w14:textId="77777777" w:rsidTr="00E42F36">
        <w:tc>
          <w:tcPr>
            <w:tcW w:w="4320" w:type="dxa"/>
          </w:tcPr>
          <w:p w14:paraId="0EF1DA40" w14:textId="77777777" w:rsidR="001D432D" w:rsidRPr="000E016F" w:rsidRDefault="001D432D" w:rsidP="001D43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4E84E4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4D0F26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AE312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0F60135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915A9" w14:textId="77777777" w:rsidR="001D432D" w:rsidRPr="000E016F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D432D" w:rsidRPr="000E016F" w14:paraId="2F448042" w14:textId="77777777" w:rsidTr="00E42F36">
        <w:tc>
          <w:tcPr>
            <w:tcW w:w="4320" w:type="dxa"/>
          </w:tcPr>
          <w:p w14:paraId="42ECFE9D" w14:textId="77777777" w:rsidR="001D432D" w:rsidRPr="000E016F" w:rsidRDefault="001D432D" w:rsidP="001D432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F0B231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F0BD84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2A3683E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E2CC98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4CFB44C" w14:textId="77777777" w:rsidR="001D432D" w:rsidRPr="000E016F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D432D" w:rsidRPr="000E016F" w14:paraId="3951AAD9" w14:textId="77777777" w:rsidTr="00E42F36">
        <w:tc>
          <w:tcPr>
            <w:tcW w:w="4320" w:type="dxa"/>
          </w:tcPr>
          <w:p w14:paraId="71F923BD" w14:textId="6C5A2F53" w:rsidR="001D432D" w:rsidRPr="000E016F" w:rsidRDefault="001D432D" w:rsidP="001D432D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DCF999" w14:textId="20AE2882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</w:tcPr>
          <w:p w14:paraId="2160712C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BE271F0" w14:textId="0EB123D7" w:rsidR="001D432D" w:rsidRPr="000E016F" w:rsidRDefault="001D432D" w:rsidP="001D432D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39CC92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69C25A" w14:textId="53E0274F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</w:tr>
      <w:tr w:rsidR="001D432D" w:rsidRPr="000E016F" w14:paraId="06B6AB33" w14:textId="77777777" w:rsidTr="00E42F36">
        <w:tc>
          <w:tcPr>
            <w:tcW w:w="4320" w:type="dxa"/>
          </w:tcPr>
          <w:p w14:paraId="0D140A7F" w14:textId="6DDCA0E2" w:rsidR="001D432D" w:rsidRPr="000E016F" w:rsidRDefault="001D432D" w:rsidP="001D432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E35E70" w14:textId="0DBB320B" w:rsidR="001D432D" w:rsidRPr="000E016F" w:rsidRDefault="00C90145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</w:tcPr>
          <w:p w14:paraId="31AAC049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E9F82F0" w14:textId="4DCAB37A" w:rsidR="001D432D" w:rsidRPr="000E016F" w:rsidRDefault="001D432D" w:rsidP="001D432D">
            <w:pPr>
              <w:tabs>
                <w:tab w:val="decimal" w:pos="790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6F29E6" w14:textId="77777777" w:rsidR="001D432D" w:rsidRPr="000E016F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BA72801" w14:textId="588F803A" w:rsidR="001D432D" w:rsidRPr="000E016F" w:rsidRDefault="00C90145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D432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908</w:t>
            </w:r>
          </w:p>
        </w:tc>
      </w:tr>
    </w:tbl>
    <w:p w14:paraId="71C21612" w14:textId="33D0F6DC" w:rsidR="00156F60" w:rsidRPr="000E016F" w:rsidRDefault="00156F6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0E016F" w14:paraId="2AA7EEE1" w14:textId="77777777" w:rsidTr="00335A95">
        <w:trPr>
          <w:trHeight w:val="20"/>
          <w:tblHeader/>
        </w:trPr>
        <w:tc>
          <w:tcPr>
            <w:tcW w:w="6030" w:type="dxa"/>
          </w:tcPr>
          <w:p w14:paraId="2AF8CC62" w14:textId="4B418DC6" w:rsidR="00E42F36" w:rsidRPr="000E016F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5C5A717" w14:textId="77777777" w:rsidR="00E42F36" w:rsidRPr="000E016F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0E016F" w14:paraId="0CB35913" w14:textId="77777777" w:rsidTr="00335A95">
        <w:trPr>
          <w:trHeight w:val="20"/>
          <w:tblHeader/>
        </w:trPr>
        <w:tc>
          <w:tcPr>
            <w:tcW w:w="6030" w:type="dxa"/>
          </w:tcPr>
          <w:p w14:paraId="0783F932" w14:textId="77777777" w:rsidR="00E42F36" w:rsidRPr="000E016F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FBA344" w14:textId="77777777" w:rsidR="00E42F36" w:rsidRPr="000E016F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0E016F" w14:paraId="2453E4E0" w14:textId="77777777" w:rsidTr="00335A95">
        <w:trPr>
          <w:trHeight w:val="20"/>
          <w:tblHeader/>
        </w:trPr>
        <w:tc>
          <w:tcPr>
            <w:tcW w:w="6030" w:type="dxa"/>
          </w:tcPr>
          <w:p w14:paraId="576CDAA2" w14:textId="77777777" w:rsidR="00E42F36" w:rsidRPr="000E016F" w:rsidRDefault="00E42F36" w:rsidP="00E42F3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C638E" w14:textId="77777777" w:rsidR="00E42F36" w:rsidRPr="000E016F" w:rsidRDefault="00E42F36" w:rsidP="00E42F3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0E016F" w14:paraId="7568CE48" w14:textId="77777777" w:rsidTr="00E42F36">
        <w:trPr>
          <w:trHeight w:val="20"/>
          <w:tblHeader/>
        </w:trPr>
        <w:tc>
          <w:tcPr>
            <w:tcW w:w="6030" w:type="dxa"/>
          </w:tcPr>
          <w:p w14:paraId="4180383F" w14:textId="2677AF2F" w:rsidR="00F00E8B" w:rsidRPr="000E016F" w:rsidRDefault="00F00E8B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84AAE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EFA9EAD" w14:textId="6F792130" w:rsidR="00F00E8B" w:rsidRPr="000E016F" w:rsidRDefault="00C90145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center"/>
          </w:tcPr>
          <w:p w14:paraId="1FA6523A" w14:textId="77777777" w:rsidR="00F00E8B" w:rsidRPr="000E016F" w:rsidRDefault="00F00E8B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AAD4CD1" w14:textId="01A3CDA4" w:rsidR="00F00E8B" w:rsidRPr="000E016F" w:rsidRDefault="00C90145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42F36" w:rsidRPr="000E016F" w14:paraId="72C863F0" w14:textId="77777777" w:rsidTr="00E42F36">
        <w:trPr>
          <w:trHeight w:val="20"/>
          <w:tblHeader/>
        </w:trPr>
        <w:tc>
          <w:tcPr>
            <w:tcW w:w="6030" w:type="dxa"/>
          </w:tcPr>
          <w:p w14:paraId="50BE909F" w14:textId="77777777" w:rsidR="00F00E8B" w:rsidRPr="000E016F" w:rsidRDefault="00F00E8B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9BF1654" w14:textId="77777777" w:rsidR="00F00E8B" w:rsidRPr="000E016F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0E016F" w14:paraId="502E7D97" w14:textId="77777777" w:rsidTr="00E42F36">
        <w:trPr>
          <w:trHeight w:val="20"/>
          <w:tblHeader/>
        </w:trPr>
        <w:tc>
          <w:tcPr>
            <w:tcW w:w="6030" w:type="dxa"/>
          </w:tcPr>
          <w:p w14:paraId="2B55E299" w14:textId="176AEB77" w:rsidR="00F00E8B" w:rsidRPr="000E016F" w:rsidRDefault="00F00E8B" w:rsidP="0097509B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3060" w:type="dxa"/>
            <w:gridSpan w:val="3"/>
          </w:tcPr>
          <w:p w14:paraId="18E2CF11" w14:textId="77777777" w:rsidR="00F00E8B" w:rsidRPr="000E016F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42F36" w:rsidRPr="000E016F" w14:paraId="5362E5F3" w14:textId="77777777" w:rsidTr="00E42F36">
        <w:trPr>
          <w:trHeight w:val="20"/>
        </w:trPr>
        <w:tc>
          <w:tcPr>
            <w:tcW w:w="6030" w:type="dxa"/>
          </w:tcPr>
          <w:p w14:paraId="2294EF76" w14:textId="77777777" w:rsidR="00F00E8B" w:rsidRPr="000E016F" w:rsidRDefault="00F00E8B" w:rsidP="00335A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6B34108" w14:textId="7B5C54D6" w:rsidR="00F00E8B" w:rsidRPr="000E016F" w:rsidRDefault="00C90145" w:rsidP="008D64C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67D2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5D2AE77" w14:textId="77777777" w:rsidR="00F00E8B" w:rsidRPr="000E016F" w:rsidRDefault="00F00E8B" w:rsidP="00335A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BEDE9" w14:textId="5DEB6766" w:rsidR="00F00E8B" w:rsidRPr="000E016F" w:rsidRDefault="00C90145" w:rsidP="008D64C6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  <w:r w:rsidR="00D56970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178</w:t>
            </w:r>
          </w:p>
        </w:tc>
      </w:tr>
    </w:tbl>
    <w:p w14:paraId="141C811C" w14:textId="77777777" w:rsidR="00F00E8B" w:rsidRPr="000E016F" w:rsidRDefault="00F00E8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0E016F" w14:paraId="75A715A0" w14:textId="77777777" w:rsidTr="00335A95">
        <w:trPr>
          <w:trHeight w:val="20"/>
          <w:tblHeader/>
        </w:trPr>
        <w:tc>
          <w:tcPr>
            <w:tcW w:w="6030" w:type="dxa"/>
          </w:tcPr>
          <w:p w14:paraId="2491BCE1" w14:textId="77777777" w:rsidR="00E42F36" w:rsidRPr="000E016F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7D5F0" w14:textId="77777777" w:rsidR="00E42F36" w:rsidRPr="000E016F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0E016F" w14:paraId="6F53D0C2" w14:textId="77777777" w:rsidTr="00335A95">
        <w:trPr>
          <w:trHeight w:val="20"/>
          <w:tblHeader/>
        </w:trPr>
        <w:tc>
          <w:tcPr>
            <w:tcW w:w="6030" w:type="dxa"/>
          </w:tcPr>
          <w:p w14:paraId="25F5993B" w14:textId="77777777" w:rsidR="00E42F36" w:rsidRPr="000E016F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A043AE2" w14:textId="77777777" w:rsidR="00E42F36" w:rsidRPr="000E016F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0E016F" w14:paraId="625AD7B4" w14:textId="77777777" w:rsidTr="00335A95">
        <w:trPr>
          <w:trHeight w:val="20"/>
          <w:tblHeader/>
        </w:trPr>
        <w:tc>
          <w:tcPr>
            <w:tcW w:w="6030" w:type="dxa"/>
          </w:tcPr>
          <w:p w14:paraId="7D7C8873" w14:textId="77777777" w:rsidR="00E42F36" w:rsidRPr="000E016F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D8BAC39" w14:textId="77777777" w:rsidR="00E42F36" w:rsidRPr="000E016F" w:rsidRDefault="00E42F36" w:rsidP="00335A9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0E016F" w14:paraId="7469CFA7" w14:textId="77777777" w:rsidTr="00335A95">
        <w:trPr>
          <w:trHeight w:val="20"/>
          <w:tblHeader/>
        </w:trPr>
        <w:tc>
          <w:tcPr>
            <w:tcW w:w="6030" w:type="dxa"/>
          </w:tcPr>
          <w:p w14:paraId="5211FBCA" w14:textId="030EC47B" w:rsidR="00E42F36" w:rsidRPr="000E016F" w:rsidRDefault="00E42F36" w:rsidP="00335A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84AAE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16F567B3" w14:textId="2835EBFF" w:rsidR="00E42F36" w:rsidRPr="000E016F" w:rsidRDefault="00C90145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5F980668" w14:textId="77777777" w:rsidR="00E42F36" w:rsidRPr="000E016F" w:rsidRDefault="00E42F36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63AAF74" w14:textId="464675E8" w:rsidR="00E42F36" w:rsidRPr="000E016F" w:rsidRDefault="00C90145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42F36" w:rsidRPr="000E016F" w14:paraId="40851033" w14:textId="77777777" w:rsidTr="00335A95">
        <w:trPr>
          <w:trHeight w:val="20"/>
          <w:tblHeader/>
        </w:trPr>
        <w:tc>
          <w:tcPr>
            <w:tcW w:w="6030" w:type="dxa"/>
          </w:tcPr>
          <w:p w14:paraId="1A5023B2" w14:textId="77777777" w:rsidR="00E42F36" w:rsidRPr="000E016F" w:rsidRDefault="00E42F36" w:rsidP="00335A95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F76180B" w14:textId="77777777" w:rsidR="00E42F36" w:rsidRPr="000E016F" w:rsidRDefault="00E42F36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42F36" w:rsidRPr="000E016F" w14:paraId="6916C784" w14:textId="77777777" w:rsidTr="00335A95">
        <w:trPr>
          <w:trHeight w:val="20"/>
          <w:tblHeader/>
        </w:trPr>
        <w:tc>
          <w:tcPr>
            <w:tcW w:w="6030" w:type="dxa"/>
          </w:tcPr>
          <w:p w14:paraId="4BCB42D4" w14:textId="1F8A554D" w:rsidR="00E42F36" w:rsidRPr="000E016F" w:rsidRDefault="00E42F36" w:rsidP="00E42F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="00C24FB0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3060" w:type="dxa"/>
            <w:gridSpan w:val="3"/>
          </w:tcPr>
          <w:p w14:paraId="4FCF91BC" w14:textId="77777777" w:rsidR="00E42F36" w:rsidRPr="000E016F" w:rsidRDefault="00E42F36" w:rsidP="00E42F3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510BE" w:rsidRPr="000E016F" w14:paraId="645E96F5" w14:textId="77777777" w:rsidTr="00335A95">
        <w:trPr>
          <w:trHeight w:val="20"/>
        </w:trPr>
        <w:tc>
          <w:tcPr>
            <w:tcW w:w="6030" w:type="dxa"/>
          </w:tcPr>
          <w:p w14:paraId="29F0F436" w14:textId="32EA6CE6" w:rsidR="006510BE" w:rsidRPr="000E016F" w:rsidRDefault="006510BE" w:rsidP="006510B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BD58C9E" w14:textId="06299B26" w:rsidR="006510BE" w:rsidRPr="000E016F" w:rsidRDefault="00C90145" w:rsidP="006510BE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67D2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6A804A6F" w14:textId="77777777" w:rsidR="006510BE" w:rsidRPr="000E016F" w:rsidRDefault="006510BE" w:rsidP="006510B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477A3" w14:textId="5CB1D7B3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510BE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</w:tr>
      <w:tr w:rsidR="006510BE" w:rsidRPr="000E016F" w14:paraId="0B538EDE" w14:textId="77777777" w:rsidTr="008D64C6">
        <w:trPr>
          <w:trHeight w:val="20"/>
        </w:trPr>
        <w:tc>
          <w:tcPr>
            <w:tcW w:w="6030" w:type="dxa"/>
          </w:tcPr>
          <w:p w14:paraId="1BD220AE" w14:textId="16B2B114" w:rsidR="006510BE" w:rsidRPr="000E016F" w:rsidRDefault="00C90145" w:rsidP="006510B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6510BE"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510BE" w:rsidRPr="000E016F">
              <w:rPr>
                <w:rFonts w:ascii="Angsana New" w:hAnsi="Angsana New" w:hint="cs"/>
                <w:sz w:val="30"/>
                <w:szCs w:val="30"/>
              </w:rPr>
              <w:t>-</w:t>
            </w:r>
            <w:r w:rsidR="006510BE"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6510BE"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10BE" w:rsidRPr="000E01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C675C" w14:textId="5925F9B0" w:rsidR="006510BE" w:rsidRPr="000E016F" w:rsidRDefault="00C90145" w:rsidP="00767D23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67D23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13561E73" w14:textId="77777777" w:rsidR="006510BE" w:rsidRPr="000E016F" w:rsidRDefault="006510BE" w:rsidP="006510B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AD613" w14:textId="402CB2D8" w:rsidR="006510BE" w:rsidRPr="000E016F" w:rsidRDefault="006510BE" w:rsidP="009E5AFA">
            <w:pPr>
              <w:tabs>
                <w:tab w:val="decimal" w:pos="972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10BE" w:rsidRPr="000E016F" w14:paraId="301FED4B" w14:textId="77777777" w:rsidTr="008D64C6">
        <w:trPr>
          <w:trHeight w:val="20"/>
        </w:trPr>
        <w:tc>
          <w:tcPr>
            <w:tcW w:w="6030" w:type="dxa"/>
          </w:tcPr>
          <w:p w14:paraId="1F9C86B5" w14:textId="77777777" w:rsidR="006510BE" w:rsidRPr="000E016F" w:rsidRDefault="006510BE" w:rsidP="006510BE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A019" w14:textId="1E40031B" w:rsidR="006510BE" w:rsidRPr="000E016F" w:rsidRDefault="00C90145" w:rsidP="006510BE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767D23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</w:tcPr>
          <w:p w14:paraId="4152D0D3" w14:textId="77777777" w:rsidR="006510BE" w:rsidRPr="000E016F" w:rsidRDefault="006510BE" w:rsidP="006510B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21FE27" w14:textId="1D430EE7" w:rsidR="006510BE" w:rsidRPr="000E016F" w:rsidRDefault="00C90145" w:rsidP="006510B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510BE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</w:t>
            </w:r>
          </w:p>
        </w:tc>
      </w:tr>
    </w:tbl>
    <w:p w14:paraId="53DF28E4" w14:textId="77777777" w:rsidR="00F00E8B" w:rsidRPr="000E016F" w:rsidRDefault="00F00E8B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309A15" w14:textId="77777777" w:rsidR="008E4D05" w:rsidRPr="000E016F" w:rsidRDefault="008E4D05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8D64C6" w:rsidRPr="000E016F">
        <w:rPr>
          <w:rFonts w:ascii="Angsana New" w:hAnsi="Angsana New" w:hint="cs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0E016F" w:rsidRDefault="008E4D05" w:rsidP="00FE38D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835475" w14:textId="7C6B9D56" w:rsidR="00A84B9C" w:rsidRPr="000E016F" w:rsidRDefault="00382CC0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31</w:t>
      </w:r>
      <w:r w:rsidR="00284AAE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284AAE" w:rsidRPr="000E016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4772D5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111AC6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C90145" w:rsidRPr="00C90145">
        <w:rPr>
          <w:rFonts w:ascii="Angsana New" w:hAnsi="Angsana New"/>
          <w:sz w:val="30"/>
          <w:szCs w:val="30"/>
          <w:lang w:val="en-US"/>
        </w:rPr>
        <w:t>161</w:t>
      </w:r>
      <w:r w:rsidR="00492717" w:rsidRPr="000E016F">
        <w:rPr>
          <w:rFonts w:ascii="Angsana New" w:hAnsi="Angsana New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sz w:val="30"/>
          <w:szCs w:val="30"/>
          <w:lang w:val="en-US"/>
        </w:rPr>
        <w:t>28</w:t>
      </w:r>
      <w:r w:rsidR="003E6CAD"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C90145" w:rsidRPr="00C90145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0E016F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161</w:t>
      </w:r>
      <w:r w:rsidR="00111AC6" w:rsidRPr="000E016F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28</w:t>
      </w:r>
      <w:r w:rsidR="00111AC6" w:rsidRPr="000E016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0E016F">
        <w:rPr>
          <w:rFonts w:ascii="Angsana New" w:hAnsi="Angsana New" w:hint="cs"/>
          <w:sz w:val="30"/>
          <w:szCs w:val="30"/>
          <w:cs/>
          <w:lang w:val="en-US"/>
        </w:rPr>
        <w:t>วิธี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0E016F">
        <w:rPr>
          <w:rFonts w:ascii="Angsana New" w:hAnsi="Angsana New" w:hint="cs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A1A0C" w:rsidRPr="000E016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E7B99" w:rsidRPr="000E016F">
        <w:rPr>
          <w:rFonts w:ascii="Angsana New" w:hAnsi="Angsana New" w:hint="cs"/>
          <w:sz w:val="30"/>
          <w:szCs w:val="30"/>
          <w:cs/>
          <w:lang w:val="en-US"/>
        </w:rPr>
        <w:t>วิธี</w:t>
      </w:r>
      <w:r w:rsidR="004A1A0C" w:rsidRPr="000E016F">
        <w:rPr>
          <w:rFonts w:ascii="Angsana New" w:hAnsi="Angsana New" w:hint="cs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3</w:t>
      </w:r>
    </w:p>
    <w:p w14:paraId="3726D597" w14:textId="27DEA02D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B3B6FD" w14:textId="637FDD2D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54FC50" w14:textId="4660514B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1B87FA" w14:textId="533C8AF0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4AB029C" w14:textId="3F900A51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E891A2" w14:textId="5C279CE9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BB8529" w14:textId="12F07307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799435" w14:textId="2C3785BA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120D8E" w14:textId="749EEA62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929DBA" w14:textId="06B9A03F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4542CB" w14:textId="6E20182C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4C3330" w14:textId="6654A528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50DEE0" w14:textId="31830E11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BBF8216" w14:textId="77777777" w:rsidR="00111AC6" w:rsidRPr="000E016F" w:rsidRDefault="00111AC6" w:rsidP="00111AC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68590BB" w14:textId="77777777" w:rsidR="00426403" w:rsidRPr="000E016F" w:rsidRDefault="00426403" w:rsidP="009D101D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426403" w:rsidRPr="000E016F" w:rsidSect="001C2B36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981C89F" w14:textId="00F8989B" w:rsidR="00C47CBB" w:rsidRPr="000E016F" w:rsidRDefault="00156F60" w:rsidP="00DC75BD">
      <w:pPr>
        <w:numPr>
          <w:ilvl w:val="0"/>
          <w:numId w:val="12"/>
        </w:numPr>
        <w:tabs>
          <w:tab w:val="left" w:pos="540"/>
          <w:tab w:val="left" w:pos="990"/>
        </w:tabs>
        <w:spacing w:line="240" w:lineRule="auto"/>
        <w:ind w:hanging="180"/>
        <w:rPr>
          <w:rFonts w:ascii="Angsana New" w:hAnsi="Angsana New"/>
          <w:b/>
          <w:bCs/>
          <w:sz w:val="27"/>
          <w:szCs w:val="27"/>
          <w:lang w:val="th-TH"/>
        </w:rPr>
      </w:pPr>
      <w:r w:rsidRPr="000E016F">
        <w:rPr>
          <w:rFonts w:ascii="Angsana New" w:hAnsi="Angsana New" w:hint="cs"/>
          <w:b/>
          <w:bCs/>
          <w:sz w:val="27"/>
          <w:szCs w:val="27"/>
          <w:cs/>
          <w:lang w:val="en-US"/>
        </w:rPr>
        <w:lastRenderedPageBreak/>
        <w:t xml:space="preserve"> </w:t>
      </w:r>
      <w:r w:rsidRPr="000E016F">
        <w:rPr>
          <w:rFonts w:ascii="Angsana New" w:hAnsi="Angsana New"/>
          <w:b/>
          <w:bCs/>
          <w:sz w:val="27"/>
          <w:szCs w:val="27"/>
          <w:cs/>
          <w:lang w:val="en-US"/>
        </w:rPr>
        <w:tab/>
      </w:r>
      <w:r w:rsidR="009D101D" w:rsidRPr="000E016F">
        <w:rPr>
          <w:rFonts w:ascii="Angsana New" w:hAnsi="Angsana New" w:hint="cs"/>
          <w:b/>
          <w:bCs/>
          <w:sz w:val="27"/>
          <w:szCs w:val="27"/>
          <w:cs/>
          <w:lang w:val="en-US"/>
        </w:rPr>
        <w:t>ที่ดิน อาคารและอุปกรณ์</w:t>
      </w:r>
    </w:p>
    <w:p w14:paraId="7F0C83EC" w14:textId="77777777" w:rsidR="00426403" w:rsidRPr="000E016F" w:rsidRDefault="00426403" w:rsidP="0042640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1467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458"/>
        <w:gridCol w:w="270"/>
        <w:gridCol w:w="1154"/>
      </w:tblGrid>
      <w:tr w:rsidR="00426403" w:rsidRPr="000E016F" w14:paraId="1CB0D4F2" w14:textId="77777777" w:rsidTr="007941E3">
        <w:trPr>
          <w:tblHeader/>
        </w:trPr>
        <w:tc>
          <w:tcPr>
            <w:tcW w:w="2970" w:type="dxa"/>
          </w:tcPr>
          <w:p w14:paraId="0871DB8F" w14:textId="77777777" w:rsidR="00426403" w:rsidRPr="000E016F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2" w:type="dxa"/>
            <w:gridSpan w:val="15"/>
          </w:tcPr>
          <w:p w14:paraId="1300B1C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90DCE" w:rsidRPr="000E016F" w14:paraId="66AECAB3" w14:textId="77777777" w:rsidTr="007941E3">
        <w:trPr>
          <w:tblHeader/>
        </w:trPr>
        <w:tc>
          <w:tcPr>
            <w:tcW w:w="2970" w:type="dxa"/>
          </w:tcPr>
          <w:p w14:paraId="46E5FD7D" w14:textId="77777777" w:rsidR="00426403" w:rsidRPr="000E016F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003A7962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E4F5754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4D60A3C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253640F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4325923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A92445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854B964" w14:textId="77777777" w:rsidR="00426403" w:rsidRPr="000E016F" w:rsidRDefault="00426403" w:rsidP="00426403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58E781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EB5FFDA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7252CAF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82FEAED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154462A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914785A" w14:textId="77777777" w:rsidR="00426403" w:rsidRPr="000E016F" w:rsidRDefault="00426403" w:rsidP="00426403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59C5EC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C0AD58A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90DCE" w:rsidRPr="000E016F" w14:paraId="5F736B16" w14:textId="77777777" w:rsidTr="007941E3">
        <w:trPr>
          <w:tblHeader/>
        </w:trPr>
        <w:tc>
          <w:tcPr>
            <w:tcW w:w="2970" w:type="dxa"/>
          </w:tcPr>
          <w:p w14:paraId="5AA31E60" w14:textId="77777777" w:rsidR="00426403" w:rsidRPr="000E016F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3ED1318D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A66BE8B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2A8CFE8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3CE966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8D2BA09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37A5CB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CE00AE7" w14:textId="77777777" w:rsidR="00426403" w:rsidRPr="000E016F" w:rsidRDefault="00426403" w:rsidP="00426403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A0F1590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FBB0064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270" w:type="dxa"/>
          </w:tcPr>
          <w:p w14:paraId="040AD652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ECCC109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016476C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71BEA2D8" w14:textId="77777777" w:rsidR="00426403" w:rsidRPr="000E016F" w:rsidRDefault="00426403" w:rsidP="00426403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97A238B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DB2625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90DCE" w:rsidRPr="000E016F" w14:paraId="5DF4C971" w14:textId="77777777" w:rsidTr="007941E3">
        <w:trPr>
          <w:tblHeader/>
        </w:trPr>
        <w:tc>
          <w:tcPr>
            <w:tcW w:w="2970" w:type="dxa"/>
          </w:tcPr>
          <w:p w14:paraId="69E00FC5" w14:textId="77777777" w:rsidR="00426403" w:rsidRPr="000E016F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53C9DE2B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FD2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468795D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04C777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D65198B" w14:textId="77777777" w:rsidR="00426403" w:rsidRPr="000E016F" w:rsidRDefault="00426403" w:rsidP="00426403">
            <w:pPr>
              <w:spacing w:line="240" w:lineRule="auto"/>
              <w:ind w:left="-198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919FF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FB2C8F5" w14:textId="77777777" w:rsidR="00426403" w:rsidRPr="000E016F" w:rsidRDefault="00426403" w:rsidP="00426403">
            <w:pPr>
              <w:spacing w:line="240" w:lineRule="auto"/>
              <w:ind w:left="-198" w:right="-2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ในโรงงาน</w:t>
            </w:r>
          </w:p>
        </w:tc>
        <w:tc>
          <w:tcPr>
            <w:tcW w:w="270" w:type="dxa"/>
          </w:tcPr>
          <w:p w14:paraId="48D42D2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ED51C52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AC1F87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6423831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72617B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0126F93" w14:textId="77777777" w:rsidR="00426403" w:rsidRPr="000E016F" w:rsidRDefault="00426403" w:rsidP="00426403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E4EFD3E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7561F20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426403" w:rsidRPr="000E016F" w14:paraId="5A3E09FA" w14:textId="77777777" w:rsidTr="0019108F">
        <w:trPr>
          <w:tblHeader/>
        </w:trPr>
        <w:tc>
          <w:tcPr>
            <w:tcW w:w="2970" w:type="dxa"/>
          </w:tcPr>
          <w:p w14:paraId="12E0E472" w14:textId="77777777" w:rsidR="00426403" w:rsidRPr="000E016F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2" w:type="dxa"/>
            <w:gridSpan w:val="15"/>
          </w:tcPr>
          <w:p w14:paraId="58A8AE92" w14:textId="77777777" w:rsidR="00426403" w:rsidRPr="000E016F" w:rsidRDefault="00426403" w:rsidP="00426403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90DCE" w:rsidRPr="000E016F" w14:paraId="36A487BB" w14:textId="77777777" w:rsidTr="007F23C0">
        <w:trPr>
          <w:trHeight w:val="450"/>
        </w:trPr>
        <w:tc>
          <w:tcPr>
            <w:tcW w:w="2970" w:type="dxa"/>
          </w:tcPr>
          <w:p w14:paraId="1911AE17" w14:textId="77777777" w:rsidR="00426403" w:rsidRPr="000E016F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260" w:type="dxa"/>
          </w:tcPr>
          <w:p w14:paraId="56505BE8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3E2ABEB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9EA5202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58BEF6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50A2D1F6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15DA81B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5106D033" w14:textId="77777777" w:rsidR="00426403" w:rsidRPr="000E016F" w:rsidRDefault="00426403" w:rsidP="0042640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D6E1DCE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7A232E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CA47027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6F7D34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F232999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458" w:type="dxa"/>
          </w:tcPr>
          <w:p w14:paraId="02FFE093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D5722F9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154" w:type="dxa"/>
          </w:tcPr>
          <w:p w14:paraId="02E56D73" w14:textId="77777777" w:rsidR="00426403" w:rsidRPr="000E016F" w:rsidRDefault="00426403" w:rsidP="00426403">
            <w:pPr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6510BE" w:rsidRPr="000E016F" w14:paraId="742A4EF3" w14:textId="77777777" w:rsidTr="0019108F">
        <w:trPr>
          <w:trHeight w:val="260"/>
        </w:trPr>
        <w:tc>
          <w:tcPr>
            <w:tcW w:w="2970" w:type="dxa"/>
          </w:tcPr>
          <w:p w14:paraId="60F7D831" w14:textId="08EE224D" w:rsidR="006510BE" w:rsidRPr="000E016F" w:rsidRDefault="006510BE" w:rsidP="006510BE">
            <w:pPr>
              <w:pStyle w:val="BlockText"/>
              <w:spacing w:before="0"/>
              <w:ind w:left="0" w:right="-648" w:firstLine="0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C90145" w:rsidRPr="00C90145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>1</w:t>
            </w: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 w:rsidR="00C90145" w:rsidRPr="00C90145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 w:cs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1260" w:type="dxa"/>
          </w:tcPr>
          <w:p w14:paraId="1F2DB6AE" w14:textId="3BBF4BF1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205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060</w:t>
            </w:r>
          </w:p>
        </w:tc>
        <w:tc>
          <w:tcPr>
            <w:tcW w:w="270" w:type="dxa"/>
          </w:tcPr>
          <w:p w14:paraId="37C5F3C0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024CB9D" w14:textId="2BC9E2A6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757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859</w:t>
            </w:r>
          </w:p>
        </w:tc>
        <w:tc>
          <w:tcPr>
            <w:tcW w:w="270" w:type="dxa"/>
          </w:tcPr>
          <w:p w14:paraId="5EA42F15" w14:textId="77777777" w:rsidR="006510BE" w:rsidRPr="000E016F" w:rsidRDefault="006510BE" w:rsidP="0019108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BAF2BCB" w14:textId="1CEA7F2D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805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491</w:t>
            </w:r>
          </w:p>
        </w:tc>
        <w:tc>
          <w:tcPr>
            <w:tcW w:w="270" w:type="dxa"/>
          </w:tcPr>
          <w:p w14:paraId="6A2FEB8D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B6C7423" w14:textId="17C3C323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694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198</w:t>
            </w:r>
          </w:p>
        </w:tc>
        <w:tc>
          <w:tcPr>
            <w:tcW w:w="270" w:type="dxa"/>
          </w:tcPr>
          <w:p w14:paraId="1AB03C7B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60D0562" w14:textId="40D9DC20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162</w:t>
            </w:r>
            <w:r w:rsidR="006510BE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007</w:t>
            </w:r>
          </w:p>
        </w:tc>
        <w:tc>
          <w:tcPr>
            <w:tcW w:w="270" w:type="dxa"/>
          </w:tcPr>
          <w:p w14:paraId="6C948479" w14:textId="77777777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8AB0A2C" w14:textId="242FD9EB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6510BE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645</w:t>
            </w:r>
          </w:p>
        </w:tc>
        <w:tc>
          <w:tcPr>
            <w:tcW w:w="270" w:type="dxa"/>
          </w:tcPr>
          <w:p w14:paraId="74B20955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6D1CE96D" w14:textId="4738D996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92</w:t>
            </w:r>
            <w:r w:rsidR="006510BE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543</w:t>
            </w:r>
          </w:p>
        </w:tc>
        <w:tc>
          <w:tcPr>
            <w:tcW w:w="270" w:type="dxa"/>
          </w:tcPr>
          <w:p w14:paraId="0933FC01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2A575A27" w14:textId="33023A2C" w:rsidR="006510BE" w:rsidRPr="000E016F" w:rsidRDefault="00C90145" w:rsidP="0019108F">
            <w:pPr>
              <w:tabs>
                <w:tab w:val="decimal" w:pos="930"/>
              </w:tabs>
              <w:spacing w:line="240" w:lineRule="auto"/>
              <w:ind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6</w:t>
            </w:r>
            <w:r w:rsidR="006510BE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718</w:t>
            </w:r>
            <w:r w:rsidR="006510BE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803</w:t>
            </w:r>
          </w:p>
        </w:tc>
      </w:tr>
      <w:tr w:rsidR="006510BE" w:rsidRPr="000E016F" w14:paraId="6B737BDD" w14:textId="77777777" w:rsidTr="007941E3">
        <w:tc>
          <w:tcPr>
            <w:tcW w:w="2970" w:type="dxa"/>
          </w:tcPr>
          <w:p w14:paraId="1623B6BE" w14:textId="77777777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7326513D" w14:textId="00865052" w:rsidR="006510BE" w:rsidRPr="000E016F" w:rsidRDefault="00C90145" w:rsidP="0019108F">
            <w:pPr>
              <w:tabs>
                <w:tab w:val="decimal" w:pos="621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960</w:t>
            </w:r>
          </w:p>
        </w:tc>
        <w:tc>
          <w:tcPr>
            <w:tcW w:w="270" w:type="dxa"/>
          </w:tcPr>
          <w:p w14:paraId="20079689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E26C588" w14:textId="48582C92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6510BE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803</w:t>
            </w:r>
          </w:p>
        </w:tc>
        <w:tc>
          <w:tcPr>
            <w:tcW w:w="270" w:type="dxa"/>
          </w:tcPr>
          <w:p w14:paraId="1074E25A" w14:textId="77777777" w:rsidR="006510BE" w:rsidRPr="000E016F" w:rsidRDefault="006510BE" w:rsidP="0019108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F1C5868" w14:textId="26480E70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388</w:t>
            </w:r>
          </w:p>
        </w:tc>
        <w:tc>
          <w:tcPr>
            <w:tcW w:w="270" w:type="dxa"/>
          </w:tcPr>
          <w:p w14:paraId="2D787316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0E3DCA7" w14:textId="1B08CD95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41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371</w:t>
            </w:r>
          </w:p>
        </w:tc>
        <w:tc>
          <w:tcPr>
            <w:tcW w:w="270" w:type="dxa"/>
          </w:tcPr>
          <w:p w14:paraId="409494FC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F2468BB" w14:textId="0C41B715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586</w:t>
            </w:r>
          </w:p>
        </w:tc>
        <w:tc>
          <w:tcPr>
            <w:tcW w:w="270" w:type="dxa"/>
          </w:tcPr>
          <w:p w14:paraId="52D2A36D" w14:textId="77777777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5D47019" w14:textId="1F4F22FE" w:rsidR="006510BE" w:rsidRPr="000E016F" w:rsidRDefault="006510BE" w:rsidP="00AA5C4F">
            <w:pPr>
              <w:tabs>
                <w:tab w:val="decimal" w:pos="616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1DD77AC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84506C8" w14:textId="2E99C8E5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243</w:t>
            </w:r>
            <w:r w:rsidR="006510BE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617</w:t>
            </w:r>
          </w:p>
        </w:tc>
        <w:tc>
          <w:tcPr>
            <w:tcW w:w="270" w:type="dxa"/>
          </w:tcPr>
          <w:p w14:paraId="6B2205E3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1348D080" w14:textId="53A803B0" w:rsidR="006510BE" w:rsidRPr="000E016F" w:rsidRDefault="00C90145" w:rsidP="0019108F">
            <w:pPr>
              <w:tabs>
                <w:tab w:val="decimal" w:pos="93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310</w:t>
            </w:r>
            <w:r w:rsidR="006510BE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725</w:t>
            </w:r>
          </w:p>
        </w:tc>
      </w:tr>
      <w:tr w:rsidR="006510BE" w:rsidRPr="000E016F" w14:paraId="721195BE" w14:textId="77777777" w:rsidTr="002D2931">
        <w:tc>
          <w:tcPr>
            <w:tcW w:w="2970" w:type="dxa"/>
          </w:tcPr>
          <w:p w14:paraId="4863C46C" w14:textId="77777777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โอน</w:t>
            </w:r>
          </w:p>
        </w:tc>
        <w:tc>
          <w:tcPr>
            <w:tcW w:w="1260" w:type="dxa"/>
          </w:tcPr>
          <w:p w14:paraId="367335E2" w14:textId="6CFE2733" w:rsidR="006510BE" w:rsidRPr="000E016F" w:rsidRDefault="00C90145" w:rsidP="0019108F">
            <w:pPr>
              <w:tabs>
                <w:tab w:val="decimal" w:pos="864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396</w:t>
            </w:r>
          </w:p>
        </w:tc>
        <w:tc>
          <w:tcPr>
            <w:tcW w:w="270" w:type="dxa"/>
          </w:tcPr>
          <w:p w14:paraId="7CE6DFFC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402BD24A" w14:textId="4EA349EC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6510BE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327</w:t>
            </w:r>
          </w:p>
        </w:tc>
        <w:tc>
          <w:tcPr>
            <w:tcW w:w="270" w:type="dxa"/>
          </w:tcPr>
          <w:p w14:paraId="6C2F3194" w14:textId="77777777" w:rsidR="006510BE" w:rsidRPr="000E016F" w:rsidRDefault="006510BE" w:rsidP="0019108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98DECA8" w14:textId="7820D171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755</w:t>
            </w:r>
          </w:p>
        </w:tc>
        <w:tc>
          <w:tcPr>
            <w:tcW w:w="270" w:type="dxa"/>
          </w:tcPr>
          <w:p w14:paraId="04BCC679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916B07A" w14:textId="6C957992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101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704</w:t>
            </w:r>
          </w:p>
        </w:tc>
        <w:tc>
          <w:tcPr>
            <w:tcW w:w="270" w:type="dxa"/>
          </w:tcPr>
          <w:p w14:paraId="567D0BB7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6374BB1" w14:textId="5F98D158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="006510BE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086</w:t>
            </w:r>
          </w:p>
        </w:tc>
        <w:tc>
          <w:tcPr>
            <w:tcW w:w="270" w:type="dxa"/>
          </w:tcPr>
          <w:p w14:paraId="625F8177" w14:textId="77777777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4F6ACF8" w14:textId="2B89EB53" w:rsidR="006510BE" w:rsidRPr="000E016F" w:rsidRDefault="006510BE" w:rsidP="00AA5C4F">
            <w:pPr>
              <w:tabs>
                <w:tab w:val="decimal" w:pos="616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6564771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36FF6702" w14:textId="23BB784B" w:rsidR="006510BE" w:rsidRPr="000E016F" w:rsidRDefault="006510BE" w:rsidP="0019108F">
            <w:pPr>
              <w:tabs>
                <w:tab w:val="decimal" w:pos="115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237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1F90F6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79093A61" w14:textId="070A379A" w:rsidR="006510BE" w:rsidRPr="000E016F" w:rsidRDefault="006510BE" w:rsidP="00AA5C4F">
            <w:pPr>
              <w:tabs>
                <w:tab w:val="decimal" w:pos="688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6510BE" w:rsidRPr="000E016F" w14:paraId="62224E91" w14:textId="77777777" w:rsidTr="007941E3">
        <w:tc>
          <w:tcPr>
            <w:tcW w:w="2970" w:type="dxa"/>
          </w:tcPr>
          <w:p w14:paraId="27AA99A1" w14:textId="77777777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จำหน่าย</w:t>
            </w:r>
            <w:r w:rsidRPr="000E016F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 xml:space="preserve"> / </w:t>
            </w: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D475DA" w14:textId="674E9509" w:rsidR="006510BE" w:rsidRPr="000E016F" w:rsidRDefault="006510BE" w:rsidP="0019108F">
            <w:pPr>
              <w:tabs>
                <w:tab w:val="decimal" w:pos="639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369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2FBA0729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17701" w14:textId="5A569B9D" w:rsidR="006510BE" w:rsidRPr="000E016F" w:rsidRDefault="006510BE" w:rsidP="0019108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495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92F234D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A14D2" w14:textId="09471488" w:rsidR="006510BE" w:rsidRPr="000E016F" w:rsidRDefault="006510BE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261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0AD7994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E12EF" w14:textId="6283E57E" w:rsidR="006510BE" w:rsidRPr="000E016F" w:rsidRDefault="006510BE" w:rsidP="0019108F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43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902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EC93183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7D74DD" w14:textId="626138F7" w:rsidR="006510BE" w:rsidRPr="000E016F" w:rsidRDefault="006510BE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448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2F908F1" w14:textId="77777777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8EA67" w14:textId="2F959565" w:rsidR="006510BE" w:rsidRPr="000E016F" w:rsidRDefault="006510BE" w:rsidP="0019108F">
            <w:pPr>
              <w:tabs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AA55E23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5195410" w14:textId="31757D89" w:rsidR="006510BE" w:rsidRPr="000E016F" w:rsidRDefault="006510BE" w:rsidP="00AA5C4F">
            <w:pPr>
              <w:tabs>
                <w:tab w:val="decimal" w:pos="796"/>
              </w:tabs>
              <w:spacing w:line="240" w:lineRule="auto"/>
              <w:ind w:right="4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7BA9A25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CB836FD" w14:textId="0E9D44D2" w:rsidR="006510BE" w:rsidRPr="000E016F" w:rsidRDefault="006510BE" w:rsidP="0019108F">
            <w:pPr>
              <w:tabs>
                <w:tab w:val="decimal" w:pos="93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77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483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6510BE" w:rsidRPr="000E016F" w14:paraId="2B8F17AB" w14:textId="77777777" w:rsidTr="009C3665">
        <w:tc>
          <w:tcPr>
            <w:tcW w:w="2970" w:type="dxa"/>
          </w:tcPr>
          <w:p w14:paraId="592CF587" w14:textId="0FA0920D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มีนาคม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4</w:t>
            </w:r>
          </w:p>
          <w:p w14:paraId="2CD4289E" w14:textId="5A912A14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 xml:space="preserve">   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เมษายน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57434C" w14:textId="77777777" w:rsidR="0019108F" w:rsidRPr="000E016F" w:rsidRDefault="0019108F" w:rsidP="0019108F">
            <w:pPr>
              <w:tabs>
                <w:tab w:val="decimal" w:pos="855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0AE2FDFD" w14:textId="7FFF3B42" w:rsidR="006510BE" w:rsidRPr="000E016F" w:rsidRDefault="00C90145" w:rsidP="0019108F">
            <w:pPr>
              <w:tabs>
                <w:tab w:val="decimal" w:pos="855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221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047</w:t>
            </w:r>
          </w:p>
        </w:tc>
        <w:tc>
          <w:tcPr>
            <w:tcW w:w="270" w:type="dxa"/>
          </w:tcPr>
          <w:p w14:paraId="41368BB5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8713D6" w14:textId="77777777" w:rsidR="0019108F" w:rsidRPr="000E016F" w:rsidRDefault="0019108F" w:rsidP="0019108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133F85D8" w14:textId="416BC4EE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777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494</w:t>
            </w:r>
          </w:p>
        </w:tc>
        <w:tc>
          <w:tcPr>
            <w:tcW w:w="270" w:type="dxa"/>
          </w:tcPr>
          <w:p w14:paraId="06FE71EF" w14:textId="77777777" w:rsidR="006510BE" w:rsidRPr="000E016F" w:rsidRDefault="006510BE" w:rsidP="0019108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E7B848" w14:textId="77777777" w:rsidR="0019108F" w:rsidRPr="000E016F" w:rsidRDefault="0019108F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562DA103" w14:textId="31FFD862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883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373</w:t>
            </w:r>
          </w:p>
        </w:tc>
        <w:tc>
          <w:tcPr>
            <w:tcW w:w="270" w:type="dxa"/>
          </w:tcPr>
          <w:p w14:paraId="2F86E2E2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86B10B" w14:textId="77777777" w:rsidR="0019108F" w:rsidRPr="000E016F" w:rsidRDefault="0019108F" w:rsidP="0019108F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69E78C54" w14:textId="57F4BB67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793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371</w:t>
            </w:r>
          </w:p>
        </w:tc>
        <w:tc>
          <w:tcPr>
            <w:tcW w:w="270" w:type="dxa"/>
          </w:tcPr>
          <w:p w14:paraId="72FF70C4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D56719" w14:textId="77777777" w:rsidR="0019108F" w:rsidRPr="000E016F" w:rsidRDefault="0019108F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3438B630" w14:textId="1428E398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176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231</w:t>
            </w:r>
          </w:p>
        </w:tc>
        <w:tc>
          <w:tcPr>
            <w:tcW w:w="270" w:type="dxa"/>
          </w:tcPr>
          <w:p w14:paraId="7EB213EB" w14:textId="77777777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F511B7" w14:textId="77777777" w:rsidR="0019108F" w:rsidRPr="000E016F" w:rsidRDefault="0019108F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42C57DDB" w14:textId="1B22F37C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637</w:t>
            </w:r>
          </w:p>
        </w:tc>
        <w:tc>
          <w:tcPr>
            <w:tcW w:w="270" w:type="dxa"/>
          </w:tcPr>
          <w:p w14:paraId="2D7A1812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C0FCBC7" w14:textId="77777777" w:rsidR="0019108F" w:rsidRPr="000E016F" w:rsidRDefault="0019108F" w:rsidP="0019108F">
            <w:pPr>
              <w:tabs>
                <w:tab w:val="decimal" w:pos="115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7D522399" w14:textId="729371FA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892</w:t>
            </w:r>
          </w:p>
        </w:tc>
        <w:tc>
          <w:tcPr>
            <w:tcW w:w="270" w:type="dxa"/>
          </w:tcPr>
          <w:p w14:paraId="532CAB87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12419C7" w14:textId="77777777" w:rsidR="0019108F" w:rsidRPr="000E016F" w:rsidRDefault="0019108F" w:rsidP="0019108F">
            <w:pPr>
              <w:tabs>
                <w:tab w:val="decimal" w:pos="93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3D456DB9" w14:textId="15FEF161" w:rsidR="006510BE" w:rsidRPr="000E016F" w:rsidRDefault="00C90145" w:rsidP="0019108F">
            <w:pPr>
              <w:tabs>
                <w:tab w:val="decimal" w:pos="93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952</w:t>
            </w:r>
            <w:r w:rsidR="006510BE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045</w:t>
            </w:r>
          </w:p>
        </w:tc>
      </w:tr>
      <w:tr w:rsidR="006510BE" w:rsidRPr="000E016F" w14:paraId="59E7E68B" w14:textId="77777777" w:rsidTr="007941E3">
        <w:tc>
          <w:tcPr>
            <w:tcW w:w="2970" w:type="dxa"/>
          </w:tcPr>
          <w:p w14:paraId="2B8BBD36" w14:textId="77777777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2AE67C09" w14:textId="5F5C92CD" w:rsidR="006510BE" w:rsidRPr="000E016F" w:rsidRDefault="0038539F" w:rsidP="00AA5C4F">
            <w:pPr>
              <w:tabs>
                <w:tab w:val="decimal" w:pos="703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73140AE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78B4420" w14:textId="0761272D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760</w:t>
            </w:r>
          </w:p>
        </w:tc>
        <w:tc>
          <w:tcPr>
            <w:tcW w:w="270" w:type="dxa"/>
          </w:tcPr>
          <w:p w14:paraId="64C1758F" w14:textId="77777777" w:rsidR="006510BE" w:rsidRPr="000E016F" w:rsidRDefault="006510BE" w:rsidP="0019108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CC7EB67" w14:textId="2F13F171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887</w:t>
            </w:r>
          </w:p>
        </w:tc>
        <w:tc>
          <w:tcPr>
            <w:tcW w:w="270" w:type="dxa"/>
          </w:tcPr>
          <w:p w14:paraId="4C9EC34E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1B76EF7" w14:textId="58D806A3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44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288</w:t>
            </w:r>
          </w:p>
        </w:tc>
        <w:tc>
          <w:tcPr>
            <w:tcW w:w="270" w:type="dxa"/>
          </w:tcPr>
          <w:p w14:paraId="7528B538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5BD2E17" w14:textId="2EEDCD74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771</w:t>
            </w:r>
          </w:p>
        </w:tc>
        <w:tc>
          <w:tcPr>
            <w:tcW w:w="270" w:type="dxa"/>
          </w:tcPr>
          <w:p w14:paraId="359E05CB" w14:textId="77777777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A5103A2" w14:textId="4AB4417D" w:rsidR="006510BE" w:rsidRPr="000E016F" w:rsidRDefault="0038539F" w:rsidP="00AA5C4F">
            <w:pPr>
              <w:tabs>
                <w:tab w:val="decimal" w:pos="616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1050AE2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</w:tcPr>
          <w:p w14:paraId="197F6050" w14:textId="00EFB394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312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562</w:t>
            </w:r>
          </w:p>
        </w:tc>
        <w:tc>
          <w:tcPr>
            <w:tcW w:w="270" w:type="dxa"/>
          </w:tcPr>
          <w:p w14:paraId="469E993B" w14:textId="17601623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D6940CD" w14:textId="1AAEE6E7" w:rsidR="006510BE" w:rsidRPr="000E016F" w:rsidRDefault="00C90145" w:rsidP="0019108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381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</w:p>
        </w:tc>
      </w:tr>
      <w:tr w:rsidR="006510BE" w:rsidRPr="000E016F" w14:paraId="7F3FF003" w14:textId="77777777" w:rsidTr="00C35FAF">
        <w:tc>
          <w:tcPr>
            <w:tcW w:w="2970" w:type="dxa"/>
          </w:tcPr>
          <w:p w14:paraId="308435D1" w14:textId="77777777" w:rsidR="006510BE" w:rsidRPr="000E016F" w:rsidRDefault="006510BE" w:rsidP="006510BE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โอน</w:t>
            </w:r>
          </w:p>
        </w:tc>
        <w:tc>
          <w:tcPr>
            <w:tcW w:w="1260" w:type="dxa"/>
          </w:tcPr>
          <w:p w14:paraId="5B116C2A" w14:textId="7D78AC45" w:rsidR="006510BE" w:rsidRPr="000E016F" w:rsidRDefault="0038539F" w:rsidP="00AA5C4F">
            <w:pPr>
              <w:tabs>
                <w:tab w:val="decimal" w:pos="703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66F6DE9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3BD857A4" w14:textId="4D54C8E6" w:rsidR="006510BE" w:rsidRPr="000E016F" w:rsidRDefault="00C90145" w:rsidP="0019108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189</w:t>
            </w:r>
          </w:p>
        </w:tc>
        <w:tc>
          <w:tcPr>
            <w:tcW w:w="270" w:type="dxa"/>
          </w:tcPr>
          <w:p w14:paraId="75A6F9CE" w14:textId="052129FE" w:rsidR="006510BE" w:rsidRPr="000E016F" w:rsidRDefault="006510BE" w:rsidP="0019108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1CA3BC3" w14:textId="332102D8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70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702</w:t>
            </w:r>
          </w:p>
        </w:tc>
        <w:tc>
          <w:tcPr>
            <w:tcW w:w="270" w:type="dxa"/>
          </w:tcPr>
          <w:p w14:paraId="66637F47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216C606" w14:textId="395CDDD0" w:rsidR="006510BE" w:rsidRPr="000E016F" w:rsidRDefault="00C90145" w:rsidP="0019108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177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373</w:t>
            </w:r>
          </w:p>
        </w:tc>
        <w:tc>
          <w:tcPr>
            <w:tcW w:w="270" w:type="dxa"/>
          </w:tcPr>
          <w:p w14:paraId="0EB797FE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44EAD83" w14:textId="5CD4244C" w:rsidR="006510BE" w:rsidRPr="000E016F" w:rsidRDefault="00C90145" w:rsidP="0019108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711</w:t>
            </w:r>
          </w:p>
        </w:tc>
        <w:tc>
          <w:tcPr>
            <w:tcW w:w="270" w:type="dxa"/>
          </w:tcPr>
          <w:p w14:paraId="496343F2" w14:textId="06AF3E5D" w:rsidR="006510BE" w:rsidRPr="000E016F" w:rsidRDefault="006510BE" w:rsidP="0019108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0326E17" w14:textId="00412E82" w:rsidR="006510BE" w:rsidRPr="000E016F" w:rsidRDefault="0038539F" w:rsidP="00AA5C4F">
            <w:pPr>
              <w:tabs>
                <w:tab w:val="decimal" w:pos="616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9B60D4C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4828E524" w14:textId="09999D36" w:rsidR="006510BE" w:rsidRPr="000E016F" w:rsidRDefault="0038539F" w:rsidP="0019108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272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975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B77B5" w14:textId="77777777" w:rsidR="006510BE" w:rsidRPr="000E016F" w:rsidRDefault="006510BE" w:rsidP="0019108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5B5C4E97" w14:textId="73C7DC35" w:rsidR="006510BE" w:rsidRPr="000E016F" w:rsidRDefault="0038539F" w:rsidP="00174D8C">
            <w:pPr>
              <w:tabs>
                <w:tab w:val="decimal" w:pos="688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8539F" w:rsidRPr="000E016F" w14:paraId="1CB16904" w14:textId="77777777" w:rsidTr="00725F0E">
        <w:tc>
          <w:tcPr>
            <w:tcW w:w="2970" w:type="dxa"/>
          </w:tcPr>
          <w:p w14:paraId="52E79847" w14:textId="77777777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จำหน่าย</w:t>
            </w:r>
            <w:r w:rsidRPr="000E016F">
              <w:rPr>
                <w:rFonts w:ascii="Angsana New" w:hAnsi="Angsana New" w:cs="Angsana New" w:hint="cs"/>
                <w:sz w:val="27"/>
                <w:szCs w:val="27"/>
                <w:lang w:val="en-US"/>
              </w:rPr>
              <w:t xml:space="preserve"> / </w:t>
            </w:r>
            <w:r w:rsidRPr="000E016F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C9B8EE" w14:textId="2375CC46" w:rsidR="0038539F" w:rsidRPr="000E016F" w:rsidRDefault="0038539F" w:rsidP="00AA5C4F">
            <w:pPr>
              <w:tabs>
                <w:tab w:val="decimal" w:pos="703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AC853D5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4F643" w14:textId="3B04DC6D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505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AA820C3" w14:textId="1ED7BDBF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DAA10" w14:textId="1479E404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34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026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471FDC1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0BC11" w14:textId="1CA475A3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747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66DBA1AE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67152" w14:textId="2CEA94B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978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47C619DA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A897A" w14:textId="08976299" w:rsidR="0038539F" w:rsidRPr="000E016F" w:rsidRDefault="0038539F" w:rsidP="0038539F">
            <w:pPr>
              <w:tabs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7BD8D985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1DB91A" w14:textId="64441A19" w:rsidR="0038539F" w:rsidRPr="000E016F" w:rsidRDefault="0038539F" w:rsidP="00BB2383">
            <w:pPr>
              <w:tabs>
                <w:tab w:val="decimal" w:pos="796"/>
              </w:tabs>
              <w:spacing w:line="240" w:lineRule="auto"/>
              <w:ind w:right="42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45308F8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08BC27F" w14:textId="7443AD97" w:rsidR="0038539F" w:rsidRPr="000E016F" w:rsidRDefault="0038539F" w:rsidP="0038539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83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38539F" w:rsidRPr="000E016F" w14:paraId="23711A99" w14:textId="77777777" w:rsidTr="00725F0E">
        <w:tc>
          <w:tcPr>
            <w:tcW w:w="2970" w:type="dxa"/>
          </w:tcPr>
          <w:p w14:paraId="5D1680FD" w14:textId="2B7E00EA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มีนาคม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5F4F23" w14:textId="46C7ACA4" w:rsidR="0038539F" w:rsidRPr="000E016F" w:rsidRDefault="00C90145" w:rsidP="0038539F">
            <w:pPr>
              <w:tabs>
                <w:tab w:val="decimal" w:pos="855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047</w:t>
            </w:r>
          </w:p>
        </w:tc>
        <w:tc>
          <w:tcPr>
            <w:tcW w:w="270" w:type="dxa"/>
          </w:tcPr>
          <w:p w14:paraId="3A6BDAC4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B45E01" w14:textId="30F727AF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789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938</w:t>
            </w:r>
          </w:p>
        </w:tc>
        <w:tc>
          <w:tcPr>
            <w:tcW w:w="270" w:type="dxa"/>
          </w:tcPr>
          <w:p w14:paraId="60872D2B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DCBE89" w14:textId="6A3DF90D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936</w:t>
            </w:r>
          </w:p>
        </w:tc>
        <w:tc>
          <w:tcPr>
            <w:tcW w:w="270" w:type="dxa"/>
          </w:tcPr>
          <w:p w14:paraId="7B866788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EBD78" w14:textId="16A96792" w:rsidR="0038539F" w:rsidRPr="000E016F" w:rsidRDefault="00C90145" w:rsidP="0038539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975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285</w:t>
            </w:r>
          </w:p>
        </w:tc>
        <w:tc>
          <w:tcPr>
            <w:tcW w:w="270" w:type="dxa"/>
          </w:tcPr>
          <w:p w14:paraId="77F7A88A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09B163" w14:textId="4EF16E66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191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735</w:t>
            </w:r>
          </w:p>
        </w:tc>
        <w:tc>
          <w:tcPr>
            <w:tcW w:w="270" w:type="dxa"/>
          </w:tcPr>
          <w:p w14:paraId="55E71B86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17C790" w14:textId="1D7F707A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625</w:t>
            </w:r>
          </w:p>
        </w:tc>
        <w:tc>
          <w:tcPr>
            <w:tcW w:w="270" w:type="dxa"/>
          </w:tcPr>
          <w:p w14:paraId="114F97A9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579F8A6" w14:textId="6E35CF7B" w:rsidR="0038539F" w:rsidRPr="000E016F" w:rsidRDefault="00C90145" w:rsidP="0038539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138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479</w:t>
            </w:r>
          </w:p>
        </w:tc>
        <w:tc>
          <w:tcPr>
            <w:tcW w:w="270" w:type="dxa"/>
          </w:tcPr>
          <w:p w14:paraId="2344D25F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24746BA" w14:textId="59964DE2" w:rsidR="0038539F" w:rsidRPr="000E016F" w:rsidRDefault="00C90145" w:rsidP="0038539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250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045</w:t>
            </w:r>
          </w:p>
        </w:tc>
      </w:tr>
      <w:tr w:rsidR="0038539F" w:rsidRPr="000E016F" w14:paraId="68D3FB77" w14:textId="77777777" w:rsidTr="00725F0E">
        <w:tc>
          <w:tcPr>
            <w:tcW w:w="2970" w:type="dxa"/>
          </w:tcPr>
          <w:p w14:paraId="45162EEE" w14:textId="5D1755D8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134802" w14:textId="77777777" w:rsidR="0038539F" w:rsidRPr="000E016F" w:rsidRDefault="0038539F" w:rsidP="0038539F">
            <w:pPr>
              <w:tabs>
                <w:tab w:val="decimal" w:pos="855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1BE75FB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C0DE66" w14:textId="01DEE0AC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C20BC14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DC40FA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2B59E60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97D8C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1A2584D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23FC9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8F5FC99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88015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5865AE7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E5A2F60" w14:textId="23690BEE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4D85F74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BD29612" w14:textId="77777777" w:rsidR="0038539F" w:rsidRPr="000E016F" w:rsidRDefault="0038539F" w:rsidP="0038539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38539F" w:rsidRPr="000E016F" w14:paraId="40AFA2A5" w14:textId="77777777" w:rsidTr="007941E3">
        <w:tc>
          <w:tcPr>
            <w:tcW w:w="2970" w:type="dxa"/>
          </w:tcPr>
          <w:p w14:paraId="42E4D17A" w14:textId="77777777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5F4511A1" w14:textId="77777777" w:rsidR="0038539F" w:rsidRPr="000E016F" w:rsidRDefault="0038539F" w:rsidP="0038539F">
            <w:pPr>
              <w:tabs>
                <w:tab w:val="decimal" w:pos="855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7C2454C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2E95F74" w14:textId="77777777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FFE63D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30B12A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0096D9A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74BE8283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BA1C610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18383200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EE2E9D7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231ADA8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6DFC39F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31609071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092052F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5CDDB683" w14:textId="77777777" w:rsidR="0038539F" w:rsidRPr="000E016F" w:rsidRDefault="0038539F" w:rsidP="0038539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38539F" w:rsidRPr="000E016F" w14:paraId="2E95B5DB" w14:textId="77777777" w:rsidTr="007941E3">
        <w:tc>
          <w:tcPr>
            <w:tcW w:w="2970" w:type="dxa"/>
          </w:tcPr>
          <w:p w14:paraId="05BB206C" w14:textId="77777777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76D785B4" w14:textId="77777777" w:rsidR="0038539F" w:rsidRPr="000E016F" w:rsidRDefault="0038539F" w:rsidP="0038539F">
            <w:pPr>
              <w:tabs>
                <w:tab w:val="decimal" w:pos="855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5314C9E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F55178D" w14:textId="77777777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E754102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34BB9D4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B24B42A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1A2060F1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33B210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5430D6E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8670FA0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4CF3EB8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DA611A0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66FF1FD5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4752031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7C60F4A1" w14:textId="77777777" w:rsidR="0038539F" w:rsidRPr="000E016F" w:rsidRDefault="0038539F" w:rsidP="0038539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38539F" w:rsidRPr="000E016F" w14:paraId="4994E699" w14:textId="77777777" w:rsidTr="007941E3">
        <w:tc>
          <w:tcPr>
            <w:tcW w:w="2970" w:type="dxa"/>
          </w:tcPr>
          <w:p w14:paraId="382A29F9" w14:textId="77777777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0" w:type="dxa"/>
          </w:tcPr>
          <w:p w14:paraId="44990EEC" w14:textId="77777777" w:rsidR="0038539F" w:rsidRPr="000E016F" w:rsidRDefault="0038539F" w:rsidP="0038539F">
            <w:pPr>
              <w:tabs>
                <w:tab w:val="decimal" w:pos="855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EDE48EE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0A09A17" w14:textId="77777777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C445712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4CD2AFA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DF67FB5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448DEFC9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434D23B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971DD9A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04F3151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923B821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A5BC3AD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4D6E76B9" w14:textId="77777777" w:rsidR="0038539F" w:rsidRPr="000E016F" w:rsidRDefault="0038539F" w:rsidP="0038539F">
            <w:pPr>
              <w:tabs>
                <w:tab w:val="decimal" w:pos="115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1CD7DDC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636234EA" w14:textId="77777777" w:rsidR="0038539F" w:rsidRPr="000E016F" w:rsidRDefault="0038539F" w:rsidP="0038539F">
            <w:pPr>
              <w:tabs>
                <w:tab w:val="decimal" w:pos="930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38539F" w:rsidRPr="000E016F" w14:paraId="7AC7AE86" w14:textId="77777777" w:rsidTr="0019108F">
        <w:tc>
          <w:tcPr>
            <w:tcW w:w="2970" w:type="dxa"/>
          </w:tcPr>
          <w:p w14:paraId="30846841" w14:textId="77777777" w:rsidR="0038539F" w:rsidRPr="000E016F" w:rsidRDefault="0038539F" w:rsidP="0038539F">
            <w:pPr>
              <w:spacing w:line="240" w:lineRule="auto"/>
              <w:ind w:right="-648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62A058EF" w14:textId="77777777" w:rsidR="0038539F" w:rsidRPr="000E016F" w:rsidRDefault="0038539F" w:rsidP="0038539F">
            <w:pPr>
              <w:tabs>
                <w:tab w:val="decimal" w:pos="729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C80A210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2DD62677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8E773B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380B74C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C04C689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E414D36" w14:textId="77777777" w:rsidR="0038539F" w:rsidRPr="000E016F" w:rsidRDefault="0038539F" w:rsidP="0038539F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A3BE97C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778FDDC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AFA328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8132540" w14:textId="77777777" w:rsidR="0038539F" w:rsidRPr="000E016F" w:rsidRDefault="0038539F" w:rsidP="0038539F">
            <w:pPr>
              <w:tabs>
                <w:tab w:val="decimal" w:pos="720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188DB6B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2A56898A" w14:textId="77777777" w:rsidR="0038539F" w:rsidRPr="000E016F" w:rsidRDefault="0038539F" w:rsidP="0038539F">
            <w:pPr>
              <w:tabs>
                <w:tab w:val="decimal" w:pos="774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E73BBD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5EB9BE0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8539F" w:rsidRPr="000E016F" w14:paraId="0BB70152" w14:textId="77777777" w:rsidTr="0019108F">
        <w:tc>
          <w:tcPr>
            <w:tcW w:w="2970" w:type="dxa"/>
          </w:tcPr>
          <w:p w14:paraId="597F35D3" w14:textId="5F7E6AFC" w:rsidR="0038539F" w:rsidRPr="000E016F" w:rsidRDefault="0038539F" w:rsidP="0038539F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1260" w:type="dxa"/>
          </w:tcPr>
          <w:p w14:paraId="0040D645" w14:textId="508EE7A6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36</w:t>
            </w:r>
            <w:r w:rsidR="0038539F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264</w:t>
            </w:r>
          </w:p>
        </w:tc>
        <w:tc>
          <w:tcPr>
            <w:tcW w:w="270" w:type="dxa"/>
          </w:tcPr>
          <w:p w14:paraId="5268B6C9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16390CD3" w14:textId="06813204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687</w:t>
            </w:r>
            <w:r w:rsidR="0038539F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164</w:t>
            </w:r>
          </w:p>
        </w:tc>
        <w:tc>
          <w:tcPr>
            <w:tcW w:w="270" w:type="dxa"/>
          </w:tcPr>
          <w:p w14:paraId="25ADA750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1F8656F" w14:textId="450A142A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38539F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280</w:t>
            </w:r>
            <w:r w:rsidR="0038539F" w:rsidRPr="000E016F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832</w:t>
            </w:r>
          </w:p>
        </w:tc>
        <w:tc>
          <w:tcPr>
            <w:tcW w:w="270" w:type="dxa"/>
          </w:tcPr>
          <w:p w14:paraId="0157FDBD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7ADE7CB" w14:textId="505431FE" w:rsidR="0038539F" w:rsidRPr="000E016F" w:rsidRDefault="00C90145" w:rsidP="0038539F">
            <w:pPr>
              <w:tabs>
                <w:tab w:val="decimal" w:pos="10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38539F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062</w:t>
            </w:r>
            <w:r w:rsidR="0038539F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906</w:t>
            </w:r>
          </w:p>
        </w:tc>
        <w:tc>
          <w:tcPr>
            <w:tcW w:w="270" w:type="dxa"/>
          </w:tcPr>
          <w:p w14:paraId="55A23010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A1AA892" w14:textId="530F96AA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114</w:t>
            </w:r>
            <w:r w:rsidR="0038539F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895</w:t>
            </w:r>
          </w:p>
        </w:tc>
        <w:tc>
          <w:tcPr>
            <w:tcW w:w="270" w:type="dxa"/>
          </w:tcPr>
          <w:p w14:paraId="7BC1C798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4131B43" w14:textId="2C0761B6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713</w:t>
            </w:r>
          </w:p>
        </w:tc>
        <w:tc>
          <w:tcPr>
            <w:tcW w:w="270" w:type="dxa"/>
          </w:tcPr>
          <w:p w14:paraId="7C09BBB8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1C736EA4" w14:textId="144C2979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3685988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</w:tcPr>
          <w:p w14:paraId="253F629E" w14:textId="11A8B18E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38539F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182</w:t>
            </w:r>
            <w:r w:rsidR="0038539F"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7"/>
                <w:szCs w:val="27"/>
                <w:lang w:val="en-US"/>
              </w:rPr>
              <w:t>774</w:t>
            </w:r>
          </w:p>
        </w:tc>
      </w:tr>
      <w:tr w:rsidR="0038539F" w:rsidRPr="000E016F" w14:paraId="0C833622" w14:textId="77777777" w:rsidTr="007941E3">
        <w:tc>
          <w:tcPr>
            <w:tcW w:w="2970" w:type="dxa"/>
          </w:tcPr>
          <w:p w14:paraId="06BA69EE" w14:textId="77777777" w:rsidR="0038539F" w:rsidRPr="000E016F" w:rsidRDefault="0038539F" w:rsidP="0038539F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87E7959" w14:textId="4F922DEE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134</w:t>
            </w:r>
          </w:p>
        </w:tc>
        <w:tc>
          <w:tcPr>
            <w:tcW w:w="270" w:type="dxa"/>
          </w:tcPr>
          <w:p w14:paraId="67021369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5AF994E" w14:textId="770613C9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480</w:t>
            </w:r>
          </w:p>
        </w:tc>
        <w:tc>
          <w:tcPr>
            <w:tcW w:w="270" w:type="dxa"/>
          </w:tcPr>
          <w:p w14:paraId="4C993055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BE01568" w14:textId="7C4DF413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80</w:t>
            </w:r>
            <w:r w:rsidR="0038539F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024</w:t>
            </w:r>
          </w:p>
        </w:tc>
        <w:tc>
          <w:tcPr>
            <w:tcW w:w="270" w:type="dxa"/>
          </w:tcPr>
          <w:p w14:paraId="4EA1F92B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E0BDEA" w14:textId="0CCBF674" w:rsidR="0038539F" w:rsidRPr="000E016F" w:rsidRDefault="00C90145" w:rsidP="0038539F">
            <w:pPr>
              <w:tabs>
                <w:tab w:val="decimal" w:pos="10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263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746</w:t>
            </w:r>
          </w:p>
        </w:tc>
        <w:tc>
          <w:tcPr>
            <w:tcW w:w="270" w:type="dxa"/>
          </w:tcPr>
          <w:p w14:paraId="66E284EF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B12B73E" w14:textId="733D7E7B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097</w:t>
            </w:r>
          </w:p>
        </w:tc>
        <w:tc>
          <w:tcPr>
            <w:tcW w:w="270" w:type="dxa"/>
          </w:tcPr>
          <w:p w14:paraId="380C8703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3A44E7D" w14:textId="70FA5ABE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313</w:t>
            </w:r>
          </w:p>
        </w:tc>
        <w:tc>
          <w:tcPr>
            <w:tcW w:w="270" w:type="dxa"/>
          </w:tcPr>
          <w:p w14:paraId="6163E76D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50B22E84" w14:textId="1AECBEF3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EAF69B3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0A76D983" w14:textId="00E2F552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381</w:t>
            </w:r>
            <w:r w:rsidR="0038539F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794</w:t>
            </w:r>
          </w:p>
        </w:tc>
      </w:tr>
      <w:tr w:rsidR="0038539F" w:rsidRPr="000E016F" w14:paraId="27900E74" w14:textId="77777777" w:rsidTr="007941E3">
        <w:tc>
          <w:tcPr>
            <w:tcW w:w="2970" w:type="dxa"/>
          </w:tcPr>
          <w:p w14:paraId="20C06B07" w14:textId="77777777" w:rsidR="0038539F" w:rsidRPr="000E016F" w:rsidRDefault="0038539F" w:rsidP="0038539F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  <w:r w:rsidRPr="000E016F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/ </w:t>
            </w:r>
            <w:r w:rsidRPr="000E016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D6B99F" w14:textId="7592CDB8" w:rsidR="0038539F" w:rsidRPr="000E016F" w:rsidRDefault="0038539F" w:rsidP="0038539F">
            <w:pPr>
              <w:tabs>
                <w:tab w:val="decimal" w:pos="61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368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189BC695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EFFD" w14:textId="33A9F570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495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68C76AE" w14:textId="77777777" w:rsidR="0038539F" w:rsidRPr="000E016F" w:rsidRDefault="0038539F" w:rsidP="0038539F">
            <w:pPr>
              <w:tabs>
                <w:tab w:val="decimal" w:pos="792"/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B1CCC6" w14:textId="310DEA99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971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109A06B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C1690" w14:textId="22AD2085" w:rsidR="0038539F" w:rsidRPr="000E016F" w:rsidRDefault="0038539F" w:rsidP="0038539F">
            <w:pPr>
              <w:tabs>
                <w:tab w:val="decimal" w:pos="10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43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804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5CDA8F84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0A8DF" w14:textId="40A5CC70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380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451B5EC2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F19F5" w14:textId="37194578" w:rsidR="0038539F" w:rsidRPr="000E016F" w:rsidRDefault="0038539F" w:rsidP="0038539F">
            <w:pPr>
              <w:tabs>
                <w:tab w:val="decimal" w:pos="61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4C63B1E8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7ACEC52" w14:textId="36575E52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45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2FF2D3DE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1B6A978" w14:textId="6A309238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77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026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38539F" w:rsidRPr="000E016F" w14:paraId="73BB8581" w14:textId="77777777" w:rsidTr="009C3665">
        <w:tc>
          <w:tcPr>
            <w:tcW w:w="2970" w:type="dxa"/>
          </w:tcPr>
          <w:p w14:paraId="5C8731E9" w14:textId="0080545D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มีนาคม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4</w:t>
            </w:r>
          </w:p>
          <w:p w14:paraId="49929335" w14:textId="3482E09F" w:rsidR="0038539F" w:rsidRPr="000E016F" w:rsidRDefault="0038539F" w:rsidP="0038539F">
            <w:pPr>
              <w:pStyle w:val="BlockText"/>
              <w:spacing w:before="0"/>
              <w:ind w:left="0" w:right="-648" w:firstLine="0"/>
              <w:jc w:val="left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 xml:space="preserve">   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และ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0E016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US"/>
              </w:rPr>
              <w:t xml:space="preserve"> เมษายน </w:t>
            </w:r>
            <w:r w:rsidR="00C90145" w:rsidRPr="00C90145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5A8289" w14:textId="77777777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2F28D6B8" w14:textId="6C35FED5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030</w:t>
            </w:r>
          </w:p>
        </w:tc>
        <w:tc>
          <w:tcPr>
            <w:tcW w:w="270" w:type="dxa"/>
          </w:tcPr>
          <w:p w14:paraId="4CC227AF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CF0944" w14:textId="77777777" w:rsidR="0038539F" w:rsidRPr="000E016F" w:rsidRDefault="0038539F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7C5BB7A5" w14:textId="25D7FB89" w:rsidR="0038539F" w:rsidRPr="000E016F" w:rsidRDefault="00C90145" w:rsidP="0038539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700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149</w:t>
            </w:r>
          </w:p>
        </w:tc>
        <w:tc>
          <w:tcPr>
            <w:tcW w:w="270" w:type="dxa"/>
          </w:tcPr>
          <w:p w14:paraId="65A140E8" w14:textId="77777777" w:rsidR="0038539F" w:rsidRPr="000E016F" w:rsidRDefault="0038539F" w:rsidP="0038539F">
            <w:pPr>
              <w:tabs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BAEE71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266D88C3" w14:textId="55BF39B2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339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885</w:t>
            </w:r>
          </w:p>
        </w:tc>
        <w:tc>
          <w:tcPr>
            <w:tcW w:w="270" w:type="dxa"/>
          </w:tcPr>
          <w:p w14:paraId="53245D4E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3E60C" w14:textId="77777777" w:rsidR="0038539F" w:rsidRPr="000E016F" w:rsidRDefault="0038539F" w:rsidP="0038539F">
            <w:pPr>
              <w:tabs>
                <w:tab w:val="decimal" w:pos="10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1E0B305A" w14:textId="018DC00F" w:rsidR="0038539F" w:rsidRPr="000E016F" w:rsidRDefault="00C90145" w:rsidP="0038539F">
            <w:pPr>
              <w:tabs>
                <w:tab w:val="decimal" w:pos="10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282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848</w:t>
            </w:r>
          </w:p>
        </w:tc>
        <w:tc>
          <w:tcPr>
            <w:tcW w:w="270" w:type="dxa"/>
          </w:tcPr>
          <w:p w14:paraId="2E4AC184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9382BD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53E6DCC4" w14:textId="60BA1BF9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125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612</w:t>
            </w:r>
          </w:p>
        </w:tc>
        <w:tc>
          <w:tcPr>
            <w:tcW w:w="270" w:type="dxa"/>
          </w:tcPr>
          <w:p w14:paraId="5AB026B0" w14:textId="77777777" w:rsidR="0038539F" w:rsidRPr="000E016F" w:rsidRDefault="0038539F" w:rsidP="0038539F">
            <w:pPr>
              <w:tabs>
                <w:tab w:val="decimal" w:pos="80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78765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69BCDB1A" w14:textId="45962B48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018</w:t>
            </w:r>
          </w:p>
        </w:tc>
        <w:tc>
          <w:tcPr>
            <w:tcW w:w="270" w:type="dxa"/>
          </w:tcPr>
          <w:p w14:paraId="0D2E7147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0D9248F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45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5EE61421" w14:textId="2551DEB2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450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E016F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B9F19B8" w14:textId="77777777" w:rsidR="0038539F" w:rsidRPr="000E016F" w:rsidRDefault="0038539F" w:rsidP="0038539F">
            <w:pPr>
              <w:tabs>
                <w:tab w:val="decimal" w:pos="88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64AE2C0" w14:textId="77777777" w:rsidR="0038539F" w:rsidRPr="000E016F" w:rsidRDefault="0038539F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63E217E5" w14:textId="09C1CC66" w:rsidR="0038539F" w:rsidRPr="000E016F" w:rsidRDefault="00C90145" w:rsidP="0038539F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487</w:t>
            </w:r>
            <w:r w:rsidR="0038539F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542</w:t>
            </w:r>
          </w:p>
        </w:tc>
      </w:tr>
      <w:tr w:rsidR="00E27E73" w:rsidRPr="000E016F" w14:paraId="2B3340FA" w14:textId="77777777" w:rsidTr="007941E3">
        <w:tc>
          <w:tcPr>
            <w:tcW w:w="2970" w:type="dxa"/>
          </w:tcPr>
          <w:p w14:paraId="7BFD937B" w14:textId="77777777" w:rsidR="00E27E73" w:rsidRPr="000E016F" w:rsidRDefault="00E27E73" w:rsidP="00E27E73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A0FCBFF" w14:textId="0E9552C5" w:rsidR="00E27E73" w:rsidRPr="000E016F" w:rsidRDefault="00C90145" w:rsidP="00E27E7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E27E73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872</w:t>
            </w:r>
          </w:p>
        </w:tc>
        <w:tc>
          <w:tcPr>
            <w:tcW w:w="270" w:type="dxa"/>
          </w:tcPr>
          <w:p w14:paraId="5B11C848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543D5968" w14:textId="1B779C1F" w:rsidR="00E27E73" w:rsidRPr="000E016F" w:rsidRDefault="00C90145" w:rsidP="00E27E73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="00E27E73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842</w:t>
            </w:r>
          </w:p>
        </w:tc>
        <w:tc>
          <w:tcPr>
            <w:tcW w:w="270" w:type="dxa"/>
          </w:tcPr>
          <w:p w14:paraId="509BD029" w14:textId="77777777" w:rsidR="00E27E73" w:rsidRPr="000E016F" w:rsidRDefault="00E27E73" w:rsidP="00E27E7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48D8585" w14:textId="057AABEC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78</w:t>
            </w:r>
            <w:r w:rsidR="00E27E73"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168</w:t>
            </w:r>
          </w:p>
        </w:tc>
        <w:tc>
          <w:tcPr>
            <w:tcW w:w="270" w:type="dxa"/>
          </w:tcPr>
          <w:p w14:paraId="444803E0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9C989EF" w14:textId="391A7640" w:rsidR="00E27E73" w:rsidRPr="000E016F" w:rsidRDefault="00C90145" w:rsidP="00E27E73">
            <w:pPr>
              <w:tabs>
                <w:tab w:val="decimal" w:pos="1051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231</w:t>
            </w:r>
            <w:r w:rsidR="00E27E73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507</w:t>
            </w:r>
          </w:p>
        </w:tc>
        <w:tc>
          <w:tcPr>
            <w:tcW w:w="270" w:type="dxa"/>
          </w:tcPr>
          <w:p w14:paraId="63BD5C54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28BFFCB" w14:textId="5D64D7DD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  <w:r w:rsidR="00E27E73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871</w:t>
            </w:r>
          </w:p>
        </w:tc>
        <w:tc>
          <w:tcPr>
            <w:tcW w:w="270" w:type="dxa"/>
          </w:tcPr>
          <w:p w14:paraId="7FE1038E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65265AE" w14:textId="112BDD4F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303</w:t>
            </w:r>
          </w:p>
        </w:tc>
        <w:tc>
          <w:tcPr>
            <w:tcW w:w="270" w:type="dxa"/>
          </w:tcPr>
          <w:p w14:paraId="5213B13B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</w:tcPr>
          <w:p w14:paraId="5883095C" w14:textId="2CAC5242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60B01F6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5F5717A7" w14:textId="2A9450D1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350</w:t>
            </w:r>
            <w:r w:rsidR="00E27E73"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sz w:val="27"/>
                <w:szCs w:val="27"/>
                <w:lang w:val="en-US"/>
              </w:rPr>
              <w:t>563</w:t>
            </w:r>
          </w:p>
        </w:tc>
      </w:tr>
      <w:tr w:rsidR="00E27E73" w:rsidRPr="000E016F" w14:paraId="1C8E7CF7" w14:textId="77777777" w:rsidTr="007941E3">
        <w:tc>
          <w:tcPr>
            <w:tcW w:w="2970" w:type="dxa"/>
          </w:tcPr>
          <w:p w14:paraId="68509275" w14:textId="77777777" w:rsidR="00E27E73" w:rsidRPr="000E016F" w:rsidRDefault="00E27E73" w:rsidP="00E27E73">
            <w:pPr>
              <w:spacing w:line="240" w:lineRule="auto"/>
              <w:ind w:right="-64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  <w:r w:rsidRPr="000E016F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0E016F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/ </w:t>
            </w:r>
            <w:r w:rsidRPr="000E016F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0F71F6" w14:textId="54CE65FE" w:rsidR="00E27E73" w:rsidRPr="000E016F" w:rsidRDefault="00E27E73" w:rsidP="00BB2383">
            <w:pPr>
              <w:tabs>
                <w:tab w:val="decimal" w:pos="703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993D3F1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369BD8" w14:textId="6B740FF2" w:rsidR="00E27E73" w:rsidRPr="000E016F" w:rsidRDefault="00E27E73" w:rsidP="00E27E73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475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15057866" w14:textId="77777777" w:rsidR="00E27E73" w:rsidRPr="000E016F" w:rsidRDefault="00E27E73" w:rsidP="00E27E73">
            <w:pPr>
              <w:tabs>
                <w:tab w:val="decimal" w:pos="792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8AD1C" w14:textId="29F8133F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0E016F">
              <w:rPr>
                <w:rFonts w:ascii="Angsana New" w:hAnsi="Angsana New"/>
                <w:sz w:val="27"/>
                <w:szCs w:val="27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  <w:r w:rsidRPr="000E016F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245CCA9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93FCB" w14:textId="7D098977" w:rsidR="00E27E73" w:rsidRPr="000E016F" w:rsidRDefault="00E27E73" w:rsidP="00E27E73">
            <w:pPr>
              <w:tabs>
                <w:tab w:val="decimal" w:pos="1051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375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55A124C3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0C3AC3" w14:textId="78341EBA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918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4A371039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63C30" w14:textId="74996641" w:rsidR="00E27E73" w:rsidRPr="000E016F" w:rsidRDefault="00E27E73" w:rsidP="00E27E73">
            <w:pPr>
              <w:tabs>
                <w:tab w:val="decimal" w:pos="886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</w:tcPr>
          <w:p w14:paraId="7BEFE356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F15BA5" w14:textId="69DC668C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12559718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8923880" w14:textId="3F9CD166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79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7"/>
                <w:szCs w:val="27"/>
                <w:lang w:val="en-US"/>
              </w:rPr>
              <w:t>279</w:t>
            </w:r>
            <w:r w:rsidRPr="000E016F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E27E73" w:rsidRPr="000E016F" w14:paraId="718C7D07" w14:textId="77777777" w:rsidTr="007941E3">
        <w:tc>
          <w:tcPr>
            <w:tcW w:w="2970" w:type="dxa"/>
          </w:tcPr>
          <w:p w14:paraId="215CC9F4" w14:textId="20ED7B7F" w:rsidR="00E27E73" w:rsidRPr="000E016F" w:rsidRDefault="00E27E73" w:rsidP="00E27E73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="00C90145" w:rsidRPr="00C90145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BC4E48" w14:textId="476526EF" w:rsidR="00E27E73" w:rsidRPr="000E016F" w:rsidRDefault="00C90145" w:rsidP="00E27E7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40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902</w:t>
            </w:r>
          </w:p>
        </w:tc>
        <w:tc>
          <w:tcPr>
            <w:tcW w:w="270" w:type="dxa"/>
          </w:tcPr>
          <w:p w14:paraId="76142CA5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01A5F5" w14:textId="1015BEBD" w:rsidR="00E27E73" w:rsidRPr="000E016F" w:rsidRDefault="00C90145" w:rsidP="00E27E73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713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516</w:t>
            </w:r>
          </w:p>
        </w:tc>
        <w:tc>
          <w:tcPr>
            <w:tcW w:w="270" w:type="dxa"/>
          </w:tcPr>
          <w:p w14:paraId="7D48971F" w14:textId="77777777" w:rsidR="00E27E73" w:rsidRPr="000E016F" w:rsidRDefault="00E27E73" w:rsidP="00E27E7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A687C" w14:textId="0EB05BF3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387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553</w:t>
            </w:r>
          </w:p>
        </w:tc>
        <w:tc>
          <w:tcPr>
            <w:tcW w:w="270" w:type="dxa"/>
          </w:tcPr>
          <w:p w14:paraId="29E7505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02C82B" w14:textId="4B85D80C" w:rsidR="00E27E73" w:rsidRPr="000E016F" w:rsidRDefault="00C90145" w:rsidP="00E27E73">
            <w:pPr>
              <w:tabs>
                <w:tab w:val="decimal" w:pos="10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474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980</w:t>
            </w:r>
          </w:p>
        </w:tc>
        <w:tc>
          <w:tcPr>
            <w:tcW w:w="270" w:type="dxa"/>
          </w:tcPr>
          <w:p w14:paraId="47C5DEEE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062AFA" w14:textId="51F1BD96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140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565</w:t>
            </w:r>
          </w:p>
        </w:tc>
        <w:tc>
          <w:tcPr>
            <w:tcW w:w="270" w:type="dxa"/>
          </w:tcPr>
          <w:p w14:paraId="40AB7C7B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D3555A" w14:textId="06F975A7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310</w:t>
            </w:r>
          </w:p>
        </w:tc>
        <w:tc>
          <w:tcPr>
            <w:tcW w:w="270" w:type="dxa"/>
          </w:tcPr>
          <w:p w14:paraId="7F7E08E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12964E2" w14:textId="057E94C4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E016F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C100473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D877B28" w14:textId="5145145D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758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826</w:t>
            </w:r>
          </w:p>
        </w:tc>
      </w:tr>
      <w:tr w:rsidR="00E27E73" w:rsidRPr="000E016F" w14:paraId="6EE3624F" w14:textId="77777777" w:rsidTr="007941E3">
        <w:tc>
          <w:tcPr>
            <w:tcW w:w="2970" w:type="dxa"/>
          </w:tcPr>
          <w:p w14:paraId="043AB35F" w14:textId="77777777" w:rsidR="00E27E73" w:rsidRPr="000E016F" w:rsidRDefault="00E27E73" w:rsidP="00E27E73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FFECDF" w14:textId="77777777" w:rsidR="00E27E73" w:rsidRPr="000E016F" w:rsidRDefault="00E27E73" w:rsidP="00E27E7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2F0B0B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76B47" w14:textId="77777777" w:rsidR="00E27E73" w:rsidRPr="000E016F" w:rsidRDefault="00E27E73" w:rsidP="00E27E7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B6B2B" w14:textId="77777777" w:rsidR="00E27E73" w:rsidRPr="000E016F" w:rsidRDefault="00E27E73" w:rsidP="00E27E7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FB2B6E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E20D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CFF622E" w14:textId="77777777" w:rsidR="00E27E73" w:rsidRPr="000E016F" w:rsidRDefault="00E27E73" w:rsidP="00E27E73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63269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A8CCB9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2A23B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6A726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D71DF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7AA67429" w14:textId="77777777" w:rsidR="00E27E73" w:rsidRPr="000E016F" w:rsidRDefault="00E27E73" w:rsidP="00E27E73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34666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4709A7D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E73" w:rsidRPr="000E016F" w14:paraId="2638A990" w14:textId="77777777" w:rsidTr="007941E3">
        <w:tc>
          <w:tcPr>
            <w:tcW w:w="2970" w:type="dxa"/>
          </w:tcPr>
          <w:p w14:paraId="720E2520" w14:textId="77777777" w:rsidR="00E27E73" w:rsidRPr="000E016F" w:rsidRDefault="00E27E73" w:rsidP="00E27E73">
            <w:pPr>
              <w:spacing w:line="240" w:lineRule="auto"/>
              <w:ind w:right="-64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3B33350" w14:textId="77777777" w:rsidR="00E27E73" w:rsidRPr="000E016F" w:rsidRDefault="00E27E73" w:rsidP="00E27E7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2CC4531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2B54B38" w14:textId="77777777" w:rsidR="00E27E73" w:rsidRPr="000E016F" w:rsidRDefault="00E27E73" w:rsidP="00E27E73">
            <w:pPr>
              <w:tabs>
                <w:tab w:val="decimal" w:pos="97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01341FE" w14:textId="77777777" w:rsidR="00E27E73" w:rsidRPr="000E016F" w:rsidRDefault="00E27E73" w:rsidP="00E27E7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7DD76BEA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C53DB26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480B2655" w14:textId="77777777" w:rsidR="00E27E73" w:rsidRPr="000E016F" w:rsidRDefault="00E27E73" w:rsidP="00E27E73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ECA6970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663BD05E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1FB58888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12438FD8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4F1FB0E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</w:tcPr>
          <w:p w14:paraId="12391AA9" w14:textId="77777777" w:rsidR="00E27E73" w:rsidRPr="000E016F" w:rsidRDefault="00E27E73" w:rsidP="00E27E73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3C07F51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</w:tcPr>
          <w:p w14:paraId="7AE1098F" w14:textId="77777777" w:rsidR="00E27E73" w:rsidRPr="000E016F" w:rsidRDefault="00E27E73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27E73" w:rsidRPr="000E016F" w14:paraId="5D614905" w14:textId="77777777" w:rsidTr="007941E3">
        <w:tc>
          <w:tcPr>
            <w:tcW w:w="2970" w:type="dxa"/>
          </w:tcPr>
          <w:p w14:paraId="66CDC177" w14:textId="310DAC37" w:rsidR="00E27E73" w:rsidRPr="000E016F" w:rsidRDefault="00E27E73" w:rsidP="00E27E73">
            <w:pPr>
              <w:rPr>
                <w:rFonts w:ascii="Angsana New" w:hAnsi="Angsana New"/>
                <w:sz w:val="27"/>
                <w:szCs w:val="27"/>
              </w:rPr>
            </w:pP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="00C90145" w:rsidRPr="00C90145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3EF5B" w14:textId="27FBAD34" w:rsidR="00E27E73" w:rsidRPr="000E016F" w:rsidRDefault="00C90145" w:rsidP="00E27E7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183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017</w:t>
            </w:r>
          </w:p>
        </w:tc>
        <w:tc>
          <w:tcPr>
            <w:tcW w:w="270" w:type="dxa"/>
          </w:tcPr>
          <w:p w14:paraId="2682834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F3E395" w14:textId="27712A0F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77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345</w:t>
            </w:r>
          </w:p>
        </w:tc>
        <w:tc>
          <w:tcPr>
            <w:tcW w:w="270" w:type="dxa"/>
          </w:tcPr>
          <w:p w14:paraId="626EB753" w14:textId="77777777" w:rsidR="00E27E73" w:rsidRPr="000E016F" w:rsidRDefault="00E27E73" w:rsidP="00E27E7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7BD015" w14:textId="5E04F515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543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488</w:t>
            </w:r>
          </w:p>
        </w:tc>
        <w:tc>
          <w:tcPr>
            <w:tcW w:w="270" w:type="dxa"/>
          </w:tcPr>
          <w:p w14:paraId="44EA82CE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A8F61E" w14:textId="71C9BE24" w:rsidR="00E27E73" w:rsidRPr="000E016F" w:rsidRDefault="00C90145" w:rsidP="00E27E73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510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523</w:t>
            </w:r>
          </w:p>
        </w:tc>
        <w:tc>
          <w:tcPr>
            <w:tcW w:w="270" w:type="dxa"/>
          </w:tcPr>
          <w:p w14:paraId="33F6E292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5ED6AE" w14:textId="63ACF8C3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619</w:t>
            </w:r>
          </w:p>
        </w:tc>
        <w:tc>
          <w:tcPr>
            <w:tcW w:w="270" w:type="dxa"/>
          </w:tcPr>
          <w:p w14:paraId="4E5E8A4E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ECBBEA" w14:textId="39328228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619</w:t>
            </w:r>
          </w:p>
        </w:tc>
        <w:tc>
          <w:tcPr>
            <w:tcW w:w="270" w:type="dxa"/>
          </w:tcPr>
          <w:p w14:paraId="63F1B0DC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A1AD23F" w14:textId="3EBA19ED" w:rsidR="00E27E73" w:rsidRPr="000E016F" w:rsidRDefault="00C90145" w:rsidP="00E27E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98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892</w:t>
            </w:r>
          </w:p>
        </w:tc>
        <w:tc>
          <w:tcPr>
            <w:tcW w:w="270" w:type="dxa"/>
          </w:tcPr>
          <w:p w14:paraId="02008B10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9E3A5EC" w14:textId="595AD7B2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464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503</w:t>
            </w:r>
          </w:p>
        </w:tc>
      </w:tr>
      <w:tr w:rsidR="00E27E73" w:rsidRPr="000E016F" w14:paraId="400FD1C7" w14:textId="77777777" w:rsidTr="007941E3">
        <w:tc>
          <w:tcPr>
            <w:tcW w:w="2970" w:type="dxa"/>
          </w:tcPr>
          <w:p w14:paraId="60732108" w14:textId="797EB73F" w:rsidR="00E27E73" w:rsidRPr="000E016F" w:rsidRDefault="00E27E73" w:rsidP="00E27E73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E01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0E01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="00C90145"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C7119D" w14:textId="384F98FF" w:rsidR="00E27E73" w:rsidRPr="000E016F" w:rsidRDefault="00C90145" w:rsidP="00E27E73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180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145</w:t>
            </w:r>
          </w:p>
        </w:tc>
        <w:tc>
          <w:tcPr>
            <w:tcW w:w="270" w:type="dxa"/>
          </w:tcPr>
          <w:p w14:paraId="5EFB887A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AFA55B" w14:textId="01BC75E5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76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422</w:t>
            </w:r>
          </w:p>
        </w:tc>
        <w:tc>
          <w:tcPr>
            <w:tcW w:w="270" w:type="dxa"/>
          </w:tcPr>
          <w:p w14:paraId="5767899F" w14:textId="77777777" w:rsidR="00E27E73" w:rsidRPr="000E016F" w:rsidRDefault="00E27E73" w:rsidP="00E27E73">
            <w:pPr>
              <w:tabs>
                <w:tab w:val="decimal" w:pos="79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77274" w14:textId="70C858C0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544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383</w:t>
            </w:r>
          </w:p>
        </w:tc>
        <w:tc>
          <w:tcPr>
            <w:tcW w:w="270" w:type="dxa"/>
          </w:tcPr>
          <w:p w14:paraId="308E8FE1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26601" w14:textId="2139BB84" w:rsidR="00E27E73" w:rsidRPr="000E016F" w:rsidRDefault="00C90145" w:rsidP="00E27E73">
            <w:pPr>
              <w:tabs>
                <w:tab w:val="decimal" w:pos="1051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500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305</w:t>
            </w:r>
          </w:p>
        </w:tc>
        <w:tc>
          <w:tcPr>
            <w:tcW w:w="270" w:type="dxa"/>
          </w:tcPr>
          <w:p w14:paraId="70802833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9325AF" w14:textId="3ED2D251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51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170</w:t>
            </w:r>
          </w:p>
        </w:tc>
        <w:tc>
          <w:tcPr>
            <w:tcW w:w="270" w:type="dxa"/>
          </w:tcPr>
          <w:p w14:paraId="4B199FD6" w14:textId="77777777" w:rsidR="00E27E73" w:rsidRPr="000E016F" w:rsidRDefault="00E27E73" w:rsidP="00E27E73">
            <w:pPr>
              <w:tabs>
                <w:tab w:val="decimal" w:pos="801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5B8EC" w14:textId="701020F7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315</w:t>
            </w:r>
          </w:p>
        </w:tc>
        <w:tc>
          <w:tcPr>
            <w:tcW w:w="270" w:type="dxa"/>
          </w:tcPr>
          <w:p w14:paraId="296409F5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DDEB5C5" w14:textId="745FBBA7" w:rsidR="00E27E73" w:rsidRPr="000E016F" w:rsidRDefault="00C90145" w:rsidP="00E27E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138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479</w:t>
            </w:r>
          </w:p>
        </w:tc>
        <w:tc>
          <w:tcPr>
            <w:tcW w:w="270" w:type="dxa"/>
          </w:tcPr>
          <w:p w14:paraId="63F0487D" w14:textId="77777777" w:rsidR="00E27E73" w:rsidRPr="000E016F" w:rsidRDefault="00E27E73" w:rsidP="00E27E73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419E26B" w14:textId="5BD84172" w:rsidR="00E27E73" w:rsidRPr="000E016F" w:rsidRDefault="00C90145" w:rsidP="00E27E73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491</w:t>
            </w:r>
            <w:r w:rsidR="00E27E73" w:rsidRPr="000E016F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219</w:t>
            </w:r>
          </w:p>
        </w:tc>
      </w:tr>
    </w:tbl>
    <w:p w14:paraId="14D5B5DC" w14:textId="77777777" w:rsidR="007941E3" w:rsidRPr="000E016F" w:rsidRDefault="007941E3" w:rsidP="00426403">
      <w:pPr>
        <w:pStyle w:val="BodyText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7941E3" w:rsidRPr="000E016F" w:rsidSect="00426403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37"/>
          <w:docGrid w:linePitch="299"/>
        </w:sectPr>
      </w:pPr>
    </w:p>
    <w:p w14:paraId="5786BB33" w14:textId="49E0B3E4" w:rsidR="007941E3" w:rsidRPr="000E016F" w:rsidRDefault="007941E3" w:rsidP="001E5C2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ราคาทรัพย์สินของบริษัทก่อนหักค่าเสื่อมราคาสะสมของอาคารและอุปกรณ์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ซึ่งได้คิดค่าเสื่อมราคาเต็มจำนวนแล้ว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แต่ยังคงใช้งานจนถึง ณ วันที่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31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มีจำนวน</w:t>
      </w:r>
      <w:r w:rsidR="004E6BAF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C90145" w:rsidRPr="00C90145">
        <w:rPr>
          <w:rFonts w:ascii="Angsana New" w:hAnsi="Angsana New"/>
          <w:sz w:val="30"/>
          <w:szCs w:val="30"/>
          <w:lang w:val="en-US"/>
        </w:rPr>
        <w:t>4</w:t>
      </w:r>
      <w:r w:rsidR="00E27E73" w:rsidRPr="000E016F">
        <w:rPr>
          <w:rFonts w:ascii="Angsana New" w:hAnsi="Angsana New"/>
          <w:sz w:val="30"/>
          <w:szCs w:val="30"/>
          <w:lang w:val="en-US"/>
        </w:rPr>
        <w:t>,</w:t>
      </w:r>
      <w:r w:rsidR="00C90145" w:rsidRPr="00C90145">
        <w:rPr>
          <w:rFonts w:ascii="Angsana New" w:hAnsi="Angsana New"/>
          <w:sz w:val="30"/>
          <w:szCs w:val="30"/>
          <w:lang w:val="en-US"/>
        </w:rPr>
        <w:t>563</w:t>
      </w:r>
      <w:r w:rsidR="00E27E73" w:rsidRPr="000E016F">
        <w:rPr>
          <w:rFonts w:ascii="Angsana New" w:hAnsi="Angsana New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sz w:val="30"/>
          <w:szCs w:val="30"/>
          <w:lang w:val="en-US"/>
        </w:rPr>
        <w:t>99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C90145" w:rsidRPr="00C90145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0E016F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bookmarkStart w:id="1" w:name="_Hlk66897615"/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7F23C0" w:rsidRPr="000E016F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320</w:t>
      </w:r>
      <w:r w:rsidR="007F23C0" w:rsidRPr="000E016F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12</w:t>
      </w:r>
      <w:r w:rsidRPr="000E016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bookmarkEnd w:id="1"/>
      <w:r w:rsidRPr="000E016F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0EBC4325" w14:textId="77777777" w:rsidR="001E5C25" w:rsidRPr="000E016F" w:rsidRDefault="001E5C25" w:rsidP="00426403">
      <w:pPr>
        <w:pStyle w:val="BodyText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3C01BBD" w14:textId="2C155C09" w:rsidR="00D13244" w:rsidRPr="000E016F" w:rsidRDefault="00D1324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57FF4A5B" w14:textId="77777777" w:rsidR="00D13244" w:rsidRPr="000E016F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BF5159" w:rsidRPr="000E016F" w14:paraId="492A5221" w14:textId="77777777" w:rsidTr="00063D03">
        <w:trPr>
          <w:cantSplit/>
          <w:tblHeader/>
        </w:trPr>
        <w:tc>
          <w:tcPr>
            <w:tcW w:w="6120" w:type="dxa"/>
            <w:vAlign w:val="bottom"/>
            <w:hideMark/>
          </w:tcPr>
          <w:p w14:paraId="2A4F0376" w14:textId="7CFD7853" w:rsidR="00BF5159" w:rsidRPr="000E016F" w:rsidRDefault="00BF5159" w:rsidP="003F7C9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060" w:type="dxa"/>
            <w:gridSpan w:val="3"/>
            <w:hideMark/>
          </w:tcPr>
          <w:p w14:paraId="0CB59CD4" w14:textId="77777777" w:rsidR="00BF5159" w:rsidRPr="000E016F" w:rsidRDefault="00BF5159" w:rsidP="00BF515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66778C9" w14:textId="6E35456F" w:rsidR="00BF5159" w:rsidRPr="000E016F" w:rsidRDefault="00BF5159" w:rsidP="00BF515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8A2D09F" w14:textId="6A917283" w:rsidR="00BF5159" w:rsidRPr="000E016F" w:rsidRDefault="00BF5159" w:rsidP="00BF515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F5159" w:rsidRPr="000E016F" w14:paraId="29E4AB29" w14:textId="77777777" w:rsidTr="00BF5159">
        <w:trPr>
          <w:cantSplit/>
          <w:tblHeader/>
        </w:trPr>
        <w:tc>
          <w:tcPr>
            <w:tcW w:w="6120" w:type="dxa"/>
          </w:tcPr>
          <w:p w14:paraId="4548FAF6" w14:textId="38C5929E" w:rsidR="00BF5159" w:rsidRPr="000E016F" w:rsidRDefault="00BF5159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90145" w:rsidRPr="00C90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16B25F4C" w14:textId="3FD69B23" w:rsidR="00BF5159" w:rsidRPr="000E016F" w:rsidRDefault="00C90145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  <w:r w:rsidR="00BF5159" w:rsidRPr="000E016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14:paraId="53FE9151" w14:textId="77777777" w:rsidR="00BF5159" w:rsidRPr="000E016F" w:rsidRDefault="00BF5159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D08756" w14:textId="53B53575" w:rsidR="00BF5159" w:rsidRPr="000E016F" w:rsidRDefault="00C90145" w:rsidP="00BF51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13244" w:rsidRPr="000E016F" w14:paraId="49BC973E" w14:textId="77777777" w:rsidTr="006E4A1F">
        <w:trPr>
          <w:cantSplit/>
          <w:tblHeader/>
        </w:trPr>
        <w:tc>
          <w:tcPr>
            <w:tcW w:w="6120" w:type="dxa"/>
          </w:tcPr>
          <w:p w14:paraId="779DAB2E" w14:textId="77777777" w:rsidR="00D13244" w:rsidRPr="000E016F" w:rsidRDefault="00D13244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76BCF2D4" w14:textId="77777777" w:rsidR="00D13244" w:rsidRPr="000E016F" w:rsidRDefault="00D13244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01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5159" w:rsidRPr="000E016F" w14:paraId="715EFE77" w14:textId="77777777" w:rsidTr="006E4A1F">
        <w:trPr>
          <w:cantSplit/>
        </w:trPr>
        <w:tc>
          <w:tcPr>
            <w:tcW w:w="6120" w:type="dxa"/>
          </w:tcPr>
          <w:p w14:paraId="479DD27B" w14:textId="6A3C4EB3" w:rsidR="00BF5159" w:rsidRPr="000E016F" w:rsidRDefault="00BF5159" w:rsidP="00BF51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0CA08903" w14:textId="1B30DB25" w:rsidR="00BF5159" w:rsidRPr="00AD44B3" w:rsidRDefault="007C0621" w:rsidP="00BF51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8,486</w:t>
            </w:r>
          </w:p>
        </w:tc>
        <w:tc>
          <w:tcPr>
            <w:tcW w:w="180" w:type="dxa"/>
          </w:tcPr>
          <w:p w14:paraId="05B4E0C8" w14:textId="77777777" w:rsidR="00BF5159" w:rsidRPr="00AD44B3" w:rsidRDefault="00BF5159" w:rsidP="00BF515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1FFDF9" w14:textId="640EB3E0" w:rsidR="00BF5159" w:rsidRPr="00AD44B3" w:rsidRDefault="00C90145" w:rsidP="00BF51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F5159"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985</w:t>
            </w:r>
          </w:p>
        </w:tc>
      </w:tr>
      <w:tr w:rsidR="00BF5159" w:rsidRPr="000E016F" w14:paraId="44E36B65" w14:textId="77777777" w:rsidTr="006E4A1F">
        <w:trPr>
          <w:cantSplit/>
        </w:trPr>
        <w:tc>
          <w:tcPr>
            <w:tcW w:w="6120" w:type="dxa"/>
          </w:tcPr>
          <w:p w14:paraId="6BBCFFBA" w14:textId="77777777" w:rsidR="00BF5159" w:rsidRPr="000E016F" w:rsidRDefault="00BF5159" w:rsidP="00BF51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CAB6E18" w14:textId="1E2F62DE" w:rsidR="00BF5159" w:rsidRPr="00AD44B3" w:rsidRDefault="007C0621" w:rsidP="00BF51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9,206</w:t>
            </w:r>
          </w:p>
        </w:tc>
        <w:tc>
          <w:tcPr>
            <w:tcW w:w="180" w:type="dxa"/>
          </w:tcPr>
          <w:p w14:paraId="67AB5B5E" w14:textId="77777777" w:rsidR="00BF5159" w:rsidRPr="00AD44B3" w:rsidRDefault="00BF5159" w:rsidP="00BF515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DD1E62" w14:textId="7323D1AF" w:rsidR="00BF5159" w:rsidRPr="00AD44B3" w:rsidRDefault="00C90145" w:rsidP="00BF51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F5159"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D44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997</w:t>
            </w:r>
          </w:p>
        </w:tc>
      </w:tr>
      <w:tr w:rsidR="00BF5159" w:rsidRPr="000E016F" w14:paraId="2420FD50" w14:textId="77777777" w:rsidTr="006E4A1F">
        <w:trPr>
          <w:cantSplit/>
        </w:trPr>
        <w:tc>
          <w:tcPr>
            <w:tcW w:w="6120" w:type="dxa"/>
            <w:hideMark/>
          </w:tcPr>
          <w:p w14:paraId="087605BA" w14:textId="77777777" w:rsidR="00BF5159" w:rsidRPr="000E016F" w:rsidRDefault="00BF5159" w:rsidP="00BF51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6573C" w14:textId="12329348" w:rsidR="00BF5159" w:rsidRPr="00AD44B3" w:rsidRDefault="00C90145" w:rsidP="00BF51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D44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2F4570" w:rsidRPr="00AD44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44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80" w:type="dxa"/>
          </w:tcPr>
          <w:p w14:paraId="7E0D6824" w14:textId="77777777" w:rsidR="00BF5159" w:rsidRPr="00AD44B3" w:rsidRDefault="00BF5159" w:rsidP="00BF515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3AFE" w14:textId="0A5553D2" w:rsidR="00BF5159" w:rsidRPr="00AD44B3" w:rsidRDefault="00C90145" w:rsidP="00BF51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D44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F5159" w:rsidRPr="00AD44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44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</w:tr>
    </w:tbl>
    <w:p w14:paraId="20A2B424" w14:textId="77777777" w:rsidR="00D13244" w:rsidRPr="000E016F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E586E5" w14:textId="0EF730BC" w:rsidR="00D13244" w:rsidRPr="000E016F" w:rsidRDefault="0013340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E01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E01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01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D13244"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0E016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4E6BAF"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805FAC" w:rsidRPr="000E016F">
        <w:rPr>
          <w:rFonts w:asciiTheme="majorBidi" w:hAnsiTheme="majorBidi" w:cstheme="majorBidi"/>
          <w:sz w:val="30"/>
          <w:szCs w:val="30"/>
        </w:rPr>
        <w:t>.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37</w:t>
      </w:r>
      <w:r w:rsidR="00D13244"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0E016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42E98"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="00C42E98" w:rsidRPr="000E016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90145" w:rsidRPr="00C90145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="00C42E98" w:rsidRPr="000E01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0145" w:rsidRPr="00C90145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C42E98" w:rsidRPr="000E016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90145" w:rsidRPr="00C90145">
        <w:rPr>
          <w:rFonts w:asciiTheme="majorBidi" w:hAnsiTheme="majorBidi" w:cstheme="majorBidi"/>
          <w:i/>
          <w:iCs/>
          <w:sz w:val="30"/>
          <w:szCs w:val="30"/>
          <w:lang w:val="en-US"/>
        </w:rPr>
        <w:t>59</w:t>
      </w:r>
      <w:r w:rsidR="00C42E98" w:rsidRPr="000E016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C42E98" w:rsidRPr="000E016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7EEC0E38" w14:textId="77777777" w:rsidR="00D13244" w:rsidRPr="000E016F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EC2A42F" w14:textId="1C1E45E2" w:rsidR="001E5C25" w:rsidRPr="000E016F" w:rsidRDefault="000E105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0E016F">
        <w:rPr>
          <w:rFonts w:asciiTheme="majorBidi" w:hAnsiTheme="majorBidi" w:cstheme="majorBidi"/>
          <w:sz w:val="30"/>
          <w:szCs w:val="30"/>
          <w:cs/>
        </w:rPr>
        <w:t>ช่า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261812" w:rsidRPr="000E016F">
        <w:rPr>
          <w:rFonts w:asciiTheme="majorBidi" w:hAnsiTheme="majorBidi" w:cstheme="majorBidi" w:hint="cs"/>
          <w:sz w:val="30"/>
          <w:szCs w:val="30"/>
          <w:cs/>
        </w:rPr>
        <w:t xml:space="preserve"> และยานพาหนะ</w:t>
      </w:r>
      <w:r w:rsidR="009D1927" w:rsidRPr="000E01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61812" w:rsidRPr="000E016F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B7C02" w:rsidRPr="000E01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016F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7825FD" w:rsidRPr="000E016F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สำหรับสัญญาเช่าที่ดิน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ค่าเช่ากำหนดชำระเป็นรายเดือนตามอัตราที่ระบุไว้ในสัญญา</w:t>
      </w:r>
    </w:p>
    <w:p w14:paraId="1668AE80" w14:textId="4D88FEC4" w:rsidR="009D1927" w:rsidRPr="000E016F" w:rsidRDefault="009D192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799A2" w14:textId="77777777" w:rsidR="00C46150" w:rsidRPr="000E016F" w:rsidRDefault="00C46150" w:rsidP="00C4615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016F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BA27FA5" w14:textId="77777777" w:rsidR="00C46150" w:rsidRPr="000E016F" w:rsidRDefault="00C4615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AAE92" w14:textId="4E0CAE0F" w:rsidR="00D13244" w:rsidRPr="000E016F" w:rsidRDefault="00D13244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  </w:t>
      </w:r>
    </w:p>
    <w:p w14:paraId="721808DA" w14:textId="2D129193" w:rsidR="00D13244" w:rsidRPr="000E016F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678BEB" w14:textId="77777777" w:rsidR="00CE42DA" w:rsidRPr="000E016F" w:rsidRDefault="00CE42DA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440"/>
      </w:tblGrid>
      <w:tr w:rsidR="00CE42DA" w:rsidRPr="000E016F" w14:paraId="50192E32" w14:textId="77777777" w:rsidTr="00CE42DA">
        <w:trPr>
          <w:cantSplit/>
          <w:tblHeader/>
        </w:trPr>
        <w:tc>
          <w:tcPr>
            <w:tcW w:w="6120" w:type="dxa"/>
          </w:tcPr>
          <w:p w14:paraId="3CD5A66D" w14:textId="77777777" w:rsidR="00CE42DA" w:rsidRPr="000E016F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14AD9D9F" w14:textId="77777777" w:rsidR="00CE42DA" w:rsidRPr="000E016F" w:rsidRDefault="00CE42DA" w:rsidP="00CE42D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384ABF6" w14:textId="77777777" w:rsidR="00CE42DA" w:rsidRPr="000E016F" w:rsidRDefault="00CE42DA" w:rsidP="00CE42D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3873DE05" w14:textId="73C5D5FB" w:rsidR="00CE42DA" w:rsidRPr="000E016F" w:rsidRDefault="00CE42DA" w:rsidP="00CE42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E42DA" w:rsidRPr="000E016F" w14:paraId="1704B79D" w14:textId="77777777" w:rsidTr="00CE42DA">
        <w:trPr>
          <w:cantSplit/>
          <w:tblHeader/>
        </w:trPr>
        <w:tc>
          <w:tcPr>
            <w:tcW w:w="6120" w:type="dxa"/>
          </w:tcPr>
          <w:p w14:paraId="1BFA1E41" w14:textId="17840DFD" w:rsidR="00CE42DA" w:rsidRPr="000E016F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90145" w:rsidRPr="00C90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40" w:type="dxa"/>
          </w:tcPr>
          <w:p w14:paraId="3EF74580" w14:textId="4E2BC3B6" w:rsidR="00CE42DA" w:rsidRPr="000E016F" w:rsidRDefault="00C90145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F3226C1" w14:textId="77777777" w:rsidR="00CE42DA" w:rsidRPr="000E016F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57921" w14:textId="195BAA8F" w:rsidR="00CE42DA" w:rsidRPr="000E016F" w:rsidRDefault="00C90145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CE42DA" w:rsidRPr="000E016F" w14:paraId="60D95685" w14:textId="77777777" w:rsidTr="00CE42DA">
        <w:trPr>
          <w:cantSplit/>
          <w:tblHeader/>
        </w:trPr>
        <w:tc>
          <w:tcPr>
            <w:tcW w:w="6120" w:type="dxa"/>
          </w:tcPr>
          <w:p w14:paraId="59FEE615" w14:textId="77777777" w:rsidR="00CE42DA" w:rsidRPr="000E016F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5E4A3B7F" w14:textId="209C144C" w:rsidR="00CE42DA" w:rsidRPr="000E016F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01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42DA" w:rsidRPr="000E016F" w14:paraId="7A11EA91" w14:textId="77777777" w:rsidTr="00CE42DA">
        <w:trPr>
          <w:cantSplit/>
        </w:trPr>
        <w:tc>
          <w:tcPr>
            <w:tcW w:w="6120" w:type="dxa"/>
          </w:tcPr>
          <w:p w14:paraId="0A038D78" w14:textId="77777777" w:rsidR="00CE42DA" w:rsidRPr="000E016F" w:rsidRDefault="00CE42DA" w:rsidP="003F7C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7D5609F" w14:textId="77777777" w:rsidR="00CE42DA" w:rsidRPr="000E016F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89A2F" w14:textId="77777777" w:rsidR="00CE42DA" w:rsidRPr="000E016F" w:rsidRDefault="00CE42DA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7008E5" w14:textId="77777777" w:rsidR="00CE42DA" w:rsidRPr="000E016F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2DA" w:rsidRPr="000E016F" w14:paraId="2A309055" w14:textId="77777777" w:rsidTr="00CE42DA">
        <w:trPr>
          <w:cantSplit/>
        </w:trPr>
        <w:tc>
          <w:tcPr>
            <w:tcW w:w="6120" w:type="dxa"/>
          </w:tcPr>
          <w:p w14:paraId="51F46A31" w14:textId="77777777" w:rsidR="00CE42DA" w:rsidRPr="000E016F" w:rsidRDefault="00CE42DA" w:rsidP="003F7C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A2A31E5" w14:textId="77777777" w:rsidR="00CE42DA" w:rsidRPr="000E016F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C8DE8E" w14:textId="77777777" w:rsidR="00CE42DA" w:rsidRPr="000E016F" w:rsidRDefault="00CE42DA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0EC88D" w14:textId="77777777" w:rsidR="00CE42DA" w:rsidRPr="000E016F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42DA" w:rsidRPr="000E016F" w14:paraId="01B9C4A4" w14:textId="77777777" w:rsidTr="00CE42DA">
        <w:trPr>
          <w:cantSplit/>
        </w:trPr>
        <w:tc>
          <w:tcPr>
            <w:tcW w:w="6120" w:type="dxa"/>
          </w:tcPr>
          <w:p w14:paraId="241DCED1" w14:textId="600221DE" w:rsidR="00CE42DA" w:rsidRPr="000E016F" w:rsidRDefault="00CE42DA" w:rsidP="007F23C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41C4E32" w14:textId="1974072A" w:rsidR="00CE42DA" w:rsidRPr="000E016F" w:rsidRDefault="00C90145" w:rsidP="007F23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E42DA"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180" w:type="dxa"/>
            <w:vAlign w:val="bottom"/>
          </w:tcPr>
          <w:p w14:paraId="1CF09EF2" w14:textId="77777777" w:rsidR="00CE42DA" w:rsidRPr="000E016F" w:rsidRDefault="00CE42DA" w:rsidP="007F23C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0E6807" w14:textId="21DF5945" w:rsidR="00CE42DA" w:rsidRPr="000E016F" w:rsidRDefault="00C90145" w:rsidP="007F23C0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E42DA"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CE42DA" w:rsidRPr="000E016F" w14:paraId="658D8642" w14:textId="77777777" w:rsidTr="00CE42DA">
        <w:trPr>
          <w:cantSplit/>
        </w:trPr>
        <w:tc>
          <w:tcPr>
            <w:tcW w:w="6120" w:type="dxa"/>
          </w:tcPr>
          <w:p w14:paraId="6C2DC973" w14:textId="77777777" w:rsidR="00CE42DA" w:rsidRPr="000E016F" w:rsidRDefault="00CE42DA" w:rsidP="007F23C0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C3AC6A6" w14:textId="67C459EE" w:rsidR="00CE42DA" w:rsidRPr="000E016F" w:rsidRDefault="00C90145" w:rsidP="007F23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E42DA"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180" w:type="dxa"/>
            <w:vAlign w:val="bottom"/>
          </w:tcPr>
          <w:p w14:paraId="75E3C6B6" w14:textId="77777777" w:rsidR="00CE42DA" w:rsidRPr="000E016F" w:rsidRDefault="00CE42DA" w:rsidP="007F23C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4B306C" w14:textId="1ACF6C64" w:rsidR="00CE42DA" w:rsidRPr="000E016F" w:rsidRDefault="00C90145" w:rsidP="007F23C0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E42DA"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</w:tr>
      <w:tr w:rsidR="00CE42DA" w:rsidRPr="000E016F" w14:paraId="4ADF366E" w14:textId="77777777" w:rsidTr="00CE42DA">
        <w:trPr>
          <w:cantSplit/>
        </w:trPr>
        <w:tc>
          <w:tcPr>
            <w:tcW w:w="6120" w:type="dxa"/>
          </w:tcPr>
          <w:p w14:paraId="3795157B" w14:textId="77777777" w:rsidR="00CE42DA" w:rsidRPr="000E016F" w:rsidRDefault="00CE42DA" w:rsidP="007F23C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3CBB9F75" w14:textId="5FEA5D7C" w:rsidR="00CE42DA" w:rsidRPr="000E016F" w:rsidRDefault="00C90145" w:rsidP="007F23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80" w:type="dxa"/>
            <w:vAlign w:val="bottom"/>
          </w:tcPr>
          <w:p w14:paraId="04E11802" w14:textId="77777777" w:rsidR="00CE42DA" w:rsidRPr="000E016F" w:rsidRDefault="00CE42DA" w:rsidP="007F23C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2C9A9" w14:textId="7CD1A27A" w:rsidR="00CE42DA" w:rsidRPr="000E016F" w:rsidRDefault="00C90145" w:rsidP="007F23C0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</w:tr>
      <w:tr w:rsidR="00CE42DA" w:rsidRPr="000E016F" w14:paraId="47AAF6C0" w14:textId="77777777" w:rsidTr="00CE42DA">
        <w:trPr>
          <w:cantSplit/>
        </w:trPr>
        <w:tc>
          <w:tcPr>
            <w:tcW w:w="6120" w:type="dxa"/>
          </w:tcPr>
          <w:p w14:paraId="7037F239" w14:textId="77777777" w:rsidR="00CE42DA" w:rsidRPr="000E016F" w:rsidRDefault="00CE42DA" w:rsidP="007F23C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</w:tcPr>
          <w:p w14:paraId="2D7208F5" w14:textId="47694B7B" w:rsidR="00CE42DA" w:rsidRPr="000E016F" w:rsidRDefault="00C90145" w:rsidP="007F23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180" w:type="dxa"/>
            <w:vAlign w:val="bottom"/>
          </w:tcPr>
          <w:p w14:paraId="0ACE7B65" w14:textId="77777777" w:rsidR="00CE42DA" w:rsidRPr="000E016F" w:rsidRDefault="00CE42DA" w:rsidP="007F23C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6083BF" w14:textId="0873AB04" w:rsidR="00CE42DA" w:rsidRPr="000E016F" w:rsidRDefault="00C90145" w:rsidP="007F23C0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</w:tr>
    </w:tbl>
    <w:p w14:paraId="4F0FC738" w14:textId="77777777" w:rsidR="00D13244" w:rsidRPr="000E016F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5A7F38" w14:textId="03D0ACFC" w:rsidR="00D13244" w:rsidRPr="000E016F" w:rsidRDefault="008B1885" w:rsidP="00D1324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E016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E016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E016F">
        <w:rPr>
          <w:rFonts w:asciiTheme="majorBidi" w:hAnsiTheme="majorBidi" w:cstheme="majorBidi"/>
          <w:sz w:val="30"/>
          <w:szCs w:val="30"/>
        </w:rPr>
        <w:t xml:space="preserve"> </w:t>
      </w:r>
      <w:r w:rsidR="00D13244" w:rsidRPr="000E016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="00D13244" w:rsidRPr="000E016F">
        <w:rPr>
          <w:rFonts w:ascii="Angsana New" w:hAnsi="Angsana New" w:hint="cs"/>
          <w:sz w:val="30"/>
          <w:szCs w:val="30"/>
          <w:cs/>
        </w:rPr>
        <w:t>ของ</w:t>
      </w:r>
      <w:r w:rsidR="00D13244" w:rsidRPr="000E0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13244" w:rsidRPr="000E016F">
        <w:rPr>
          <w:rFonts w:ascii="Angsana New" w:hAnsi="Angsana New"/>
          <w:sz w:val="30"/>
          <w:szCs w:val="30"/>
          <w:cs/>
        </w:rPr>
        <w:t xml:space="preserve"> มีจำนวน</w:t>
      </w:r>
      <w:r w:rsidR="004E6BAF" w:rsidRPr="000E016F">
        <w:rPr>
          <w:rFonts w:ascii="Angsana New" w:hAnsi="Angsana New"/>
          <w:sz w:val="30"/>
          <w:szCs w:val="30"/>
        </w:rPr>
        <w:t xml:space="preserve"> </w:t>
      </w:r>
      <w:r w:rsidR="00C90145" w:rsidRPr="00C90145">
        <w:rPr>
          <w:rFonts w:ascii="Angsana New" w:hAnsi="Angsana New"/>
          <w:sz w:val="30"/>
          <w:szCs w:val="30"/>
          <w:lang w:val="en-US"/>
        </w:rPr>
        <w:t>8</w:t>
      </w:r>
      <w:r w:rsidR="00606565" w:rsidRPr="000E016F">
        <w:rPr>
          <w:rFonts w:ascii="Angsana New" w:hAnsi="Angsana New"/>
          <w:sz w:val="30"/>
          <w:szCs w:val="30"/>
        </w:rPr>
        <w:t>.</w:t>
      </w:r>
      <w:r w:rsidR="00C90145" w:rsidRPr="00C90145">
        <w:rPr>
          <w:rFonts w:ascii="Angsana New" w:hAnsi="Angsana New"/>
          <w:sz w:val="30"/>
          <w:szCs w:val="30"/>
          <w:lang w:val="en-US"/>
        </w:rPr>
        <w:t>73</w:t>
      </w:r>
      <w:r w:rsidR="00D13244" w:rsidRPr="000E016F">
        <w:rPr>
          <w:rFonts w:ascii="Angsana New" w:hAnsi="Angsana New"/>
          <w:sz w:val="30"/>
          <w:szCs w:val="30"/>
        </w:rPr>
        <w:t xml:space="preserve"> </w:t>
      </w:r>
      <w:r w:rsidR="00D13244" w:rsidRPr="000E016F">
        <w:rPr>
          <w:rFonts w:ascii="Angsana New" w:hAnsi="Angsana New"/>
          <w:sz w:val="30"/>
          <w:szCs w:val="30"/>
          <w:cs/>
        </w:rPr>
        <w:t>ล้านบาท</w:t>
      </w:r>
      <w:r w:rsidR="00D13244" w:rsidRPr="000E016F">
        <w:rPr>
          <w:rFonts w:ascii="Angsana New" w:hAnsi="Angsana New"/>
          <w:sz w:val="30"/>
          <w:szCs w:val="30"/>
        </w:rPr>
        <w:t xml:space="preserve"> </w:t>
      </w:r>
      <w:r w:rsidRPr="000E016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90145" w:rsidRPr="00C90145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0E01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90145" w:rsidRPr="00C90145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0E016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90145" w:rsidRPr="00C90145">
        <w:rPr>
          <w:rFonts w:asciiTheme="majorBidi" w:hAnsiTheme="majorBidi" w:cstheme="majorBidi"/>
          <w:i/>
          <w:iCs/>
          <w:sz w:val="30"/>
          <w:szCs w:val="30"/>
          <w:lang w:val="en-US"/>
        </w:rPr>
        <w:t>76</w:t>
      </w:r>
      <w:r w:rsidRPr="000E016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0E016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39CEB0CD" w14:textId="77777777" w:rsidR="00891664" w:rsidRPr="000E016F" w:rsidRDefault="00891664" w:rsidP="00D1324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p w14:paraId="2F91C3B1" w14:textId="7983DFCD" w:rsidR="00426403" w:rsidRPr="000E016F" w:rsidRDefault="00426403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98D3CCB" w14:textId="4862446F" w:rsidR="0097159E" w:rsidRPr="000E016F" w:rsidRDefault="0097159E" w:rsidP="00C47C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170"/>
        <w:gridCol w:w="270"/>
        <w:gridCol w:w="1080"/>
        <w:gridCol w:w="270"/>
        <w:gridCol w:w="1080"/>
      </w:tblGrid>
      <w:tr w:rsidR="00EC0B17" w:rsidRPr="000E016F" w14:paraId="7D022989" w14:textId="77777777" w:rsidTr="00EC0B17">
        <w:trPr>
          <w:tblHeader/>
        </w:trPr>
        <w:tc>
          <w:tcPr>
            <w:tcW w:w="3942" w:type="dxa"/>
          </w:tcPr>
          <w:p w14:paraId="5A61E47A" w14:textId="77777777" w:rsidR="00EC0B17" w:rsidRPr="000E016F" w:rsidRDefault="00EC0B17" w:rsidP="00D9023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8870704" w14:textId="77777777" w:rsidR="00EC0B17" w:rsidRPr="000E016F" w:rsidRDefault="00EC0B17" w:rsidP="007012A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F251777" w14:textId="77777777" w:rsidR="00EC0B17" w:rsidRPr="000E016F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C0B17" w:rsidRPr="000E016F" w14:paraId="772F3B12" w14:textId="77777777" w:rsidTr="00EC0B17">
        <w:trPr>
          <w:tblHeader/>
        </w:trPr>
        <w:tc>
          <w:tcPr>
            <w:tcW w:w="3942" w:type="dxa"/>
          </w:tcPr>
          <w:p w14:paraId="57006FF8" w14:textId="77777777" w:rsidR="00EC0B17" w:rsidRPr="000E016F" w:rsidRDefault="00EC0B17" w:rsidP="00D9023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5908" w14:textId="77777777" w:rsidR="00EC0B17" w:rsidRPr="000E016F" w:rsidRDefault="00EC0B17" w:rsidP="001E28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5B685CE0" w14:textId="77777777" w:rsidR="00EC0B17" w:rsidRPr="000E016F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FD677" w14:textId="77777777" w:rsidR="00EC0B17" w:rsidRPr="000E016F" w:rsidRDefault="00EC0B17" w:rsidP="001E282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53936BF2" w14:textId="77777777" w:rsidR="00EC0B17" w:rsidRPr="000E016F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0FF26" w14:textId="357EC176" w:rsidR="00EC0B17" w:rsidRPr="000E016F" w:rsidRDefault="00EC0B17" w:rsidP="00D9023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14:paraId="106945A6" w14:textId="77777777" w:rsidR="00EC0B17" w:rsidRPr="000E016F" w:rsidRDefault="00EC0B17" w:rsidP="00D902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1B9E9" w14:textId="77777777" w:rsidR="00EC0B17" w:rsidRPr="000E016F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5F9DC" w14:textId="77777777" w:rsidR="00EC0B17" w:rsidRPr="000E016F" w:rsidRDefault="00EC0B17" w:rsidP="007012A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C0B17" w:rsidRPr="000E016F" w14:paraId="0D9FD586" w14:textId="77777777" w:rsidTr="004A4EA7">
        <w:tc>
          <w:tcPr>
            <w:tcW w:w="3942" w:type="dxa"/>
          </w:tcPr>
          <w:p w14:paraId="69FA0CAF" w14:textId="77777777" w:rsidR="00EC0B17" w:rsidRPr="000E016F" w:rsidRDefault="00EC0B17" w:rsidP="00D9023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8C58C30" w14:textId="77777777" w:rsidR="00EC0B17" w:rsidRPr="000E016F" w:rsidRDefault="00EC0B17" w:rsidP="00EC0B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403" w:rsidRPr="000E016F" w14:paraId="175C37F3" w14:textId="77777777" w:rsidTr="004A4EA7">
        <w:tc>
          <w:tcPr>
            <w:tcW w:w="3942" w:type="dxa"/>
          </w:tcPr>
          <w:p w14:paraId="47CF1F1D" w14:textId="2D4BBA08" w:rsidR="00426403" w:rsidRPr="000E016F" w:rsidRDefault="00426403" w:rsidP="0042640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FE98688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AF7EE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64E4A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624DB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0B356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B28C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A8990" w14:textId="77777777" w:rsidR="00426403" w:rsidRPr="000E016F" w:rsidRDefault="00426403" w:rsidP="0042640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3C0" w:rsidRPr="000E016F" w14:paraId="78A8FF08" w14:textId="77777777" w:rsidTr="004A4EA7">
        <w:tc>
          <w:tcPr>
            <w:tcW w:w="3942" w:type="dxa"/>
            <w:shd w:val="clear" w:color="auto" w:fill="auto"/>
          </w:tcPr>
          <w:p w14:paraId="47DB2890" w14:textId="2EBC99E7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3DAFFA7F" w14:textId="65687ABF" w:rsidR="007F23C0" w:rsidRPr="00383CF2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7F23C0" w:rsidRPr="00383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2329C057" w14:textId="77777777" w:rsidR="007F23C0" w:rsidRPr="00383CF2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49A28" w14:textId="5BC62208" w:rsidR="007F23C0" w:rsidRPr="00383CF2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7F23C0" w:rsidRPr="00383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  <w:vAlign w:val="bottom"/>
          </w:tcPr>
          <w:p w14:paraId="785AAE1F" w14:textId="77777777" w:rsidR="007F23C0" w:rsidRPr="00383CF2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D6C0F0" w14:textId="3D932710" w:rsidR="007F23C0" w:rsidRPr="00383CF2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EB4A3C2" w14:textId="77777777" w:rsidR="007F23C0" w:rsidRPr="00383CF2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B2AE3" w14:textId="031056FF" w:rsidR="007F23C0" w:rsidRPr="00383CF2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7F23C0" w:rsidRPr="00383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</w:tr>
      <w:tr w:rsidR="007F23C0" w:rsidRPr="000E016F" w14:paraId="0BA73DE4" w14:textId="77777777" w:rsidTr="00EC0B17">
        <w:tc>
          <w:tcPr>
            <w:tcW w:w="3942" w:type="dxa"/>
          </w:tcPr>
          <w:p w14:paraId="064CDB6F" w14:textId="5BE1D2D7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8AEFBD" w14:textId="2DF0E2F3" w:rsidR="007F23C0" w:rsidRPr="000E016F" w:rsidRDefault="00C90145" w:rsidP="00BF5159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14:paraId="661C0B43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8EEDE" w14:textId="6D4ED2E0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  <w:vAlign w:val="bottom"/>
          </w:tcPr>
          <w:p w14:paraId="6F209935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268EF" w14:textId="1F28F853" w:rsidR="007F23C0" w:rsidRPr="000E016F" w:rsidRDefault="007F23C0" w:rsidP="007F23C0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A07B36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366B1" w14:textId="747C8251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7F23C0" w:rsidRPr="000E016F" w14:paraId="1386408B" w14:textId="77777777" w:rsidTr="00B63927">
        <w:tc>
          <w:tcPr>
            <w:tcW w:w="3942" w:type="dxa"/>
            <w:shd w:val="clear" w:color="auto" w:fill="auto"/>
          </w:tcPr>
          <w:p w14:paraId="29FE0B89" w14:textId="53035028" w:rsidR="007F23C0" w:rsidRPr="000E016F" w:rsidRDefault="007F23C0" w:rsidP="007F23C0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D47B7" w14:textId="52891C64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22850555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2A5D27" w14:textId="4128D79B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027</w:t>
            </w:r>
          </w:p>
        </w:tc>
        <w:tc>
          <w:tcPr>
            <w:tcW w:w="270" w:type="dxa"/>
            <w:vAlign w:val="bottom"/>
          </w:tcPr>
          <w:p w14:paraId="484481C0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281C3" w14:textId="0A5507EE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37A8D59B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764E3" w14:textId="4C4D638A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757</w:t>
            </w:r>
          </w:p>
        </w:tc>
      </w:tr>
      <w:tr w:rsidR="007F23C0" w:rsidRPr="000E016F" w14:paraId="437EF717" w14:textId="77777777" w:rsidTr="00B63927">
        <w:tc>
          <w:tcPr>
            <w:tcW w:w="3942" w:type="dxa"/>
          </w:tcPr>
          <w:p w14:paraId="2066D370" w14:textId="30490B0B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CA3958" w14:textId="2D1CE10A" w:rsidR="007F23C0" w:rsidRPr="000E016F" w:rsidRDefault="002C3DFC" w:rsidP="00BB2383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06ADA7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409A7D" w14:textId="47DC9592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C3DF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vAlign w:val="bottom"/>
          </w:tcPr>
          <w:p w14:paraId="38737771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B9EF36" w14:textId="27047508" w:rsidR="007F23C0" w:rsidRPr="000E016F" w:rsidRDefault="002C3DFC" w:rsidP="007F23C0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1AB732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F2C510" w14:textId="117742F2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C3DF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</w:tr>
      <w:tr w:rsidR="007F23C0" w:rsidRPr="000E016F" w14:paraId="63FB7E48" w14:textId="77777777" w:rsidTr="00B63927">
        <w:tc>
          <w:tcPr>
            <w:tcW w:w="3942" w:type="dxa"/>
            <w:shd w:val="clear" w:color="auto" w:fill="auto"/>
          </w:tcPr>
          <w:p w14:paraId="78DA05FE" w14:textId="5B755086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DCE7" w14:textId="5169175E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2C3DF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243B7F08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2C14" w14:textId="41D250A7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2C3DF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  <w:vAlign w:val="bottom"/>
          </w:tcPr>
          <w:p w14:paraId="24F8AA66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C832" w14:textId="3C9822C6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0FE60866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E9A1" w14:textId="2EF3E0B9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2C3DF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  <w:tr w:rsidR="007F23C0" w:rsidRPr="000E016F" w14:paraId="39CF71C6" w14:textId="77777777" w:rsidTr="00B74B0D">
        <w:trPr>
          <w:trHeight w:val="235"/>
        </w:trPr>
        <w:tc>
          <w:tcPr>
            <w:tcW w:w="3942" w:type="dxa"/>
            <w:shd w:val="clear" w:color="auto" w:fill="auto"/>
          </w:tcPr>
          <w:p w14:paraId="42288438" w14:textId="77777777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5400C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6CED1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492C8D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3EE42F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49314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4B1BFD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D9BD1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102BEDBD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17A1FA28" w14:textId="77777777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06A01B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3901E6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AC971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DEDBAD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E5DB5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7DA4C7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7065D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0DAB99AE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264B142F" w14:textId="77777777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522206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FF694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D360A8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300584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075CB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C3A23F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418E2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1081D753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5A549D33" w14:textId="77777777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B1F9B72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9B502A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5F1688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F00685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6EF1E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7FFA5C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B4788E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36E6420C" w14:textId="77777777" w:rsidTr="000661F3">
        <w:trPr>
          <w:trHeight w:val="235"/>
        </w:trPr>
        <w:tc>
          <w:tcPr>
            <w:tcW w:w="3942" w:type="dxa"/>
            <w:shd w:val="clear" w:color="auto" w:fill="auto"/>
          </w:tcPr>
          <w:p w14:paraId="75FEDA11" w14:textId="77777777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FF28BB4" w14:textId="396AD0C8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23C0" w:rsidRPr="000E016F" w14:paraId="47B5CD54" w14:textId="77777777" w:rsidTr="004A4EA7">
        <w:tc>
          <w:tcPr>
            <w:tcW w:w="3942" w:type="dxa"/>
            <w:shd w:val="clear" w:color="auto" w:fill="auto"/>
          </w:tcPr>
          <w:p w14:paraId="664C9264" w14:textId="4F66CF8C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229901E3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A2918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7706F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E12FB0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32DA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EACB6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B4A1F3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424781C3" w14:textId="77777777" w:rsidTr="004A4EA7">
        <w:tc>
          <w:tcPr>
            <w:tcW w:w="3942" w:type="dxa"/>
            <w:shd w:val="clear" w:color="auto" w:fill="auto"/>
          </w:tcPr>
          <w:p w14:paraId="2492F87E" w14:textId="5347720A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3553BF9C" w14:textId="4E1A43C7" w:rsidR="007F23C0" w:rsidRPr="00383CF2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F23C0" w:rsidRPr="00383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70" w:type="dxa"/>
          </w:tcPr>
          <w:p w14:paraId="68EA823C" w14:textId="77777777" w:rsidR="007F23C0" w:rsidRPr="00383CF2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32B57" w14:textId="0D90C71A" w:rsidR="007F23C0" w:rsidRPr="00383CF2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7F23C0" w:rsidRPr="00383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  <w:vAlign w:val="bottom"/>
          </w:tcPr>
          <w:p w14:paraId="33F25F87" w14:textId="77777777" w:rsidR="007F23C0" w:rsidRPr="00383CF2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79D59" w14:textId="04DC223F" w:rsidR="007F23C0" w:rsidRPr="00383CF2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7A6C6154" w14:textId="77777777" w:rsidR="007F23C0" w:rsidRPr="00383CF2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ED96A" w14:textId="32BFED96" w:rsidR="007F23C0" w:rsidRPr="00383CF2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7F23C0" w:rsidRPr="00383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3CF2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7F23C0" w:rsidRPr="000E016F" w14:paraId="795A023F" w14:textId="77777777" w:rsidTr="002D2931">
        <w:tc>
          <w:tcPr>
            <w:tcW w:w="3942" w:type="dxa"/>
            <w:shd w:val="clear" w:color="auto" w:fill="auto"/>
          </w:tcPr>
          <w:p w14:paraId="4C49EFE7" w14:textId="32D194B6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4B85577F" w14:textId="69E2E074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</w:p>
        </w:tc>
        <w:tc>
          <w:tcPr>
            <w:tcW w:w="270" w:type="dxa"/>
          </w:tcPr>
          <w:p w14:paraId="557A7029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DCA9B" w14:textId="1075074B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58C283DC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4969D0" w14:textId="3A76788A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506D10B3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68F74" w14:textId="0B741ACA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7F23C0" w:rsidRPr="000E016F" w14:paraId="1ABB405C" w14:textId="77777777" w:rsidTr="00237E7B">
        <w:tc>
          <w:tcPr>
            <w:tcW w:w="3942" w:type="dxa"/>
            <w:shd w:val="clear" w:color="auto" w:fill="auto"/>
          </w:tcPr>
          <w:p w14:paraId="0D151212" w14:textId="644A7A91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2E539" w14:textId="52A24C2F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</w:tcPr>
          <w:p w14:paraId="7900ADBF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663E9" w14:textId="5A595A6F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  <w:vAlign w:val="bottom"/>
          </w:tcPr>
          <w:p w14:paraId="3803AE4C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26C7C" w14:textId="4F43C63A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0F48807B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5A156" w14:textId="25EE7CC8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</w:tr>
      <w:tr w:rsidR="007F23C0" w:rsidRPr="000E016F" w14:paraId="42EC8732" w14:textId="77777777" w:rsidTr="00237E7B">
        <w:tc>
          <w:tcPr>
            <w:tcW w:w="3942" w:type="dxa"/>
            <w:shd w:val="clear" w:color="auto" w:fill="auto"/>
          </w:tcPr>
          <w:p w14:paraId="1CA0C67E" w14:textId="460030C0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EB84AC" w14:textId="7AE091AE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C3DF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270" w:type="dxa"/>
          </w:tcPr>
          <w:p w14:paraId="0C4D9D78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9EB60D" w14:textId="5E531167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C3DF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270" w:type="dxa"/>
            <w:vAlign w:val="bottom"/>
          </w:tcPr>
          <w:p w14:paraId="1BBABFB5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5931F5" w14:textId="1C00FD2D" w:rsidR="007F23C0" w:rsidRPr="000E016F" w:rsidRDefault="002C3DFC" w:rsidP="002C3DFC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DE6E7B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411C6F" w14:textId="3ADB7DEC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C3DFC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</w:tr>
      <w:tr w:rsidR="007F23C0" w:rsidRPr="000E016F" w14:paraId="77ACC75E" w14:textId="77777777" w:rsidTr="00237E7B">
        <w:tc>
          <w:tcPr>
            <w:tcW w:w="3942" w:type="dxa"/>
            <w:shd w:val="clear" w:color="auto" w:fill="auto"/>
          </w:tcPr>
          <w:p w14:paraId="070B5DD6" w14:textId="61A0B864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97F5" w14:textId="006409D3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C3DF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082</w:t>
            </w:r>
          </w:p>
        </w:tc>
        <w:tc>
          <w:tcPr>
            <w:tcW w:w="270" w:type="dxa"/>
          </w:tcPr>
          <w:p w14:paraId="6FA17B33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54A2" w14:textId="66ABDBD9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2C3DF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vAlign w:val="bottom"/>
          </w:tcPr>
          <w:p w14:paraId="24BB7D21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3042" w14:textId="2818BCF5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19942294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4FFF" w14:textId="6CEC9127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2C3DFC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467</w:t>
            </w:r>
          </w:p>
        </w:tc>
      </w:tr>
      <w:tr w:rsidR="007F23C0" w:rsidRPr="000E016F" w14:paraId="4CD99FA0" w14:textId="77777777" w:rsidTr="000661F3">
        <w:tc>
          <w:tcPr>
            <w:tcW w:w="3942" w:type="dxa"/>
            <w:shd w:val="clear" w:color="auto" w:fill="auto"/>
          </w:tcPr>
          <w:p w14:paraId="3A696A45" w14:textId="77777777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E9C20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86745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E8E6C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2A7C3C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ECC9B5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322A3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480B0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3A0B5818" w14:textId="77777777" w:rsidTr="00EC0B17">
        <w:tc>
          <w:tcPr>
            <w:tcW w:w="3942" w:type="dxa"/>
            <w:shd w:val="clear" w:color="auto" w:fill="auto"/>
          </w:tcPr>
          <w:p w14:paraId="53CDA619" w14:textId="18276048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369F948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CFDB8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E6F62" w14:textId="77777777" w:rsidR="007F23C0" w:rsidRPr="000E016F" w:rsidRDefault="007F23C0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3DFE4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0E6C6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21592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24985" w14:textId="77777777" w:rsidR="007F23C0" w:rsidRPr="000E016F" w:rsidRDefault="007F23C0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26488753" w14:textId="77777777" w:rsidTr="00EC0B17">
        <w:tc>
          <w:tcPr>
            <w:tcW w:w="3942" w:type="dxa"/>
            <w:shd w:val="clear" w:color="auto" w:fill="auto"/>
          </w:tcPr>
          <w:p w14:paraId="603F7665" w14:textId="02A41280" w:rsidR="007F23C0" w:rsidRPr="000E016F" w:rsidRDefault="007F23C0" w:rsidP="007F23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ADED2F" w14:textId="1738598C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</w:tcPr>
          <w:p w14:paraId="147124E1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08881" w14:textId="3458D22E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</w:tcPr>
          <w:p w14:paraId="50A1A29D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8547F" w14:textId="686D49A8" w:rsidR="007F23C0" w:rsidRPr="000E016F" w:rsidRDefault="007F23C0" w:rsidP="00EA5B2B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FE88D1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D39D5B" w14:textId="1D543602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</w:tr>
      <w:tr w:rsidR="007F23C0" w:rsidRPr="000E016F" w14:paraId="7BBA7303" w14:textId="77777777" w:rsidTr="00EC0B17">
        <w:tc>
          <w:tcPr>
            <w:tcW w:w="3942" w:type="dxa"/>
            <w:shd w:val="clear" w:color="auto" w:fill="auto"/>
          </w:tcPr>
          <w:p w14:paraId="477C37C5" w14:textId="55099352" w:rsidR="007F23C0" w:rsidRPr="000E016F" w:rsidRDefault="007F23C0" w:rsidP="007F23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45863" w14:textId="59376928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041AD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</w:tcPr>
          <w:p w14:paraId="216F7CF2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9257B" w14:textId="553CD063" w:rsidR="007F23C0" w:rsidRPr="000E016F" w:rsidRDefault="00C90145" w:rsidP="007F23C0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41AD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70" w:type="dxa"/>
          </w:tcPr>
          <w:p w14:paraId="58BFCA28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B3EA4" w14:textId="664AEAA7" w:rsidR="007F23C0" w:rsidRPr="000E016F" w:rsidRDefault="00041ADF" w:rsidP="00041ADF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5EF8D0" w14:textId="77777777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C183B" w14:textId="369D46EB" w:rsidR="007F23C0" w:rsidRPr="000E016F" w:rsidRDefault="00C90145" w:rsidP="007F23C0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041AD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</w:tr>
    </w:tbl>
    <w:p w14:paraId="0F479B14" w14:textId="77777777" w:rsidR="002B641B" w:rsidRPr="000E016F" w:rsidRDefault="002B641B" w:rsidP="002B641B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09CA43" w14:textId="037A8B88" w:rsidR="00426403" w:rsidRPr="000E016F" w:rsidRDefault="001A30E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ประมาณการค่าประกันความเสียหาย</w:t>
      </w:r>
    </w:p>
    <w:p w14:paraId="03E5A8A0" w14:textId="6A3FA8A8" w:rsidR="00B05C36" w:rsidRPr="000E016F" w:rsidRDefault="00B05C36" w:rsidP="007516F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0E016F" w14:paraId="65C0CCA5" w14:textId="77777777" w:rsidTr="007516FC">
        <w:tc>
          <w:tcPr>
            <w:tcW w:w="6300" w:type="dxa"/>
            <w:shd w:val="clear" w:color="auto" w:fill="auto"/>
          </w:tcPr>
          <w:p w14:paraId="1C82B454" w14:textId="77777777" w:rsidR="00B05C36" w:rsidRPr="000E016F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0E016F" w:rsidRDefault="00B05C36" w:rsidP="00810ED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0E016F" w14:paraId="799CBB2A" w14:textId="77777777" w:rsidTr="007516FC">
        <w:tc>
          <w:tcPr>
            <w:tcW w:w="6300" w:type="dxa"/>
            <w:shd w:val="clear" w:color="auto" w:fill="auto"/>
          </w:tcPr>
          <w:p w14:paraId="3077C42A" w14:textId="77777777" w:rsidR="00B05C36" w:rsidRPr="000E016F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DAD3A26" w14:textId="77777777" w:rsidR="00B05C36" w:rsidRPr="000E016F" w:rsidRDefault="00B05C36" w:rsidP="00810ED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0E016F" w14:paraId="3E20F179" w14:textId="77777777" w:rsidTr="007516FC">
        <w:tc>
          <w:tcPr>
            <w:tcW w:w="6300" w:type="dxa"/>
            <w:shd w:val="clear" w:color="auto" w:fill="auto"/>
          </w:tcPr>
          <w:p w14:paraId="0CC521BD" w14:textId="77777777" w:rsidR="00B05C36" w:rsidRPr="000E016F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ABFD4C" w14:textId="77777777" w:rsidR="00B05C36" w:rsidRPr="000E016F" w:rsidRDefault="00B05C36" w:rsidP="00810ED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0E016F" w14:paraId="6F56CCC9" w14:textId="77777777" w:rsidTr="007516FC">
        <w:tc>
          <w:tcPr>
            <w:tcW w:w="6300" w:type="dxa"/>
          </w:tcPr>
          <w:p w14:paraId="10DC96E3" w14:textId="77777777" w:rsidR="00B05C36" w:rsidRPr="000E016F" w:rsidRDefault="00B05C36" w:rsidP="00810ED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0E016F" w:rsidRDefault="00B05C36" w:rsidP="00810ED2">
            <w:pPr>
              <w:ind w:right="-108" w:hanging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23C0" w:rsidRPr="000E016F" w14:paraId="07368133" w14:textId="77777777" w:rsidTr="00D02216">
        <w:tc>
          <w:tcPr>
            <w:tcW w:w="6300" w:type="dxa"/>
            <w:shd w:val="clear" w:color="auto" w:fill="auto"/>
          </w:tcPr>
          <w:p w14:paraId="6FFB2A23" w14:textId="243F0E2E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810" w:type="dxa"/>
          </w:tcPr>
          <w:p w14:paraId="118C68F1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14BCB9E7" w:rsidR="007F23C0" w:rsidRPr="005B2D69" w:rsidRDefault="00C90145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5B2D69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  <w:r w:rsidR="007F23C0" w:rsidRPr="005B2D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2D69"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720" w:type="dxa"/>
          </w:tcPr>
          <w:p w14:paraId="46A6C73E" w14:textId="77777777" w:rsidR="007F23C0" w:rsidRPr="005B2D69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3C0" w:rsidRPr="000E016F" w14:paraId="21D18DD6" w14:textId="77777777" w:rsidTr="007516FC">
        <w:tc>
          <w:tcPr>
            <w:tcW w:w="6300" w:type="dxa"/>
          </w:tcPr>
          <w:p w14:paraId="510735AD" w14:textId="62F89952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CA317E0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293672C6" w:rsidR="007F23C0" w:rsidRPr="000E016F" w:rsidRDefault="00C90145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="007F23C0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720" w:type="dxa"/>
          </w:tcPr>
          <w:p w14:paraId="663BDE71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3C0" w:rsidRPr="000E016F" w14:paraId="662DD239" w14:textId="77777777" w:rsidTr="007516FC">
        <w:tc>
          <w:tcPr>
            <w:tcW w:w="6300" w:type="dxa"/>
          </w:tcPr>
          <w:p w14:paraId="7F3B1D16" w14:textId="4A19DE03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9D7C6BC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62250E30" w:rsidR="007F23C0" w:rsidRPr="000E016F" w:rsidRDefault="007F23C0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5FEEC5F9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3C0" w:rsidRPr="000E016F" w14:paraId="2F2223D0" w14:textId="77777777" w:rsidTr="00D02216">
        <w:tc>
          <w:tcPr>
            <w:tcW w:w="6300" w:type="dxa"/>
            <w:shd w:val="clear" w:color="auto" w:fill="auto"/>
          </w:tcPr>
          <w:p w14:paraId="06E6BCB6" w14:textId="302EB1CF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810" w:type="dxa"/>
          </w:tcPr>
          <w:p w14:paraId="5CE24A16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0CC0F265" w:rsidR="007F23C0" w:rsidRPr="000E016F" w:rsidRDefault="00C90145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 w:rsidR="007F23C0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720" w:type="dxa"/>
          </w:tcPr>
          <w:p w14:paraId="0DC73AA9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F23C0" w:rsidRPr="000E016F" w14:paraId="5B14E7CB" w14:textId="77777777" w:rsidTr="007516FC">
        <w:tc>
          <w:tcPr>
            <w:tcW w:w="6300" w:type="dxa"/>
          </w:tcPr>
          <w:p w14:paraId="4BC4A1CD" w14:textId="351383B2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53B859AF" w:rsidR="007F23C0" w:rsidRPr="000E016F" w:rsidRDefault="00C90145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041ADF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720" w:type="dxa"/>
          </w:tcPr>
          <w:p w14:paraId="0E4729A2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3C0" w:rsidRPr="000E016F" w14:paraId="17EBEE33" w14:textId="77777777" w:rsidTr="007516FC">
        <w:tc>
          <w:tcPr>
            <w:tcW w:w="6300" w:type="dxa"/>
          </w:tcPr>
          <w:p w14:paraId="4C0D3C93" w14:textId="26323D81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1D9CDAF2" w:rsidR="007F23C0" w:rsidRPr="000E016F" w:rsidRDefault="00041ADF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20" w:type="dxa"/>
          </w:tcPr>
          <w:p w14:paraId="43B87EF9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23C0" w:rsidRPr="000E016F" w14:paraId="7BB9E9FB" w14:textId="77777777" w:rsidTr="007516FC">
        <w:tc>
          <w:tcPr>
            <w:tcW w:w="6300" w:type="dxa"/>
            <w:shd w:val="clear" w:color="auto" w:fill="auto"/>
          </w:tcPr>
          <w:p w14:paraId="511DE8E7" w14:textId="2DBAD042" w:rsidR="007F23C0" w:rsidRPr="000E016F" w:rsidRDefault="007F23C0" w:rsidP="007F23C0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037CBF9C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6CC81B67" w:rsidR="007F23C0" w:rsidRPr="000E016F" w:rsidRDefault="00C90145" w:rsidP="007F23C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</w:t>
            </w:r>
            <w:r w:rsidR="00041ADF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720" w:type="dxa"/>
          </w:tcPr>
          <w:p w14:paraId="2B8A826A" w14:textId="77777777" w:rsidR="007F23C0" w:rsidRPr="000E016F" w:rsidRDefault="007F23C0" w:rsidP="007F23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6523B58" w14:textId="329DC2DA" w:rsidR="00467645" w:rsidRPr="000E016F" w:rsidRDefault="00467645" w:rsidP="00FE38D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4CAA314" w14:textId="77777777" w:rsidR="00E208CB" w:rsidRPr="000E016F" w:rsidRDefault="00E208CB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BBB6DDE" w14:textId="03F0B7DF" w:rsidR="00B05C36" w:rsidRPr="000E016F" w:rsidRDefault="00B05C36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lastRenderedPageBreak/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0E016F">
        <w:rPr>
          <w:rFonts w:ascii="Angsana New" w:hAnsi="Angsana New" w:hint="cs"/>
          <w:sz w:val="30"/>
          <w:szCs w:val="30"/>
          <w:cs/>
        </w:rPr>
        <w:t>าเสียหายที่เกิดขึ้นจริงในอดีต</w:t>
      </w:r>
      <w:r w:rsidRPr="000E016F">
        <w:rPr>
          <w:rFonts w:ascii="Angsana New" w:hAnsi="Angsana New" w:hint="cs"/>
          <w:sz w:val="30"/>
          <w:szCs w:val="30"/>
          <w:cs/>
        </w:rPr>
        <w:t>และปัจจัยต่างๆ</w:t>
      </w:r>
      <w:r w:rsidR="00FE38D3"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740B6971" w14:textId="77777777" w:rsidR="00342151" w:rsidRPr="000E016F" w:rsidRDefault="00342151" w:rsidP="00B05C36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6D7FD65D" w14:textId="77777777" w:rsidR="00471CCE" w:rsidRPr="000E016F" w:rsidRDefault="00447EBA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0E016F" w:rsidRDefault="00447EBA" w:rsidP="00447EBA">
      <w:pPr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0E016F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0E016F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0E016F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0E016F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0E016F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0E016F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0E016F" w:rsidRDefault="00471CCE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0E016F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0E016F" w14:paraId="2681F847" w14:textId="77777777" w:rsidTr="00E20376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30985560" w:rsidR="005B3DEC" w:rsidRPr="000E016F" w:rsidRDefault="002F3FF8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7" w:type="pct"/>
          </w:tcPr>
          <w:p w14:paraId="19C8256C" w14:textId="77777777" w:rsidR="005B3DEC" w:rsidRPr="000E016F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2E50518A" w14:textId="530DFB60" w:rsidR="005B3DEC" w:rsidRPr="000E016F" w:rsidRDefault="00C90145" w:rsidP="008532DE">
            <w:pPr>
              <w:spacing w:line="240" w:lineRule="auto"/>
              <w:ind w:left="-10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" w:type="pct"/>
            <w:shd w:val="clear" w:color="auto" w:fill="auto"/>
          </w:tcPr>
          <w:p w14:paraId="5A54E28A" w14:textId="77777777" w:rsidR="005B3DEC" w:rsidRPr="000E016F" w:rsidRDefault="005B3DEC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  <w:shd w:val="clear" w:color="auto" w:fill="auto"/>
          </w:tcPr>
          <w:p w14:paraId="0583A5F2" w14:textId="4F6E786C" w:rsidR="005B3DEC" w:rsidRPr="000E016F" w:rsidRDefault="00C90145" w:rsidP="005B3D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B3DEC" w:rsidRPr="000E016F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0E016F" w:rsidRDefault="005B3DEC" w:rsidP="005B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0E016F" w:rsidRDefault="005B3DEC" w:rsidP="005B3DEC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0E016F" w:rsidRDefault="005B3DEC" w:rsidP="005B3DE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0E016F" w14:paraId="72ACCBC3" w14:textId="77777777" w:rsidTr="00E20376">
        <w:trPr>
          <w:trHeight w:val="420"/>
        </w:trPr>
        <w:tc>
          <w:tcPr>
            <w:tcW w:w="2800" w:type="pct"/>
          </w:tcPr>
          <w:p w14:paraId="36F0F1C0" w14:textId="77777777" w:rsidR="00FE0DE4" w:rsidRPr="000E016F" w:rsidRDefault="00FE0DE4" w:rsidP="00FE0D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0E016F" w:rsidRDefault="00FE0DE4" w:rsidP="00FE0DE4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0FC21F65" w:rsidR="00FE0DE4" w:rsidRPr="000E016F" w:rsidRDefault="00FE0DE4" w:rsidP="00FE0D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0E016F" w:rsidRDefault="00FE0DE4" w:rsidP="00FE0D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17222C5" w14:textId="77777777" w:rsidR="00FE0DE4" w:rsidRPr="000E016F" w:rsidRDefault="00FE0DE4" w:rsidP="00FE0D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3C0" w:rsidRPr="000E016F" w14:paraId="39DA609D" w14:textId="77777777" w:rsidTr="00E20376">
        <w:trPr>
          <w:trHeight w:val="420"/>
        </w:trPr>
        <w:tc>
          <w:tcPr>
            <w:tcW w:w="2800" w:type="pct"/>
          </w:tcPr>
          <w:p w14:paraId="6A11DCC4" w14:textId="77777777" w:rsidR="007F23C0" w:rsidRPr="000E016F" w:rsidRDefault="007F23C0" w:rsidP="007F23C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624B4ADA" w:rsidR="007F23C0" w:rsidRPr="000E016F" w:rsidRDefault="00C90145" w:rsidP="007F23C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  <w:r w:rsidR="00041ADF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56" w:type="pct"/>
          </w:tcPr>
          <w:p w14:paraId="25250BE7" w14:textId="77777777" w:rsidR="007F23C0" w:rsidRPr="000E016F" w:rsidRDefault="007F23C0" w:rsidP="007F23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19465292" w14:textId="286474E0" w:rsidR="007F23C0" w:rsidRPr="000E016F" w:rsidRDefault="00C90145" w:rsidP="007F23C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</w:tr>
      <w:tr w:rsidR="007F23C0" w:rsidRPr="000E016F" w14:paraId="7FCA8775" w14:textId="77777777" w:rsidTr="00E20376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7F23C0" w:rsidRPr="000E016F" w:rsidRDefault="007F23C0" w:rsidP="007F23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420BC431" w:rsidR="007F23C0" w:rsidRPr="000E016F" w:rsidRDefault="00C90145" w:rsidP="007F23C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041ADF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7F23C0" w:rsidRPr="000E016F" w:rsidRDefault="007F23C0" w:rsidP="007F23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2706CC32" w:rsidR="007F23C0" w:rsidRPr="000E016F" w:rsidRDefault="00C90145" w:rsidP="007F23C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</w:tr>
      <w:tr w:rsidR="007F23C0" w:rsidRPr="000E016F" w14:paraId="29890861" w14:textId="77777777" w:rsidTr="00E20376">
        <w:trPr>
          <w:cantSplit/>
          <w:trHeight w:val="420"/>
        </w:trPr>
        <w:tc>
          <w:tcPr>
            <w:tcW w:w="2800" w:type="pct"/>
          </w:tcPr>
          <w:p w14:paraId="17BB9429" w14:textId="77777777" w:rsidR="007F23C0" w:rsidRPr="000E016F" w:rsidRDefault="007F23C0" w:rsidP="007F23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11D6E0B4" w:rsidR="007F23C0" w:rsidRPr="000E016F" w:rsidRDefault="00C90145" w:rsidP="007F23C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</w:t>
            </w:r>
            <w:r w:rsidR="00041AD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</w:t>
            </w:r>
          </w:p>
        </w:tc>
        <w:tc>
          <w:tcPr>
            <w:tcW w:w="156" w:type="pct"/>
          </w:tcPr>
          <w:p w14:paraId="147BD13F" w14:textId="77777777" w:rsidR="007F23C0" w:rsidRPr="000E016F" w:rsidRDefault="007F23C0" w:rsidP="007F23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24DE8829" w:rsidR="007F23C0" w:rsidRPr="000E016F" w:rsidRDefault="00C90145" w:rsidP="007F23C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7A62BC7B" w14:textId="77777777" w:rsidR="00C34EA1" w:rsidRPr="000E016F" w:rsidRDefault="00C34EA1" w:rsidP="00612C4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3DDD3D1" w14:textId="38E5A36F" w:rsidR="003C6D51" w:rsidRPr="000E016F" w:rsidRDefault="003C6D51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013DADC" w14:textId="77777777" w:rsidR="003C6D51" w:rsidRPr="000E016F" w:rsidRDefault="003C6D51" w:rsidP="00612C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BFECE9" w14:textId="72B9995E" w:rsidR="00626179" w:rsidRPr="000E016F" w:rsidRDefault="00626179" w:rsidP="0062617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2541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BF976A4" w14:textId="120074BC" w:rsidR="00823B2E" w:rsidRPr="000E016F" w:rsidRDefault="00823B2E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368B0C17" w14:textId="0F5BA640" w:rsidR="002D6A48" w:rsidRPr="000E016F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4A059B33" w14:textId="541FC4F9" w:rsidR="002D6A48" w:rsidRPr="000E016F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61D46F4E" w14:textId="2DBEDDED" w:rsidR="002D6A48" w:rsidRPr="000E016F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p w14:paraId="60C4D781" w14:textId="77777777" w:rsidR="002D6A48" w:rsidRPr="000E016F" w:rsidRDefault="002D6A48" w:rsidP="002D6A48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2"/>
        <w:gridCol w:w="959"/>
        <w:gridCol w:w="1372"/>
        <w:gridCol w:w="275"/>
        <w:gridCol w:w="1362"/>
      </w:tblGrid>
      <w:tr w:rsidR="00AC03ED" w:rsidRPr="000E016F" w14:paraId="1596EE12" w14:textId="77777777" w:rsidTr="007F23C0">
        <w:trPr>
          <w:tblHeader/>
        </w:trPr>
        <w:tc>
          <w:tcPr>
            <w:tcW w:w="2796" w:type="pct"/>
          </w:tcPr>
          <w:p w14:paraId="0EF74F55" w14:textId="41C0129B" w:rsidR="00AC03ED" w:rsidRPr="000E016F" w:rsidRDefault="00AC03ED" w:rsidP="00AC03ED">
            <w:pPr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0AB1891" w14:textId="77777777" w:rsidR="00AC03ED" w:rsidRPr="000E016F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1" w:type="pct"/>
            <w:gridSpan w:val="3"/>
          </w:tcPr>
          <w:p w14:paraId="7EDA3E5A" w14:textId="77777777" w:rsidR="00AC03ED" w:rsidRPr="000E016F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0E016F" w14:paraId="332AA618" w14:textId="77777777" w:rsidTr="007F23C0">
        <w:trPr>
          <w:tblHeader/>
        </w:trPr>
        <w:tc>
          <w:tcPr>
            <w:tcW w:w="2796" w:type="pct"/>
          </w:tcPr>
          <w:p w14:paraId="5A37E741" w14:textId="77777777" w:rsidR="00AC03ED" w:rsidRPr="000E016F" w:rsidRDefault="00AC03ED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F83BA" w14:textId="77777777" w:rsidR="00AC03ED" w:rsidRPr="000E016F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1" w:type="pct"/>
            <w:gridSpan w:val="3"/>
          </w:tcPr>
          <w:p w14:paraId="415D4B9D" w14:textId="77777777" w:rsidR="00AC03ED" w:rsidRPr="000E016F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0E016F" w14:paraId="1E99C834" w14:textId="77777777" w:rsidTr="007F23C0">
        <w:trPr>
          <w:tblHeader/>
        </w:trPr>
        <w:tc>
          <w:tcPr>
            <w:tcW w:w="2796" w:type="pct"/>
          </w:tcPr>
          <w:p w14:paraId="0632BB51" w14:textId="00968C78" w:rsidR="00AC03ED" w:rsidRPr="000E016F" w:rsidRDefault="00BF3396" w:rsidP="004050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3" w:type="pct"/>
          </w:tcPr>
          <w:p w14:paraId="6348C8AC" w14:textId="77777777" w:rsidR="00AC03ED" w:rsidRPr="000E016F" w:rsidRDefault="00AC03ED" w:rsidP="004050E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1" w:type="pct"/>
            <w:gridSpan w:val="3"/>
          </w:tcPr>
          <w:p w14:paraId="7A475BCD" w14:textId="77777777" w:rsidR="00AC03ED" w:rsidRPr="000E016F" w:rsidRDefault="00AC03ED" w:rsidP="004050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0E016F" w14:paraId="2252DF09" w14:textId="77777777" w:rsidTr="007F23C0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96" w:type="pct"/>
          </w:tcPr>
          <w:p w14:paraId="0CA228C4" w14:textId="77777777" w:rsidR="00E20376" w:rsidRPr="000E016F" w:rsidRDefault="00E20376" w:rsidP="00E20376">
            <w:pPr>
              <w:tabs>
                <w:tab w:val="left" w:pos="540"/>
              </w:tabs>
              <w:spacing w:line="240" w:lineRule="auto"/>
              <w:ind w:right="-9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" w:type="pct"/>
          </w:tcPr>
          <w:p w14:paraId="4402B1AF" w14:textId="77777777" w:rsidR="00E20376" w:rsidRPr="000E016F" w:rsidRDefault="00E20376" w:rsidP="00E20376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2" w:type="pct"/>
            <w:shd w:val="clear" w:color="auto" w:fill="auto"/>
          </w:tcPr>
          <w:p w14:paraId="36674F2E" w14:textId="6B8CAE44" w:rsidR="00E20376" w:rsidRPr="000E016F" w:rsidRDefault="00C90145" w:rsidP="00E20376">
            <w:pPr>
              <w:spacing w:line="240" w:lineRule="auto"/>
              <w:ind w:left="-10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" w:type="pct"/>
            <w:shd w:val="clear" w:color="auto" w:fill="auto"/>
          </w:tcPr>
          <w:p w14:paraId="345571ED" w14:textId="77777777" w:rsidR="00E20376" w:rsidRPr="000E016F" w:rsidRDefault="00E20376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56" w:type="pct"/>
            <w:shd w:val="clear" w:color="auto" w:fill="auto"/>
          </w:tcPr>
          <w:p w14:paraId="4D005F3F" w14:textId="00A166E5" w:rsidR="00E20376" w:rsidRPr="000E016F" w:rsidRDefault="00C90145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20376" w:rsidRPr="000E016F" w14:paraId="76166FC9" w14:textId="77777777" w:rsidTr="007F23C0">
        <w:trPr>
          <w:tblHeader/>
        </w:trPr>
        <w:tc>
          <w:tcPr>
            <w:tcW w:w="2796" w:type="pct"/>
          </w:tcPr>
          <w:p w14:paraId="60432C5E" w14:textId="77777777" w:rsidR="00E20376" w:rsidRPr="000E016F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09F2A9" w14:textId="77777777" w:rsidR="00E20376" w:rsidRPr="000E016F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1" w:type="pct"/>
            <w:gridSpan w:val="3"/>
          </w:tcPr>
          <w:p w14:paraId="74AEEF12" w14:textId="77777777" w:rsidR="00E20376" w:rsidRPr="000E016F" w:rsidRDefault="00E20376" w:rsidP="00E203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F23C0" w:rsidRPr="000E016F" w14:paraId="79A39B60" w14:textId="77777777" w:rsidTr="007F23C0">
        <w:tc>
          <w:tcPr>
            <w:tcW w:w="2796" w:type="pct"/>
          </w:tcPr>
          <w:p w14:paraId="55CB61BD" w14:textId="34CA82D2" w:rsidR="007F23C0" w:rsidRPr="000E016F" w:rsidRDefault="007F23C0" w:rsidP="007F23C0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33" w:type="pct"/>
          </w:tcPr>
          <w:p w14:paraId="767162E7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76EC308D" w14:textId="77B60E09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  <w:r w:rsidR="008925A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153" w:type="pct"/>
          </w:tcPr>
          <w:p w14:paraId="5E0F7C25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</w:tcPr>
          <w:p w14:paraId="131A7913" w14:textId="67231A1A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</w:tr>
      <w:tr w:rsidR="007F23C0" w:rsidRPr="000E016F" w14:paraId="450FC7AF" w14:textId="77777777" w:rsidTr="007F23C0">
        <w:tc>
          <w:tcPr>
            <w:tcW w:w="2796" w:type="pct"/>
          </w:tcPr>
          <w:p w14:paraId="148CAB09" w14:textId="77777777" w:rsidR="007F23C0" w:rsidRPr="000E016F" w:rsidRDefault="007F23C0" w:rsidP="007F23C0">
            <w:pPr>
              <w:pStyle w:val="NoSpacing"/>
              <w:ind w:left="-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8A472B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</w:tcPr>
          <w:p w14:paraId="1AD920BA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" w:type="pct"/>
          </w:tcPr>
          <w:p w14:paraId="16C94CD3" w14:textId="77777777" w:rsidR="007F23C0" w:rsidRPr="000E016F" w:rsidRDefault="007F23C0" w:rsidP="007F23C0">
            <w:pPr>
              <w:pStyle w:val="NoSpacing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56" w:type="pct"/>
          </w:tcPr>
          <w:p w14:paraId="4394F88B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7F23C0" w:rsidRPr="000E016F" w14:paraId="75A6C96C" w14:textId="77777777" w:rsidTr="007F23C0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7F23C0" w:rsidRPr="000E016F" w:rsidRDefault="007F23C0" w:rsidP="007F23C0">
            <w:pPr>
              <w:ind w:left="-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EAEEEEE" w14:textId="7917AAE9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5810F98D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nil"/>
              <w:left w:val="nil"/>
              <w:right w:val="nil"/>
            </w:tcBorders>
          </w:tcPr>
          <w:p w14:paraId="1E426EF1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F23C0" w:rsidRPr="000E016F" w14:paraId="154EDB9D" w14:textId="77777777" w:rsidTr="007F23C0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7F23C0" w:rsidRPr="000E016F" w:rsidRDefault="007F23C0" w:rsidP="007F23C0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6415CF8" w14:textId="766053B3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041ADF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04985C01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nil"/>
              <w:left w:val="nil"/>
              <w:right w:val="nil"/>
            </w:tcBorders>
          </w:tcPr>
          <w:p w14:paraId="640E57E5" w14:textId="5DBBFBB2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7F23C0" w:rsidRPr="000E016F" w14:paraId="7AEB0B82" w14:textId="77777777" w:rsidTr="007F23C0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7F23C0" w:rsidRPr="000E016F" w:rsidRDefault="007F23C0" w:rsidP="007F23C0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19DF9428" w14:textId="3A5D447C" w:rsidR="007F23C0" w:rsidRPr="000E016F" w:rsidRDefault="00041ADF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1437D80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nil"/>
              <w:left w:val="nil"/>
              <w:right w:val="nil"/>
            </w:tcBorders>
          </w:tcPr>
          <w:p w14:paraId="05326F78" w14:textId="7FB95FD4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</w:tr>
      <w:tr w:rsidR="007F23C0" w:rsidRPr="000E016F" w14:paraId="1E058678" w14:textId="77777777" w:rsidTr="007F23C0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7F23C0" w:rsidRPr="000E016F" w:rsidRDefault="007F23C0" w:rsidP="007F23C0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CF81" w14:textId="5155F5B5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41ADF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46703DE3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305E2" w14:textId="0B6D43DB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</w:p>
        </w:tc>
      </w:tr>
      <w:tr w:rsidR="007F23C0" w:rsidRPr="000E016F" w14:paraId="6D2F326C" w14:textId="77777777" w:rsidTr="007F23C0">
        <w:tc>
          <w:tcPr>
            <w:tcW w:w="2796" w:type="pct"/>
            <w:tcBorders>
              <w:top w:val="nil"/>
              <w:left w:val="nil"/>
              <w:right w:val="nil"/>
            </w:tcBorders>
          </w:tcPr>
          <w:p w14:paraId="55047B7D" w14:textId="77777777" w:rsidR="007F23C0" w:rsidRPr="000E016F" w:rsidRDefault="007F23C0" w:rsidP="007F23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280258B5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5B57054C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041AD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0D64F47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3383C29E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</w:tr>
      <w:tr w:rsidR="007F23C0" w:rsidRPr="000E016F" w14:paraId="1CDC2521" w14:textId="77777777" w:rsidTr="007F23C0">
        <w:tc>
          <w:tcPr>
            <w:tcW w:w="2796" w:type="pct"/>
            <w:tcBorders>
              <w:left w:val="nil"/>
              <w:bottom w:val="nil"/>
              <w:right w:val="nil"/>
            </w:tcBorders>
          </w:tcPr>
          <w:p w14:paraId="46AE517F" w14:textId="476E471A" w:rsidR="007F23C0" w:rsidRPr="000E016F" w:rsidRDefault="007F23C0" w:rsidP="007F23C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8793D25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</w:tcPr>
          <w:p w14:paraId="7571AF2F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0AE66BE6" w14:textId="77777777" w:rsidTr="007F23C0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7F23C0" w:rsidRPr="000E016F" w:rsidRDefault="007F23C0" w:rsidP="007F23C0">
            <w:pPr>
              <w:ind w:left="147" w:hanging="147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7F23C0" w:rsidRPr="000E016F" w:rsidRDefault="007F23C0" w:rsidP="007F23C0">
            <w:pPr>
              <w:ind w:left="147" w:hanging="147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EC66A81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7CF0C168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nil"/>
              <w:left w:val="nil"/>
              <w:right w:val="nil"/>
            </w:tcBorders>
          </w:tcPr>
          <w:p w14:paraId="3B38BE39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23C0" w:rsidRPr="000E016F" w14:paraId="61A3867A" w14:textId="77777777" w:rsidTr="007F23C0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C60C34" w14:textId="77777777" w:rsidR="007F23C0" w:rsidRPr="000E016F" w:rsidRDefault="007F23C0" w:rsidP="007F23C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  <w:r w:rsidRPr="000E016F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02D3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2CAC53FC" w14:textId="186EF2F9" w:rsidR="007F23C0" w:rsidRPr="000E016F" w:rsidRDefault="00041ADF" w:rsidP="00FD6ACB">
            <w:pPr>
              <w:tabs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6A1EC3C9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nil"/>
              <w:left w:val="nil"/>
              <w:right w:val="nil"/>
            </w:tcBorders>
          </w:tcPr>
          <w:p w14:paraId="3949DCAC" w14:textId="0D4E6B57" w:rsidR="007F23C0" w:rsidRPr="000E016F" w:rsidRDefault="00C90145" w:rsidP="007F23C0">
            <w:pPr>
              <w:tabs>
                <w:tab w:val="decimal" w:pos="10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7F23C0" w:rsidRPr="000E016F" w14:paraId="7E287415" w14:textId="77777777" w:rsidTr="007F23C0">
        <w:tc>
          <w:tcPr>
            <w:tcW w:w="2796" w:type="pct"/>
          </w:tcPr>
          <w:p w14:paraId="596AE7E9" w14:textId="77777777" w:rsidR="007F23C0" w:rsidRPr="000E016F" w:rsidRDefault="007F23C0" w:rsidP="007F23C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754FBD91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F286169" w14:textId="56FBD665" w:rsidR="007F23C0" w:rsidRPr="000E016F" w:rsidRDefault="00041ADF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</w:tcPr>
          <w:p w14:paraId="1B2DA4D5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</w:tcPr>
          <w:p w14:paraId="41192EE2" w14:textId="53980735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F23C0" w:rsidRPr="000E016F" w14:paraId="714071A5" w14:textId="77777777" w:rsidTr="007F23C0">
        <w:tc>
          <w:tcPr>
            <w:tcW w:w="2796" w:type="pct"/>
          </w:tcPr>
          <w:p w14:paraId="70FA3D9E" w14:textId="77777777" w:rsidR="007F23C0" w:rsidRPr="000E016F" w:rsidRDefault="007F23C0" w:rsidP="007F23C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3" w:type="pct"/>
          </w:tcPr>
          <w:p w14:paraId="4B1AB721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F05A02" w14:textId="11C2FFF3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41ADF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153" w:type="pct"/>
          </w:tcPr>
          <w:p w14:paraId="51B9E394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635C9156" w14:textId="7B6192EC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</w:tr>
      <w:tr w:rsidR="007F23C0" w:rsidRPr="000E016F" w14:paraId="00081B45" w14:textId="77777777" w:rsidTr="007F23C0">
        <w:tc>
          <w:tcPr>
            <w:tcW w:w="2796" w:type="pct"/>
          </w:tcPr>
          <w:p w14:paraId="5054CC3D" w14:textId="77777777" w:rsidR="007F23C0" w:rsidRPr="000E016F" w:rsidRDefault="007F23C0" w:rsidP="007F23C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02C1F64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54EA8B43" w:rsidR="007F23C0" w:rsidRPr="000E016F" w:rsidRDefault="00041ADF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</w:tcPr>
          <w:p w14:paraId="5174BF00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745BA88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474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F23C0" w:rsidRPr="000E016F" w14:paraId="7A1CE20D" w14:textId="77777777" w:rsidTr="007F23C0">
        <w:tc>
          <w:tcPr>
            <w:tcW w:w="2796" w:type="pct"/>
          </w:tcPr>
          <w:p w14:paraId="520AD845" w14:textId="77777777" w:rsidR="007F23C0" w:rsidRPr="000E016F" w:rsidRDefault="007F23C0" w:rsidP="007F23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5179D5F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FCFF81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05E2E856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6CF7D114" w14:textId="77777777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F23C0" w:rsidRPr="000E016F" w14:paraId="2208F5A6" w14:textId="3BC6F31D" w:rsidTr="007F23C0">
        <w:tc>
          <w:tcPr>
            <w:tcW w:w="2796" w:type="pct"/>
          </w:tcPr>
          <w:p w14:paraId="4118FB3E" w14:textId="77777777" w:rsidR="007F23C0" w:rsidRPr="000E016F" w:rsidRDefault="007F23C0" w:rsidP="007F23C0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3" w:type="pct"/>
          </w:tcPr>
          <w:p w14:paraId="766B505D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DF6EDA2" w14:textId="427C89FC" w:rsidR="007F23C0" w:rsidRPr="000E016F" w:rsidRDefault="00041ADF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</w:tcPr>
          <w:p w14:paraId="55071E6A" w14:textId="77777777" w:rsidR="007F23C0" w:rsidRPr="000E016F" w:rsidRDefault="007F23C0" w:rsidP="007F23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0D26BC0D" w14:textId="599CD9F3" w:rsidR="007F23C0" w:rsidRPr="000E016F" w:rsidRDefault="007F23C0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F23C0" w:rsidRPr="000E016F" w14:paraId="59B5A654" w14:textId="65A7B86D" w:rsidTr="007F23C0">
        <w:tc>
          <w:tcPr>
            <w:tcW w:w="2796" w:type="pct"/>
          </w:tcPr>
          <w:p w14:paraId="4CC49A40" w14:textId="046502BE" w:rsidR="007F23C0" w:rsidRPr="000E016F" w:rsidRDefault="007F23C0" w:rsidP="007F23C0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533" w:type="pct"/>
          </w:tcPr>
          <w:p w14:paraId="2D5E64E4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5C78996A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</w:t>
            </w:r>
            <w:r w:rsidR="00041ADF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</w:t>
            </w:r>
          </w:p>
        </w:tc>
        <w:tc>
          <w:tcPr>
            <w:tcW w:w="153" w:type="pct"/>
          </w:tcPr>
          <w:p w14:paraId="5BDB424F" w14:textId="77777777" w:rsidR="007F23C0" w:rsidRPr="000E016F" w:rsidRDefault="007F23C0" w:rsidP="007F23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02769C40" w:rsidR="007F23C0" w:rsidRPr="000E016F" w:rsidRDefault="00C90145" w:rsidP="007F23C0">
            <w:pPr>
              <w:tabs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  <w:r w:rsidR="007F23C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2B995159" w14:textId="77777777" w:rsidR="00823B2E" w:rsidRPr="000E016F" w:rsidRDefault="00823B2E" w:rsidP="00823B2E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BF3396" w:rsidRPr="000E016F" w14:paraId="6245A55D" w14:textId="77777777" w:rsidTr="00BF3396">
        <w:trPr>
          <w:trHeight w:val="420"/>
        </w:trPr>
        <w:tc>
          <w:tcPr>
            <w:tcW w:w="3351" w:type="pct"/>
            <w:gridSpan w:val="2"/>
          </w:tcPr>
          <w:p w14:paraId="03E3FC4B" w14:textId="42917DE6" w:rsidR="00BF3396" w:rsidRPr="000E016F" w:rsidRDefault="00BF3396" w:rsidP="00BF3396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BF3396" w:rsidRPr="000E016F" w:rsidRDefault="00BF3396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0E016F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36224CE6" w:rsidR="00307ACA" w:rsidRPr="000E016F" w:rsidRDefault="00307ACA" w:rsidP="00307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365" w:type="pct"/>
          </w:tcPr>
          <w:p w14:paraId="1C521C82" w14:textId="77777777" w:rsidR="00307ACA" w:rsidRPr="000E016F" w:rsidRDefault="00307ACA" w:rsidP="00307AC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0E016F" w:rsidRDefault="00307ACA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18326C" w:rsidRPr="000E016F" w14:paraId="124307A8" w14:textId="77777777" w:rsidTr="0018326C">
        <w:trPr>
          <w:trHeight w:val="420"/>
        </w:trPr>
        <w:tc>
          <w:tcPr>
            <w:tcW w:w="3351" w:type="pct"/>
            <w:gridSpan w:val="2"/>
          </w:tcPr>
          <w:p w14:paraId="07D5D846" w14:textId="6297A7BC" w:rsidR="0018326C" w:rsidRPr="000E016F" w:rsidRDefault="0018326C" w:rsidP="0018326C">
            <w:pPr>
              <w:spacing w:line="240" w:lineRule="auto"/>
              <w:ind w:left="-93" w:right="-120" w:firstLine="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649" w:type="pct"/>
            <w:gridSpan w:val="3"/>
          </w:tcPr>
          <w:p w14:paraId="31D6A349" w14:textId="77777777" w:rsidR="0018326C" w:rsidRPr="000E016F" w:rsidRDefault="0018326C" w:rsidP="00307AC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0E016F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E20376" w:rsidRPr="000E016F" w:rsidRDefault="00E20376" w:rsidP="00E2037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E20376" w:rsidRPr="000E016F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11DC95E9" w:rsidR="00E20376" w:rsidRPr="000E016F" w:rsidRDefault="00C90145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</w:tcPr>
          <w:p w14:paraId="24DB19CE" w14:textId="77777777" w:rsidR="00E20376" w:rsidRPr="000E016F" w:rsidRDefault="00E20376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1A14C224" w:rsidR="00E20376" w:rsidRPr="000E016F" w:rsidRDefault="00C90145" w:rsidP="00E2037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20376" w:rsidRPr="000E016F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E20376" w:rsidRPr="000E016F" w:rsidRDefault="00E20376" w:rsidP="00E203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E20376" w:rsidRPr="000E016F" w:rsidRDefault="00E20376" w:rsidP="00E20376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E20376" w:rsidRPr="000E016F" w:rsidRDefault="00E20376" w:rsidP="00E203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F23C0" w:rsidRPr="000E016F" w14:paraId="2608D1E7" w14:textId="77777777" w:rsidTr="00307ACA">
        <w:trPr>
          <w:trHeight w:val="420"/>
        </w:trPr>
        <w:tc>
          <w:tcPr>
            <w:tcW w:w="2986" w:type="pct"/>
          </w:tcPr>
          <w:p w14:paraId="7ED9C84B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76C29D5" w14:textId="6478310F" w:rsidR="007F23C0" w:rsidRPr="000E016F" w:rsidRDefault="00C90145" w:rsidP="007F23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14D2C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914D2C" w:rsidRPr="000E016F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14D2C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56" w:type="pct"/>
          </w:tcPr>
          <w:p w14:paraId="7B8DA98A" w14:textId="77777777" w:rsidR="007F23C0" w:rsidRPr="000E016F" w:rsidRDefault="007F23C0" w:rsidP="007F23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5D7EB7E7" w:rsidR="007F23C0" w:rsidRPr="000E016F" w:rsidRDefault="00C90145" w:rsidP="007F23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7F23C0" w:rsidRPr="000E016F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7F23C0" w:rsidRPr="000E016F" w:rsidRDefault="007F23C0" w:rsidP="007F23C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7F23C0" w:rsidRPr="000E016F" w:rsidRDefault="007F23C0" w:rsidP="007F23C0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0DFE1A47" w:rsidR="007F23C0" w:rsidRPr="000E016F" w:rsidRDefault="00C90145" w:rsidP="007F23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41ADF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6" w:type="pct"/>
          </w:tcPr>
          <w:p w14:paraId="18F43DB2" w14:textId="77777777" w:rsidR="007F23C0" w:rsidRPr="000E016F" w:rsidRDefault="007F23C0" w:rsidP="007F23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6715F7E1" w:rsidR="007F23C0" w:rsidRPr="000E016F" w:rsidRDefault="00C90145" w:rsidP="007F23C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F23C0" w:rsidRPr="000E01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60D0EF53" w14:textId="77777777" w:rsidR="00DF15F7" w:rsidRPr="000E016F" w:rsidRDefault="00DF15F7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2888F8" w14:textId="77777777" w:rsidR="00B44F3D" w:rsidRPr="000E016F" w:rsidRDefault="00B44F3D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0E016F">
        <w:rPr>
          <w:rFonts w:ascii="Angsana New" w:hAnsi="Angsana New"/>
          <w:sz w:val="30"/>
          <w:szCs w:val="30"/>
          <w:cs/>
        </w:rPr>
        <w:br w:type="page"/>
      </w:r>
    </w:p>
    <w:p w14:paraId="5322E86B" w14:textId="2ECD39A0" w:rsidR="00471CCE" w:rsidRPr="000E016F" w:rsidRDefault="00423C20" w:rsidP="00D5022C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lastRenderedPageBreak/>
        <w:t>ข้อสมม</w:t>
      </w:r>
      <w:r w:rsidR="00471CCE" w:rsidRPr="000E016F">
        <w:rPr>
          <w:rFonts w:ascii="Angsana New" w:hAnsi="Angsana New" w:hint="cs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0E1DCA54" w14:textId="77777777" w:rsidR="00DF15F7" w:rsidRPr="000E016F" w:rsidRDefault="00DF15F7" w:rsidP="00F10DDF">
      <w:pPr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14:paraId="62AB90BC" w14:textId="209924C6" w:rsidR="00901E42" w:rsidRPr="000E016F" w:rsidRDefault="001D44E5" w:rsidP="00F10DDF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31</w:t>
      </w:r>
      <w:r w:rsidR="001D4703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E20376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0E016F">
        <w:rPr>
          <w:rFonts w:ascii="Angsana New" w:hAnsi="Angsana New" w:hint="cs"/>
          <w:sz w:val="30"/>
          <w:szCs w:val="30"/>
          <w:cs/>
        </w:rPr>
        <w:t>ผูกพันผลประโยชน์ที่กำหนดไว้เป็น</w:t>
      </w:r>
      <w:r w:rsidR="0040667D" w:rsidRPr="000E016F">
        <w:rPr>
          <w:rFonts w:ascii="Angsana New" w:hAnsi="Angsana New" w:hint="cs"/>
          <w:sz w:val="30"/>
          <w:szCs w:val="30"/>
        </w:rPr>
        <w:t xml:space="preserve"> </w:t>
      </w:r>
      <w:r w:rsidR="00C90145" w:rsidRPr="00C90145">
        <w:rPr>
          <w:rFonts w:ascii="Angsana New" w:hAnsi="Angsana New"/>
          <w:sz w:val="30"/>
          <w:szCs w:val="30"/>
          <w:lang w:val="en-US"/>
        </w:rPr>
        <w:t>10</w:t>
      </w:r>
      <w:r w:rsidR="007533AE" w:rsidRPr="000E016F">
        <w:rPr>
          <w:rFonts w:ascii="Angsana New" w:hAnsi="Angsana New"/>
          <w:sz w:val="30"/>
          <w:szCs w:val="30"/>
        </w:rPr>
        <w:t>-</w:t>
      </w:r>
      <w:r w:rsidR="00C90145" w:rsidRPr="00C90145">
        <w:rPr>
          <w:rFonts w:ascii="Angsana New" w:hAnsi="Angsana New"/>
          <w:sz w:val="30"/>
          <w:szCs w:val="30"/>
          <w:lang w:val="en-US"/>
        </w:rPr>
        <w:t>13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ปี</w:t>
      </w:r>
      <w:r w:rsidR="003C31F9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DF15F7" w:rsidRPr="000E016F">
        <w:rPr>
          <w:rFonts w:ascii="Angsana New" w:hAnsi="Angsana New"/>
          <w:sz w:val="30"/>
          <w:szCs w:val="30"/>
        </w:rPr>
        <w:br/>
      </w:r>
      <w:r w:rsidRPr="000E01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90145" w:rsidRPr="00C90145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FE0DE4" w:rsidRPr="000E016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482863" w:rsidRPr="000E016F">
        <w:rPr>
          <w:rFonts w:ascii="Angsana New" w:hAnsi="Angsana New"/>
          <w:i/>
          <w:iCs/>
          <w:sz w:val="30"/>
          <w:szCs w:val="30"/>
          <w:lang w:val="en-US"/>
        </w:rPr>
        <w:t>-</w:t>
      </w:r>
      <w:r w:rsidR="00C90145" w:rsidRPr="00C90145">
        <w:rPr>
          <w:rFonts w:ascii="Angsana New" w:hAnsi="Angsana New"/>
          <w:i/>
          <w:iCs/>
          <w:sz w:val="30"/>
          <w:szCs w:val="30"/>
          <w:lang w:val="en-US"/>
        </w:rPr>
        <w:t>13</w:t>
      </w:r>
      <w:r w:rsidRPr="000E016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E016F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35D6FF2E" w14:textId="77777777" w:rsidR="00342151" w:rsidRPr="000E016F" w:rsidRDefault="00342151" w:rsidP="00F10DDF">
      <w:pPr>
        <w:spacing w:line="240" w:lineRule="auto"/>
        <w:ind w:left="56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4932F5A" w14:textId="77777777" w:rsidR="00A107A3" w:rsidRPr="000E016F" w:rsidRDefault="00A107A3" w:rsidP="00F10DDF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0E016F" w:rsidRDefault="00345ECF" w:rsidP="00F10DDF">
      <w:pPr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14:paraId="4A3032B0" w14:textId="56DA595B" w:rsidR="0012734A" w:rsidRPr="000E016F" w:rsidRDefault="00A107A3" w:rsidP="00F10DDF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6F666E" w14:textId="05D7A73F" w:rsidR="001D4703" w:rsidRPr="000E016F" w:rsidRDefault="001D4703" w:rsidP="00F10DDF">
      <w:pPr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9"/>
        <w:gridCol w:w="1222"/>
        <w:gridCol w:w="233"/>
        <w:gridCol w:w="1279"/>
        <w:gridCol w:w="269"/>
        <w:gridCol w:w="1232"/>
        <w:gridCol w:w="269"/>
        <w:gridCol w:w="1262"/>
      </w:tblGrid>
      <w:tr w:rsidR="001D4703" w:rsidRPr="000E016F" w14:paraId="39DCFE86" w14:textId="77777777" w:rsidTr="002D2931">
        <w:trPr>
          <w:trHeight w:val="20"/>
        </w:trPr>
        <w:tc>
          <w:tcPr>
            <w:tcW w:w="3509" w:type="dxa"/>
          </w:tcPr>
          <w:p w14:paraId="24A86AB1" w14:textId="77777777" w:rsidR="001D4703" w:rsidRPr="000E016F" w:rsidRDefault="001D4703" w:rsidP="009D101D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</w:tcPr>
          <w:p w14:paraId="6C11C1C5" w14:textId="77777777" w:rsidR="001D4703" w:rsidRPr="000E016F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0043889F" w14:textId="77777777" w:rsidR="001D4703" w:rsidRPr="000E016F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D4703" w:rsidRPr="000E016F" w14:paraId="3A3655A7" w14:textId="77777777" w:rsidTr="002D2931">
        <w:trPr>
          <w:trHeight w:val="20"/>
        </w:trPr>
        <w:tc>
          <w:tcPr>
            <w:tcW w:w="3509" w:type="dxa"/>
          </w:tcPr>
          <w:p w14:paraId="6E1D2E73" w14:textId="77777777" w:rsidR="001D4703" w:rsidRPr="000E016F" w:rsidRDefault="001D4703" w:rsidP="009D1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708BDCD9" w14:textId="77777777" w:rsidR="001D4703" w:rsidRPr="000E016F" w:rsidRDefault="001D4703" w:rsidP="009D1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734" w:type="dxa"/>
            <w:gridSpan w:val="3"/>
          </w:tcPr>
          <w:p w14:paraId="60155ED5" w14:textId="77777777" w:rsidR="00ED714E" w:rsidRPr="000E016F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A46067" w14:textId="2A7F930E" w:rsidR="001D4703" w:rsidRPr="000E016F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90145"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D1314B9" w14:textId="77777777" w:rsidR="001D4703" w:rsidRPr="000E016F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7BEB50AC" w14:textId="77777777" w:rsidR="00ED714E" w:rsidRPr="000E016F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0EFE15" w14:textId="5DB25F04" w:rsidR="001D4703" w:rsidRPr="000E016F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90145"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1D4703" w:rsidRPr="000E016F" w14:paraId="637A06F5" w14:textId="77777777" w:rsidTr="002D2931">
        <w:trPr>
          <w:trHeight w:val="20"/>
        </w:trPr>
        <w:tc>
          <w:tcPr>
            <w:tcW w:w="3509" w:type="dxa"/>
          </w:tcPr>
          <w:p w14:paraId="5180C255" w14:textId="0E9D4A2E" w:rsidR="001D4703" w:rsidRPr="000E016F" w:rsidRDefault="001D4703" w:rsidP="009D101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2" w:type="dxa"/>
          </w:tcPr>
          <w:p w14:paraId="53AC087A" w14:textId="49AD4248" w:rsidR="001D4703" w:rsidRPr="000E016F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9CE02BF" w14:textId="77777777" w:rsidR="001D4703" w:rsidRPr="000E016F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4C055F" w14:textId="78FCCBEE" w:rsidR="001D4703" w:rsidRPr="000E016F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6276D8E3" w14:textId="77777777" w:rsidR="001D4703" w:rsidRPr="000E016F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46B7255" w14:textId="4A171454" w:rsidR="001D4703" w:rsidRPr="000E016F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290DCFA4" w14:textId="77777777" w:rsidR="001D4703" w:rsidRPr="000E016F" w:rsidRDefault="001D4703" w:rsidP="009D101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3993A" w14:textId="5E89D9D2" w:rsidR="001D4703" w:rsidRPr="000E016F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1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D4703" w:rsidRPr="000E016F" w14:paraId="1F448FA2" w14:textId="77777777" w:rsidTr="002D2931">
        <w:trPr>
          <w:trHeight w:val="20"/>
        </w:trPr>
        <w:tc>
          <w:tcPr>
            <w:tcW w:w="3509" w:type="dxa"/>
          </w:tcPr>
          <w:p w14:paraId="5B69CA61" w14:textId="77777777" w:rsidR="001D4703" w:rsidRPr="000E016F" w:rsidRDefault="001D4703" w:rsidP="009D101D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  <w:vAlign w:val="center"/>
          </w:tcPr>
          <w:p w14:paraId="0485E23A" w14:textId="77777777" w:rsidR="001D4703" w:rsidRPr="000E016F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2931" w:rsidRPr="000E016F" w14:paraId="12795B6F" w14:textId="77777777" w:rsidTr="002D2931">
        <w:trPr>
          <w:trHeight w:val="20"/>
        </w:trPr>
        <w:tc>
          <w:tcPr>
            <w:tcW w:w="3509" w:type="dxa"/>
          </w:tcPr>
          <w:p w14:paraId="2446F50C" w14:textId="77777777" w:rsidR="002D2931" w:rsidRPr="000E016F" w:rsidRDefault="002D2931" w:rsidP="002D293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2" w:type="dxa"/>
            <w:vAlign w:val="center"/>
          </w:tcPr>
          <w:p w14:paraId="513393DE" w14:textId="769999B5" w:rsidR="002D2931" w:rsidRPr="000E016F" w:rsidRDefault="00A468C5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22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026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42BC8291" w14:textId="77777777" w:rsidR="002D2931" w:rsidRPr="000E016F" w:rsidRDefault="002D2931" w:rsidP="002D293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54E9C320" w14:textId="474F6FBF" w:rsidR="002D2931" w:rsidRPr="000E016F" w:rsidRDefault="002D2931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23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519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center"/>
          </w:tcPr>
          <w:p w14:paraId="26EF8349" w14:textId="77777777" w:rsidR="002D2931" w:rsidRPr="000E016F" w:rsidRDefault="002D2931" w:rsidP="002D293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D8C4722" w14:textId="08B8AAFA" w:rsidR="002D2931" w:rsidRPr="000E016F" w:rsidRDefault="00C90145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25</w:t>
            </w:r>
            <w:r w:rsidR="00A468C5"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269" w:type="dxa"/>
            <w:vAlign w:val="center"/>
          </w:tcPr>
          <w:p w14:paraId="1991C55C" w14:textId="77777777" w:rsidR="002D2931" w:rsidRPr="000E016F" w:rsidRDefault="002D2931" w:rsidP="002D293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84D2461" w14:textId="14C99A9B" w:rsidR="002D2931" w:rsidRPr="000E016F" w:rsidRDefault="00C90145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27</w:t>
            </w:r>
            <w:r w:rsidR="002D2931"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290</w:t>
            </w:r>
          </w:p>
        </w:tc>
      </w:tr>
      <w:tr w:rsidR="002D2931" w:rsidRPr="000E016F" w14:paraId="106D4CC2" w14:textId="77777777" w:rsidTr="002D2931">
        <w:trPr>
          <w:trHeight w:val="20"/>
        </w:trPr>
        <w:tc>
          <w:tcPr>
            <w:tcW w:w="3509" w:type="dxa"/>
          </w:tcPr>
          <w:p w14:paraId="54B55BA8" w14:textId="77777777" w:rsidR="002D2931" w:rsidRPr="000E016F" w:rsidRDefault="002D2931" w:rsidP="002D293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2" w:type="dxa"/>
          </w:tcPr>
          <w:p w14:paraId="4C8A2DEC" w14:textId="5E8C8F38" w:rsidR="002D2931" w:rsidRPr="000E016F" w:rsidRDefault="00C90145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18</w:t>
            </w:r>
            <w:r w:rsidR="00A468C5"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869</w:t>
            </w:r>
          </w:p>
        </w:tc>
        <w:tc>
          <w:tcPr>
            <w:tcW w:w="233" w:type="dxa"/>
          </w:tcPr>
          <w:p w14:paraId="6C10942B" w14:textId="77777777" w:rsidR="002D2931" w:rsidRPr="000E016F" w:rsidRDefault="002D2931" w:rsidP="002D293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31122DE" w14:textId="4FEDFBB5" w:rsidR="002D2931" w:rsidRPr="000E016F" w:rsidRDefault="00C90145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20</w:t>
            </w:r>
            <w:r w:rsidR="002D2931"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69" w:type="dxa"/>
          </w:tcPr>
          <w:p w14:paraId="53737231" w14:textId="77777777" w:rsidR="002D2931" w:rsidRPr="000E016F" w:rsidRDefault="002D2931" w:rsidP="002D293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EF0AFF3" w14:textId="673C4C2B" w:rsidR="002D2931" w:rsidRPr="000E016F" w:rsidRDefault="00A468C5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16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606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429AB134" w14:textId="77777777" w:rsidR="002D2931" w:rsidRPr="000E016F" w:rsidRDefault="002D2931" w:rsidP="002D2931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8CED02" w14:textId="5CF075EF" w:rsidR="002D2931" w:rsidRPr="000E016F" w:rsidRDefault="002D2931" w:rsidP="002D2931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17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eastAsia="MS Mincho" w:hAnsi="Angsana New"/>
                <w:sz w:val="30"/>
                <w:szCs w:val="30"/>
                <w:lang w:val="en-US"/>
              </w:rPr>
              <w:t>604</w:t>
            </w:r>
            <w:r w:rsidRPr="000E016F">
              <w:rPr>
                <w:rFonts w:ascii="Angsana New" w:eastAsia="MS Mincho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441AAE1F" w14:textId="77777777" w:rsidR="00646934" w:rsidRPr="000E016F" w:rsidRDefault="00646934" w:rsidP="00646934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3F367F" w14:textId="7678B7F8" w:rsidR="00513D9C" w:rsidRPr="000E016F" w:rsidRDefault="00F368F4" w:rsidP="00C429A2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</w:t>
      </w:r>
      <w:r w:rsidR="00395560"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กินมูลค่าหุ้นและ</w:t>
      </w:r>
      <w:r w:rsidR="00513D9C"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322DE0C0" w14:textId="77777777" w:rsidR="00F368F4" w:rsidRPr="000E016F" w:rsidRDefault="00F368F4" w:rsidP="00F368F4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E4E0B3B" w14:textId="504EB26F" w:rsidR="00F368F4" w:rsidRPr="000E016F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016F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14:paraId="6D1DC0C5" w14:textId="587A6F2C" w:rsidR="00513D9C" w:rsidRPr="000E016F" w:rsidRDefault="00F368F4" w:rsidP="00F36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C90145">
        <w:rPr>
          <w:rFonts w:ascii="Angsana New" w:hAnsi="Angsana New"/>
          <w:sz w:val="30"/>
          <w:szCs w:val="30"/>
          <w:lang w:val="en-US"/>
        </w:rPr>
        <w:t>2535</w:t>
      </w:r>
      <w:r w:rsidRPr="000E016F">
        <w:rPr>
          <w:rFonts w:ascii="Angsana New" w:hAnsi="Angsana New"/>
          <w:sz w:val="30"/>
          <w:szCs w:val="30"/>
          <w:cs/>
        </w:rPr>
        <w:t xml:space="preserve"> มาตรา </w:t>
      </w:r>
      <w:r w:rsidR="00C90145" w:rsidRPr="00C90145">
        <w:rPr>
          <w:rFonts w:ascii="Angsana New" w:hAnsi="Angsana New"/>
          <w:sz w:val="30"/>
          <w:szCs w:val="30"/>
          <w:lang w:val="en-US"/>
        </w:rPr>
        <w:t>51</w:t>
      </w:r>
      <w:r w:rsidRPr="000E016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6DBA39D" w14:textId="03208B37" w:rsidR="00F368F4" w:rsidRPr="000E016F" w:rsidRDefault="00F368F4" w:rsidP="00F36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973E8" w14:textId="54691FDC" w:rsidR="00F368F4" w:rsidRPr="000E016F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016F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1FD63553" w14:textId="752ECB36" w:rsidR="00010E75" w:rsidRPr="000E016F" w:rsidRDefault="00010E75" w:rsidP="00F368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C90145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0E016F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0E016F">
        <w:rPr>
          <w:rFonts w:ascii="Angsana New" w:hAnsi="Angsana New"/>
          <w:sz w:val="30"/>
          <w:szCs w:val="30"/>
          <w:cs/>
        </w:rPr>
        <w:t xml:space="preserve"> (</w:t>
      </w:r>
      <w:r w:rsidRPr="000E016F">
        <w:rPr>
          <w:rFonts w:ascii="Angsana New" w:hAnsi="Angsana New"/>
          <w:sz w:val="30"/>
          <w:szCs w:val="30"/>
        </w:rPr>
        <w:t>“</w:t>
      </w:r>
      <w:r w:rsidRPr="000E016F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E016F">
        <w:rPr>
          <w:rFonts w:ascii="Angsana New" w:hAnsi="Angsana New"/>
          <w:sz w:val="30"/>
          <w:szCs w:val="30"/>
        </w:rPr>
        <w:t>”</w:t>
      </w:r>
      <w:r w:rsidRPr="000E016F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/>
          <w:sz w:val="30"/>
          <w:szCs w:val="30"/>
        </w:rPr>
        <w:t xml:space="preserve"> </w:t>
      </w:r>
      <w:r w:rsidRPr="000E016F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90145" w:rsidRPr="00C90145">
        <w:rPr>
          <w:rFonts w:ascii="Angsana New" w:hAnsi="Angsana New"/>
          <w:sz w:val="30"/>
          <w:szCs w:val="30"/>
          <w:lang w:val="en-US"/>
        </w:rPr>
        <w:t>10</w:t>
      </w:r>
      <w:r w:rsidRPr="000E016F">
        <w:rPr>
          <w:rFonts w:ascii="Angsana New" w:hAnsi="Angsana New"/>
          <w:sz w:val="30"/>
          <w:szCs w:val="30"/>
        </w:rPr>
        <w:t xml:space="preserve"> </w:t>
      </w:r>
      <w:r w:rsidRPr="000E016F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B3CBEA9" w14:textId="446B3A21" w:rsidR="00F368F4" w:rsidRPr="000E016F" w:rsidRDefault="00F368F4" w:rsidP="00F368F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A1CA92" w14:textId="77777777" w:rsidR="00F368F4" w:rsidRPr="000E016F" w:rsidRDefault="00F368F4" w:rsidP="00F368F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D913B1" w14:textId="77777777" w:rsidR="00431B16" w:rsidRPr="000E016F" w:rsidRDefault="00431B16" w:rsidP="00010E7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3DA27" w14:textId="77777777" w:rsidR="00431B16" w:rsidRPr="000E016F" w:rsidRDefault="00431B16" w:rsidP="00431B1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1624FBC3" w14:textId="77777777" w:rsidR="00431B16" w:rsidRPr="000E016F" w:rsidRDefault="00431B16" w:rsidP="00431B16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9D02BC9" w14:textId="77777777" w:rsidR="00431B16" w:rsidRPr="000E016F" w:rsidRDefault="00431B16" w:rsidP="00431B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22C8FEB" w14:textId="473536A4" w:rsidR="00431B16" w:rsidRPr="000E016F" w:rsidRDefault="00431B16" w:rsidP="00431B16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0E016F">
        <w:rPr>
          <w:rFonts w:ascii="Angsana New" w:hAnsi="Angsana New" w:hint="cs"/>
          <w:sz w:val="30"/>
          <w:szCs w:val="30"/>
          <w:cs/>
          <w:lang w:val="en-GB"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0E016F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F7E0DD1" w14:textId="77777777" w:rsidR="00F368F4" w:rsidRPr="000E016F" w:rsidRDefault="00F368F4" w:rsidP="00F36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D73040B" w14:textId="6CEE6A27" w:rsidR="001B5495" w:rsidRPr="000E016F" w:rsidRDefault="001B5495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77777777" w:rsidR="00F06F60" w:rsidRPr="000E016F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FFA2DC" w14:textId="77777777" w:rsidR="008B7471" w:rsidRPr="000E016F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0E016F">
        <w:rPr>
          <w:rFonts w:ascii="Angsana New" w:hAnsi="Angsana New" w:hint="cs"/>
          <w:sz w:val="30"/>
          <w:szCs w:val="30"/>
          <w:cs/>
        </w:rPr>
        <w:t>คือ</w:t>
      </w:r>
      <w:r w:rsidRPr="000E016F">
        <w:rPr>
          <w:rFonts w:ascii="Angsana New" w:hAnsi="Angsana New" w:hint="cs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0E016F">
        <w:rPr>
          <w:rFonts w:ascii="Angsana New" w:hAnsi="Angsana New" w:hint="cs"/>
          <w:sz w:val="30"/>
          <w:szCs w:val="30"/>
          <w:cs/>
        </w:rPr>
        <w:t>เดียว</w:t>
      </w:r>
      <w:r w:rsidRPr="000E016F">
        <w:rPr>
          <w:rFonts w:ascii="Angsana New" w:hAnsi="Angsana New" w:hint="cs"/>
          <w:sz w:val="30"/>
          <w:szCs w:val="30"/>
          <w:cs/>
        </w:rPr>
        <w:t>กัน</w:t>
      </w:r>
      <w:r w:rsidR="00882123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82434B" w:rsidRPr="000E016F">
        <w:rPr>
          <w:rFonts w:ascii="Angsana New" w:hAnsi="Angsana New" w:hint="cs"/>
          <w:sz w:val="30"/>
          <w:szCs w:val="30"/>
          <w:cs/>
        </w:rPr>
        <w:t>โดย</w:t>
      </w:r>
      <w:r w:rsidRPr="000E016F">
        <w:rPr>
          <w:rFonts w:ascii="Angsana New" w:hAnsi="Angsana New" w:hint="cs"/>
          <w:sz w:val="30"/>
          <w:szCs w:val="30"/>
          <w:cs/>
        </w:rPr>
        <w:t>บริษัทจำหน่ายผลิตภัณฑ์ของบริษัท</w:t>
      </w:r>
      <w:r w:rsidR="00D81D0C" w:rsidRPr="000E016F">
        <w:rPr>
          <w:rFonts w:ascii="Angsana New" w:hAnsi="Angsana New" w:hint="cs"/>
          <w:sz w:val="30"/>
          <w:szCs w:val="30"/>
          <w:cs/>
        </w:rPr>
        <w:t>ทั้ง</w:t>
      </w:r>
      <w:r w:rsidRPr="000E016F">
        <w:rPr>
          <w:rFonts w:ascii="Angsana New" w:hAnsi="Angsana New" w:hint="cs"/>
          <w:sz w:val="30"/>
          <w:szCs w:val="30"/>
          <w:cs/>
        </w:rPr>
        <w:t xml:space="preserve">ในประเทศและต่างประเทศ </w:t>
      </w:r>
      <w:r w:rsidR="0082434B" w:rsidRPr="000E016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0E016F">
        <w:rPr>
          <w:rFonts w:ascii="Angsana New" w:hAnsi="Angsana New" w:hint="cs"/>
          <w:sz w:val="30"/>
          <w:szCs w:val="30"/>
          <w:cs/>
        </w:rPr>
        <w:t>พิจารณาส่วนงานทาง</w:t>
      </w:r>
      <w:r w:rsidR="00324D9E" w:rsidRPr="000E016F">
        <w:rPr>
          <w:rFonts w:ascii="Angsana New" w:hAnsi="Angsana New" w:hint="cs"/>
          <w:sz w:val="30"/>
          <w:szCs w:val="30"/>
          <w:cs/>
        </w:rPr>
        <w:t>ภูมิศาสตร์</w:t>
      </w:r>
      <w:r w:rsidR="00882123" w:rsidRPr="000E016F">
        <w:rPr>
          <w:rFonts w:ascii="Angsana New" w:hAnsi="Angsana New" w:hint="cs"/>
          <w:sz w:val="30"/>
          <w:szCs w:val="30"/>
          <w:cs/>
        </w:rPr>
        <w:t xml:space="preserve"> </w:t>
      </w:r>
      <w:r w:rsidR="00324D9E" w:rsidRPr="000E016F">
        <w:rPr>
          <w:rFonts w:ascii="Angsana New" w:hAnsi="Angsana New" w:hint="cs"/>
          <w:sz w:val="30"/>
          <w:szCs w:val="30"/>
          <w:cs/>
        </w:rPr>
        <w:t>ดังนี้</w:t>
      </w:r>
    </w:p>
    <w:p w14:paraId="6017BA25" w14:textId="77777777" w:rsidR="00882123" w:rsidRPr="000E016F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4D10C2" w14:textId="3869D8F5" w:rsidR="00882123" w:rsidRPr="000E016F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90145" w:rsidRPr="00C90145">
        <w:rPr>
          <w:rFonts w:ascii="Angsana New" w:hAnsi="Angsana New" w:hint="cs"/>
          <w:sz w:val="30"/>
          <w:szCs w:val="30"/>
        </w:rPr>
        <w:t>1</w:t>
      </w:r>
      <w:r w:rsidR="0012734A"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7A222AC1" w:rsidR="00882123" w:rsidRPr="000E016F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90145" w:rsidRPr="00C90145">
        <w:rPr>
          <w:rFonts w:ascii="Angsana New" w:hAnsi="Angsana New" w:hint="cs"/>
          <w:sz w:val="30"/>
          <w:szCs w:val="30"/>
        </w:rPr>
        <w:t>2</w:t>
      </w:r>
      <w:r w:rsidRPr="000E016F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ขายสินค้าในประเทศญี่ปุ่น</w:t>
      </w:r>
    </w:p>
    <w:p w14:paraId="3790D506" w14:textId="360D500A" w:rsidR="00A96B03" w:rsidRPr="000E016F" w:rsidRDefault="00882123" w:rsidP="00010E75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C90145" w:rsidRPr="00C90145">
        <w:rPr>
          <w:rFonts w:ascii="Angsana New" w:hAnsi="Angsana New" w:hint="cs"/>
          <w:sz w:val="30"/>
          <w:szCs w:val="30"/>
        </w:rPr>
        <w:t>3</w:t>
      </w:r>
      <w:r w:rsidRPr="000E016F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ขายสินค้าในประเทศอื่นๆ</w:t>
      </w:r>
    </w:p>
    <w:p w14:paraId="2FF360BA" w14:textId="77777777" w:rsidR="00D747D7" w:rsidRPr="000E016F" w:rsidRDefault="00D747D7" w:rsidP="00D747D7">
      <w:pPr>
        <w:pStyle w:val="ListParagraph"/>
        <w:tabs>
          <w:tab w:val="clear" w:pos="68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4A4911CF" w14:textId="77777777" w:rsidR="000A64C2" w:rsidRPr="000E016F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</w:t>
      </w:r>
      <w:r w:rsidR="00A9446D" w:rsidRPr="000E016F">
        <w:rPr>
          <w:rFonts w:ascii="Angsana New" w:hAnsi="Angsana New" w:hint="cs"/>
          <w:sz w:val="30"/>
          <w:szCs w:val="30"/>
          <w:cs/>
        </w:rPr>
        <w:t>มีการบริหารจัดการแยกต่</w:t>
      </w:r>
      <w:r w:rsidR="00882123" w:rsidRPr="000E016F">
        <w:rPr>
          <w:rFonts w:ascii="Angsana New" w:hAnsi="Angsana New" w:hint="cs"/>
          <w:sz w:val="30"/>
          <w:szCs w:val="30"/>
          <w:cs/>
        </w:rPr>
        <w:t>างหากเนื่องจากมี</w:t>
      </w:r>
      <w:r w:rsidR="00A9446D" w:rsidRPr="000E016F">
        <w:rPr>
          <w:rFonts w:ascii="Angsana New" w:hAnsi="Angsana New" w:hint="cs"/>
          <w:sz w:val="30"/>
          <w:szCs w:val="30"/>
          <w:cs/>
        </w:rPr>
        <w:t xml:space="preserve">กลยุทธ์ทางการตลาดที่แตกต่างกัน </w:t>
      </w:r>
      <w:r w:rsidRPr="000E016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0E016F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0E016F">
        <w:rPr>
          <w:rFonts w:ascii="Angsana New" w:hAnsi="Angsana New" w:hint="cs"/>
          <w:sz w:val="30"/>
          <w:szCs w:val="30"/>
          <w:cs/>
        </w:rPr>
        <w:t>้อยทุกเดือน</w:t>
      </w:r>
    </w:p>
    <w:p w14:paraId="703D08BD" w14:textId="77777777" w:rsidR="00E57DA7" w:rsidRPr="000E016F" w:rsidRDefault="00E57DA7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8532FE" w14:textId="77777777" w:rsidR="001B7BD4" w:rsidRPr="000E016F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0E016F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0E016F">
        <w:rPr>
          <w:rFonts w:ascii="Angsana New" w:hAnsi="Angsana New" w:hint="cs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0E016F">
        <w:rPr>
          <w:rFonts w:ascii="Angsana New" w:hAnsi="Angsana New" w:hint="cs"/>
          <w:sz w:val="30"/>
          <w:szCs w:val="30"/>
          <w:cs/>
        </w:rPr>
        <w:t>บริษัท ผู้บริหารเชื่อว่าการใช้กำไร</w:t>
      </w:r>
      <w:r w:rsidR="00DD72A4" w:rsidRPr="000E016F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="00882123" w:rsidRPr="000E016F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0E016F">
        <w:rPr>
          <w:rFonts w:ascii="Angsana New" w:hAnsi="Angsana New" w:hint="cs"/>
          <w:sz w:val="30"/>
          <w:szCs w:val="30"/>
          <w:cs/>
        </w:rPr>
        <w:t>ผล</w:t>
      </w:r>
      <w:r w:rsidR="00882123" w:rsidRPr="000E016F">
        <w:rPr>
          <w:rFonts w:ascii="Angsana New" w:hAnsi="Angsana New" w:hint="cs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0E016F">
        <w:rPr>
          <w:rFonts w:ascii="Angsana New" w:hAnsi="Angsana New" w:hint="cs"/>
          <w:sz w:val="30"/>
          <w:szCs w:val="30"/>
          <w:cs/>
        </w:rPr>
        <w:t>น</w:t>
      </w:r>
      <w:r w:rsidR="00882123" w:rsidRPr="000E016F">
        <w:rPr>
          <w:rFonts w:ascii="Angsana New" w:hAnsi="Angsana New" w:hint="cs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0E016F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0E016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0E016F" w:rsidSect="001C2B36">
          <w:headerReference w:type="default" r:id="rId15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014C1687" w:rsidR="00691EC3" w:rsidRPr="000E016F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2" w:name="_Hlk39853326"/>
      <w:r w:rsidRPr="000E016F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31</w:t>
      </w:r>
      <w:r w:rsidR="007909F5" w:rsidRPr="000E016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F1549B"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5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256</w:t>
      </w:r>
      <w:r w:rsidR="00C90145" w:rsidRPr="00C90145">
        <w:rPr>
          <w:rFonts w:ascii="Angsana New" w:hAnsi="Angsana New"/>
          <w:sz w:val="30"/>
          <w:szCs w:val="30"/>
          <w:lang w:val="en-US"/>
        </w:rPr>
        <w:t>4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478B8093" w14:textId="77777777" w:rsidR="00691EC3" w:rsidRPr="000E016F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1436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1127"/>
        <w:gridCol w:w="256"/>
        <w:gridCol w:w="1103"/>
        <w:gridCol w:w="257"/>
        <w:gridCol w:w="1350"/>
        <w:gridCol w:w="254"/>
        <w:gridCol w:w="1077"/>
        <w:gridCol w:w="254"/>
        <w:gridCol w:w="1252"/>
        <w:gridCol w:w="254"/>
        <w:gridCol w:w="1106"/>
        <w:gridCol w:w="261"/>
        <w:gridCol w:w="1412"/>
        <w:gridCol w:w="257"/>
        <w:gridCol w:w="1279"/>
      </w:tblGrid>
      <w:tr w:rsidR="00691EC3" w:rsidRPr="000E016F" w14:paraId="5431CD1E" w14:textId="77777777" w:rsidTr="006D26B0">
        <w:tc>
          <w:tcPr>
            <w:tcW w:w="2862" w:type="dxa"/>
          </w:tcPr>
          <w:p w14:paraId="4DD06656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7" w:type="dxa"/>
            <w:gridSpan w:val="15"/>
          </w:tcPr>
          <w:p w14:paraId="4EF2D067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0E016F" w14:paraId="3256EC20" w14:textId="77777777" w:rsidTr="006D26B0">
        <w:tc>
          <w:tcPr>
            <w:tcW w:w="2862" w:type="dxa"/>
          </w:tcPr>
          <w:p w14:paraId="1596DF9A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6" w:type="dxa"/>
            <w:gridSpan w:val="3"/>
          </w:tcPr>
          <w:p w14:paraId="580CD968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7" w:type="dxa"/>
          </w:tcPr>
          <w:p w14:paraId="7FFD490A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54" w:type="dxa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79622689" w14:textId="32ADE470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61" w:type="dxa"/>
          </w:tcPr>
          <w:p w14:paraId="456D5A2B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3"/>
          </w:tcPr>
          <w:p w14:paraId="0F28FBF7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B6E56" w:rsidRPr="000E016F" w14:paraId="5DA5439C" w14:textId="77777777" w:rsidTr="006D26B0">
        <w:tc>
          <w:tcPr>
            <w:tcW w:w="2862" w:type="dxa"/>
          </w:tcPr>
          <w:p w14:paraId="4BAD66B5" w14:textId="480BE804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27" w:type="dxa"/>
            <w:tcBorders>
              <w:bottom w:val="nil"/>
            </w:tcBorders>
          </w:tcPr>
          <w:p w14:paraId="564A1AD9" w14:textId="7397854C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6" w:type="dxa"/>
          </w:tcPr>
          <w:p w14:paraId="73F4E2A7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4A8091F" w14:textId="6C01FFF6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57" w:type="dxa"/>
          </w:tcPr>
          <w:p w14:paraId="0D72A5D5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2509F5E" w14:textId="661C89D2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4" w:type="dxa"/>
          </w:tcPr>
          <w:p w14:paraId="69FE9B75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679ECE31" w14:textId="08AC7C10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54" w:type="dxa"/>
          </w:tcPr>
          <w:p w14:paraId="525913DA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E5B7B2C" w14:textId="565AAF8A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4" w:type="dxa"/>
          </w:tcPr>
          <w:p w14:paraId="56910CD1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15A592DB" w14:textId="43408393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1" w:type="dxa"/>
          </w:tcPr>
          <w:p w14:paraId="0BFFA8BD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9F91195" w14:textId="50EA2428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7" w:type="dxa"/>
          </w:tcPr>
          <w:p w14:paraId="13246071" w14:textId="77777777" w:rsidR="007909F5" w:rsidRPr="000E016F" w:rsidRDefault="007909F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5948452" w14:textId="0144DDF5" w:rsidR="007909F5" w:rsidRPr="000E016F" w:rsidRDefault="00C90145" w:rsidP="007909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91EC3" w:rsidRPr="000E016F" w14:paraId="1718348D" w14:textId="77777777" w:rsidTr="006D26B0">
        <w:tc>
          <w:tcPr>
            <w:tcW w:w="2862" w:type="dxa"/>
          </w:tcPr>
          <w:p w14:paraId="281FA166" w14:textId="77777777" w:rsidR="00691EC3" w:rsidRPr="000E016F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7" w:type="dxa"/>
            <w:gridSpan w:val="15"/>
            <w:tcBorders>
              <w:bottom w:val="nil"/>
            </w:tcBorders>
          </w:tcPr>
          <w:p w14:paraId="607F84D8" w14:textId="77777777" w:rsidR="00691EC3" w:rsidRPr="00C90145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C9014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C90145">
              <w:rPr>
                <w:rFonts w:ascii="Angsana New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bookmarkEnd w:id="2"/>
      <w:tr w:rsidR="00DB6E56" w:rsidRPr="000E016F" w14:paraId="5B1D826B" w14:textId="77777777" w:rsidTr="006D26B0">
        <w:tc>
          <w:tcPr>
            <w:tcW w:w="2862" w:type="dxa"/>
          </w:tcPr>
          <w:p w14:paraId="16A4D62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CB829E0" w14:textId="2E47C4F3" w:rsidR="00DB6E56" w:rsidRPr="000E016F" w:rsidRDefault="00DB6E56" w:rsidP="00DB6E5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092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01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6" w:type="dxa"/>
          </w:tcPr>
          <w:p w14:paraId="502B477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760CEC9" w14:textId="01F1AB44" w:rsidR="00DB6E56" w:rsidRPr="000E016F" w:rsidRDefault="00C90145" w:rsidP="00DB6E5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225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582</w:t>
            </w:r>
          </w:p>
        </w:tc>
        <w:tc>
          <w:tcPr>
            <w:tcW w:w="257" w:type="dxa"/>
          </w:tcPr>
          <w:p w14:paraId="47E9BDD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51CF3" w14:textId="5FCD66CA" w:rsidR="00DB6E56" w:rsidRPr="000E016F" w:rsidRDefault="00DB6E56" w:rsidP="00471A22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412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821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4" w:type="dxa"/>
          </w:tcPr>
          <w:p w14:paraId="43D47E6E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030805" w14:textId="1DE47DAA" w:rsidR="00DB6E56" w:rsidRPr="000E016F" w:rsidRDefault="00C90145" w:rsidP="00DB6E5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491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509</w:t>
            </w:r>
          </w:p>
        </w:tc>
        <w:tc>
          <w:tcPr>
            <w:tcW w:w="254" w:type="dxa"/>
          </w:tcPr>
          <w:p w14:paraId="71577B4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42186B2" w14:textId="0EBE888F" w:rsidR="00DB6E56" w:rsidRPr="000E016F" w:rsidRDefault="00DB6E56" w:rsidP="006D26B0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254" w:type="dxa"/>
          </w:tcPr>
          <w:p w14:paraId="5539392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524285" w14:textId="3CDFF27A" w:rsidR="00DB6E56" w:rsidRPr="000E016F" w:rsidRDefault="00C90145" w:rsidP="00DB6E56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568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719</w:t>
            </w:r>
          </w:p>
        </w:tc>
        <w:tc>
          <w:tcPr>
            <w:tcW w:w="261" w:type="dxa"/>
          </w:tcPr>
          <w:p w14:paraId="61CEA861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01E76B1" w14:textId="4585AF68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897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890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7" w:type="dxa"/>
          </w:tcPr>
          <w:p w14:paraId="3BBC3BE4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5280A1" w14:textId="0104A8BB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285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810</w:t>
            </w:r>
          </w:p>
        </w:tc>
      </w:tr>
      <w:tr w:rsidR="00DB6E56" w:rsidRPr="000E016F" w14:paraId="10BBDB37" w14:textId="77777777" w:rsidTr="006D26B0">
        <w:tc>
          <w:tcPr>
            <w:tcW w:w="2862" w:type="dxa"/>
          </w:tcPr>
          <w:p w14:paraId="16212C3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27" w:type="dxa"/>
            <w:tcBorders>
              <w:bottom w:val="nil"/>
            </w:tcBorders>
            <w:shd w:val="clear" w:color="auto" w:fill="auto"/>
          </w:tcPr>
          <w:p w14:paraId="11AA4906" w14:textId="16BD8576" w:rsidR="00DB6E56" w:rsidRPr="000E016F" w:rsidRDefault="00DB6E56" w:rsidP="00DB6E5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143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81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bottom w:val="nil"/>
            </w:tcBorders>
            <w:shd w:val="clear" w:color="auto" w:fill="auto"/>
          </w:tcPr>
          <w:p w14:paraId="4CC0152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7FF7D520" w14:textId="739866E4" w:rsidR="00DB6E56" w:rsidRPr="000E016F" w:rsidRDefault="00C90145" w:rsidP="00DB6E5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527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112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1B81EA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7D4B47" w14:textId="756E8948" w:rsidR="00DB6E56" w:rsidRPr="000E016F" w:rsidRDefault="00DB6E56" w:rsidP="00471A22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414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57</w:t>
            </w:r>
            <w:r w:rsidR="007C062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54" w:type="dxa"/>
            <w:tcBorders>
              <w:bottom w:val="nil"/>
            </w:tcBorders>
          </w:tcPr>
          <w:p w14:paraId="34BDD5B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71BD5959" w14:textId="7B13BD07" w:rsidR="00DB6E56" w:rsidRPr="000E016F" w:rsidRDefault="00C90145" w:rsidP="00DB6E5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774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218</w:t>
            </w:r>
          </w:p>
        </w:tc>
        <w:tc>
          <w:tcPr>
            <w:tcW w:w="254" w:type="dxa"/>
            <w:tcBorders>
              <w:bottom w:val="nil"/>
            </w:tcBorders>
          </w:tcPr>
          <w:p w14:paraId="0819933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830429F" w14:textId="0530AA0B" w:rsidR="00DB6E56" w:rsidRPr="000E016F" w:rsidRDefault="00DB6E56" w:rsidP="006D26B0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723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4" w:type="dxa"/>
            <w:tcBorders>
              <w:bottom w:val="nil"/>
            </w:tcBorders>
          </w:tcPr>
          <w:p w14:paraId="4E78B1B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07469F29" w14:textId="25FDCFC6" w:rsidR="00DB6E56" w:rsidRPr="000E016F" w:rsidRDefault="00C90145" w:rsidP="00DB6E56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41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700</w:t>
            </w:r>
          </w:p>
        </w:tc>
        <w:tc>
          <w:tcPr>
            <w:tcW w:w="261" w:type="dxa"/>
            <w:tcBorders>
              <w:bottom w:val="nil"/>
            </w:tcBorders>
          </w:tcPr>
          <w:p w14:paraId="3B54AE0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3AA51CFB" w14:textId="3A84CF9F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465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257" w:type="dxa"/>
            <w:tcBorders>
              <w:bottom w:val="nil"/>
            </w:tcBorders>
          </w:tcPr>
          <w:p w14:paraId="6B55AC3D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0BD7EF2" w14:textId="4B9C946E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343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030</w:t>
            </w:r>
          </w:p>
        </w:tc>
      </w:tr>
      <w:tr w:rsidR="00DB6E56" w:rsidRPr="000E016F" w14:paraId="507E5A86" w14:textId="77777777" w:rsidTr="006D26B0">
        <w:tc>
          <w:tcPr>
            <w:tcW w:w="2862" w:type="dxa"/>
          </w:tcPr>
          <w:p w14:paraId="11D5838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14:paraId="4723B4E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FDEBF41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F5BFE3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733BF5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740847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1276A0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01A83D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44113B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F9E454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5D54B15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2AE094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9A66F1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 w14:paraId="110082BA" w14:textId="00E26F2D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741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307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BA3C3FA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4A246AE" w14:textId="574CFBFD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743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830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DB6E56" w:rsidRPr="000E016F" w14:paraId="1C47C3A4" w14:textId="77777777" w:rsidTr="006D26B0">
        <w:tc>
          <w:tcPr>
            <w:tcW w:w="2862" w:type="dxa"/>
          </w:tcPr>
          <w:p w14:paraId="1A63B44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127" w:type="dxa"/>
            <w:tcBorders>
              <w:top w:val="nil"/>
            </w:tcBorders>
          </w:tcPr>
          <w:p w14:paraId="7E08BDD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</w:tcPr>
          <w:p w14:paraId="3067F97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1FD8FBCE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240D79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C9AA55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03C53E3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0F08E8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798ED5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70D61F0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172775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7F5905D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1542F78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451DF265" w14:textId="2E96BB88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257" w:type="dxa"/>
            <w:tcBorders>
              <w:top w:val="nil"/>
            </w:tcBorders>
          </w:tcPr>
          <w:p w14:paraId="28E8E110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090EEA86" w14:textId="5E56987B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475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077</w:t>
            </w:r>
          </w:p>
        </w:tc>
      </w:tr>
      <w:tr w:rsidR="00DB6E56" w:rsidRPr="000E016F" w14:paraId="161B0CF4" w14:textId="77777777" w:rsidTr="006D26B0">
        <w:tc>
          <w:tcPr>
            <w:tcW w:w="2862" w:type="dxa"/>
          </w:tcPr>
          <w:p w14:paraId="08291D75" w14:textId="69348C4D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127" w:type="dxa"/>
          </w:tcPr>
          <w:p w14:paraId="2C5BD1CB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98C2CB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719D404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8B6BF2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5D0F8C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CE5363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05EF91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859D0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EE6C513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23637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6AA8B2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47A8BA8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</w:tcPr>
          <w:p w14:paraId="2F0957DD" w14:textId="6617D014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257" w:type="dxa"/>
          </w:tcPr>
          <w:p w14:paraId="147C8C4F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</w:tcPr>
          <w:p w14:paraId="091F7012" w14:textId="761B4457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288</w:t>
            </w:r>
          </w:p>
        </w:tc>
      </w:tr>
      <w:tr w:rsidR="00DB6E56" w:rsidRPr="000E016F" w14:paraId="4D910640" w14:textId="77777777" w:rsidTr="006D26B0">
        <w:tc>
          <w:tcPr>
            <w:tcW w:w="2862" w:type="dxa"/>
          </w:tcPr>
          <w:p w14:paraId="26CC98C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7" w:type="dxa"/>
          </w:tcPr>
          <w:p w14:paraId="120DBD3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421E125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2C71851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AFCA70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49A09BF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18B7C0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4F225F6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4B2CF1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AC00CB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4B55E8B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CF8B09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B9B969B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0AED748E" w14:textId="0DB322EC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127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7" w:type="dxa"/>
          </w:tcPr>
          <w:p w14:paraId="529D208F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0F6F7E5" w14:textId="6353B780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55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808</w:t>
            </w:r>
          </w:p>
        </w:tc>
      </w:tr>
      <w:tr w:rsidR="00DB6E56" w:rsidRPr="000E016F" w14:paraId="21DE45CB" w14:textId="3E78DFC2" w:rsidTr="006D26B0">
        <w:tc>
          <w:tcPr>
            <w:tcW w:w="2862" w:type="dxa"/>
          </w:tcPr>
          <w:p w14:paraId="6A05C981" w14:textId="7244C273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7B10458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48734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087B7B2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4316E61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7642A7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BE3661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438F99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8CBBADE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ACCCC8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DCE8CB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7F91B21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A9281D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18D53C0" w14:textId="3BBBF204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7" w:type="dxa"/>
          </w:tcPr>
          <w:p w14:paraId="05D2E3D1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67A6E18" w14:textId="500E4C8A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334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DB6E56" w:rsidRPr="000E016F" w14:paraId="3A8FE8B0" w14:textId="77777777" w:rsidTr="006D26B0">
        <w:tc>
          <w:tcPr>
            <w:tcW w:w="2862" w:type="dxa"/>
          </w:tcPr>
          <w:p w14:paraId="4FA99B0B" w14:textId="7E138A0B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471A22" w:rsidRPr="000E016F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27" w:type="dxa"/>
          </w:tcPr>
          <w:p w14:paraId="38ADCE03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EC51AD5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AA3641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4403B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14EC41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5C58CE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6BC79D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79B6F8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11130F0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3351A4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473CC963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0206C76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591BF46F" w14:textId="3836B7E0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257" w:type="dxa"/>
          </w:tcPr>
          <w:p w14:paraId="207D2D81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D477CE9" w14:textId="1D6CA192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</w:tr>
      <w:tr w:rsidR="00DB6E56" w:rsidRPr="000E016F" w14:paraId="5446181A" w14:textId="77777777" w:rsidTr="006D26B0">
        <w:tc>
          <w:tcPr>
            <w:tcW w:w="2862" w:type="dxa"/>
          </w:tcPr>
          <w:p w14:paraId="3DDE6D19" w14:textId="0C6E7300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27" w:type="dxa"/>
          </w:tcPr>
          <w:p w14:paraId="190C24A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1E7334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DA7C48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82B215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9AA331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175B258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B47C96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C05B89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288ADEB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084B11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D8B8DD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DCD359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048DBC73" w14:textId="70DF95B9" w:rsidR="00DB6E56" w:rsidRPr="000E016F" w:rsidRDefault="00DB6E56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312</w:t>
            </w:r>
            <w:r w:rsidRPr="000E01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416</w:t>
            </w:r>
          </w:p>
        </w:tc>
        <w:tc>
          <w:tcPr>
            <w:tcW w:w="257" w:type="dxa"/>
          </w:tcPr>
          <w:p w14:paraId="4C832C0B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5F3D7889" w14:textId="5CAEE523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135</w:t>
            </w:r>
            <w:r w:rsidR="00DB6E56"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062</w:t>
            </w:r>
          </w:p>
        </w:tc>
      </w:tr>
      <w:tr w:rsidR="00DB6E56" w:rsidRPr="000E016F" w14:paraId="1EAF2B40" w14:textId="77777777" w:rsidTr="006D26B0">
        <w:tc>
          <w:tcPr>
            <w:tcW w:w="2862" w:type="dxa"/>
          </w:tcPr>
          <w:p w14:paraId="201792B6" w14:textId="0C13B829" w:rsidR="00DB6E56" w:rsidRPr="000E016F" w:rsidRDefault="006D26B0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E016F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127" w:type="dxa"/>
          </w:tcPr>
          <w:p w14:paraId="43640DD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0747E2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4019423D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40EF98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D866715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2D8AB0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662E57B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AE879F3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39B310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3B49389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518CDF3C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45CF34A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CEE2657" w14:textId="7DEAA71F" w:rsidR="00DB6E56" w:rsidRPr="000E016F" w:rsidRDefault="00C90145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="00A70B0D" w:rsidRPr="00A70B0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257" w:type="dxa"/>
          </w:tcPr>
          <w:p w14:paraId="7741A3E1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C38EB7F" w14:textId="0E4909AC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136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C90145" w:rsidRPr="00C90145">
              <w:rPr>
                <w:rFonts w:ascii="Angsana New" w:hAnsi="Angsana New" w:hint="cs"/>
                <w:sz w:val="26"/>
                <w:szCs w:val="26"/>
                <w:lang w:val="en-US"/>
              </w:rPr>
              <w:t>782</w:t>
            </w:r>
            <w:r w:rsidRPr="000E016F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DB6E56" w:rsidRPr="000E016F" w14:paraId="3F2F9535" w14:textId="77777777" w:rsidTr="006D26B0">
        <w:tc>
          <w:tcPr>
            <w:tcW w:w="2862" w:type="dxa"/>
          </w:tcPr>
          <w:p w14:paraId="411AEDF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01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27" w:type="dxa"/>
          </w:tcPr>
          <w:p w14:paraId="41292ED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3F7F5AE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A98F7CB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66E99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C1BD3D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29BC43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CC3404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985DCF4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2F7A4B77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1ADF15F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9117486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DAFF632" w14:textId="77777777" w:rsidR="00DB6E56" w:rsidRPr="000E016F" w:rsidRDefault="00DB6E56" w:rsidP="00DB6E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284D1DE" w14:textId="32770BF0" w:rsidR="00DB6E56" w:rsidRPr="000E016F" w:rsidRDefault="00C90145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337</w:t>
            </w:r>
            <w:r w:rsidR="00A70B0D" w:rsidRPr="00A70B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063</w:t>
            </w:r>
          </w:p>
        </w:tc>
        <w:tc>
          <w:tcPr>
            <w:tcW w:w="257" w:type="dxa"/>
          </w:tcPr>
          <w:p w14:paraId="1C7409FE" w14:textId="77777777" w:rsidR="00DB6E56" w:rsidRPr="000E016F" w:rsidRDefault="00DB6E56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AB00EAC" w14:textId="0BE68568" w:rsidR="00DB6E56" w:rsidRPr="000E016F" w:rsidRDefault="00C90145" w:rsidP="00DB6E5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998</w:t>
            </w:r>
            <w:r w:rsidR="00DB6E56" w:rsidRPr="000E016F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280</w:t>
            </w:r>
          </w:p>
        </w:tc>
      </w:tr>
      <w:tr w:rsidR="00DB6E56" w:rsidRPr="000E016F" w14:paraId="75C9912E" w14:textId="77777777" w:rsidTr="006D26B0">
        <w:tc>
          <w:tcPr>
            <w:tcW w:w="2862" w:type="dxa"/>
          </w:tcPr>
          <w:p w14:paraId="1F7BD8FD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127" w:type="dxa"/>
          </w:tcPr>
          <w:p w14:paraId="6D40275E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1332999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2CFB484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54CEEF0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37755DD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425CF9C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99A62B8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2CA1EE3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F0FAF79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7CB99F6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68DE4682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243E8C1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724513CB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F155139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4FD9E8EC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6E56" w:rsidRPr="000E016F" w14:paraId="19D0763E" w14:textId="77777777" w:rsidTr="006D26B0">
        <w:tc>
          <w:tcPr>
            <w:tcW w:w="2862" w:type="dxa"/>
          </w:tcPr>
          <w:p w14:paraId="50D37DAF" w14:textId="5BE8F5D2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0E0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 </w:t>
            </w:r>
          </w:p>
        </w:tc>
        <w:tc>
          <w:tcPr>
            <w:tcW w:w="1127" w:type="dxa"/>
          </w:tcPr>
          <w:p w14:paraId="5C8972AC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00110FF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3F5B850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4ACBF4F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2342944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620014D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04DEBA86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FA64818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5928C15F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B8F2EB5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EFF9D64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F45AB50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2ECA1FCA" w14:textId="5AEBE665" w:rsidR="002D2931" w:rsidRPr="000E016F" w:rsidRDefault="00C90145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471A22" w:rsidRPr="000E016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253</w:t>
            </w:r>
            <w:r w:rsidR="00471A22" w:rsidRPr="000E016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183</w:t>
            </w:r>
          </w:p>
        </w:tc>
        <w:tc>
          <w:tcPr>
            <w:tcW w:w="257" w:type="dxa"/>
          </w:tcPr>
          <w:p w14:paraId="1B324873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731222DD" w14:textId="52603C41" w:rsidR="002D2931" w:rsidRPr="000E016F" w:rsidRDefault="00C90145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10</w:t>
            </w:r>
            <w:r w:rsidR="002D2931" w:rsidRPr="000E016F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543</w:t>
            </w:r>
            <w:r w:rsidR="002D2931" w:rsidRPr="000E016F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040</w:t>
            </w:r>
          </w:p>
        </w:tc>
      </w:tr>
      <w:tr w:rsidR="00DB6E56" w:rsidRPr="000E016F" w14:paraId="0FAF4EC7" w14:textId="77777777" w:rsidTr="006D26B0">
        <w:tc>
          <w:tcPr>
            <w:tcW w:w="2862" w:type="dxa"/>
            <w:tcBorders>
              <w:bottom w:val="nil"/>
            </w:tcBorders>
          </w:tcPr>
          <w:p w14:paraId="6D54E909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127" w:type="dxa"/>
            <w:tcBorders>
              <w:bottom w:val="nil"/>
            </w:tcBorders>
          </w:tcPr>
          <w:p w14:paraId="6D7CE72B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6BBD41D9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56940AF5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08752CDA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246647D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3189D937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05EE99A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4346B86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A0DBE76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4C5072FB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4557F747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AB62E71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bottom w:val="nil"/>
            </w:tcBorders>
          </w:tcPr>
          <w:p w14:paraId="1A20821D" w14:textId="77777777" w:rsidR="002D2931" w:rsidRPr="000E016F" w:rsidRDefault="002D2931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C2C5CF0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</w:tcPr>
          <w:p w14:paraId="7CF64B2F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B6E56" w:rsidRPr="000E016F" w14:paraId="0112A8AD" w14:textId="77777777" w:rsidTr="006D26B0">
        <w:tc>
          <w:tcPr>
            <w:tcW w:w="2862" w:type="dxa"/>
            <w:tcBorders>
              <w:bottom w:val="nil"/>
            </w:tcBorders>
          </w:tcPr>
          <w:p w14:paraId="536DCFC8" w14:textId="57B4220F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0E01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E016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0E01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E0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27" w:type="dxa"/>
            <w:tcBorders>
              <w:bottom w:val="nil"/>
            </w:tcBorders>
          </w:tcPr>
          <w:p w14:paraId="36C8FAEE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574F5D0B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AB14E02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F0A627E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C71455A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507E75C5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78EBF2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000738A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4C5D39B1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F7B1CDC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210EEA6E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44454E0" w14:textId="77777777" w:rsidR="002D2931" w:rsidRPr="000E016F" w:rsidRDefault="002D2931" w:rsidP="002D2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5C790A30" w14:textId="48E63EC5" w:rsidR="002D2931" w:rsidRPr="000E016F" w:rsidRDefault="00C90145" w:rsidP="00471A22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A70B0D" w:rsidRPr="00A70B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241</w:t>
            </w:r>
            <w:r w:rsidR="00A70B0D" w:rsidRPr="00A70B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361</w:t>
            </w:r>
          </w:p>
        </w:tc>
        <w:tc>
          <w:tcPr>
            <w:tcW w:w="257" w:type="dxa"/>
            <w:tcBorders>
              <w:bottom w:val="nil"/>
            </w:tcBorders>
          </w:tcPr>
          <w:p w14:paraId="2A88B419" w14:textId="77777777" w:rsidR="002D2931" w:rsidRPr="000E016F" w:rsidRDefault="002D2931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5971E2B2" w14:textId="49D7937A" w:rsidR="002D2931" w:rsidRPr="000E016F" w:rsidRDefault="00C90145" w:rsidP="002D293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="002D2931" w:rsidRPr="000E016F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152</w:t>
            </w:r>
            <w:r w:rsidR="002D2931" w:rsidRPr="000E016F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C90145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212</w:t>
            </w:r>
          </w:p>
        </w:tc>
      </w:tr>
    </w:tbl>
    <w:p w14:paraId="0A5928BA" w14:textId="6302567D" w:rsidR="00BF4BFD" w:rsidRPr="000E016F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F4BFD" w:rsidRPr="000E016F" w:rsidSect="001C2B36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p w14:paraId="197C2AEF" w14:textId="77777777" w:rsidR="000A64C2" w:rsidRPr="000E016F" w:rsidRDefault="000A64C2" w:rsidP="000A64C2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B87D19D" w14:textId="77777777" w:rsidR="006A6DC4" w:rsidRPr="000E016F" w:rsidRDefault="006A6DC4" w:rsidP="000A64C2">
      <w:pPr>
        <w:ind w:left="680" w:hanging="140"/>
        <w:rPr>
          <w:rFonts w:ascii="Angsana New" w:hAnsi="Angsana New"/>
          <w:sz w:val="30"/>
          <w:szCs w:val="30"/>
        </w:rPr>
      </w:pPr>
    </w:p>
    <w:p w14:paraId="3481561E" w14:textId="6C81EF34" w:rsidR="000A64C2" w:rsidRPr="000E016F" w:rsidRDefault="000A64C2" w:rsidP="00E57D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pacing w:val="-2"/>
          <w:sz w:val="30"/>
          <w:szCs w:val="30"/>
          <w:cs/>
        </w:rPr>
        <w:t>รายได้จากลูกค้า</w:t>
      </w:r>
      <w:r w:rsidR="004F7639" w:rsidRPr="000E016F">
        <w:rPr>
          <w:rFonts w:ascii="Angsana New" w:hAnsi="Angsana New" w:hint="cs"/>
          <w:spacing w:val="-2"/>
          <w:sz w:val="30"/>
          <w:szCs w:val="30"/>
          <w:cs/>
        </w:rPr>
        <w:t>ราย</w:t>
      </w:r>
      <w:r w:rsidR="00946626" w:rsidRPr="000E016F">
        <w:rPr>
          <w:rFonts w:ascii="Angsana New" w:hAnsi="Angsana New" w:hint="cs"/>
          <w:spacing w:val="-2"/>
          <w:sz w:val="30"/>
          <w:szCs w:val="30"/>
          <w:cs/>
        </w:rPr>
        <w:t>ใหญ่</w:t>
      </w:r>
      <w:r w:rsidRPr="000E016F">
        <w:rPr>
          <w:rFonts w:ascii="Angsana New" w:hAnsi="Angsana New" w:hint="cs"/>
          <w:spacing w:val="-2"/>
          <w:sz w:val="30"/>
          <w:szCs w:val="30"/>
          <w:cs/>
        </w:rPr>
        <w:t xml:space="preserve">จากส่วนงานที่ </w:t>
      </w:r>
      <w:r w:rsidR="00C90145" w:rsidRPr="00C90145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0E016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E016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C90145" w:rsidRPr="00C90145">
        <w:rPr>
          <w:rFonts w:ascii="Angsana New" w:hAnsi="Angsana New" w:hint="cs"/>
          <w:spacing w:val="-2"/>
          <w:sz w:val="30"/>
          <w:szCs w:val="30"/>
          <w:lang w:val="en-US"/>
        </w:rPr>
        <w:t>2</w:t>
      </w:r>
      <w:r w:rsidRPr="000E016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E016F">
        <w:rPr>
          <w:rFonts w:ascii="Angsana New" w:hAnsi="Angsana New" w:hint="cs"/>
          <w:spacing w:val="-2"/>
          <w:sz w:val="30"/>
          <w:szCs w:val="30"/>
          <w:cs/>
        </w:rPr>
        <w:t>ของบริษัทเป็นเงิน</w:t>
      </w:r>
      <w:r w:rsidR="00EE13D8" w:rsidRPr="000E016F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="009A601D" w:rsidRPr="000E016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C90145" w:rsidRPr="00C90145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CB34A3" w:rsidRPr="000E016F">
        <w:rPr>
          <w:rFonts w:ascii="Angsana New" w:hAnsi="Angsana New"/>
          <w:spacing w:val="-2"/>
          <w:sz w:val="30"/>
          <w:szCs w:val="30"/>
        </w:rPr>
        <w:t>,</w:t>
      </w:r>
      <w:r w:rsidR="00C90145" w:rsidRPr="00C90145">
        <w:rPr>
          <w:rFonts w:ascii="Angsana New" w:hAnsi="Angsana New"/>
          <w:spacing w:val="-2"/>
          <w:sz w:val="30"/>
          <w:szCs w:val="30"/>
          <w:lang w:val="en-US"/>
        </w:rPr>
        <w:t>406</w:t>
      </w:r>
      <w:r w:rsidR="00CB34A3" w:rsidRPr="000E016F">
        <w:rPr>
          <w:rFonts w:ascii="Angsana New" w:hAnsi="Angsana New"/>
          <w:spacing w:val="-2"/>
          <w:sz w:val="30"/>
          <w:szCs w:val="30"/>
        </w:rPr>
        <w:t>.</w:t>
      </w:r>
      <w:r w:rsidR="00C90145" w:rsidRPr="00C90145">
        <w:rPr>
          <w:rFonts w:ascii="Angsana New" w:hAnsi="Angsana New"/>
          <w:spacing w:val="-2"/>
          <w:sz w:val="30"/>
          <w:szCs w:val="30"/>
          <w:lang w:val="en-US"/>
        </w:rPr>
        <w:t>65</w:t>
      </w:r>
      <w:r w:rsidR="00CB34A3" w:rsidRPr="000E016F">
        <w:rPr>
          <w:rFonts w:ascii="Angsana New" w:hAnsi="Angsana New"/>
          <w:spacing w:val="-2"/>
          <w:sz w:val="30"/>
          <w:szCs w:val="30"/>
        </w:rPr>
        <w:t xml:space="preserve"> </w:t>
      </w:r>
      <w:r w:rsidRPr="000E016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0E016F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C90145" w:rsidRPr="00C9014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2564</w:t>
      </w:r>
      <w:r w:rsidRPr="000E016F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C90145" w:rsidRPr="00C9014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</w:t>
      </w:r>
      <w:r w:rsidR="00482863" w:rsidRPr="000E016F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C90145" w:rsidRPr="00C9014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571</w:t>
      </w:r>
      <w:r w:rsidR="0036005A" w:rsidRPr="000E016F">
        <w:rPr>
          <w:rFonts w:ascii="Angsana New" w:hAnsi="Angsana New"/>
          <w:i/>
          <w:iCs/>
          <w:spacing w:val="-2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09</w:t>
      </w:r>
      <w:r w:rsidR="00EA3D2F" w:rsidRPr="000E016F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2E7714" w:rsidRPr="000E016F">
        <w:rPr>
          <w:rFonts w:ascii="Angsana New" w:hAnsi="Angsana New"/>
          <w:i/>
          <w:iCs/>
          <w:spacing w:val="-2"/>
          <w:sz w:val="30"/>
          <w:szCs w:val="30"/>
        </w:rPr>
        <w:br/>
      </w:r>
      <w:r w:rsidRPr="000E016F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</w:t>
      </w:r>
      <w:r w:rsidRPr="000E016F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0E016F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0E016F" w:rsidRDefault="000A64C2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623A91B8" w14:textId="77777777" w:rsidR="00DA36B9" w:rsidRPr="000E016F" w:rsidRDefault="00DA36B9" w:rsidP="00691F1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0E01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0E016F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568D2A" w14:textId="77777777" w:rsidR="00DA36B9" w:rsidRPr="000E016F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0E016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0E016F" w:rsidRDefault="00DA36B9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340713FC" w14:textId="77777777" w:rsidR="00DA36B9" w:rsidRPr="000E016F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3" w:name="_Hlk38380154"/>
      <w:r w:rsidRPr="000E016F">
        <w:rPr>
          <w:rFonts w:ascii="Angsana New" w:hAnsi="Angsana New" w:hint="cs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3"/>
    <w:p w14:paraId="0E966837" w14:textId="77777777" w:rsidR="00DA36B9" w:rsidRPr="000E016F" w:rsidRDefault="00DA36B9" w:rsidP="00691F10">
      <w:pPr>
        <w:ind w:left="680" w:hanging="140"/>
        <w:rPr>
          <w:rFonts w:ascii="Angsana New" w:hAnsi="Angsana New"/>
          <w:sz w:val="30"/>
          <w:szCs w:val="30"/>
        </w:rPr>
      </w:pPr>
    </w:p>
    <w:p w14:paraId="3B28CC44" w14:textId="77777777" w:rsidR="00BC2D91" w:rsidRPr="000E016F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0E016F" w:rsidRDefault="00471CCE" w:rsidP="00691F10">
      <w:pPr>
        <w:ind w:left="680" w:hanging="140"/>
        <w:rPr>
          <w:rFonts w:ascii="Angsana New" w:hAnsi="Angsana New"/>
          <w:sz w:val="30"/>
          <w:szCs w:val="30"/>
        </w:rPr>
      </w:pPr>
    </w:p>
    <w:tbl>
      <w:tblPr>
        <w:tblW w:w="4804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232"/>
        <w:gridCol w:w="803"/>
        <w:gridCol w:w="1151"/>
        <w:gridCol w:w="236"/>
        <w:gridCol w:w="1151"/>
        <w:gridCol w:w="248"/>
        <w:gridCol w:w="1151"/>
        <w:gridCol w:w="236"/>
        <w:gridCol w:w="1062"/>
      </w:tblGrid>
      <w:tr w:rsidR="005A1105" w:rsidRPr="000E016F" w14:paraId="55610AB4" w14:textId="77777777" w:rsidTr="00B926AC">
        <w:trPr>
          <w:tblHeader/>
        </w:trPr>
        <w:tc>
          <w:tcPr>
            <w:tcW w:w="1743" w:type="pct"/>
          </w:tcPr>
          <w:p w14:paraId="200E5D4C" w14:textId="77777777" w:rsidR="00D96D53" w:rsidRPr="000E016F" w:rsidRDefault="00D96D53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1DE5C7" w14:textId="77777777" w:rsidR="00D96D53" w:rsidRPr="000E016F" w:rsidRDefault="00D96D53" w:rsidP="008A2F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3004F3D6" w14:textId="77777777" w:rsidR="00D96D53" w:rsidRPr="000E016F" w:rsidRDefault="00D96D53" w:rsidP="00E1731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4" w:type="pct"/>
          </w:tcPr>
          <w:p w14:paraId="490B2BD6" w14:textId="77777777" w:rsidR="00D96D53" w:rsidRPr="000E016F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1" w:type="pct"/>
            <w:gridSpan w:val="3"/>
          </w:tcPr>
          <w:p w14:paraId="4C9D9B71" w14:textId="77777777" w:rsidR="00D96D53" w:rsidRPr="000E016F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1105" w:rsidRPr="000E016F" w14:paraId="60EA6232" w14:textId="77777777" w:rsidTr="00B926AC">
        <w:trPr>
          <w:tblHeader/>
        </w:trPr>
        <w:tc>
          <w:tcPr>
            <w:tcW w:w="1743" w:type="pct"/>
          </w:tcPr>
          <w:p w14:paraId="06E46E44" w14:textId="77777777" w:rsidR="00D96D53" w:rsidRPr="000E016F" w:rsidRDefault="00D96D53" w:rsidP="008A64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466D623" w14:textId="77777777" w:rsidR="00D96D53" w:rsidRPr="000E016F" w:rsidRDefault="00D96D53" w:rsidP="008A2F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7831AF5D" w14:textId="77777777" w:rsidR="00D96D53" w:rsidRPr="000E016F" w:rsidRDefault="00D96D53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4" w:type="pct"/>
          </w:tcPr>
          <w:p w14:paraId="25217AE6" w14:textId="77777777" w:rsidR="00D96D53" w:rsidRPr="000E016F" w:rsidRDefault="00D96D53" w:rsidP="006C73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21" w:type="pct"/>
            <w:gridSpan w:val="3"/>
            <w:vAlign w:val="center"/>
          </w:tcPr>
          <w:p w14:paraId="107483A1" w14:textId="77777777" w:rsidR="00D96D53" w:rsidRPr="000E016F" w:rsidRDefault="00D96D53" w:rsidP="006C73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A1105" w:rsidRPr="000E016F" w14:paraId="4981F16D" w14:textId="77777777" w:rsidTr="00B926AC">
        <w:trPr>
          <w:tblHeader/>
        </w:trPr>
        <w:tc>
          <w:tcPr>
            <w:tcW w:w="1743" w:type="pct"/>
          </w:tcPr>
          <w:p w14:paraId="1AC60689" w14:textId="77777777" w:rsidR="00F1549B" w:rsidRPr="000E016F" w:rsidRDefault="00F1549B" w:rsidP="00F1549B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39F57E9A" w14:textId="77777777" w:rsidR="00F1549B" w:rsidRPr="000E016F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</w:tcPr>
          <w:p w14:paraId="1A06A2B4" w14:textId="52F63DF9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0B9C952E" w14:textId="77777777" w:rsidR="00F1549B" w:rsidRPr="000E016F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1" w:type="pct"/>
          </w:tcPr>
          <w:p w14:paraId="1113CB9F" w14:textId="5F3184B0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4" w:type="pct"/>
          </w:tcPr>
          <w:p w14:paraId="3F77584C" w14:textId="77777777" w:rsidR="00F1549B" w:rsidRPr="000E016F" w:rsidRDefault="00F1549B" w:rsidP="00F1549B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8324AA" w14:textId="1309DEE8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22226B6C" w14:textId="77777777" w:rsidR="00F1549B" w:rsidRPr="000E016F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3" w:type="pct"/>
          </w:tcPr>
          <w:p w14:paraId="1D7FC3A9" w14:textId="6829E571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1549B" w:rsidRPr="000E016F" w14:paraId="38FABE11" w14:textId="77777777" w:rsidTr="00B926AC">
        <w:trPr>
          <w:tblHeader/>
        </w:trPr>
        <w:tc>
          <w:tcPr>
            <w:tcW w:w="1743" w:type="pct"/>
          </w:tcPr>
          <w:p w14:paraId="1917C3EF" w14:textId="77777777" w:rsidR="00F1549B" w:rsidRPr="000E016F" w:rsidRDefault="00F1549B" w:rsidP="00F15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FC4596D" w14:textId="77777777" w:rsidR="00F1549B" w:rsidRPr="000E016F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6AA78DE0" w14:textId="77777777" w:rsidR="00F1549B" w:rsidRPr="000E016F" w:rsidRDefault="00F1549B" w:rsidP="00F154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A1105" w:rsidRPr="000E016F" w14:paraId="4B2BCD83" w14:textId="77777777" w:rsidTr="00B926AC">
        <w:tc>
          <w:tcPr>
            <w:tcW w:w="1743" w:type="pct"/>
          </w:tcPr>
          <w:p w14:paraId="065A570A" w14:textId="77777777" w:rsidR="00F1549B" w:rsidRPr="000E016F" w:rsidRDefault="00F1549B" w:rsidP="00F1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33" w:type="pct"/>
          </w:tcPr>
          <w:p w14:paraId="52C9CB56" w14:textId="77777777" w:rsidR="00F1549B" w:rsidRPr="000E016F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28A7EA2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3628BEE8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4308AA5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543B6E7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1CCA963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8B2344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D4BB8D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1105" w:rsidRPr="000E016F" w14:paraId="72EDC3CC" w14:textId="77777777" w:rsidTr="00B926AC">
        <w:tc>
          <w:tcPr>
            <w:tcW w:w="1743" w:type="pct"/>
          </w:tcPr>
          <w:p w14:paraId="6A780AC1" w14:textId="77777777" w:rsidR="00F1549B" w:rsidRPr="000E016F" w:rsidRDefault="00F1549B" w:rsidP="00F1549B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33" w:type="pct"/>
          </w:tcPr>
          <w:p w14:paraId="1A418B19" w14:textId="77777777" w:rsidR="00F1549B" w:rsidRPr="000E016F" w:rsidRDefault="00F1549B" w:rsidP="00F1549B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F81F0A8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6FA4E2D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B95D277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5DB7E8F5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370F503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F747783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219CD82" w14:textId="77777777" w:rsidR="00F1549B" w:rsidRPr="000E016F" w:rsidRDefault="00F1549B" w:rsidP="00F1549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59C136EA" w14:textId="77777777" w:rsidTr="00B926AC">
        <w:tc>
          <w:tcPr>
            <w:tcW w:w="1743" w:type="pct"/>
          </w:tcPr>
          <w:p w14:paraId="267D6591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33" w:type="pct"/>
          </w:tcPr>
          <w:p w14:paraId="33AE3A47" w14:textId="7669055C" w:rsidR="0036005A" w:rsidRPr="000E016F" w:rsidRDefault="00C90145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01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  <w:r w:rsidR="0036005A" w:rsidRPr="000E016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, </w:t>
            </w:r>
            <w:r w:rsidRPr="00C901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DFE7E06" w14:textId="455CAB2D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27" w:type="pct"/>
          </w:tcPr>
          <w:p w14:paraId="673589EA" w14:textId="77777777" w:rsidR="0036005A" w:rsidRPr="000E016F" w:rsidRDefault="0036005A" w:rsidP="0036005A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BF8B8C4" w14:textId="4FD1B1F4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34" w:type="pct"/>
          </w:tcPr>
          <w:p w14:paraId="5FD4FA1D" w14:textId="77777777" w:rsidR="0036005A" w:rsidRPr="000E016F" w:rsidRDefault="0036005A" w:rsidP="0036005A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88C0C3F" w14:textId="5B7EC299" w:rsidR="0036005A" w:rsidRPr="000E016F" w:rsidRDefault="00C90145" w:rsidP="0036005A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127" w:type="pct"/>
          </w:tcPr>
          <w:p w14:paraId="7FBE7AF7" w14:textId="77777777" w:rsidR="0036005A" w:rsidRPr="000E016F" w:rsidRDefault="0036005A" w:rsidP="0036005A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9804AC5" w14:textId="706C5DA5" w:rsidR="0036005A" w:rsidRPr="000E016F" w:rsidRDefault="00C90145" w:rsidP="0036005A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36005A" w:rsidRPr="000E016F" w14:paraId="66132867" w14:textId="77777777" w:rsidTr="00B926AC">
        <w:tc>
          <w:tcPr>
            <w:tcW w:w="1743" w:type="pct"/>
          </w:tcPr>
          <w:p w14:paraId="6464968F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01F0C6D7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08E63F" w14:textId="77777777" w:rsidR="0036005A" w:rsidRPr="000E016F" w:rsidRDefault="0036005A" w:rsidP="0036005A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975C4F3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26116261" w14:textId="77777777" w:rsidR="0036005A" w:rsidRPr="000E016F" w:rsidRDefault="0036005A" w:rsidP="0036005A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03F7F21B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A0F9CE2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4026C99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C0CE754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483B0830" w14:textId="77777777" w:rsidTr="00B926AC">
        <w:tc>
          <w:tcPr>
            <w:tcW w:w="1743" w:type="pct"/>
          </w:tcPr>
          <w:p w14:paraId="0801DBAD" w14:textId="77777777" w:rsidR="0036005A" w:rsidRPr="000E016F" w:rsidRDefault="0036005A" w:rsidP="0036005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3" w:type="pct"/>
          </w:tcPr>
          <w:p w14:paraId="4A5530AC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139127F" w14:textId="77777777" w:rsidR="0036005A" w:rsidRPr="000E016F" w:rsidRDefault="0036005A" w:rsidP="0036005A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5876E13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796A3DE" w14:textId="77777777" w:rsidR="0036005A" w:rsidRPr="000E016F" w:rsidRDefault="0036005A" w:rsidP="0036005A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9197B19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1946D3D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62F7A01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6683EB8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14AB7A32" w14:textId="77777777" w:rsidTr="00B926AC">
        <w:tc>
          <w:tcPr>
            <w:tcW w:w="1743" w:type="pct"/>
          </w:tcPr>
          <w:p w14:paraId="1BB5F022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33" w:type="pct"/>
          </w:tcPr>
          <w:p w14:paraId="2DCA01E6" w14:textId="10397AC6" w:rsidR="0036005A" w:rsidRPr="000E016F" w:rsidRDefault="00C90145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21" w:type="pct"/>
          </w:tcPr>
          <w:p w14:paraId="39B79B36" w14:textId="7C60396E" w:rsidR="0036005A" w:rsidRPr="000E016F" w:rsidRDefault="006A5D2A" w:rsidP="0036005A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3CA4B78" w14:textId="77777777" w:rsidR="0036005A" w:rsidRPr="000E016F" w:rsidRDefault="0036005A" w:rsidP="0036005A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2BE272B" w14:textId="68B52E81" w:rsidR="0036005A" w:rsidRPr="000E016F" w:rsidRDefault="0036005A" w:rsidP="0036005A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23F157AB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CBCF3B0" w14:textId="40B95897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77DDAC75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2DF8B9" w14:textId="74A2C1E6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36005A" w:rsidRPr="000E016F" w14:paraId="65C10A10" w14:textId="77777777" w:rsidTr="00B926AC">
        <w:tc>
          <w:tcPr>
            <w:tcW w:w="1743" w:type="pct"/>
          </w:tcPr>
          <w:p w14:paraId="117B915B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33" w:type="pct"/>
          </w:tcPr>
          <w:p w14:paraId="4C840495" w14:textId="43445D9E" w:rsidR="0036005A" w:rsidRPr="000E016F" w:rsidRDefault="00C90145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21" w:type="pct"/>
          </w:tcPr>
          <w:p w14:paraId="7FB0AEA1" w14:textId="27D3755B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 w:rsidR="00760F8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127" w:type="pct"/>
          </w:tcPr>
          <w:p w14:paraId="382842E9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B9BB830" w14:textId="716AC5B1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134" w:type="pct"/>
          </w:tcPr>
          <w:p w14:paraId="1FF5F796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3A27E991" w14:textId="0E705FCF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 w:rsidR="00533652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127" w:type="pct"/>
          </w:tcPr>
          <w:p w14:paraId="283842BC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64DEB9" w14:textId="2792BF84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</w:tr>
      <w:tr w:rsidR="0036005A" w:rsidRPr="000E016F" w14:paraId="7C59FD38" w14:textId="77777777" w:rsidTr="00B926AC">
        <w:tc>
          <w:tcPr>
            <w:tcW w:w="1743" w:type="pct"/>
          </w:tcPr>
          <w:p w14:paraId="39AC041F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3" w:type="pct"/>
          </w:tcPr>
          <w:p w14:paraId="1726D9DA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88049B3" w14:textId="2642DBAD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27" w:type="pct"/>
          </w:tcPr>
          <w:p w14:paraId="7C983922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6D4B6C6" w14:textId="0812A5F5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34" w:type="pct"/>
          </w:tcPr>
          <w:p w14:paraId="5974B9A6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E02E88C" w14:textId="7FFFC9F5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27" w:type="pct"/>
          </w:tcPr>
          <w:p w14:paraId="00A03B80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E173BB3" w14:textId="04E4CAA6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</w:tr>
      <w:tr w:rsidR="0036005A" w:rsidRPr="000E016F" w14:paraId="67A9B30D" w14:textId="77777777" w:rsidTr="00B926AC">
        <w:tc>
          <w:tcPr>
            <w:tcW w:w="1743" w:type="pct"/>
          </w:tcPr>
          <w:p w14:paraId="235445B8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73036328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2B5A1112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 w:rsidR="00760F87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127" w:type="pct"/>
          </w:tcPr>
          <w:p w14:paraId="6A8F00FB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5A149FC0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134" w:type="pct"/>
          </w:tcPr>
          <w:p w14:paraId="38B582F2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7529B747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  <w:r w:rsidR="00533652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127" w:type="pct"/>
          </w:tcPr>
          <w:p w14:paraId="4A81C7A8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37E49465" w:rsidR="0036005A" w:rsidRPr="000E016F" w:rsidRDefault="00C90145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36005A" w:rsidRPr="000E016F" w14:paraId="0FA56895" w14:textId="77777777" w:rsidTr="00B926AC">
        <w:tc>
          <w:tcPr>
            <w:tcW w:w="1743" w:type="pct"/>
          </w:tcPr>
          <w:p w14:paraId="7446DAE7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5D48C04F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B068239" w14:textId="77777777" w:rsidR="0036005A" w:rsidRPr="000E016F" w:rsidRDefault="0036005A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BE9148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0D8696C" w14:textId="77777777" w:rsidR="0036005A" w:rsidRPr="000E016F" w:rsidRDefault="0036005A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19512E27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A644072" w14:textId="77777777" w:rsidR="0036005A" w:rsidRPr="000E016F" w:rsidRDefault="0036005A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3092AAE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1B74A2D" w14:textId="77777777" w:rsidR="0036005A" w:rsidRPr="000E016F" w:rsidRDefault="0036005A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71806885" w14:textId="77777777" w:rsidTr="00B926AC">
        <w:tc>
          <w:tcPr>
            <w:tcW w:w="1743" w:type="pct"/>
          </w:tcPr>
          <w:p w14:paraId="6A0B6E21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538CD8D4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D672BFC" w14:textId="77777777" w:rsidR="0036005A" w:rsidRPr="000E016F" w:rsidRDefault="0036005A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A0F3CC2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159AD2FE" w14:textId="77777777" w:rsidR="0036005A" w:rsidRPr="000E016F" w:rsidRDefault="0036005A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F9D1F0E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9BD528B" w14:textId="77777777" w:rsidR="0036005A" w:rsidRPr="000E016F" w:rsidRDefault="0036005A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F14A570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1BBF23" w14:textId="77777777" w:rsidR="0036005A" w:rsidRPr="000E016F" w:rsidRDefault="0036005A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7493B735" w14:textId="77777777" w:rsidTr="00B926AC">
        <w:tc>
          <w:tcPr>
            <w:tcW w:w="1743" w:type="pct"/>
          </w:tcPr>
          <w:p w14:paraId="08CFA6BC" w14:textId="77777777" w:rsidR="0036005A" w:rsidRPr="000E016F" w:rsidRDefault="0036005A" w:rsidP="0036005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433" w:type="pct"/>
          </w:tcPr>
          <w:p w14:paraId="213C2A41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C2DBCAF" w14:textId="77777777" w:rsidR="0036005A" w:rsidRPr="000E016F" w:rsidRDefault="0036005A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1AC3A7A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74C16EF" w14:textId="77777777" w:rsidR="0036005A" w:rsidRPr="000E016F" w:rsidRDefault="0036005A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D18CD00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B7D74B4" w14:textId="77777777" w:rsidR="0036005A" w:rsidRPr="000E016F" w:rsidRDefault="0036005A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6F31966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222934" w14:textId="77777777" w:rsidR="0036005A" w:rsidRPr="000E016F" w:rsidRDefault="0036005A" w:rsidP="0036005A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71556CF9" w14:textId="77777777" w:rsidTr="00B926AC">
        <w:tc>
          <w:tcPr>
            <w:tcW w:w="1743" w:type="pct"/>
          </w:tcPr>
          <w:p w14:paraId="61E86E41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33" w:type="pct"/>
          </w:tcPr>
          <w:p w14:paraId="2CDA9326" w14:textId="1F32DF9F" w:rsidR="0036005A" w:rsidRPr="000E016F" w:rsidRDefault="00C90145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01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21" w:type="pct"/>
          </w:tcPr>
          <w:p w14:paraId="584BE2FC" w14:textId="6B80D49E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127" w:type="pct"/>
          </w:tcPr>
          <w:p w14:paraId="724FB0A4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6386E46" w14:textId="487AC6F0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34" w:type="pct"/>
          </w:tcPr>
          <w:p w14:paraId="6DEB6671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AC5F65B" w14:textId="151958E9" w:rsidR="0036005A" w:rsidRPr="000E016F" w:rsidRDefault="00C90145" w:rsidP="0036005A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127" w:type="pct"/>
          </w:tcPr>
          <w:p w14:paraId="17890443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7E7533E9" w14:textId="009CEA24" w:rsidR="0036005A" w:rsidRPr="000E016F" w:rsidRDefault="00C90145" w:rsidP="0036005A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36005A" w:rsidRPr="000E016F" w14:paraId="62B28A1C" w14:textId="77777777" w:rsidTr="00B926AC">
        <w:tc>
          <w:tcPr>
            <w:tcW w:w="1743" w:type="pct"/>
          </w:tcPr>
          <w:p w14:paraId="75428C0F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3" w:type="pct"/>
          </w:tcPr>
          <w:p w14:paraId="1504022E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5D45362" w14:textId="0C87D0C0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27" w:type="pct"/>
          </w:tcPr>
          <w:p w14:paraId="4D8FCB0A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06D22D0" w14:textId="4461A0C3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  <w:tc>
          <w:tcPr>
            <w:tcW w:w="134" w:type="pct"/>
          </w:tcPr>
          <w:p w14:paraId="15DD59C9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7CA2DCA" w14:textId="6DD72616" w:rsidR="0036005A" w:rsidRPr="000E016F" w:rsidRDefault="00C90145" w:rsidP="0036005A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27" w:type="pct"/>
          </w:tcPr>
          <w:p w14:paraId="524B79F2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921168" w14:textId="5B0798B6" w:rsidR="0036005A" w:rsidRPr="000E016F" w:rsidRDefault="00C90145" w:rsidP="0036005A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</w:tr>
      <w:tr w:rsidR="0036005A" w:rsidRPr="000E016F" w14:paraId="5430A59F" w14:textId="77777777" w:rsidTr="00B926AC">
        <w:tc>
          <w:tcPr>
            <w:tcW w:w="1743" w:type="pct"/>
          </w:tcPr>
          <w:p w14:paraId="76695160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4163BDB8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4942ED7F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127" w:type="pct"/>
          </w:tcPr>
          <w:p w14:paraId="7760191A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7944EEBB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134" w:type="pct"/>
          </w:tcPr>
          <w:p w14:paraId="46B3BE1A" w14:textId="77777777" w:rsidR="0036005A" w:rsidRPr="000E016F" w:rsidRDefault="0036005A" w:rsidP="0036005A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7233A02E" w:rsidR="0036005A" w:rsidRPr="000E016F" w:rsidRDefault="00C90145" w:rsidP="0036005A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127" w:type="pct"/>
          </w:tcPr>
          <w:p w14:paraId="663DA40F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1680B9A2" w:rsidR="0036005A" w:rsidRPr="000E016F" w:rsidRDefault="00C90145" w:rsidP="0036005A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</w:tr>
      <w:tr w:rsidR="0036005A" w:rsidRPr="000E016F" w14:paraId="6D5959A6" w14:textId="77777777" w:rsidTr="00B926AC">
        <w:tc>
          <w:tcPr>
            <w:tcW w:w="1743" w:type="pct"/>
          </w:tcPr>
          <w:p w14:paraId="694E965B" w14:textId="77777777" w:rsidR="0036005A" w:rsidRPr="000E016F" w:rsidRDefault="0036005A" w:rsidP="0036005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06EB19D9" w14:textId="77777777" w:rsidR="0036005A" w:rsidRPr="000E016F" w:rsidRDefault="0036005A" w:rsidP="0036005A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2853B6E7" w:rsidR="0036005A" w:rsidRPr="000E016F" w:rsidRDefault="00C90145" w:rsidP="0036005A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</w:t>
            </w:r>
            <w:r w:rsidR="006A5D2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27" w:type="pct"/>
          </w:tcPr>
          <w:p w14:paraId="56C22E4D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010E0D14" w:rsidR="0036005A" w:rsidRPr="000E016F" w:rsidRDefault="00C90145" w:rsidP="0036005A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</w:t>
            </w:r>
            <w:r w:rsidR="0036005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134" w:type="pct"/>
          </w:tcPr>
          <w:p w14:paraId="625921DD" w14:textId="77777777" w:rsidR="0036005A" w:rsidRPr="000E016F" w:rsidRDefault="0036005A" w:rsidP="0036005A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46B17617" w:rsidR="0036005A" w:rsidRPr="000E016F" w:rsidRDefault="00C90145" w:rsidP="0036005A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</w:t>
            </w:r>
            <w:r w:rsidR="003143A2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127" w:type="pct"/>
          </w:tcPr>
          <w:p w14:paraId="7698687F" w14:textId="77777777" w:rsidR="0036005A" w:rsidRPr="000E016F" w:rsidRDefault="0036005A" w:rsidP="0036005A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16C0BF04" w:rsidR="0036005A" w:rsidRPr="000E016F" w:rsidRDefault="00C90145" w:rsidP="0036005A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475</w:t>
            </w:r>
            <w:r w:rsidR="0036005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</w:tbl>
    <w:p w14:paraId="50132652" w14:textId="77777777" w:rsidR="00841DAF" w:rsidRPr="000E016F" w:rsidRDefault="00841DAF" w:rsidP="004A555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9B2045D" w14:textId="77777777" w:rsidR="009D227D" w:rsidRPr="000E016F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0D5E1ED5" w14:textId="77777777" w:rsidR="00471CCE" w:rsidRPr="000E016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ED189F2" w14:textId="40591A89" w:rsidR="000F4FE5" w:rsidRPr="000E016F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77A60E6F" w14:textId="77777777" w:rsidR="000F4FE5" w:rsidRPr="000E016F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0E016F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5FECB3D" w14:textId="77777777" w:rsidR="00471CCE" w:rsidRPr="000E016F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0E016F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447E79F" w14:textId="77777777" w:rsidR="00471CCE" w:rsidRPr="000E016F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0E016F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0E016F" w:rsidRDefault="00471CCE" w:rsidP="008A64A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3B274AB3" w14:textId="77777777" w:rsidR="00471CCE" w:rsidRPr="000E016F" w:rsidRDefault="00471CCE" w:rsidP="008A64A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0E016F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F1549B" w:rsidRPr="000E016F" w:rsidRDefault="00F1549B" w:rsidP="00F1549B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F1549B" w:rsidRPr="000E016F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8B745B" w14:textId="6A731954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68FB754A" w14:textId="77777777" w:rsidR="00F1549B" w:rsidRPr="000E016F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1CF747F" w14:textId="71106B9B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1549B" w:rsidRPr="000E016F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F1549B" w:rsidRPr="000E016F" w:rsidRDefault="00F1549B" w:rsidP="00F1549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F1549B" w:rsidRPr="000E016F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F1549B" w:rsidRPr="000E016F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549B" w:rsidRPr="000E016F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F1549B" w:rsidRPr="000E016F" w:rsidRDefault="00F1549B" w:rsidP="00F1549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F1549B" w:rsidRPr="000E016F" w:rsidRDefault="00F1549B" w:rsidP="00F154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A8F076" w14:textId="77777777" w:rsidR="00F1549B" w:rsidRPr="000E016F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61DA7EC" w14:textId="77777777" w:rsidR="00F1549B" w:rsidRPr="000E016F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ABFE664" w14:textId="77777777" w:rsidR="00F1549B" w:rsidRPr="000E016F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56BF6C" w14:textId="2072C814" w:rsidR="0036005A" w:rsidRPr="000E016F" w:rsidRDefault="006A5D2A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DFA4F9A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6CC97B7" w14:textId="3945C0B0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</w:p>
        </w:tc>
      </w:tr>
      <w:tr w:rsidR="0036005A" w:rsidRPr="000E016F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5100A" w14:textId="01D4D4DE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284" w:type="dxa"/>
            <w:shd w:val="clear" w:color="auto" w:fill="auto"/>
          </w:tcPr>
          <w:p w14:paraId="3B751B9C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6B1108F" w14:textId="0B46A9A4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049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</w:tr>
      <w:tr w:rsidR="0036005A" w:rsidRPr="000E016F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A9FDC56" w14:textId="014808AC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284" w:type="dxa"/>
            <w:shd w:val="clear" w:color="auto" w:fill="auto"/>
          </w:tcPr>
          <w:p w14:paraId="31D493F4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33CC0C5" w14:textId="5514BF89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</w:tr>
      <w:tr w:rsidR="0036005A" w:rsidRPr="000E016F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C0835D5" w14:textId="10CA733F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021</w:t>
            </w:r>
          </w:p>
        </w:tc>
        <w:tc>
          <w:tcPr>
            <w:tcW w:w="284" w:type="dxa"/>
            <w:shd w:val="clear" w:color="auto" w:fill="auto"/>
          </w:tcPr>
          <w:p w14:paraId="5205EFBD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8CB0AD0" w14:textId="064D7A6D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</w:tr>
      <w:tr w:rsidR="0036005A" w:rsidRPr="000E016F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BA6EEA" w14:textId="77777777" w:rsidR="0036005A" w:rsidRPr="000E016F" w:rsidRDefault="0036005A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3DF561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DFB5312" w14:textId="77777777" w:rsidR="0036005A" w:rsidRPr="000E016F" w:rsidRDefault="0036005A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6005A" w:rsidRPr="000E016F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BBD602" w14:textId="77777777" w:rsidR="0036005A" w:rsidRPr="000E016F" w:rsidRDefault="0036005A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0DCB8B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C46628C" w14:textId="77777777" w:rsidR="0036005A" w:rsidRPr="000E016F" w:rsidRDefault="0036005A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806C6" w14:textId="051F6342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84" w:type="dxa"/>
            <w:shd w:val="clear" w:color="auto" w:fill="auto"/>
          </w:tcPr>
          <w:p w14:paraId="2FC8B318" w14:textId="77777777" w:rsidR="0036005A" w:rsidRPr="000E016F" w:rsidRDefault="0036005A" w:rsidP="0036005A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18B7F67" w14:textId="6DEA4FD1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</w:tr>
      <w:tr w:rsidR="0036005A" w:rsidRPr="000E016F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CB43A" w14:textId="0939AEE2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</w:p>
        </w:tc>
        <w:tc>
          <w:tcPr>
            <w:tcW w:w="284" w:type="dxa"/>
            <w:shd w:val="clear" w:color="auto" w:fill="auto"/>
          </w:tcPr>
          <w:p w14:paraId="761AE52A" w14:textId="77777777" w:rsidR="0036005A" w:rsidRPr="000E016F" w:rsidRDefault="0036005A" w:rsidP="0036005A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D68322" w14:textId="0AC64545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</w:tr>
      <w:tr w:rsidR="0036005A" w:rsidRPr="000E016F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61116" w14:textId="09BC8A6B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284" w:type="dxa"/>
            <w:shd w:val="clear" w:color="auto" w:fill="auto"/>
          </w:tcPr>
          <w:p w14:paraId="492A6231" w14:textId="77777777" w:rsidR="0036005A" w:rsidRPr="000E016F" w:rsidRDefault="0036005A" w:rsidP="0036005A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A05CC89" w14:textId="2DD3499A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</w:p>
        </w:tc>
      </w:tr>
      <w:tr w:rsidR="0036005A" w:rsidRPr="000E016F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577CC" w14:textId="3AF5DD47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84" w:type="dxa"/>
            <w:shd w:val="clear" w:color="auto" w:fill="auto"/>
          </w:tcPr>
          <w:p w14:paraId="0F21AF32" w14:textId="77777777" w:rsidR="0036005A" w:rsidRPr="000E016F" w:rsidRDefault="0036005A" w:rsidP="0036005A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4ABBBA" w14:textId="6EA26E74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</w:tr>
      <w:tr w:rsidR="00010E75" w:rsidRPr="000E016F" w14:paraId="28F3B262" w14:textId="77777777" w:rsidTr="004050EB">
        <w:trPr>
          <w:trHeight w:val="115"/>
        </w:trPr>
        <w:tc>
          <w:tcPr>
            <w:tcW w:w="5400" w:type="dxa"/>
          </w:tcPr>
          <w:p w14:paraId="6E7BB234" w14:textId="77777777" w:rsidR="00010E75" w:rsidRPr="000E016F" w:rsidRDefault="00010E75" w:rsidP="0036005A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706D27" w14:textId="77777777" w:rsidR="00010E75" w:rsidRPr="000E016F" w:rsidRDefault="00010E75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8392C" w14:textId="77777777" w:rsidR="00010E75" w:rsidRPr="000E016F" w:rsidRDefault="00010E7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A563C2D" w14:textId="77777777" w:rsidR="00010E75" w:rsidRPr="000E016F" w:rsidRDefault="00010E75" w:rsidP="0036005A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94F7977" w14:textId="77777777" w:rsidR="00010E75" w:rsidRPr="000E016F" w:rsidRDefault="00010E7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6005A" w:rsidRPr="000E016F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8B7AD" w14:textId="77777777" w:rsidR="0036005A" w:rsidRPr="000E016F" w:rsidRDefault="0036005A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EB56F7" w14:textId="77777777" w:rsidR="0036005A" w:rsidRPr="000E016F" w:rsidRDefault="0036005A" w:rsidP="0036005A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7429E2" w14:textId="77777777" w:rsidR="0036005A" w:rsidRPr="000E016F" w:rsidRDefault="0036005A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6005A" w:rsidRPr="000E016F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773E72" w14:textId="77777777" w:rsidR="0036005A" w:rsidRPr="000E016F" w:rsidRDefault="0036005A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3A37E2C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22C20E6" w14:textId="77777777" w:rsidR="0036005A" w:rsidRPr="000E016F" w:rsidRDefault="0036005A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05A" w:rsidRPr="000E016F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F4D057" w14:textId="22383D79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84" w:type="dxa"/>
            <w:shd w:val="clear" w:color="auto" w:fill="auto"/>
          </w:tcPr>
          <w:p w14:paraId="11E99A69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9D56AE9" w14:textId="069BDFA7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36005A" w:rsidRPr="000E016F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184C43" w14:textId="0490839C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284" w:type="dxa"/>
            <w:shd w:val="clear" w:color="auto" w:fill="auto"/>
          </w:tcPr>
          <w:p w14:paraId="363281AE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AA5B3CC" w14:textId="36C6E1D9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36005A" w:rsidRPr="000E016F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36005A" w:rsidRPr="000E016F" w:rsidRDefault="0036005A" w:rsidP="0036005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36005A" w:rsidRPr="000E016F" w:rsidRDefault="0036005A" w:rsidP="003600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7FA1B9" w14:textId="7B45ADD8" w:rsidR="0036005A" w:rsidRPr="000E016F" w:rsidRDefault="00C90145" w:rsidP="0036005A">
            <w:pPr>
              <w:tabs>
                <w:tab w:val="decimal" w:pos="10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A5D2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84" w:type="dxa"/>
            <w:shd w:val="clear" w:color="auto" w:fill="auto"/>
          </w:tcPr>
          <w:p w14:paraId="5C6BEFD3" w14:textId="77777777" w:rsidR="0036005A" w:rsidRPr="000E016F" w:rsidRDefault="0036005A" w:rsidP="0036005A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DC65A4" w14:textId="71D19AF5" w:rsidR="0036005A" w:rsidRPr="000E016F" w:rsidRDefault="00C90145" w:rsidP="0036005A">
            <w:pPr>
              <w:tabs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</w:tbl>
    <w:p w14:paraId="4649E456" w14:textId="77777777" w:rsidR="00A35217" w:rsidRPr="000E016F" w:rsidRDefault="00A35217" w:rsidP="00A3521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08834A5" w14:textId="3ACAAC9A" w:rsidR="009D227D" w:rsidRPr="000E016F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0C4C59AE" w14:textId="77777777" w:rsidR="00030579" w:rsidRPr="000E016F" w:rsidRDefault="00030579" w:rsidP="00030579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390"/>
        <w:gridCol w:w="882"/>
        <w:gridCol w:w="1321"/>
        <w:gridCol w:w="308"/>
        <w:gridCol w:w="1263"/>
      </w:tblGrid>
      <w:tr w:rsidR="00471CCE" w:rsidRPr="000E016F" w14:paraId="57ACFEE7" w14:textId="77777777" w:rsidTr="0036005A">
        <w:trPr>
          <w:trHeight w:val="420"/>
        </w:trPr>
        <w:tc>
          <w:tcPr>
            <w:tcW w:w="2941" w:type="pct"/>
          </w:tcPr>
          <w:p w14:paraId="21933E59" w14:textId="77777777" w:rsidR="00471CCE" w:rsidRPr="000E016F" w:rsidRDefault="00471CCE" w:rsidP="008A64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0E016F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0E016F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0E016F" w14:paraId="5EDF5249" w14:textId="77777777" w:rsidTr="0036005A">
        <w:trPr>
          <w:trHeight w:val="420"/>
        </w:trPr>
        <w:tc>
          <w:tcPr>
            <w:tcW w:w="2941" w:type="pct"/>
          </w:tcPr>
          <w:p w14:paraId="22BBD61C" w14:textId="77777777" w:rsidR="00471CCE" w:rsidRPr="000E016F" w:rsidRDefault="00471CCE" w:rsidP="008A64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0E016F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0E016F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60CC2454" w14:textId="77777777" w:rsidTr="0036005A">
        <w:trPr>
          <w:trHeight w:val="420"/>
        </w:trPr>
        <w:tc>
          <w:tcPr>
            <w:tcW w:w="2941" w:type="pct"/>
          </w:tcPr>
          <w:p w14:paraId="3864B301" w14:textId="77777777" w:rsidR="00471CCE" w:rsidRPr="000E016F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0E016F" w:rsidRDefault="00471CCE" w:rsidP="008A64AD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0E016F" w:rsidRDefault="00471CCE" w:rsidP="008A64A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0E016F" w14:paraId="5A71F3E9" w14:textId="77777777" w:rsidTr="0036005A">
        <w:trPr>
          <w:trHeight w:val="420"/>
        </w:trPr>
        <w:tc>
          <w:tcPr>
            <w:tcW w:w="2941" w:type="pct"/>
          </w:tcPr>
          <w:p w14:paraId="129A87BB" w14:textId="77777777" w:rsidR="00F1549B" w:rsidRPr="000E016F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F1549B" w:rsidRPr="000E016F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00C4587C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8" w:type="pct"/>
          </w:tcPr>
          <w:p w14:paraId="5A040280" w14:textId="77777777" w:rsidR="00F1549B" w:rsidRPr="000E016F" w:rsidRDefault="00F1549B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4E21AAF4" w:rsidR="00F1549B" w:rsidRPr="000E016F" w:rsidRDefault="00C90145" w:rsidP="00F1549B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1549B" w:rsidRPr="000E016F" w14:paraId="4F593169" w14:textId="77777777" w:rsidTr="0036005A">
        <w:trPr>
          <w:trHeight w:val="420"/>
        </w:trPr>
        <w:tc>
          <w:tcPr>
            <w:tcW w:w="2941" w:type="pct"/>
          </w:tcPr>
          <w:p w14:paraId="60A715F9" w14:textId="77777777" w:rsidR="00F1549B" w:rsidRPr="000E016F" w:rsidRDefault="00F1549B" w:rsidP="00F1549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F1549B" w:rsidRPr="000E016F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F1549B" w:rsidRPr="000E016F" w:rsidRDefault="00F1549B" w:rsidP="00F154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549B" w:rsidRPr="000E016F" w14:paraId="620862DA" w14:textId="77777777" w:rsidTr="0036005A">
        <w:trPr>
          <w:trHeight w:val="420"/>
        </w:trPr>
        <w:tc>
          <w:tcPr>
            <w:tcW w:w="2941" w:type="pct"/>
          </w:tcPr>
          <w:p w14:paraId="2BC95A98" w14:textId="77777777" w:rsidR="00F1549B" w:rsidRPr="000E016F" w:rsidRDefault="00F1549B" w:rsidP="00F1549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</w:tcPr>
          <w:p w14:paraId="66A53DB4" w14:textId="77777777" w:rsidR="00F1549B" w:rsidRPr="000E016F" w:rsidRDefault="00F1549B" w:rsidP="00F1549B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C3CFCFA" w14:textId="77777777" w:rsidR="00F1549B" w:rsidRPr="000E016F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7AC1F3CF" w14:textId="77777777" w:rsidR="00F1549B" w:rsidRPr="000E016F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DB3491A" w14:textId="77777777" w:rsidR="00F1549B" w:rsidRPr="000E016F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6005A" w:rsidRPr="000E016F" w14:paraId="141B25B5" w14:textId="77777777" w:rsidTr="0036005A">
        <w:trPr>
          <w:trHeight w:val="420"/>
        </w:trPr>
        <w:tc>
          <w:tcPr>
            <w:tcW w:w="2941" w:type="pct"/>
          </w:tcPr>
          <w:p w14:paraId="76C54180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81" w:type="pct"/>
          </w:tcPr>
          <w:p w14:paraId="086EB275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9C0D5CC" w14:textId="69C1CF67" w:rsidR="0036005A" w:rsidRPr="000E016F" w:rsidRDefault="00F05C0F" w:rsidP="009D2586">
            <w:pPr>
              <w:tabs>
                <w:tab w:val="decimal" w:pos="72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pct"/>
          </w:tcPr>
          <w:p w14:paraId="15D6BBCB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9EF1590" w14:textId="664A2933" w:rsidR="0036005A" w:rsidRPr="000E016F" w:rsidRDefault="00C90145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36005A" w:rsidRPr="000E016F" w14:paraId="5008C1F3" w14:textId="77777777" w:rsidTr="0036005A">
        <w:trPr>
          <w:trHeight w:val="420"/>
        </w:trPr>
        <w:tc>
          <w:tcPr>
            <w:tcW w:w="2941" w:type="pct"/>
          </w:tcPr>
          <w:p w14:paraId="708255E9" w14:textId="355BCDEA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481" w:type="pct"/>
          </w:tcPr>
          <w:p w14:paraId="5326BE95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06A4C8C" w14:textId="0112751E" w:rsidR="0036005A" w:rsidRPr="000E016F" w:rsidRDefault="00C90145" w:rsidP="00F05C0F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68" w:type="pct"/>
          </w:tcPr>
          <w:p w14:paraId="59075858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9D51EBC" w14:textId="1A840962" w:rsidR="0036005A" w:rsidRPr="000E016F" w:rsidRDefault="006A6213" w:rsidP="00010E75">
            <w:pPr>
              <w:tabs>
                <w:tab w:val="decimal" w:pos="63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05A" w:rsidRPr="000E016F" w14:paraId="26B3911D" w14:textId="77777777" w:rsidTr="0036005A">
        <w:trPr>
          <w:trHeight w:val="60"/>
        </w:trPr>
        <w:tc>
          <w:tcPr>
            <w:tcW w:w="2941" w:type="pct"/>
          </w:tcPr>
          <w:p w14:paraId="7B057532" w14:textId="77777777" w:rsidR="0036005A" w:rsidRPr="000E016F" w:rsidRDefault="0036005A" w:rsidP="003600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6DEAEA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2D9CE46" w14:textId="427406BA" w:rsidR="0036005A" w:rsidRPr="000E016F" w:rsidRDefault="00C90145" w:rsidP="0036005A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</w:p>
        </w:tc>
        <w:tc>
          <w:tcPr>
            <w:tcW w:w="168" w:type="pct"/>
          </w:tcPr>
          <w:p w14:paraId="58CB4745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979F4DE" w14:textId="6D07EB20" w:rsidR="0036005A" w:rsidRPr="000E016F" w:rsidRDefault="00C90145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</w:t>
            </w:r>
            <w:r w:rsidR="0036005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</w:t>
            </w:r>
          </w:p>
        </w:tc>
      </w:tr>
      <w:tr w:rsidR="0036005A" w:rsidRPr="000E016F" w14:paraId="51ECF0AA" w14:textId="77777777" w:rsidTr="0036005A">
        <w:trPr>
          <w:trHeight w:val="420"/>
        </w:trPr>
        <w:tc>
          <w:tcPr>
            <w:tcW w:w="2941" w:type="pct"/>
          </w:tcPr>
          <w:p w14:paraId="51D2BC4F" w14:textId="77777777" w:rsidR="0036005A" w:rsidRPr="000E016F" w:rsidRDefault="0036005A" w:rsidP="0036005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36005A" w:rsidRPr="000E016F" w:rsidRDefault="0036005A" w:rsidP="0036005A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36005A" w:rsidRPr="000E016F" w:rsidRDefault="0036005A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6005A" w:rsidRPr="000E016F" w14:paraId="66BA6659" w14:textId="77777777" w:rsidTr="0036005A">
        <w:trPr>
          <w:trHeight w:val="420"/>
        </w:trPr>
        <w:tc>
          <w:tcPr>
            <w:tcW w:w="2941" w:type="pct"/>
          </w:tcPr>
          <w:p w14:paraId="49F57679" w14:textId="01625F5B" w:rsidR="0036005A" w:rsidRPr="000E016F" w:rsidRDefault="0036005A" w:rsidP="0036005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53D8F955" w:rsidR="0036005A" w:rsidRPr="000E016F" w:rsidRDefault="00A70B0D" w:rsidP="0036005A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0B0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A70B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68" w:type="pct"/>
          </w:tcPr>
          <w:p w14:paraId="0FA10E2B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68A62C03" w:rsidR="0036005A" w:rsidRPr="000E016F" w:rsidRDefault="00C90145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</w:tr>
      <w:tr w:rsidR="0036005A" w:rsidRPr="000E016F" w14:paraId="058BFDA3" w14:textId="77777777" w:rsidTr="0036005A">
        <w:trPr>
          <w:trHeight w:val="420"/>
        </w:trPr>
        <w:tc>
          <w:tcPr>
            <w:tcW w:w="2941" w:type="pct"/>
          </w:tcPr>
          <w:p w14:paraId="09D99057" w14:textId="769B26B3" w:rsidR="0036005A" w:rsidRPr="000E016F" w:rsidRDefault="0036005A" w:rsidP="0036005A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0E554796" w:rsidR="0036005A" w:rsidRPr="000E016F" w:rsidRDefault="00A70B0D" w:rsidP="0036005A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Pr="00A7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  <w:r w:rsidRPr="00A7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68" w:type="pct"/>
          </w:tcPr>
          <w:p w14:paraId="4A049822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18B9DC2C" w:rsidR="0036005A" w:rsidRPr="000E016F" w:rsidRDefault="00C90145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36005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</w:tr>
      <w:tr w:rsidR="0036005A" w:rsidRPr="000E016F" w14:paraId="0EE3DCFB" w14:textId="77777777" w:rsidTr="0036005A">
        <w:trPr>
          <w:trHeight w:val="60"/>
        </w:trPr>
        <w:tc>
          <w:tcPr>
            <w:tcW w:w="2941" w:type="pct"/>
          </w:tcPr>
          <w:p w14:paraId="668E1CA5" w14:textId="77777777" w:rsidR="0036005A" w:rsidRPr="000E016F" w:rsidRDefault="0036005A" w:rsidP="0036005A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4EDDC40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36005A" w:rsidRPr="000E016F" w:rsidRDefault="0036005A" w:rsidP="0036005A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36005A" w:rsidRPr="000E016F" w:rsidRDefault="0036005A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6005A" w:rsidRPr="000E016F" w14:paraId="36E3B5CC" w14:textId="77777777" w:rsidTr="0036005A">
        <w:trPr>
          <w:trHeight w:val="420"/>
        </w:trPr>
        <w:tc>
          <w:tcPr>
            <w:tcW w:w="2941" w:type="pct"/>
          </w:tcPr>
          <w:p w14:paraId="56A15203" w14:textId="1325F164" w:rsidR="0036005A" w:rsidRPr="000E016F" w:rsidRDefault="0036005A" w:rsidP="0036005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E1137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481" w:type="pct"/>
          </w:tcPr>
          <w:p w14:paraId="05D42C36" w14:textId="77777777" w:rsidR="0036005A" w:rsidRPr="000E016F" w:rsidRDefault="0036005A" w:rsidP="0036005A">
            <w:pPr>
              <w:spacing w:line="240" w:lineRule="auto"/>
              <w:ind w:left="-9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5DCAE1FD" w:rsidR="0036005A" w:rsidRPr="000E016F" w:rsidRDefault="00A70B0D" w:rsidP="0036005A">
            <w:pPr>
              <w:tabs>
                <w:tab w:val="decimal" w:pos="1030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Pr="00A7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68" w:type="pct"/>
          </w:tcPr>
          <w:p w14:paraId="15F7BCB1" w14:textId="77777777" w:rsidR="0036005A" w:rsidRPr="000E016F" w:rsidRDefault="0036005A" w:rsidP="0036005A">
            <w:pPr>
              <w:tabs>
                <w:tab w:val="decimal" w:pos="951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182E66E8" w:rsidR="0036005A" w:rsidRPr="000E016F" w:rsidRDefault="00C90145" w:rsidP="0036005A">
            <w:pPr>
              <w:tabs>
                <w:tab w:val="decimal" w:pos="9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36005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</w:tr>
    </w:tbl>
    <w:p w14:paraId="48E78FA5" w14:textId="77777777" w:rsidR="00F46124" w:rsidRPr="000E016F" w:rsidRDefault="00F46124" w:rsidP="003006A5">
      <w:pPr>
        <w:tabs>
          <w:tab w:val="left" w:pos="540"/>
        </w:tabs>
        <w:jc w:val="thaiDistribute"/>
        <w:rPr>
          <w:rFonts w:ascii="Angsana New" w:hAnsi="Angsana New"/>
          <w:bCs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897"/>
        <w:gridCol w:w="258"/>
        <w:gridCol w:w="909"/>
        <w:gridCol w:w="271"/>
        <w:gridCol w:w="897"/>
        <w:gridCol w:w="278"/>
        <w:gridCol w:w="899"/>
        <w:gridCol w:w="271"/>
        <w:gridCol w:w="899"/>
        <w:gridCol w:w="265"/>
        <w:gridCol w:w="905"/>
      </w:tblGrid>
      <w:tr w:rsidR="00E57DA7" w:rsidRPr="000E016F" w14:paraId="5D92EEB0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2CD5D15B" w14:textId="77777777" w:rsidR="00E57DA7" w:rsidRPr="000E016F" w:rsidRDefault="00E57DA7" w:rsidP="003F6D3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21CD5718" w14:textId="77777777" w:rsidR="00E57DA7" w:rsidRPr="000E016F" w:rsidRDefault="00E57DA7" w:rsidP="003F6D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3AD6" w:rsidRPr="000E016F" w14:paraId="7E12D8EF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68DBADE7" w14:textId="77777777" w:rsidR="00C653BF" w:rsidRPr="000E016F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3" w:type="pct"/>
            <w:gridSpan w:val="5"/>
            <w:shd w:val="clear" w:color="auto" w:fill="auto"/>
          </w:tcPr>
          <w:p w14:paraId="4EAB5A33" w14:textId="0AC4CA4B" w:rsidR="00C653BF" w:rsidRPr="000E016F" w:rsidRDefault="00C90145" w:rsidP="00A63C68">
            <w:pPr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1EB023DB" w14:textId="77777777" w:rsidR="00C653BF" w:rsidRPr="000E016F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47" w:type="pct"/>
            <w:gridSpan w:val="5"/>
            <w:shd w:val="clear" w:color="auto" w:fill="auto"/>
          </w:tcPr>
          <w:p w14:paraId="665C4D6A" w14:textId="73F9F68F" w:rsidR="00C653BF" w:rsidRPr="000E016F" w:rsidRDefault="00C90145" w:rsidP="00A63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36005A" w:rsidRPr="000E016F" w14:paraId="311146E5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34194B93" w14:textId="77777777" w:rsidR="00C653BF" w:rsidRPr="000E016F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9751EE4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D2EFE86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EE73185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0663A92A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385D6ED3" w14:textId="77777777" w:rsidR="00C653BF" w:rsidRPr="000E016F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0" w:type="pct"/>
            <w:shd w:val="clear" w:color="auto" w:fill="auto"/>
          </w:tcPr>
          <w:p w14:paraId="737161D3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5FC2DF4D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1FD6C5B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0232C1AB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3" w:type="pct"/>
          </w:tcPr>
          <w:p w14:paraId="703C7218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59F1ECAB" w14:textId="77777777" w:rsidR="00C653BF" w:rsidRPr="000E016F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36005A" w:rsidRPr="000E016F" w14:paraId="67EA64C3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7ED992CF" w14:textId="44EB44FC" w:rsidR="00C653BF" w:rsidRPr="000E016F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7BE2044F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28CC474F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3FD857DF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69AFEC5D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1D0B8A46" w14:textId="77777777" w:rsidR="00C653BF" w:rsidRPr="000E016F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50" w:type="pct"/>
            <w:shd w:val="clear" w:color="auto" w:fill="auto"/>
          </w:tcPr>
          <w:p w14:paraId="5EC454C7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CF53CB9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6" w:type="pct"/>
            <w:shd w:val="clear" w:color="auto" w:fill="auto"/>
          </w:tcPr>
          <w:p w14:paraId="5727444C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1873EF34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3" w:type="pct"/>
          </w:tcPr>
          <w:p w14:paraId="32AC5E55" w14:textId="77777777" w:rsidR="00C653BF" w:rsidRPr="000E016F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19AB9E73" w14:textId="77777777" w:rsidR="00C653BF" w:rsidRPr="000E016F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</w:tr>
      <w:tr w:rsidR="0036005A" w:rsidRPr="000E016F" w14:paraId="0DC9CD5C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26287584" w14:textId="78E12848" w:rsidR="004F39C8" w:rsidRPr="000E016F" w:rsidRDefault="00EB636A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484" w:type="pct"/>
            <w:shd w:val="clear" w:color="auto" w:fill="auto"/>
          </w:tcPr>
          <w:p w14:paraId="79311946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6BA387D7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B9F3538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25C997C3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1CFD567" w14:textId="77777777" w:rsidR="004F39C8" w:rsidRPr="000E016F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50" w:type="pct"/>
            <w:shd w:val="clear" w:color="auto" w:fill="auto"/>
          </w:tcPr>
          <w:p w14:paraId="5D3AA7C8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E439BEB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  <w:shd w:val="clear" w:color="auto" w:fill="auto"/>
          </w:tcPr>
          <w:p w14:paraId="72C14E4D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7CE5C832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63E197B" w14:textId="77777777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67644C23" w14:textId="77777777" w:rsidR="004F39C8" w:rsidRPr="000E016F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</w:tr>
      <w:tr w:rsidR="000C3217" w:rsidRPr="000E016F" w14:paraId="6C8D8127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47E1B1D0" w14:textId="77777777" w:rsidR="000C3217" w:rsidRPr="000E016F" w:rsidRDefault="000C3217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6095C403" w14:textId="1930E680" w:rsidR="000C3217" w:rsidRPr="000E016F" w:rsidRDefault="000C3217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E016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F39C8" w:rsidRPr="000E016F" w14:paraId="6CE2657D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11D7F274" w14:textId="0EADC39E" w:rsidR="004F39C8" w:rsidRPr="000E016F" w:rsidRDefault="00410A99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</w:t>
            </w:r>
            <w:r w:rsidR="00AC6712"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  <w:r w:rsidR="00AC6712"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) 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640" w:type="pct"/>
            <w:gridSpan w:val="11"/>
            <w:shd w:val="clear" w:color="auto" w:fill="auto"/>
          </w:tcPr>
          <w:p w14:paraId="247D102D" w14:textId="59626709" w:rsidR="004F39C8" w:rsidRPr="000E016F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6005A" w:rsidRPr="000E016F" w14:paraId="34107956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29053862" w14:textId="74E81A75" w:rsidR="0036005A" w:rsidRPr="000E016F" w:rsidRDefault="0036005A" w:rsidP="0036005A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4850E137" w14:textId="6058036E" w:rsidR="0036005A" w:rsidRPr="000E016F" w:rsidRDefault="0079746B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  <w:r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1DCE99C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2FAFA1C" w14:textId="26A1B792" w:rsidR="0036005A" w:rsidRPr="000E016F" w:rsidRDefault="00C90145" w:rsidP="0079746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79746B"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46" w:type="pct"/>
            <w:vAlign w:val="bottom"/>
          </w:tcPr>
          <w:p w14:paraId="2159E85A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13398FE" w14:textId="5C20087C" w:rsidR="0036005A" w:rsidRPr="000E016F" w:rsidRDefault="0079746B" w:rsidP="0036005A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3810904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08438F89" w14:textId="583E0FCA" w:rsidR="0036005A" w:rsidRPr="000E016F" w:rsidRDefault="00C90145" w:rsidP="00CB6E1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6005A"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36005A"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E62D46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3639A3D" w14:textId="14FE9CFE" w:rsidR="0036005A" w:rsidRPr="000E016F" w:rsidRDefault="0036005A" w:rsidP="00234053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pct"/>
            <w:vAlign w:val="bottom"/>
          </w:tcPr>
          <w:p w14:paraId="4F20FEC2" w14:textId="77777777" w:rsidR="0036005A" w:rsidRPr="000E016F" w:rsidRDefault="0036005A" w:rsidP="0036005A">
            <w:pPr>
              <w:pStyle w:val="BodyText"/>
              <w:spacing w:after="0"/>
              <w:ind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FDA4832" w14:textId="5D3F5A54" w:rsidR="0036005A" w:rsidRPr="000E016F" w:rsidRDefault="00C90145" w:rsidP="00CB6E1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6005A"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36005A"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</w:tr>
      <w:tr w:rsidR="0036005A" w:rsidRPr="000E016F" w14:paraId="4AB05CCE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770BA38B" w14:textId="341BC9B5" w:rsidR="0036005A" w:rsidRPr="000E016F" w:rsidRDefault="0036005A" w:rsidP="0036005A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0E016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0E016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</w:t>
            </w:r>
            <w:r w:rsidR="006A1EEB" w:rsidRPr="000E016F">
              <w:rPr>
                <w:rFonts w:asciiTheme="majorBidi" w:hAnsiTheme="majorBidi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48DFA65" w14:textId="77777777" w:rsidR="0036005A" w:rsidRPr="000E016F" w:rsidRDefault="0036005A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5CBA193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100256AD" w14:textId="77777777" w:rsidR="0036005A" w:rsidRPr="000E016F" w:rsidRDefault="0036005A" w:rsidP="0036005A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4C3EF42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2BBE8A99" w14:textId="77777777" w:rsidR="0036005A" w:rsidRPr="000E016F" w:rsidRDefault="0036005A" w:rsidP="0036005A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7D7DE55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3F79390C" w14:textId="77777777" w:rsidR="0036005A" w:rsidRPr="000E016F" w:rsidRDefault="0036005A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8E56DB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7A6CCB2" w14:textId="77777777" w:rsidR="0036005A" w:rsidRPr="000E016F" w:rsidRDefault="0036005A" w:rsidP="0036005A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5507D142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7F3AFEA" w14:textId="77777777" w:rsidR="0036005A" w:rsidRPr="000E016F" w:rsidRDefault="0036005A" w:rsidP="0036005A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005A" w:rsidRPr="000E016F" w14:paraId="551B7BD0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626510DA" w14:textId="6EE438CA" w:rsidR="0036005A" w:rsidRPr="000E016F" w:rsidRDefault="0036005A" w:rsidP="0036005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6A1EEB" w:rsidRPr="000E016F">
              <w:rPr>
                <w:rFonts w:asciiTheme="majorBidi" w:hAnsiTheme="majorBidi"/>
                <w:sz w:val="24"/>
                <w:szCs w:val="24"/>
                <w:cs/>
              </w:rPr>
              <w:t>ตามหลัก</w:t>
            </w:r>
            <w:r w:rsidRPr="000E016F">
              <w:rPr>
                <w:rFonts w:asciiTheme="majorBidi" w:hAnsiTheme="majorBidi" w:cstheme="majorBidi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5A4467C4" w14:textId="23B618C4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9746B"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D4DAB9D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7BD5E9A" w14:textId="670DD63D" w:rsidR="0036005A" w:rsidRPr="000E016F" w:rsidRDefault="0079746B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pct"/>
            <w:vAlign w:val="bottom"/>
          </w:tcPr>
          <w:p w14:paraId="36E33F78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4706AC72" w14:textId="1A08A42B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9746B"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61260B0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6A142085" w14:textId="4C146E21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36005A"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306D54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59DEEF47" w14:textId="5D4FE169" w:rsidR="0036005A" w:rsidRPr="000E016F" w:rsidRDefault="0036005A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Pr="000E016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pct"/>
            <w:vAlign w:val="bottom"/>
          </w:tcPr>
          <w:p w14:paraId="588E66BC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A08225F" w14:textId="7A95B541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6005A" w:rsidRPr="000E016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</w:tr>
      <w:tr w:rsidR="0036005A" w:rsidRPr="000E016F" w14:paraId="4043CF72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1A69CA95" w14:textId="77777777" w:rsidR="0036005A" w:rsidRPr="000E016F" w:rsidRDefault="0036005A" w:rsidP="0036005A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7ECF" w14:textId="4E174443" w:rsidR="0036005A" w:rsidRPr="000E016F" w:rsidRDefault="0079746B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270</w:t>
            </w: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A46AC62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2697826B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79746B"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030</w:t>
            </w:r>
          </w:p>
        </w:tc>
        <w:tc>
          <w:tcPr>
            <w:tcW w:w="146" w:type="pct"/>
            <w:vAlign w:val="bottom"/>
          </w:tcPr>
          <w:p w14:paraId="4A8F0D03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2F8AA" w14:textId="12BA829E" w:rsidR="0036005A" w:rsidRPr="000E016F" w:rsidRDefault="0079746B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216</w:t>
            </w: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119</w:t>
            </w: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3A8406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B42C" w14:textId="50DDF7F5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005A"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461</w:t>
            </w:r>
            <w:r w:rsidR="0036005A"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F7B53C" w14:textId="77777777" w:rsidR="0036005A" w:rsidRPr="000E016F" w:rsidRDefault="0036005A" w:rsidP="0036005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6995" w14:textId="434B86D2" w:rsidR="0036005A" w:rsidRPr="000E016F" w:rsidRDefault="0036005A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90145"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492</w:t>
            </w: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0145"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322</w:t>
            </w:r>
            <w:r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" w:type="pct"/>
            <w:vAlign w:val="bottom"/>
          </w:tcPr>
          <w:p w14:paraId="1D0F481B" w14:textId="77777777" w:rsidR="0036005A" w:rsidRPr="000E016F" w:rsidRDefault="0036005A" w:rsidP="0036005A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DF884" w14:textId="71359616" w:rsidR="0036005A" w:rsidRPr="000E016F" w:rsidRDefault="00C90145" w:rsidP="0036005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6005A"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969</w:t>
            </w:r>
            <w:r w:rsidR="0036005A" w:rsidRPr="000E0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288</w:t>
            </w:r>
          </w:p>
        </w:tc>
      </w:tr>
    </w:tbl>
    <w:p w14:paraId="4EE7CE02" w14:textId="77777777" w:rsidR="00010E75" w:rsidRPr="000E016F" w:rsidRDefault="00010E75" w:rsidP="00010E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1"/>
        <w:gridCol w:w="958"/>
        <w:gridCol w:w="236"/>
        <w:gridCol w:w="1219"/>
        <w:gridCol w:w="265"/>
        <w:gridCol w:w="1047"/>
        <w:gridCol w:w="265"/>
        <w:gridCol w:w="1208"/>
      </w:tblGrid>
      <w:tr w:rsidR="007D275F" w:rsidRPr="000E016F" w14:paraId="364909C9" w14:textId="77777777" w:rsidTr="00F1549B">
        <w:tc>
          <w:tcPr>
            <w:tcW w:w="2199" w:type="pct"/>
            <w:shd w:val="clear" w:color="auto" w:fill="FFFFFF"/>
          </w:tcPr>
          <w:p w14:paraId="79D2CC11" w14:textId="7A0A827E" w:rsidR="007D275F" w:rsidRPr="000E016F" w:rsidRDefault="007D275F" w:rsidP="00C34EA1">
            <w:pPr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  <w:shd w:val="clear" w:color="auto" w:fill="FFFFFF"/>
          </w:tcPr>
          <w:p w14:paraId="26EB91E7" w14:textId="77777777" w:rsidR="007D275F" w:rsidRPr="000E016F" w:rsidRDefault="007D275F" w:rsidP="00C34EA1">
            <w:pPr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50BD" w:rsidRPr="000E016F" w14:paraId="441F5E4A" w14:textId="77777777" w:rsidTr="00F1549B">
        <w:tc>
          <w:tcPr>
            <w:tcW w:w="2199" w:type="pct"/>
            <w:shd w:val="clear" w:color="auto" w:fill="FFFFFF"/>
          </w:tcPr>
          <w:p w14:paraId="2B0926B5" w14:textId="77777777" w:rsidR="006A50BD" w:rsidRPr="000E016F" w:rsidRDefault="006A50BD" w:rsidP="00C34EA1">
            <w:pPr>
              <w:spacing w:line="360" w:lineRule="exact"/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00" w:type="pct"/>
            <w:gridSpan w:val="3"/>
            <w:shd w:val="clear" w:color="auto" w:fill="FFFFFF"/>
          </w:tcPr>
          <w:p w14:paraId="191EBA8F" w14:textId="510537AB" w:rsidR="006A50BD" w:rsidRPr="000E016F" w:rsidRDefault="00C90145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  <w:shd w:val="clear" w:color="auto" w:fill="FFFFFF"/>
          </w:tcPr>
          <w:p w14:paraId="4AE7BA65" w14:textId="77777777" w:rsidR="006A50BD" w:rsidRPr="000E016F" w:rsidRDefault="006A50BD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8" w:type="pct"/>
            <w:gridSpan w:val="3"/>
            <w:shd w:val="clear" w:color="auto" w:fill="FFFFFF"/>
          </w:tcPr>
          <w:p w14:paraId="36E6823E" w14:textId="2D8CF646" w:rsidR="006A50BD" w:rsidRPr="000E016F" w:rsidRDefault="00C90145" w:rsidP="00C34EA1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A50BD" w:rsidRPr="000E016F" w14:paraId="2112E04A" w14:textId="77777777" w:rsidTr="00F1549B">
        <w:tc>
          <w:tcPr>
            <w:tcW w:w="2199" w:type="pct"/>
            <w:shd w:val="clear" w:color="auto" w:fill="FFFFFF"/>
          </w:tcPr>
          <w:p w14:paraId="02710797" w14:textId="77777777" w:rsidR="006A50BD" w:rsidRPr="000E016F" w:rsidRDefault="006A50BD" w:rsidP="00C34EA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FFFFFF"/>
          </w:tcPr>
          <w:p w14:paraId="453CE301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shd w:val="clear" w:color="auto" w:fill="FFFFFF"/>
          </w:tcPr>
          <w:p w14:paraId="08670343" w14:textId="77777777" w:rsidR="006A50BD" w:rsidRPr="000E016F" w:rsidRDefault="006A50BD" w:rsidP="00C34EA1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72F4D27D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3C0B9C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B961F6F" w14:textId="77777777" w:rsidR="006A50BD" w:rsidRPr="000E016F" w:rsidRDefault="006A50BD" w:rsidP="00C34EA1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940D545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0C46AC99" w14:textId="77777777" w:rsidR="006A50BD" w:rsidRPr="000E016F" w:rsidRDefault="006A50BD" w:rsidP="00C34EA1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E58333D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B273D7" w14:textId="77777777" w:rsidR="006A50BD" w:rsidRPr="000E016F" w:rsidRDefault="006A50BD" w:rsidP="00C34EA1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005A" w:rsidRPr="000E016F" w14:paraId="2440F996" w14:textId="77777777" w:rsidTr="00F1549B">
        <w:tc>
          <w:tcPr>
            <w:tcW w:w="2199" w:type="pct"/>
            <w:shd w:val="clear" w:color="auto" w:fill="FFFFFF"/>
          </w:tcPr>
          <w:p w14:paraId="6C3340E9" w14:textId="77777777" w:rsidR="0036005A" w:rsidRPr="000E016F" w:rsidRDefault="0036005A" w:rsidP="003600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16" w:type="pct"/>
            <w:shd w:val="clear" w:color="auto" w:fill="FFFFFF"/>
          </w:tcPr>
          <w:p w14:paraId="054E162C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1FB53C46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</w:tcPr>
          <w:p w14:paraId="06D61C4E" w14:textId="46E6DF56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  <w:r w:rsidR="00EA17B7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43" w:type="pct"/>
            <w:shd w:val="clear" w:color="auto" w:fill="FFFFFF"/>
          </w:tcPr>
          <w:p w14:paraId="5F088BC4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65E6B737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F0FB117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FFFFF"/>
          </w:tcPr>
          <w:p w14:paraId="78099FB6" w14:textId="43F55C16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063</w:t>
            </w:r>
          </w:p>
        </w:tc>
      </w:tr>
      <w:tr w:rsidR="0036005A" w:rsidRPr="000E016F" w14:paraId="451075C5" w14:textId="77777777" w:rsidTr="00F1549B">
        <w:tc>
          <w:tcPr>
            <w:tcW w:w="2199" w:type="pct"/>
            <w:shd w:val="clear" w:color="auto" w:fill="FFFFFF"/>
          </w:tcPr>
          <w:p w14:paraId="6BB3BBB1" w14:textId="77777777" w:rsidR="0036005A" w:rsidRPr="000E016F" w:rsidRDefault="0036005A" w:rsidP="003600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16" w:type="pct"/>
            <w:shd w:val="clear" w:color="auto" w:fill="FFFFFF"/>
          </w:tcPr>
          <w:p w14:paraId="69346B16" w14:textId="3FCF900F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2E7AAC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27" w:type="pct"/>
            <w:shd w:val="clear" w:color="auto" w:fill="FFFFFF"/>
          </w:tcPr>
          <w:p w14:paraId="1AFD1984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FFFFF"/>
          </w:tcPr>
          <w:p w14:paraId="7AC88D5B" w14:textId="2A3A619F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EA17B7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3" w:type="pct"/>
            <w:shd w:val="clear" w:color="auto" w:fill="FFFFFF"/>
          </w:tcPr>
          <w:p w14:paraId="7AE3C2EF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0EBA33CD" w14:textId="3F082D83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3" w:type="pct"/>
            <w:shd w:val="clear" w:color="auto" w:fill="FFFFFF"/>
          </w:tcPr>
          <w:p w14:paraId="18620562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FFFFF"/>
          </w:tcPr>
          <w:p w14:paraId="03754624" w14:textId="23CDD2EF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012</w:t>
            </w:r>
          </w:p>
        </w:tc>
      </w:tr>
      <w:tr w:rsidR="0036005A" w:rsidRPr="000E016F" w14:paraId="275B6D99" w14:textId="77777777" w:rsidTr="001775AC">
        <w:tc>
          <w:tcPr>
            <w:tcW w:w="2199" w:type="pct"/>
            <w:shd w:val="clear" w:color="auto" w:fill="FFFFFF"/>
          </w:tcPr>
          <w:p w14:paraId="2382E43B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16" w:type="pct"/>
            <w:shd w:val="clear" w:color="auto" w:fill="auto"/>
          </w:tcPr>
          <w:p w14:paraId="6F7A60DB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4E29EF4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44F8D7F9" w14:textId="2A38BCF1" w:rsidR="0036005A" w:rsidRPr="000E016F" w:rsidRDefault="00EA17B7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1982436D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5616984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519BA47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770C2103" w14:textId="0B3DE3A7" w:rsidR="0036005A" w:rsidRPr="000E016F" w:rsidRDefault="0036005A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074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6005A" w:rsidRPr="000E016F" w14:paraId="3AED9945" w14:textId="77777777" w:rsidTr="001775AC">
        <w:tc>
          <w:tcPr>
            <w:tcW w:w="2199" w:type="pct"/>
            <w:shd w:val="clear" w:color="auto" w:fill="FFFFFF"/>
          </w:tcPr>
          <w:p w14:paraId="798843A5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16" w:type="pct"/>
            <w:shd w:val="clear" w:color="auto" w:fill="auto"/>
          </w:tcPr>
          <w:p w14:paraId="7B981290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40D27CF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7BCEFAA" w14:textId="5D9D9C75" w:rsidR="0036005A" w:rsidRPr="000E016F" w:rsidRDefault="00741FF9" w:rsidP="0036005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1F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  <w:r w:rsidRPr="00741F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064320D5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584F3736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205F66B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69CB64F9" w14:textId="66F4D7E7" w:rsidR="0036005A" w:rsidRPr="000E016F" w:rsidRDefault="0036005A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6005A" w:rsidRPr="000E016F" w14:paraId="766DAAEE" w14:textId="77777777" w:rsidTr="001775AC">
        <w:tc>
          <w:tcPr>
            <w:tcW w:w="2199" w:type="pct"/>
            <w:shd w:val="clear" w:color="auto" w:fill="FFFFFF"/>
          </w:tcPr>
          <w:p w14:paraId="481DCCB9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16" w:type="pct"/>
            <w:shd w:val="clear" w:color="auto" w:fill="auto"/>
          </w:tcPr>
          <w:p w14:paraId="3A43BB2F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370DC14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BB7DB96" w14:textId="766D259C" w:rsidR="0036005A" w:rsidRPr="000E016F" w:rsidRDefault="00C90145" w:rsidP="00EA17B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C72E9" w:rsidRPr="00FC7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43" w:type="pct"/>
            <w:shd w:val="clear" w:color="auto" w:fill="FFFFFF"/>
          </w:tcPr>
          <w:p w14:paraId="476FC7AF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64C5546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597029F5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3F067971" w14:textId="0EA72D7D" w:rsidR="0036005A" w:rsidRPr="000E016F" w:rsidRDefault="00C90145" w:rsidP="0036005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</w:tr>
      <w:tr w:rsidR="0036005A" w:rsidRPr="000E016F" w14:paraId="5D1605B9" w14:textId="77777777" w:rsidTr="001775AC">
        <w:tc>
          <w:tcPr>
            <w:tcW w:w="2199" w:type="pct"/>
            <w:shd w:val="clear" w:color="auto" w:fill="FFFFFF"/>
          </w:tcPr>
          <w:p w14:paraId="68436638" w14:textId="24718F8A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516" w:type="pct"/>
            <w:shd w:val="clear" w:color="auto" w:fill="auto"/>
          </w:tcPr>
          <w:p w14:paraId="7CB552A0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32FADA0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6724A35F" w14:textId="07F05867" w:rsidR="0036005A" w:rsidRPr="000E016F" w:rsidRDefault="00C90145" w:rsidP="009D258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43" w:type="pct"/>
            <w:shd w:val="clear" w:color="auto" w:fill="FFFFFF"/>
          </w:tcPr>
          <w:p w14:paraId="039C61F6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166C3CE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E727A77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8D1361F" w14:textId="685F6726" w:rsidR="0036005A" w:rsidRPr="000E016F" w:rsidRDefault="0036005A" w:rsidP="007C757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005A" w:rsidRPr="000E016F" w14:paraId="5B352FEF" w14:textId="77777777" w:rsidTr="001775AC">
        <w:tc>
          <w:tcPr>
            <w:tcW w:w="2199" w:type="pct"/>
            <w:shd w:val="clear" w:color="auto" w:fill="FFFFFF"/>
          </w:tcPr>
          <w:p w14:paraId="30E66878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8A67" w14:textId="35894F66" w:rsidR="0036005A" w:rsidRPr="000E016F" w:rsidRDefault="00D2582F" w:rsidP="0036005A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76545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1DC45DD9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10BCD" w14:textId="5236DEBC" w:rsidR="0036005A" w:rsidRPr="000E016F" w:rsidRDefault="00A70B0D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0B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A70B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647</w:t>
            </w:r>
            <w:r w:rsidRPr="00A70B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6D3E7343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CF99" w14:textId="59DA3B77" w:rsidR="0036005A" w:rsidRPr="000E016F" w:rsidRDefault="00C90145" w:rsidP="0036005A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36005A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143" w:type="pct"/>
            <w:shd w:val="clear" w:color="auto" w:fill="FFFFFF"/>
          </w:tcPr>
          <w:p w14:paraId="0BA0D69C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236FF7D4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36005A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</w:tr>
    </w:tbl>
    <w:p w14:paraId="019523BA" w14:textId="3B9531B5" w:rsidR="00010E75" w:rsidRPr="000E016F" w:rsidRDefault="00010E75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65A0C64B" w14:textId="63E40768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3DFD0AA8" w14:textId="2F8E9BC2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0CFA3B52" w14:textId="76C26418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1A86EC79" w14:textId="452AAC42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p w14:paraId="111F32B3" w14:textId="0BBACCBE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184D4475" w14:textId="6747EF27" w:rsidR="00D2582F" w:rsidRPr="000E016F" w:rsidRDefault="00D2582F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4DAEA347" w14:textId="77777777" w:rsidR="00D2582F" w:rsidRPr="000E016F" w:rsidRDefault="00D2582F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20D5F35C" w14:textId="4AE5E192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p w14:paraId="700B6D03" w14:textId="0161F72B" w:rsidR="006A1EEB" w:rsidRPr="000E016F" w:rsidRDefault="006A1EEB" w:rsidP="006A1EEB">
      <w:pPr>
        <w:tabs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3006A5" w:rsidRPr="000E016F" w14:paraId="08556E3A" w14:textId="77777777" w:rsidTr="00000335">
        <w:tc>
          <w:tcPr>
            <w:tcW w:w="4042" w:type="dxa"/>
            <w:shd w:val="clear" w:color="auto" w:fill="FFFFFF"/>
          </w:tcPr>
          <w:p w14:paraId="3B4EBD2C" w14:textId="73EFE54F" w:rsidR="003006A5" w:rsidRPr="000E016F" w:rsidRDefault="003006A5" w:rsidP="00000335">
            <w:pPr>
              <w:spacing w:line="360" w:lineRule="exact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0E016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56BC13EE" w14:textId="77777777" w:rsidR="003006A5" w:rsidRPr="000E016F" w:rsidRDefault="003006A5" w:rsidP="00000335">
            <w:pPr>
              <w:spacing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0E016F" w14:paraId="522708A4" w14:textId="77777777" w:rsidTr="00000335">
        <w:tc>
          <w:tcPr>
            <w:tcW w:w="4042" w:type="dxa"/>
            <w:shd w:val="clear" w:color="auto" w:fill="FFFFFF"/>
          </w:tcPr>
          <w:p w14:paraId="5072559A" w14:textId="77777777" w:rsidR="003006A5" w:rsidRPr="000E016F" w:rsidRDefault="003006A5" w:rsidP="00000335">
            <w:pPr>
              <w:spacing w:line="360" w:lineRule="exact"/>
              <w:ind w:left="-18"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4D4AC711" w14:textId="3DA4F4E2" w:rsidR="003006A5" w:rsidRPr="000E016F" w:rsidRDefault="00C90145" w:rsidP="0000033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  <w:shd w:val="clear" w:color="auto" w:fill="FFFFFF"/>
          </w:tcPr>
          <w:p w14:paraId="48C3B403" w14:textId="77777777" w:rsidR="003006A5" w:rsidRPr="000E016F" w:rsidRDefault="003006A5" w:rsidP="0000033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16DDB2F4" w14:textId="22BEF7F6" w:rsidR="003006A5" w:rsidRPr="000E016F" w:rsidRDefault="00C90145" w:rsidP="0000033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006A5" w:rsidRPr="000E016F" w14:paraId="6C56E922" w14:textId="77777777" w:rsidTr="00000335">
        <w:tc>
          <w:tcPr>
            <w:tcW w:w="4042" w:type="dxa"/>
            <w:shd w:val="clear" w:color="auto" w:fill="FFFFFF"/>
          </w:tcPr>
          <w:p w14:paraId="3E8358CA" w14:textId="77777777" w:rsidR="003006A5" w:rsidRPr="000E016F" w:rsidRDefault="003006A5" w:rsidP="0000033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4FF215B9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3839F8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91497D1" w14:textId="77777777" w:rsidR="003006A5" w:rsidRPr="000E016F" w:rsidRDefault="003006A5" w:rsidP="00000335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610F3A9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605FDB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434A16A5" w14:textId="77777777" w:rsidR="003006A5" w:rsidRPr="000E016F" w:rsidRDefault="003006A5" w:rsidP="00000335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C5399BA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3D299E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0B728352" w14:textId="77777777" w:rsidR="003006A5" w:rsidRPr="000E016F" w:rsidRDefault="003006A5" w:rsidP="00000335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3248A13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BD1D7F6" w14:textId="77777777" w:rsidR="003006A5" w:rsidRPr="000E016F" w:rsidRDefault="003006A5" w:rsidP="00000335">
            <w:pPr>
              <w:pStyle w:val="acctfourfigures"/>
              <w:tabs>
                <w:tab w:val="clear" w:pos="765"/>
              </w:tabs>
              <w:spacing w:line="36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005A" w:rsidRPr="000E016F" w14:paraId="5E806CC0" w14:textId="77777777" w:rsidTr="00000335">
        <w:tc>
          <w:tcPr>
            <w:tcW w:w="4042" w:type="dxa"/>
            <w:shd w:val="clear" w:color="auto" w:fill="FFFFFF"/>
          </w:tcPr>
          <w:p w14:paraId="5D3AA56D" w14:textId="77777777" w:rsidR="0036005A" w:rsidRPr="000E016F" w:rsidRDefault="0036005A" w:rsidP="003600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2DE92BFA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548E671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38BD67F9" w14:textId="06308BC1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  <w:r w:rsidR="00934CAE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9" w:type="dxa"/>
            <w:shd w:val="clear" w:color="auto" w:fill="FFFFFF"/>
          </w:tcPr>
          <w:p w14:paraId="554A9D03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2A7668F6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1BA57C49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369DCAF8" w14:textId="66F5D6D3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063</w:t>
            </w:r>
          </w:p>
        </w:tc>
      </w:tr>
      <w:tr w:rsidR="0036005A" w:rsidRPr="000E016F" w14:paraId="59FCB1A3" w14:textId="77777777" w:rsidTr="00000335">
        <w:tc>
          <w:tcPr>
            <w:tcW w:w="4042" w:type="dxa"/>
            <w:shd w:val="clear" w:color="auto" w:fill="FFFFFF"/>
          </w:tcPr>
          <w:p w14:paraId="7FD8E7B9" w14:textId="77777777" w:rsidR="0036005A" w:rsidRPr="000E016F" w:rsidRDefault="0036005A" w:rsidP="003600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F3EAC94" w14:textId="27204B3F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934CAE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626F73B8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8B73E65" w14:textId="46DCFCC0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934CAE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69" w:type="dxa"/>
            <w:shd w:val="clear" w:color="auto" w:fill="FFFFFF"/>
          </w:tcPr>
          <w:p w14:paraId="58E19FC0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2BA7AA4" w14:textId="7DEC6DA6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9" w:type="dxa"/>
            <w:shd w:val="clear" w:color="auto" w:fill="FFFFFF"/>
          </w:tcPr>
          <w:p w14:paraId="26FFC304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3CE93756" w14:textId="0053966D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 w:rsidR="0036005A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012</w:t>
            </w:r>
          </w:p>
        </w:tc>
      </w:tr>
      <w:tr w:rsidR="0036005A" w:rsidRPr="000E016F" w14:paraId="45A0FE0B" w14:textId="77777777" w:rsidTr="00000335">
        <w:tc>
          <w:tcPr>
            <w:tcW w:w="4042" w:type="dxa"/>
            <w:shd w:val="clear" w:color="auto" w:fill="FFFFFF"/>
          </w:tcPr>
          <w:p w14:paraId="4E379A6C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62C03C4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994A93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0CEB11D" w14:textId="5D88E1C4" w:rsidR="0036005A" w:rsidRPr="000E016F" w:rsidRDefault="00934CAE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885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646D527E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1028503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8B5AABD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C640F05" w14:textId="1AEC9B9F" w:rsidR="0036005A" w:rsidRPr="000E016F" w:rsidRDefault="0036005A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074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6005A" w:rsidRPr="000E016F" w14:paraId="6E108200" w14:textId="77777777" w:rsidTr="00000335">
        <w:tc>
          <w:tcPr>
            <w:tcW w:w="4042" w:type="dxa"/>
            <w:shd w:val="clear" w:color="auto" w:fill="FFFFFF"/>
          </w:tcPr>
          <w:p w14:paraId="4C3ED3EC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2154DC1A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F8CA357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1632EE6" w14:textId="7EB1B2FD" w:rsidR="0036005A" w:rsidRPr="000E016F" w:rsidRDefault="00934CAE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50B15C8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54F6689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521D572E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AA66F81" w14:textId="519EE27F" w:rsidR="0036005A" w:rsidRPr="000E016F" w:rsidRDefault="0036005A" w:rsidP="0036005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6005A" w:rsidRPr="000E016F" w14:paraId="5D479B33" w14:textId="77777777" w:rsidTr="00000335">
        <w:tc>
          <w:tcPr>
            <w:tcW w:w="4042" w:type="dxa"/>
            <w:shd w:val="clear" w:color="auto" w:fill="FFFFFF"/>
          </w:tcPr>
          <w:p w14:paraId="0A58278C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72F1EEE9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66764AB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78DD010" w14:textId="724193A1" w:rsidR="0036005A" w:rsidRPr="000E016F" w:rsidRDefault="00C90145" w:rsidP="0036005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C72E9" w:rsidRPr="00FC7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69" w:type="dxa"/>
            <w:shd w:val="clear" w:color="auto" w:fill="FFFFFF"/>
          </w:tcPr>
          <w:p w14:paraId="6673A46A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D7775F5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AF53714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5C4EFCDD" w14:textId="300EAB48" w:rsidR="0036005A" w:rsidRPr="000E016F" w:rsidRDefault="00C90145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</w:tr>
      <w:tr w:rsidR="0036005A" w:rsidRPr="000E016F" w14:paraId="3A4EDABA" w14:textId="77777777" w:rsidTr="00000335">
        <w:tc>
          <w:tcPr>
            <w:tcW w:w="4042" w:type="dxa"/>
            <w:shd w:val="clear" w:color="auto" w:fill="FFFFFF"/>
          </w:tcPr>
          <w:p w14:paraId="1F19E978" w14:textId="339C66BE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76" w:type="dxa"/>
            <w:shd w:val="clear" w:color="auto" w:fill="FFFFFF"/>
          </w:tcPr>
          <w:p w14:paraId="401E5053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5FC4EAD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B632A7A" w14:textId="444DDB28" w:rsidR="0036005A" w:rsidRPr="000E016F" w:rsidRDefault="00C90145" w:rsidP="009D258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9" w:type="dxa"/>
            <w:shd w:val="clear" w:color="auto" w:fill="FFFFFF"/>
          </w:tcPr>
          <w:p w14:paraId="466145D0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1CC01EF2" w14:textId="77777777" w:rsidR="0036005A" w:rsidRPr="000E016F" w:rsidRDefault="0036005A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116FF05A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0E645649" w14:textId="1E99060A" w:rsidR="0036005A" w:rsidRPr="000E016F" w:rsidRDefault="0036005A" w:rsidP="007C757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005A" w:rsidRPr="000E016F" w14:paraId="62C17BF1" w14:textId="77777777" w:rsidTr="00000335">
        <w:tc>
          <w:tcPr>
            <w:tcW w:w="4042" w:type="dxa"/>
            <w:shd w:val="clear" w:color="auto" w:fill="FFFFFF"/>
          </w:tcPr>
          <w:p w14:paraId="7E29F1DA" w14:textId="77777777" w:rsidR="0036005A" w:rsidRPr="000E016F" w:rsidRDefault="0036005A" w:rsidP="0036005A">
            <w:pPr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3021B2" w14:textId="78A43A3C" w:rsidR="0036005A" w:rsidRPr="000E016F" w:rsidRDefault="00D2582F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41F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138979EA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16CE17" w14:textId="5832903C" w:rsidR="0036005A" w:rsidRPr="000E016F" w:rsidRDefault="00A70B0D" w:rsidP="0036005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0B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Pr="00A70B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647</w:t>
            </w:r>
            <w:r w:rsidRPr="00A70B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1ED1828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47B2A" w14:textId="5A3F9D84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36005A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269" w:type="dxa"/>
            <w:shd w:val="clear" w:color="auto" w:fill="FFFFFF"/>
          </w:tcPr>
          <w:p w14:paraId="5FB5E2C8" w14:textId="77777777" w:rsidR="0036005A" w:rsidRPr="000E016F" w:rsidRDefault="0036005A" w:rsidP="0036005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C9FB7B" w14:textId="166E8876" w:rsidR="0036005A" w:rsidRPr="000E016F" w:rsidRDefault="00C90145" w:rsidP="0036005A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36005A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</w:tr>
    </w:tbl>
    <w:p w14:paraId="6BFF6CD3" w14:textId="422DD923" w:rsidR="003006A5" w:rsidRPr="000E016F" w:rsidRDefault="003006A5">
      <w:pPr>
        <w:spacing w:line="240" w:lineRule="auto"/>
        <w:rPr>
          <w:rFonts w:ascii="Angsana New" w:hAnsi="Angsana New"/>
          <w:bCs/>
          <w:sz w:val="30"/>
          <w:szCs w:val="30"/>
        </w:rPr>
      </w:pPr>
      <w:r w:rsidRPr="000E016F">
        <w:rPr>
          <w:rFonts w:ascii="Angsana New" w:hAnsi="Angsana New"/>
          <w:bCs/>
          <w:sz w:val="24"/>
          <w:szCs w:val="24"/>
        </w:rPr>
        <w:t xml:space="preserve"> </w:t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990"/>
        <w:gridCol w:w="270"/>
        <w:gridCol w:w="1260"/>
        <w:gridCol w:w="270"/>
        <w:gridCol w:w="1170"/>
        <w:gridCol w:w="270"/>
        <w:gridCol w:w="1080"/>
      </w:tblGrid>
      <w:tr w:rsidR="003006A5" w:rsidRPr="000E016F" w14:paraId="24ECA834" w14:textId="77777777" w:rsidTr="0036005A">
        <w:tc>
          <w:tcPr>
            <w:tcW w:w="4050" w:type="dxa"/>
          </w:tcPr>
          <w:p w14:paraId="40FED263" w14:textId="77777777" w:rsidR="003006A5" w:rsidRPr="000E016F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ADA03FF" w14:textId="77777777" w:rsidR="003006A5" w:rsidRPr="000E016F" w:rsidRDefault="003006A5" w:rsidP="00000335">
            <w:pPr>
              <w:pStyle w:val="BodyText"/>
              <w:spacing w:after="0" w:line="360" w:lineRule="exact"/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8D813EB" w14:textId="77777777" w:rsidR="003006A5" w:rsidRPr="000E016F" w:rsidRDefault="003006A5" w:rsidP="00000335">
            <w:pPr>
              <w:pStyle w:val="BodyText"/>
              <w:spacing w:after="0"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0E016F" w14:paraId="67FE3EEA" w14:textId="77777777" w:rsidTr="0036005A">
        <w:tc>
          <w:tcPr>
            <w:tcW w:w="4050" w:type="dxa"/>
          </w:tcPr>
          <w:p w14:paraId="25FD8C10" w14:textId="77777777" w:rsidR="003006A5" w:rsidRPr="000E016F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vAlign w:val="bottom"/>
          </w:tcPr>
          <w:p w14:paraId="0AF30BFF" w14:textId="77777777" w:rsidR="003006A5" w:rsidRPr="000E016F" w:rsidRDefault="003006A5" w:rsidP="00000335">
            <w:pPr>
              <w:pStyle w:val="BodyText"/>
              <w:spacing w:after="0" w:line="36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91FE25F" w14:textId="77777777" w:rsidR="003006A5" w:rsidRPr="000E016F" w:rsidRDefault="003006A5" w:rsidP="00000335">
            <w:pPr>
              <w:pStyle w:val="BodyText"/>
              <w:spacing w:after="0" w:line="36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3C1AD9" w14:textId="77777777" w:rsidR="003006A5" w:rsidRPr="000E016F" w:rsidRDefault="003006A5" w:rsidP="00000335">
            <w:pPr>
              <w:pStyle w:val="BodyText"/>
              <w:spacing w:after="0" w:line="36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3006A5" w:rsidRPr="000E016F" w14:paraId="6665185E" w14:textId="77777777" w:rsidTr="004272C9">
        <w:tc>
          <w:tcPr>
            <w:tcW w:w="4050" w:type="dxa"/>
          </w:tcPr>
          <w:p w14:paraId="1FC0932B" w14:textId="508EB338" w:rsidR="003006A5" w:rsidRPr="000E016F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39DA8B46" w14:textId="50F5C266" w:rsidR="003006A5" w:rsidRPr="000E016F" w:rsidRDefault="00C9014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01DCE2E" w14:textId="77777777" w:rsidR="003006A5" w:rsidRPr="000E016F" w:rsidRDefault="003006A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B74B4" w14:textId="5FA01A80" w:rsidR="003006A5" w:rsidRPr="000E016F" w:rsidRDefault="00C9014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35390DDC" w14:textId="77777777" w:rsidR="003006A5" w:rsidRPr="000E016F" w:rsidRDefault="003006A5" w:rsidP="00000335">
            <w:pPr>
              <w:pStyle w:val="BodyText"/>
              <w:tabs>
                <w:tab w:val="decimal" w:pos="106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7D0C" w14:textId="689901D2" w:rsidR="003006A5" w:rsidRPr="000E016F" w:rsidRDefault="00C9014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12B242D" w14:textId="77777777" w:rsidR="003006A5" w:rsidRPr="000E016F" w:rsidRDefault="003006A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7C4FD" w14:textId="685ADB6D" w:rsidR="003006A5" w:rsidRPr="000E016F" w:rsidRDefault="00C90145" w:rsidP="0000033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006A5" w:rsidRPr="000E016F" w14:paraId="79CE4C0E" w14:textId="77777777" w:rsidTr="0036005A">
        <w:tc>
          <w:tcPr>
            <w:tcW w:w="4050" w:type="dxa"/>
          </w:tcPr>
          <w:p w14:paraId="4F64CBA7" w14:textId="77777777" w:rsidR="003006A5" w:rsidRPr="000E016F" w:rsidRDefault="003006A5" w:rsidP="00000335">
            <w:pPr>
              <w:spacing w:line="36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8E5A905" w14:textId="77777777" w:rsidR="003006A5" w:rsidRPr="000E016F" w:rsidRDefault="003006A5" w:rsidP="00000335">
            <w:pPr>
              <w:pStyle w:val="BodyText"/>
              <w:tabs>
                <w:tab w:val="decimal" w:pos="-108"/>
              </w:tabs>
              <w:spacing w:after="0" w:line="36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005A" w:rsidRPr="000E016F" w14:paraId="26DDFE48" w14:textId="77777777" w:rsidTr="004272C9">
        <w:tc>
          <w:tcPr>
            <w:tcW w:w="4050" w:type="dxa"/>
          </w:tcPr>
          <w:p w14:paraId="7A48B2E3" w14:textId="77777777" w:rsidR="0036005A" w:rsidRPr="000E016F" w:rsidRDefault="0036005A" w:rsidP="0036005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203ADC4" w14:textId="710EFDF0" w:rsidR="0036005A" w:rsidRPr="000E016F" w:rsidRDefault="00C90145" w:rsidP="0036005A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741FF9" w:rsidRPr="00741F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  <w:vAlign w:val="bottom"/>
          </w:tcPr>
          <w:p w14:paraId="722E296B" w14:textId="77777777" w:rsidR="0036005A" w:rsidRPr="000E016F" w:rsidRDefault="0036005A" w:rsidP="0036005A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D951" w14:textId="4CF2DE16" w:rsidR="0036005A" w:rsidRPr="000E016F" w:rsidRDefault="00C90145" w:rsidP="0036005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36005A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1258E48D" w14:textId="77777777" w:rsidR="0036005A" w:rsidRPr="000E016F" w:rsidRDefault="0036005A" w:rsidP="0036005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4ACE4" w14:textId="0E7F8F6F" w:rsidR="0036005A" w:rsidRPr="000E016F" w:rsidRDefault="00353397" w:rsidP="0036005A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  <w:r w:rsidRPr="000E0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A9A576" w14:textId="77777777" w:rsidR="0036005A" w:rsidRPr="000E016F" w:rsidRDefault="0036005A" w:rsidP="0036005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D5272" w14:textId="4A49941B" w:rsidR="0036005A" w:rsidRPr="000E016F" w:rsidRDefault="0036005A" w:rsidP="0036005A">
            <w:pPr>
              <w:pStyle w:val="BodyText"/>
              <w:tabs>
                <w:tab w:val="decimal" w:pos="7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 w:rsidRPr="000E0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005A" w:rsidRPr="000E016F" w14:paraId="4A48E7F8" w14:textId="77777777" w:rsidTr="004272C9">
        <w:tc>
          <w:tcPr>
            <w:tcW w:w="4050" w:type="dxa"/>
          </w:tcPr>
          <w:p w14:paraId="2D70D9F6" w14:textId="77777777" w:rsidR="0036005A" w:rsidRPr="000E016F" w:rsidRDefault="0036005A" w:rsidP="0036005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6688FC" w14:textId="56BEA949" w:rsidR="0036005A" w:rsidRPr="000E016F" w:rsidRDefault="00353397" w:rsidP="0036005A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741FF9" w:rsidRPr="00741F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  <w:r w:rsidRPr="000E0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A2047D" w14:textId="77777777" w:rsidR="0036005A" w:rsidRPr="000E016F" w:rsidRDefault="0036005A" w:rsidP="0036005A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92FA2F" w14:textId="7EA9AFD6" w:rsidR="0036005A" w:rsidRPr="000E016F" w:rsidRDefault="0036005A" w:rsidP="0036005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  <w:r w:rsidRPr="000E0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94E7EB" w14:textId="77777777" w:rsidR="0036005A" w:rsidRPr="000E016F" w:rsidRDefault="0036005A" w:rsidP="0036005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1EC2E" w14:textId="73F5A2C4" w:rsidR="0036005A" w:rsidRPr="000E016F" w:rsidRDefault="00C90145" w:rsidP="0036005A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741FF9" w:rsidRPr="00741F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  <w:vAlign w:val="bottom"/>
          </w:tcPr>
          <w:p w14:paraId="3C1E50F7" w14:textId="77777777" w:rsidR="0036005A" w:rsidRPr="000E016F" w:rsidRDefault="0036005A" w:rsidP="0036005A">
            <w:pPr>
              <w:pStyle w:val="BodyText"/>
              <w:tabs>
                <w:tab w:val="decimal" w:pos="10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14ECAB" w14:textId="7149F1B0" w:rsidR="0036005A" w:rsidRPr="000E016F" w:rsidRDefault="00C90145" w:rsidP="0036005A">
            <w:pPr>
              <w:pStyle w:val="BodyText"/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36005A" w:rsidRPr="000E016F">
              <w:rPr>
                <w:rFonts w:ascii="Angsana New" w:hAnsi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36005A" w:rsidRPr="000E016F" w14:paraId="40AABD97" w14:textId="77777777" w:rsidTr="004272C9">
        <w:tc>
          <w:tcPr>
            <w:tcW w:w="4050" w:type="dxa"/>
          </w:tcPr>
          <w:p w14:paraId="69F7ECC2" w14:textId="35D44FE9" w:rsidR="0036005A" w:rsidRPr="000E016F" w:rsidRDefault="0036005A" w:rsidP="0036005A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Pr="000E016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0E016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BC3F" w14:textId="04A9BEA7" w:rsidR="0036005A" w:rsidRPr="000E016F" w:rsidRDefault="00353397" w:rsidP="003600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3C9AB3" w14:textId="77777777" w:rsidR="0036005A" w:rsidRPr="000E016F" w:rsidRDefault="0036005A" w:rsidP="0036005A">
            <w:pPr>
              <w:tabs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78863" w14:textId="2DE34E4E" w:rsidR="0036005A" w:rsidRPr="000E016F" w:rsidRDefault="0036005A" w:rsidP="00B64CEC">
            <w:pPr>
              <w:pStyle w:val="BodyText"/>
              <w:tabs>
                <w:tab w:val="decimal" w:pos="69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08231E" w14:textId="77777777" w:rsidR="0036005A" w:rsidRPr="000E016F" w:rsidRDefault="0036005A" w:rsidP="0036005A">
            <w:pPr>
              <w:tabs>
                <w:tab w:val="decimal" w:pos="70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817FA" w14:textId="0616DC46" w:rsidR="0036005A" w:rsidRPr="000E016F" w:rsidRDefault="00741FF9" w:rsidP="0036005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FF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  <w:r w:rsidRPr="00741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709</w:t>
            </w:r>
            <w:r w:rsidRPr="00741FF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BFCC91C" w14:textId="77777777" w:rsidR="0036005A" w:rsidRPr="000E016F" w:rsidRDefault="0036005A" w:rsidP="0036005A">
            <w:pPr>
              <w:tabs>
                <w:tab w:val="decimal" w:pos="106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BF13E" w14:textId="363FEC1D" w:rsidR="0036005A" w:rsidRPr="000E016F" w:rsidRDefault="0036005A" w:rsidP="0019403F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F0BC1C8" w14:textId="62CFA570" w:rsidR="0028587B" w:rsidRPr="000E016F" w:rsidRDefault="003006A5">
      <w:pPr>
        <w:spacing w:line="240" w:lineRule="auto"/>
        <w:rPr>
          <w:rFonts w:ascii="Angsana New" w:hAnsi="Angsana New"/>
          <w:bCs/>
          <w:sz w:val="24"/>
          <w:szCs w:val="24"/>
        </w:rPr>
      </w:pPr>
      <w:r w:rsidRPr="000E016F">
        <w:rPr>
          <w:rFonts w:ascii="Angsana New" w:hAnsi="Angsana New"/>
          <w:bCs/>
          <w:sz w:val="24"/>
          <w:szCs w:val="24"/>
        </w:rPr>
        <w:t xml:space="preserve"> </w:t>
      </w:r>
    </w:p>
    <w:p w14:paraId="530AA5A9" w14:textId="50FB4136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5201A3BC" w14:textId="23F34B73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47A240AF" w14:textId="36986579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0F799C04" w14:textId="4762FCC0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3B872D8A" w14:textId="4BEACE2A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09F40298" w14:textId="711432D2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2EEE8592" w14:textId="0F86FF71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49025DE1" w14:textId="7AD853AE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580F3D56" w14:textId="5BB0E149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2BBF8D94" w14:textId="71EFDDF2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1A2290A4" w14:textId="3B13A3A4" w:rsidR="00D2582F" w:rsidRPr="000E016F" w:rsidRDefault="00D2582F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7B79B007" w14:textId="0662FA80" w:rsidR="00D2582F" w:rsidRPr="000E016F" w:rsidRDefault="00D2582F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1E30C104" w14:textId="4F6978FD" w:rsidR="00D2582F" w:rsidRPr="000E016F" w:rsidRDefault="00D2582F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1C536724" w14:textId="77777777" w:rsidR="00D2582F" w:rsidRPr="000E016F" w:rsidRDefault="00D2582F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p w14:paraId="209D1509" w14:textId="453CC13A" w:rsidR="00F93497" w:rsidRPr="000E016F" w:rsidRDefault="00F93497">
      <w:pPr>
        <w:spacing w:line="240" w:lineRule="auto"/>
        <w:rPr>
          <w:rFonts w:ascii="Angsana New" w:hAnsi="Angsana New"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0"/>
        <w:gridCol w:w="270"/>
        <w:gridCol w:w="1242"/>
        <w:gridCol w:w="270"/>
        <w:gridCol w:w="1170"/>
        <w:gridCol w:w="270"/>
        <w:gridCol w:w="1456"/>
      </w:tblGrid>
      <w:tr w:rsidR="004F0FE4" w:rsidRPr="000E016F" w14:paraId="0757A013" w14:textId="77777777" w:rsidTr="006A50BD">
        <w:tc>
          <w:tcPr>
            <w:tcW w:w="3692" w:type="dxa"/>
          </w:tcPr>
          <w:p w14:paraId="72521DFF" w14:textId="7A1EAEF1" w:rsidR="004F0FE4" w:rsidRPr="000E016F" w:rsidRDefault="00233302" w:rsidP="00A13F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lastRenderedPageBreak/>
              <w:br w:type="page"/>
            </w:r>
            <w:r w:rsidR="004F0FE4" w:rsidRPr="000E016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938" w:type="dxa"/>
            <w:gridSpan w:val="7"/>
          </w:tcPr>
          <w:p w14:paraId="5355A6D0" w14:textId="77777777" w:rsidR="004F0FE4" w:rsidRPr="000E016F" w:rsidRDefault="004F0FE4" w:rsidP="00A13F0A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0E016F" w:rsidRDefault="004F0FE4" w:rsidP="00A13F0A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0E016F" w14:paraId="16F9C7AB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47A4B8F7" w14:textId="77777777" w:rsidR="004F0FE4" w:rsidRPr="000E016F" w:rsidRDefault="004F0FE4" w:rsidP="00A13F0A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1558C130" w14:textId="77777777" w:rsidR="004F0FE4" w:rsidRPr="000E016F" w:rsidRDefault="004F0FE4" w:rsidP="00A13F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0E016F" w:rsidRDefault="004F0FE4" w:rsidP="00A13F0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0E016F" w:rsidRDefault="004F0FE4" w:rsidP="00E73B55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รายจ่าย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)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</w:rPr>
              <w:t>/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ด้</w:t>
            </w: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0D4D66E2" w14:textId="77777777" w:rsidR="004F0FE4" w:rsidRPr="000E016F" w:rsidRDefault="004F0FE4" w:rsidP="00A13F0A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6D70AF16" w14:textId="77777777" w:rsidR="004F0FE4" w:rsidRPr="000E016F" w:rsidRDefault="004F0FE4" w:rsidP="00A13F0A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2863" w:rsidRPr="000E016F" w14:paraId="18BA728D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076DBB86" w14:textId="77777777" w:rsidR="00482863" w:rsidRPr="000E016F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BFB356" w14:textId="77777777" w:rsidR="00482863" w:rsidRPr="000E016F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069CD44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58D7112B" w:rsidR="00482863" w:rsidRPr="000E016F" w:rsidRDefault="00C90145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82863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1C7150A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2989E4FB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D70AD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88D2B" w14:textId="7FD60029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5C68D1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3F0D432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079D622B" w:rsidR="00482863" w:rsidRPr="000E016F" w:rsidRDefault="00C90145" w:rsidP="00482863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482863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82863" w:rsidRPr="000E016F" w14:paraId="627CCDCC" w14:textId="77777777" w:rsidTr="006A50BD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692" w:type="dxa"/>
          </w:tcPr>
          <w:p w14:paraId="43C94A16" w14:textId="77777777" w:rsidR="00482863" w:rsidRPr="000E016F" w:rsidRDefault="00482863" w:rsidP="0048286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8" w:type="dxa"/>
            <w:gridSpan w:val="7"/>
          </w:tcPr>
          <w:p w14:paraId="1C2C170B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0E016F" w14:paraId="3BF21BD1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68EFEBEA" w14:textId="77777777" w:rsidR="00482863" w:rsidRPr="000E016F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73A63EC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18F0C241" w:rsidR="00482863" w:rsidRPr="000E016F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9A3B7B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88C24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550C3C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</w:tcPr>
          <w:p w14:paraId="29C31464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3A50" w:rsidRPr="000E016F" w14:paraId="43DFFF96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1C2A555C" w14:textId="03FE2B8C" w:rsidR="002D3A50" w:rsidRPr="000E016F" w:rsidRDefault="002D3A50" w:rsidP="002D3A50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F19701C" w14:textId="2522E749" w:rsidR="002D3A50" w:rsidRPr="000E016F" w:rsidRDefault="00C90145" w:rsidP="00F9349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2DEE92C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48297E4" w14:textId="2FD8A4EE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1109E25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3DF023" w14:textId="1746C366" w:rsidR="002D3A50" w:rsidRPr="000E016F" w:rsidRDefault="001A5A90" w:rsidP="002D3A5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24D3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</w:tcPr>
          <w:p w14:paraId="36C8793E" w14:textId="7619D9D9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</w:t>
            </w:r>
          </w:p>
        </w:tc>
      </w:tr>
      <w:tr w:rsidR="002D3A50" w:rsidRPr="000E016F" w14:paraId="32405C6D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221F272" w14:textId="77777777" w:rsidR="002D3A50" w:rsidRPr="000E016F" w:rsidRDefault="002D3A50" w:rsidP="002D3A50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0E016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  <w:vAlign w:val="bottom"/>
          </w:tcPr>
          <w:p w14:paraId="7B5EF13A" w14:textId="246DE799" w:rsidR="002D3A50" w:rsidRPr="000E016F" w:rsidRDefault="00C90145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04593AE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591A9D58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A5A9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70" w:type="dxa"/>
            <w:vAlign w:val="bottom"/>
          </w:tcPr>
          <w:p w14:paraId="14BF4280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66DDC7" w14:textId="144ADE81" w:rsidR="002D3A50" w:rsidRPr="000E016F" w:rsidRDefault="001A5A9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56D46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371EC38A" w14:textId="14C1F8FD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954B1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</w:tr>
      <w:tr w:rsidR="002D3A50" w:rsidRPr="000E016F" w14:paraId="6D326417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6A268C86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260" w:type="dxa"/>
            <w:vAlign w:val="bottom"/>
          </w:tcPr>
          <w:p w14:paraId="63E9E318" w14:textId="4CFE4538" w:rsidR="002D3A50" w:rsidRPr="000E016F" w:rsidRDefault="00C90145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  <w:vAlign w:val="bottom"/>
          </w:tcPr>
          <w:p w14:paraId="1EB9F79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4B8CE6BC" w:rsidR="002D3A50" w:rsidRPr="000E016F" w:rsidRDefault="001A5A90" w:rsidP="001A5A9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5BDAB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E2194F" w14:textId="177BCA93" w:rsidR="002D3A50" w:rsidRPr="000E016F" w:rsidRDefault="001A5A90" w:rsidP="00FD6AC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1D77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vAlign w:val="bottom"/>
          </w:tcPr>
          <w:p w14:paraId="0890BF20" w14:textId="3E407E05" w:rsidR="00B954B1" w:rsidRPr="000E016F" w:rsidRDefault="00B954B1" w:rsidP="00B954B1">
            <w:pPr>
              <w:pStyle w:val="acctfourfigures"/>
              <w:tabs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E311E5" w14:textId="402754A9" w:rsidR="002D3A50" w:rsidRPr="000E016F" w:rsidRDefault="00C90145" w:rsidP="00B954B1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954B1"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</w:tr>
      <w:tr w:rsidR="002D3A50" w:rsidRPr="000E016F" w14:paraId="6F2079D6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456CA336" w14:textId="7F4647C4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73BE362A" w14:textId="7359D912" w:rsidR="002D3A50" w:rsidRPr="000E016F" w:rsidRDefault="00C90145" w:rsidP="00F9349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6330EA8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A163CD" w14:textId="4E1DF673" w:rsidR="002D3A50" w:rsidRPr="000E016F" w:rsidRDefault="001A5A9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7EA2D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AC7A3" w14:textId="03171637" w:rsidR="002D3A50" w:rsidRPr="000E016F" w:rsidRDefault="001A5A9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9796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3D833F4E" w14:textId="3D2C4828" w:rsidR="002D3A50" w:rsidRPr="000E016F" w:rsidRDefault="00B954B1" w:rsidP="007C7578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A50" w:rsidRPr="000E016F" w14:paraId="6367DBDB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4136C7C2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260" w:type="dxa"/>
            <w:vAlign w:val="bottom"/>
          </w:tcPr>
          <w:p w14:paraId="6D9A2BA0" w14:textId="0A60D779" w:rsidR="002D3A50" w:rsidRPr="000E016F" w:rsidRDefault="00C90145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70" w:type="dxa"/>
            <w:vAlign w:val="bottom"/>
          </w:tcPr>
          <w:p w14:paraId="4E888446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6D06A8CF" w:rsidR="002D3A50" w:rsidRPr="000E016F" w:rsidRDefault="001A5A9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AF784A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A6A50C" w14:textId="27BBE0EC" w:rsidR="002D3A50" w:rsidRPr="000E016F" w:rsidRDefault="001A5A9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1681FF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285D5CD" w14:textId="385BD0EE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B954B1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2D3A50" w:rsidRPr="000E016F" w14:paraId="5CDCC111" w14:textId="77777777" w:rsidTr="00BF10E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26A5E38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D45E9" w14:textId="200334A8" w:rsidR="002D3A50" w:rsidRPr="000E016F" w:rsidRDefault="00C90145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vAlign w:val="bottom"/>
          </w:tcPr>
          <w:p w14:paraId="435FE4F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E0CCF3" w14:textId="153A14F1" w:rsidR="002D3A50" w:rsidRPr="000E016F" w:rsidRDefault="001A5A9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059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35699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E20FE" w14:textId="71B59206" w:rsidR="002D3A50" w:rsidRPr="000E016F" w:rsidRDefault="001A5A90" w:rsidP="002D3A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717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4A25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ED3C296" w14:textId="7EFF5820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B954B1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</w:tr>
      <w:tr w:rsidR="002D3A50" w:rsidRPr="000E016F" w14:paraId="6D24BAA3" w14:textId="77777777" w:rsidTr="00BF10E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1BE79B72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4317F8" w14:textId="6418B4BD" w:rsidR="002D3A50" w:rsidRPr="000E016F" w:rsidRDefault="00C90145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270" w:type="dxa"/>
            <w:vAlign w:val="bottom"/>
          </w:tcPr>
          <w:p w14:paraId="6BFB375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80CC8" w14:textId="32869B35" w:rsidR="002D3A50" w:rsidRPr="000E016F" w:rsidRDefault="001A5A9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F236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DE22F2" w14:textId="68D7230D" w:rsidR="002D3A50" w:rsidRPr="000E016F" w:rsidRDefault="0093299E" w:rsidP="009329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99C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7EAFE25" w14:textId="3B051533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954B1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</w:tr>
      <w:tr w:rsidR="00E068DF" w:rsidRPr="000E016F" w14:paraId="771B9E7D" w14:textId="77777777" w:rsidTr="00BF10E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D443AE9" w14:textId="4F915194" w:rsidR="00E068DF" w:rsidRPr="000E016F" w:rsidRDefault="00E068DF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4DCC8" w14:textId="454BB5AD" w:rsidR="00E068DF" w:rsidRPr="000E016F" w:rsidRDefault="00BE0E02" w:rsidP="0076545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E699DA" w14:textId="77777777" w:rsidR="00E068DF" w:rsidRPr="000E016F" w:rsidRDefault="00E068DF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A93F0D" w14:textId="5DDDC864" w:rsidR="00E068DF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741FF9" w:rsidRPr="00741F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49D21" w14:textId="77777777" w:rsidR="00E068DF" w:rsidRPr="000E016F" w:rsidRDefault="00E068DF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CD8CD" w14:textId="6E55D7AB" w:rsidR="00E068DF" w:rsidRPr="000E016F" w:rsidRDefault="00BE0E02" w:rsidP="009329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5F3D6" w14:textId="77777777" w:rsidR="00E068DF" w:rsidRPr="000E016F" w:rsidRDefault="00E068DF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2281789" w14:textId="3DA9EA33" w:rsidR="00E068DF" w:rsidRPr="000E016F" w:rsidRDefault="00C90145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741FF9" w:rsidRPr="00741FF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080</w:t>
            </w:r>
          </w:p>
        </w:tc>
      </w:tr>
      <w:tr w:rsidR="002D3A50" w:rsidRPr="000E016F" w14:paraId="0E2EADF6" w14:textId="77777777" w:rsidTr="00BF10E0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</w:tcPr>
          <w:p w14:paraId="167E0F6D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29745" w14:textId="22C4E059" w:rsidR="002D3A50" w:rsidRPr="000E016F" w:rsidRDefault="00C90145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2D3A50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331227A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252D" w14:textId="3F4FCC40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741FF9"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0DAA197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0C0B" w14:textId="45EED26E" w:rsidR="002D3A50" w:rsidRPr="000E016F" w:rsidRDefault="00B954B1" w:rsidP="002D3A5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717</w:t>
            </w:r>
            <w:r w:rsidR="005F4330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9DF5D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E58B" w14:textId="36EAB2E5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="00741FF9"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  <w:tr w:rsidR="002D3A50" w:rsidRPr="000E016F" w14:paraId="5FFF145F" w14:textId="77777777" w:rsidTr="00BF10E0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  <w:vAlign w:val="bottom"/>
          </w:tcPr>
          <w:p w14:paraId="2FD46D24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CF74" w14:textId="77777777" w:rsidR="002D3A50" w:rsidRPr="000E016F" w:rsidRDefault="002D3A50" w:rsidP="00F93497">
            <w:pPr>
              <w:tabs>
                <w:tab w:val="left" w:pos="6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5B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9A447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11DB" w14:textId="77777777" w:rsidR="002D3A50" w:rsidRPr="000E016F" w:rsidRDefault="002D3A50" w:rsidP="002D3A50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9E52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3CB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3A50" w:rsidRPr="000E016F" w14:paraId="1A0ECC08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7BD6810" w14:textId="77777777" w:rsidR="002D3A50" w:rsidRPr="000E016F" w:rsidRDefault="002D3A50" w:rsidP="002D3A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84E08B4" w14:textId="77777777" w:rsidR="002D3A50" w:rsidRPr="000E016F" w:rsidRDefault="002D3A50" w:rsidP="00F93497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31A47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7F3CB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8863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574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3A8EF9B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A50" w:rsidRPr="000E016F" w14:paraId="442FC734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3C34755" w14:textId="77777777" w:rsidR="002D3A50" w:rsidRPr="000E016F" w:rsidRDefault="002D3A50" w:rsidP="002D3A50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25948157" w14:textId="77777777" w:rsidR="002D3A50" w:rsidRPr="000E016F" w:rsidRDefault="002D3A50" w:rsidP="00F934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D78C1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583A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873D6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0AE3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77E9174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3A50" w:rsidRPr="000E016F" w14:paraId="3059DB98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7F9F4D2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  <w:shd w:val="clear" w:color="auto" w:fill="auto"/>
          </w:tcPr>
          <w:p w14:paraId="4B3221D0" w14:textId="174F9759" w:rsidR="002D3A50" w:rsidRPr="000E016F" w:rsidRDefault="002D3A50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D47F669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C50FC9" w14:textId="694CE532" w:rsidR="002D3A50" w:rsidRPr="000E016F" w:rsidRDefault="00B954B1" w:rsidP="002A3B6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B4C3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A89F2C" w14:textId="5E8C1B0F" w:rsidR="002D3A50" w:rsidRPr="000E016F" w:rsidRDefault="00B954B1" w:rsidP="007C75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F1AC0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23E20155" w14:textId="0B42DB9D" w:rsidR="002D3A50" w:rsidRPr="000E016F" w:rsidRDefault="00E961FD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D3A50" w:rsidRPr="000E016F" w14:paraId="1AE151AD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13EAF0A1" w14:textId="409CCF80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60" w:type="dxa"/>
            <w:shd w:val="clear" w:color="auto" w:fill="auto"/>
          </w:tcPr>
          <w:p w14:paraId="371E0EAE" w14:textId="77777777" w:rsidR="002D3A50" w:rsidRPr="000E016F" w:rsidRDefault="002D3A50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25F9E9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F12B2D" w14:textId="77777777" w:rsidR="002D3A50" w:rsidRPr="000E016F" w:rsidRDefault="002D3A50" w:rsidP="002A3B66">
            <w:pPr>
              <w:pStyle w:val="acctfourfigures"/>
              <w:tabs>
                <w:tab w:val="clear" w:pos="765"/>
                <w:tab w:val="decimal" w:pos="704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2146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A63A1F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0644B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14E4717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3A50" w:rsidRPr="000E016F" w14:paraId="5FACDF6E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555BA32E" w14:textId="5AD1296E" w:rsidR="002D3A50" w:rsidRPr="000E016F" w:rsidRDefault="002D3A50" w:rsidP="002D3A50">
            <w:pPr>
              <w:spacing w:line="240" w:lineRule="auto"/>
              <w:ind w:left="162" w:right="-79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378FF03B" w14:textId="2B6AFACA" w:rsidR="002D3A50" w:rsidRPr="000E016F" w:rsidRDefault="00F93497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7FFDD1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D11359" w14:textId="46018DF3" w:rsidR="002D3A50" w:rsidRPr="000E016F" w:rsidRDefault="00B954B1" w:rsidP="002A3B6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FF0F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2BC69D" w14:textId="11A9AA17" w:rsidR="002D3A50" w:rsidRPr="000E016F" w:rsidRDefault="00C90145" w:rsidP="00E961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B954B1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246F462F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shd w:val="clear" w:color="auto" w:fill="auto"/>
          </w:tcPr>
          <w:p w14:paraId="5BE4480C" w14:textId="4EB34BDB" w:rsidR="002D3A50" w:rsidRPr="000E016F" w:rsidRDefault="00E961FD" w:rsidP="002D3A5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E961FD" w:rsidRPr="000E016F" w14:paraId="6FF21FE1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024A152A" w14:textId="77777777" w:rsidR="00E961FD" w:rsidRPr="000E016F" w:rsidRDefault="00E961FD" w:rsidP="00E961FD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8F8C" w14:textId="638176F6" w:rsidR="00E961FD" w:rsidRPr="000E016F" w:rsidRDefault="00E961FD" w:rsidP="00E961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01DCE7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4822F" w14:textId="65AE957B" w:rsidR="00E961FD" w:rsidRPr="000E016F" w:rsidRDefault="00E961FD" w:rsidP="002A3B6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2E6A5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09CE" w14:textId="5DED2E1D" w:rsidR="00E961FD" w:rsidRPr="000E016F" w:rsidRDefault="00C90145" w:rsidP="0062009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E961FD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759FF0B6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6966" w14:textId="6DB43ABF" w:rsidR="00E961FD" w:rsidRPr="000E016F" w:rsidRDefault="00E961FD" w:rsidP="00E961F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445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003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961FD" w:rsidRPr="000E016F" w14:paraId="537C4B83" w14:textId="77777777" w:rsidTr="00BF10E0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692" w:type="dxa"/>
          </w:tcPr>
          <w:p w14:paraId="36BDF2ED" w14:textId="77777777" w:rsidR="00E961FD" w:rsidRPr="000E016F" w:rsidRDefault="00E961FD" w:rsidP="00E961FD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1D2F10" w14:textId="77777777" w:rsidR="00E961FD" w:rsidRPr="000E016F" w:rsidRDefault="00E961FD" w:rsidP="00E96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3ACE49D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CB1FF8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CD0954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</w:tcPr>
          <w:p w14:paraId="29EBBB47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961FD" w:rsidRPr="000E016F" w14:paraId="0D9FCF69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6269CDAF" w14:textId="77777777" w:rsidR="00E961FD" w:rsidRPr="000E016F" w:rsidRDefault="00E961FD" w:rsidP="00E961FD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0049E66" w14:textId="1C618CD8" w:rsidR="00E961FD" w:rsidRPr="000E016F" w:rsidRDefault="00E961FD" w:rsidP="00E961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C3D7125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C2A53DB" w14:textId="2C84DF10" w:rsidR="00E961FD" w:rsidRPr="000E016F" w:rsidRDefault="00C90145" w:rsidP="00E961F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741FF9"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7EDFFA55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937FCB" w14:textId="1BC5BB56" w:rsidR="00E961FD" w:rsidRPr="000E016F" w:rsidRDefault="00C90145" w:rsidP="00340D6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E961FD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429A84C2" w14:textId="77777777" w:rsidR="00E961FD" w:rsidRPr="000E016F" w:rsidRDefault="00E961FD" w:rsidP="00E961F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shd w:val="clear" w:color="auto" w:fill="auto"/>
          </w:tcPr>
          <w:p w14:paraId="3CE3E39D" w14:textId="75A54380" w:rsidR="00E961FD" w:rsidRPr="000E016F" w:rsidRDefault="00741FF9" w:rsidP="00E961F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333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0DEB6070" w14:textId="728D94FA" w:rsidR="00C34EA1" w:rsidRPr="000E016F" w:rsidRDefault="00C34EA1">
      <w:pPr>
        <w:rPr>
          <w:sz w:val="30"/>
          <w:szCs w:val="30"/>
        </w:rPr>
      </w:pPr>
    </w:p>
    <w:p w14:paraId="3C993E9F" w14:textId="35EADEBD" w:rsidR="00F93497" w:rsidRPr="000E016F" w:rsidRDefault="00F93497">
      <w:pPr>
        <w:rPr>
          <w:sz w:val="30"/>
          <w:szCs w:val="30"/>
        </w:rPr>
      </w:pPr>
    </w:p>
    <w:p w14:paraId="0E6FCE62" w14:textId="1C02B437" w:rsidR="00963F3B" w:rsidRPr="000E016F" w:rsidRDefault="00963F3B">
      <w:pPr>
        <w:rPr>
          <w:sz w:val="30"/>
          <w:szCs w:val="30"/>
        </w:rPr>
      </w:pPr>
    </w:p>
    <w:p w14:paraId="2EC86797" w14:textId="593ADBE1" w:rsidR="00CE76A3" w:rsidRPr="000E016F" w:rsidRDefault="00CE76A3">
      <w:pPr>
        <w:rPr>
          <w:sz w:val="30"/>
          <w:szCs w:val="30"/>
        </w:rPr>
      </w:pPr>
    </w:p>
    <w:p w14:paraId="42122047" w14:textId="77777777" w:rsidR="00CE76A3" w:rsidRPr="000E016F" w:rsidRDefault="00CE76A3">
      <w:pPr>
        <w:rPr>
          <w:sz w:val="30"/>
          <w:szCs w:val="30"/>
        </w:rPr>
      </w:pPr>
    </w:p>
    <w:p w14:paraId="16689364" w14:textId="77777777" w:rsidR="00963F3B" w:rsidRPr="000E016F" w:rsidRDefault="00963F3B">
      <w:pPr>
        <w:rPr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260"/>
        <w:gridCol w:w="270"/>
        <w:gridCol w:w="1260"/>
        <w:gridCol w:w="270"/>
        <w:gridCol w:w="1170"/>
        <w:gridCol w:w="270"/>
        <w:gridCol w:w="1438"/>
      </w:tblGrid>
      <w:tr w:rsidR="003C2975" w:rsidRPr="000E016F" w14:paraId="01FBC71B" w14:textId="77777777" w:rsidTr="006A50BD">
        <w:tc>
          <w:tcPr>
            <w:tcW w:w="3692" w:type="dxa"/>
          </w:tcPr>
          <w:p w14:paraId="73E40C0F" w14:textId="156CE71F" w:rsidR="003C2975" w:rsidRPr="000E016F" w:rsidRDefault="003C2975" w:rsidP="00A274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38" w:type="dxa"/>
            <w:gridSpan w:val="7"/>
          </w:tcPr>
          <w:p w14:paraId="284B57DC" w14:textId="77777777" w:rsidR="00233302" w:rsidRPr="000E016F" w:rsidRDefault="003C2975" w:rsidP="00A274BD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0EAF9BE1" w14:textId="5F750B9C" w:rsidR="003C2975" w:rsidRPr="000E016F" w:rsidRDefault="003C2975" w:rsidP="00A274BD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975" w:rsidRPr="000E016F" w14:paraId="7DF7E1F8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33120B69" w14:textId="77777777" w:rsidR="003C2975" w:rsidRPr="000E016F" w:rsidRDefault="003C2975" w:rsidP="00A274BD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564C8241" w14:textId="77777777" w:rsidR="003C2975" w:rsidRPr="000E016F" w:rsidRDefault="003C2975" w:rsidP="00A274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2DD08D" w14:textId="77777777" w:rsidR="003C2975" w:rsidRPr="000E016F" w:rsidRDefault="003C2975" w:rsidP="00A274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08A6A25E" w14:textId="77777777" w:rsidR="003C2975" w:rsidRPr="000E016F" w:rsidRDefault="003C2975" w:rsidP="00A274BD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BAFAE43" w14:textId="77777777" w:rsidR="003C2975" w:rsidRPr="000E016F" w:rsidRDefault="003C2975" w:rsidP="00A274BD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DBD306F" w14:textId="77777777" w:rsidR="003C2975" w:rsidRPr="000E016F" w:rsidRDefault="003C2975" w:rsidP="00A274BD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2863" w:rsidRPr="000E016F" w14:paraId="7F4AD938" w14:textId="77777777" w:rsidTr="006A50BD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692" w:type="dxa"/>
          </w:tcPr>
          <w:p w14:paraId="29A4EA85" w14:textId="77777777" w:rsidR="00482863" w:rsidRPr="000E016F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73810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9ECC96" w14:textId="6DA71BF6" w:rsidR="00482863" w:rsidRPr="000E016F" w:rsidRDefault="00C90145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0E016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482863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91B6C96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218504" w14:textId="709C7DA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F8D214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A02B20" w14:textId="5074846E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BA326A5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F0490C0" w14:textId="77777777" w:rsidR="00482863" w:rsidRPr="000E016F" w:rsidRDefault="00482863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E188D2" w14:textId="7C6E0E99" w:rsidR="00482863" w:rsidRPr="000E016F" w:rsidRDefault="00C90145" w:rsidP="004828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="00482863"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82863" w:rsidRPr="000E016F" w14:paraId="5E855E1E" w14:textId="77777777" w:rsidTr="006A50BD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692" w:type="dxa"/>
          </w:tcPr>
          <w:p w14:paraId="757C4023" w14:textId="77777777" w:rsidR="00482863" w:rsidRPr="000E016F" w:rsidRDefault="00482863" w:rsidP="0048286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8" w:type="dxa"/>
            <w:gridSpan w:val="7"/>
          </w:tcPr>
          <w:p w14:paraId="3AB5763A" w14:textId="77777777" w:rsidR="00482863" w:rsidRPr="000E016F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3A50" w:rsidRPr="000E016F" w14:paraId="784DB95A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3D7896F1" w14:textId="77777777" w:rsidR="002D3A50" w:rsidRPr="000E016F" w:rsidRDefault="002D3A50" w:rsidP="002D3A50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643608F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DC32F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9B8EC9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C18E4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7B60A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36D47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</w:tcPr>
          <w:p w14:paraId="6F826446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D3A50" w:rsidRPr="000E016F" w14:paraId="67F0B42A" w14:textId="77777777" w:rsidTr="006A50BD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692" w:type="dxa"/>
          </w:tcPr>
          <w:p w14:paraId="01E87078" w14:textId="01D97ACE" w:rsidR="002D3A50" w:rsidRPr="00FC1F33" w:rsidRDefault="002D3A50" w:rsidP="002D3A50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C1F3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4D2F6CB5" w14:textId="5BC71202" w:rsidR="002D3A50" w:rsidRPr="000E016F" w:rsidRDefault="002D3A50" w:rsidP="000E2ED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6A2FA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B3DB1D" w14:textId="0192D214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69E9A426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4B43FC" w14:textId="5CC1E731" w:rsidR="002D3A50" w:rsidRPr="000E016F" w:rsidRDefault="002D3A50" w:rsidP="000E2E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7BEFE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</w:tcPr>
          <w:p w14:paraId="62AED365" w14:textId="13045D6D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2D3A50" w:rsidRPr="000E016F" w14:paraId="6F49A976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8CCAF80" w14:textId="77777777" w:rsidR="002D3A50" w:rsidRPr="000E016F" w:rsidRDefault="002D3A50" w:rsidP="002D3A50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0E016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260" w:type="dxa"/>
            <w:vAlign w:val="bottom"/>
          </w:tcPr>
          <w:p w14:paraId="3F759A71" w14:textId="191930D5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  <w:vAlign w:val="bottom"/>
          </w:tcPr>
          <w:p w14:paraId="1DB2ABD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76C87E" w14:textId="391BC191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F679D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AE094C" w14:textId="6260D6AD" w:rsidR="002D3A50" w:rsidRPr="000E016F" w:rsidRDefault="002D3A50" w:rsidP="000E2E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A785A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2FBFE1E4" w14:textId="5A8B22A8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</w:tr>
      <w:tr w:rsidR="002D3A50" w:rsidRPr="000E016F" w14:paraId="4EF36071" w14:textId="77777777" w:rsidTr="00BF10E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6A2BFCAA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36E2C540" w14:textId="1109F8B6" w:rsidR="002D3A50" w:rsidRPr="000E016F" w:rsidRDefault="002D3A50" w:rsidP="00F93497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7C6536B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4B5F354" w14:textId="73BBD874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4344B78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BC3DF7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E40AF79" w14:textId="4DA1FA95" w:rsidR="002D3A50" w:rsidRPr="000E016F" w:rsidRDefault="002D3A50" w:rsidP="002A3B6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98861B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D15100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5D88C9" w14:textId="29D873FF" w:rsidR="002D3A50" w:rsidRPr="000E016F" w:rsidRDefault="002D3A50" w:rsidP="002D3A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554BBA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</w:tcPr>
          <w:p w14:paraId="3ADE33CA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470E10" w14:textId="332E8D99" w:rsidR="002D3A50" w:rsidRPr="000E016F" w:rsidRDefault="002D3A50" w:rsidP="00F9349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A50" w:rsidRPr="000E016F" w14:paraId="7D89DCB0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77F71890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260" w:type="dxa"/>
            <w:vAlign w:val="bottom"/>
          </w:tcPr>
          <w:p w14:paraId="5D764086" w14:textId="00652100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vAlign w:val="bottom"/>
          </w:tcPr>
          <w:p w14:paraId="1C964A6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B0C5E1" w14:textId="554BF874" w:rsidR="002D3A50" w:rsidRPr="000E016F" w:rsidRDefault="00C90145" w:rsidP="00CE29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vAlign w:val="bottom"/>
          </w:tcPr>
          <w:p w14:paraId="34A423A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F797A1" w14:textId="636FB58C" w:rsidR="002D3A50" w:rsidRPr="000E016F" w:rsidRDefault="002D3A50" w:rsidP="000E2ED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80C18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368DEB55" w14:textId="4DAF74DA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</w:tr>
      <w:tr w:rsidR="002D3A50" w:rsidRPr="000E016F" w14:paraId="085922E8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0149D666" w14:textId="467DA4CD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08B2A5EE" w14:textId="6A84C6B3" w:rsidR="002D3A50" w:rsidRPr="000E016F" w:rsidRDefault="002D3A50" w:rsidP="00A92FE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9448A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BB3B539" w14:textId="5F6CE6A3" w:rsidR="002D3A50" w:rsidRPr="000E016F" w:rsidRDefault="00C90145" w:rsidP="00CE29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383C349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8BB0389" w14:textId="424FFCFF" w:rsidR="002D3A50" w:rsidRPr="000E016F" w:rsidRDefault="002D3A5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8387D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vAlign w:val="bottom"/>
          </w:tcPr>
          <w:p w14:paraId="05FE503F" w14:textId="26620C11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2D3A50" w:rsidRPr="000E016F" w14:paraId="7324A019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CE450B6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260" w:type="dxa"/>
            <w:vAlign w:val="bottom"/>
          </w:tcPr>
          <w:p w14:paraId="4DF92ADC" w14:textId="6818D2DA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0" w:type="dxa"/>
            <w:vAlign w:val="bottom"/>
          </w:tcPr>
          <w:p w14:paraId="6AEE247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9F4AC" w14:textId="5511F20E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2C45A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79B37F" w14:textId="059F6C99" w:rsidR="002D3A50" w:rsidRPr="000E016F" w:rsidRDefault="002D3A5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E7EB1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8320CDF" w14:textId="7D09ADD4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</w:tr>
      <w:tr w:rsidR="002D3A50" w:rsidRPr="000E016F" w14:paraId="56CA525E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5F1EDE29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3E3DA722" w14:textId="3F2B3361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vAlign w:val="bottom"/>
          </w:tcPr>
          <w:p w14:paraId="5E418DD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AECFD" w14:textId="3A1342D4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259C3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8A5BFE" w14:textId="0410DA49" w:rsidR="002D3A50" w:rsidRPr="000E016F" w:rsidRDefault="002D3A50" w:rsidP="000E2E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695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7E410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DF4E38D" w14:textId="7DD7DDFE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016</w:t>
            </w:r>
          </w:p>
        </w:tc>
      </w:tr>
      <w:tr w:rsidR="002D3A50" w:rsidRPr="000E016F" w14:paraId="3C9A3D53" w14:textId="77777777" w:rsidTr="006A50BD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2AC6CF32" w14:textId="77777777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260" w:type="dxa"/>
            <w:vAlign w:val="bottom"/>
          </w:tcPr>
          <w:p w14:paraId="28076BFC" w14:textId="0C915ABD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  <w:vAlign w:val="bottom"/>
          </w:tcPr>
          <w:p w14:paraId="3FC66C9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02EED" w14:textId="101A1979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506A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DE6C1" w14:textId="1B07EFB3" w:rsidR="002D3A50" w:rsidRPr="000E016F" w:rsidRDefault="002D3A50" w:rsidP="002D3A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A2DAB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D76AB66" w14:textId="219484ED" w:rsidR="002D3A50" w:rsidRPr="000E016F" w:rsidRDefault="00C90145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D3A50"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</w:tr>
      <w:tr w:rsidR="002D3A50" w:rsidRPr="000E016F" w14:paraId="0EC7C07F" w14:textId="77777777" w:rsidTr="00BF10E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692" w:type="dxa"/>
          </w:tcPr>
          <w:p w14:paraId="042F67C2" w14:textId="412F6374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AC1F59" w14:textId="1DBA5F1D" w:rsidR="002D3A50" w:rsidRPr="000E016F" w:rsidRDefault="00C90145" w:rsidP="002D3A5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2D3A50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70" w:type="dxa"/>
          </w:tcPr>
          <w:p w14:paraId="4B3B50B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3EC26" w14:textId="5E7A6EB4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D730B7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4BE30" w14:textId="04EDD158" w:rsidR="002D3A50" w:rsidRPr="000E016F" w:rsidRDefault="002D3A50" w:rsidP="00F934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418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B10BE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1ABC8" w14:textId="7EF18677" w:rsidR="002D3A50" w:rsidRPr="000E016F" w:rsidRDefault="00C90145" w:rsidP="00F934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2D3A50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  <w:tr w:rsidR="002D3A50" w:rsidRPr="000E016F" w14:paraId="591FCE95" w14:textId="77777777" w:rsidTr="00BF10E0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  <w:vAlign w:val="bottom"/>
          </w:tcPr>
          <w:p w14:paraId="20307B64" w14:textId="4095EA50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FA6817" w14:textId="524ADAEC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78467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45D36" w14:textId="1CBD841A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E89E8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BC6A" w14:textId="2D81904B" w:rsidR="002D3A50" w:rsidRPr="000E016F" w:rsidRDefault="002D3A50" w:rsidP="002D3A5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EA0A86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26C42" w14:textId="5E896596" w:rsidR="002D3A50" w:rsidRPr="000E016F" w:rsidRDefault="002D3A50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D3A50" w:rsidRPr="000E016F" w14:paraId="7E628969" w14:textId="77777777" w:rsidTr="00BF10E0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692" w:type="dxa"/>
          </w:tcPr>
          <w:p w14:paraId="34450338" w14:textId="580B0B40" w:rsidR="002D3A50" w:rsidRPr="000E016F" w:rsidRDefault="002D3A50" w:rsidP="002D3A50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699540F" w14:textId="77777777" w:rsidR="002D3A50" w:rsidRPr="000E016F" w:rsidRDefault="002D3A50" w:rsidP="002D3A50">
            <w:pPr>
              <w:tabs>
                <w:tab w:val="left" w:pos="61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A9FAF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0CED6B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FCEA7B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BC2489" w14:textId="77777777" w:rsidR="002D3A50" w:rsidRPr="000E016F" w:rsidRDefault="002D3A50" w:rsidP="002D3A50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269E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3536478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3A50" w:rsidRPr="000E016F" w14:paraId="5F869F37" w14:textId="77777777" w:rsidTr="006A50BD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253E8804" w14:textId="44912AF9" w:rsidR="002D3A50" w:rsidRPr="000E016F" w:rsidRDefault="002D3A50" w:rsidP="002D3A5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AF4D97E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8A105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562C89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F756F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CF26DA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126818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5300D9A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A50" w:rsidRPr="000E016F" w14:paraId="49279636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49698502" w14:textId="493B523E" w:rsidR="002D3A50" w:rsidRPr="000E016F" w:rsidRDefault="002D3A50" w:rsidP="002D3A50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260" w:type="dxa"/>
          </w:tcPr>
          <w:p w14:paraId="70208247" w14:textId="000BB93A" w:rsidR="002D3A50" w:rsidRPr="000E016F" w:rsidRDefault="002D3A50" w:rsidP="002D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A32D4DB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1CA128" w14:textId="71B801EA" w:rsidR="002D3A50" w:rsidRPr="000E016F" w:rsidRDefault="002D3A50" w:rsidP="00F934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F864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FFABC" w14:textId="7C10C459" w:rsidR="002D3A50" w:rsidRPr="000E016F" w:rsidRDefault="002D3A50" w:rsidP="000E2ED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2D21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1B1B2DC" w14:textId="58852AA4" w:rsidR="002D3A50" w:rsidRPr="000E016F" w:rsidRDefault="002D3A50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D3A50" w:rsidRPr="000E016F" w14:paraId="18ED40B5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70867D48" w14:textId="6F8F1AEC" w:rsidR="002D3A50" w:rsidRPr="000E016F" w:rsidRDefault="002D3A50" w:rsidP="002D3A50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60" w:type="dxa"/>
          </w:tcPr>
          <w:p w14:paraId="728130E2" w14:textId="77777777" w:rsidR="002D3A50" w:rsidRPr="000E016F" w:rsidRDefault="002D3A50" w:rsidP="002D3A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3D4682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6E589" w14:textId="77777777" w:rsidR="002D3A50" w:rsidRPr="000E016F" w:rsidRDefault="002D3A50" w:rsidP="00F934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0795C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1C87ED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77034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0CB86451" w14:textId="77777777" w:rsidR="002D3A50" w:rsidRPr="000E016F" w:rsidRDefault="002D3A50" w:rsidP="002D3A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93497" w:rsidRPr="000E016F" w14:paraId="6D9E3D19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2ACBCD81" w14:textId="6008BCC1" w:rsidR="00F93497" w:rsidRPr="000E016F" w:rsidRDefault="00F93497" w:rsidP="00F93497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679798F0" w14:textId="3F36B126" w:rsidR="00F93497" w:rsidRPr="000E016F" w:rsidRDefault="00F93497" w:rsidP="00F934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32F8A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D3A0BD" w14:textId="3036C41D" w:rsidR="00F93497" w:rsidRPr="000E016F" w:rsidRDefault="00F93497" w:rsidP="00F934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A6A2B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57E8F5" w14:textId="49DCE7FC" w:rsidR="00F93497" w:rsidRPr="000E016F" w:rsidRDefault="00F93497" w:rsidP="00F934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90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488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904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90EA3B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5B768A23" w14:textId="6D1C9765" w:rsidR="00F93497" w:rsidRPr="000E016F" w:rsidRDefault="00F93497" w:rsidP="00F934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93497" w:rsidRPr="000E016F" w14:paraId="093E99F6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0EBA6BDD" w14:textId="758E60EC" w:rsidR="00F93497" w:rsidRPr="000E016F" w:rsidRDefault="00F93497" w:rsidP="00F93497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C8B363" w14:textId="02611A3C" w:rsidR="00F93497" w:rsidRPr="000E016F" w:rsidRDefault="00F93497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E9695FC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4C728" w14:textId="25B2636D" w:rsidR="00F93497" w:rsidRPr="000E016F" w:rsidRDefault="00F93497" w:rsidP="00F934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8FE82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884D0" w14:textId="0E1F7172" w:rsidR="00F93497" w:rsidRPr="000E016F" w:rsidRDefault="00F93497" w:rsidP="00F934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90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488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904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7C0A41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21CFA" w14:textId="19F56995" w:rsidR="00F93497" w:rsidRPr="000E016F" w:rsidRDefault="00F93497" w:rsidP="00F934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93497" w:rsidRPr="000E016F" w14:paraId="047DE796" w14:textId="77777777" w:rsidTr="00BF10E0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692" w:type="dxa"/>
          </w:tcPr>
          <w:p w14:paraId="41A51EA6" w14:textId="23B22E47" w:rsidR="00F93497" w:rsidRPr="000E016F" w:rsidRDefault="00F93497" w:rsidP="00F9349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95AD8E" w14:textId="05A6311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3005F6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61A56E" w14:textId="53B5E3EB" w:rsidR="00F93497" w:rsidRPr="000E016F" w:rsidRDefault="00F93497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14387E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C7F0D9" w14:textId="03F5A0CA" w:rsidR="00F93497" w:rsidRPr="000E016F" w:rsidRDefault="00F93497" w:rsidP="00F934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6F7BB6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7E9EEE1" w14:textId="012626E0" w:rsidR="00F93497" w:rsidRPr="000E016F" w:rsidRDefault="00F93497" w:rsidP="00F934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93497" w:rsidRPr="000E016F" w14:paraId="510F5966" w14:textId="77777777" w:rsidTr="00BF10E0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692" w:type="dxa"/>
          </w:tcPr>
          <w:p w14:paraId="6D2A21A8" w14:textId="2FAE0969" w:rsidR="00F93497" w:rsidRPr="000E016F" w:rsidRDefault="00F93497" w:rsidP="00F93497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5A24C5" w14:textId="43BC8A5E" w:rsidR="00F93497" w:rsidRPr="000E016F" w:rsidRDefault="00C90145" w:rsidP="00F934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F93497"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70" w:type="dxa"/>
          </w:tcPr>
          <w:p w14:paraId="11413B10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838FB6" w14:textId="4C347380" w:rsidR="00F93497" w:rsidRPr="000E016F" w:rsidRDefault="00F93497" w:rsidP="00F93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2CE3C0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2A2427" w14:textId="7EAA8807" w:rsidR="00F93497" w:rsidRPr="000E016F" w:rsidRDefault="00F93497" w:rsidP="00F934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B9B91E" w14:textId="77777777" w:rsidR="00F93497" w:rsidRPr="000E016F" w:rsidRDefault="00F93497" w:rsidP="00F9349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</w:tcPr>
          <w:p w14:paraId="13FFA2A5" w14:textId="5730FCF7" w:rsidR="00F93497" w:rsidRPr="000E016F" w:rsidRDefault="00F93497" w:rsidP="00F9349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90145"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1607825" w14:textId="1F86AAFE" w:rsidR="009D227D" w:rsidRPr="000E016F" w:rsidRDefault="00691F10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sz w:val="30"/>
          <w:szCs w:val="30"/>
        </w:rPr>
        <w:br w:type="page"/>
      </w:r>
      <w:r w:rsidR="009D227D"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14:paraId="2CEDECB9" w14:textId="204CBEFD" w:rsidR="00471CCE" w:rsidRPr="000E016F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6A50BD" w:rsidRPr="000E016F" w14:paraId="3A2ABF14" w14:textId="77777777" w:rsidTr="006A50BD">
        <w:tc>
          <w:tcPr>
            <w:tcW w:w="3960" w:type="dxa"/>
          </w:tcPr>
          <w:p w14:paraId="0A5E1F60" w14:textId="77777777" w:rsidR="006A50BD" w:rsidRPr="000E016F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57E66CD5" w14:textId="77777777" w:rsidR="006A50BD" w:rsidRPr="000E016F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3DEA01BE" w14:textId="77777777" w:rsidR="006A50BD" w:rsidRPr="000E016F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5551B21C" w14:textId="77777777" w:rsidR="006A50BD" w:rsidRPr="000E016F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0BD" w:rsidRPr="000E016F" w14:paraId="45F04976" w14:textId="77777777" w:rsidTr="006A50BD">
        <w:tc>
          <w:tcPr>
            <w:tcW w:w="3960" w:type="dxa"/>
          </w:tcPr>
          <w:p w14:paraId="14F1331E" w14:textId="77777777" w:rsidR="006A50BD" w:rsidRPr="000E016F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2B901" w14:textId="77777777" w:rsidR="006A50BD" w:rsidRPr="000E016F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0EC00A32" w14:textId="77777777" w:rsidR="006A50BD" w:rsidRPr="000E016F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53E7CB" w14:textId="77777777" w:rsidR="006A50BD" w:rsidRPr="000E016F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A50BD" w:rsidRPr="000E016F" w14:paraId="779B318D" w14:textId="77777777" w:rsidTr="006A50BD">
        <w:tc>
          <w:tcPr>
            <w:tcW w:w="3960" w:type="dxa"/>
            <w:vAlign w:val="bottom"/>
          </w:tcPr>
          <w:p w14:paraId="2E3F114E" w14:textId="3CC0290C" w:rsidR="006A50BD" w:rsidRPr="000E016F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</w:t>
            </w:r>
            <w:r w:rsidR="00233302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ปี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สิ้นสุดวันที่ </w:t>
            </w:r>
            <w:r w:rsidR="00C90145" w:rsidRPr="00C90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 w:rsidR="00233302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233302"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487A438" w14:textId="08DFFD13" w:rsidR="006A50BD" w:rsidRPr="000E016F" w:rsidRDefault="00C90145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22B3CBBE" w14:textId="77777777" w:rsidR="006A50BD" w:rsidRPr="000E016F" w:rsidRDefault="006A50BD" w:rsidP="006A50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BF1DE" w14:textId="5660E538" w:rsidR="006A50BD" w:rsidRPr="000E016F" w:rsidRDefault="00C90145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79AB42F" w14:textId="77777777" w:rsidR="006A50BD" w:rsidRPr="000E016F" w:rsidRDefault="006A50BD" w:rsidP="006A50BD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FF1D14" w14:textId="534BBFE5" w:rsidR="006A50BD" w:rsidRPr="000E016F" w:rsidRDefault="00C90145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5A0B7656" w14:textId="77777777" w:rsidR="006A50BD" w:rsidRPr="000E016F" w:rsidRDefault="006A50BD" w:rsidP="006A50B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79491" w14:textId="50730A8A" w:rsidR="006A50BD" w:rsidRPr="000E016F" w:rsidRDefault="00C90145" w:rsidP="006A50BD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A50BD" w:rsidRPr="000E016F" w14:paraId="7B2BEC7A" w14:textId="77777777" w:rsidTr="006A50BD">
        <w:tc>
          <w:tcPr>
            <w:tcW w:w="3960" w:type="dxa"/>
            <w:vAlign w:val="bottom"/>
          </w:tcPr>
          <w:p w14:paraId="17C8D4E1" w14:textId="77777777" w:rsidR="006A50BD" w:rsidRPr="000E016F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0E9B6986" w14:textId="77777777" w:rsidR="006A50BD" w:rsidRPr="000E016F" w:rsidRDefault="006A50BD" w:rsidP="006A50BD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E01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E016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E01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A50BD" w:rsidRPr="000E016F" w14:paraId="54B4C7BE" w14:textId="77777777" w:rsidTr="006A50BD">
        <w:trPr>
          <w:trHeight w:val="245"/>
        </w:trPr>
        <w:tc>
          <w:tcPr>
            <w:tcW w:w="3960" w:type="dxa"/>
            <w:vAlign w:val="bottom"/>
          </w:tcPr>
          <w:p w14:paraId="5F1C0A5E" w14:textId="77777777" w:rsidR="006A50BD" w:rsidRPr="000E016F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1C69057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C2B6D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73ADBED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3D914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C7BC722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3285D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F80366C" w14:textId="77777777" w:rsidR="006A50BD" w:rsidRPr="000E016F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3A50" w:rsidRPr="000E016F" w14:paraId="1D8910B7" w14:textId="77777777" w:rsidTr="006A50BD">
        <w:tc>
          <w:tcPr>
            <w:tcW w:w="3960" w:type="dxa"/>
            <w:vAlign w:val="bottom"/>
          </w:tcPr>
          <w:p w14:paraId="365F9D30" w14:textId="77777777" w:rsidR="002D3A50" w:rsidRPr="000E016F" w:rsidRDefault="002D3A50" w:rsidP="002D3A50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0E016F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1E1A20" w14:textId="14FE9B3D" w:rsidR="002D3A50" w:rsidRPr="000E016F" w:rsidRDefault="00C90145" w:rsidP="002D3A50">
            <w:pPr>
              <w:tabs>
                <w:tab w:val="decimal" w:pos="885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337</w:t>
            </w:r>
            <w:r w:rsidR="005231EC" w:rsidRPr="005231E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063</w:t>
            </w:r>
          </w:p>
        </w:tc>
        <w:tc>
          <w:tcPr>
            <w:tcW w:w="270" w:type="dxa"/>
            <w:vAlign w:val="bottom"/>
          </w:tcPr>
          <w:p w14:paraId="56DCEF60" w14:textId="77777777" w:rsidR="002D3A50" w:rsidRPr="000E016F" w:rsidRDefault="002D3A50" w:rsidP="002D3A50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82717" w14:textId="48E91550" w:rsidR="002D3A50" w:rsidRPr="000E016F" w:rsidRDefault="00C90145" w:rsidP="002D3A50">
            <w:pPr>
              <w:tabs>
                <w:tab w:val="decimal" w:pos="795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998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280</w:t>
            </w:r>
          </w:p>
        </w:tc>
        <w:tc>
          <w:tcPr>
            <w:tcW w:w="270" w:type="dxa"/>
            <w:vAlign w:val="bottom"/>
          </w:tcPr>
          <w:p w14:paraId="236088CE" w14:textId="77777777" w:rsidR="002D3A50" w:rsidRPr="000E016F" w:rsidRDefault="002D3A50" w:rsidP="002D3A50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D0C98" w14:textId="12F4D6E9" w:rsidR="002D3A50" w:rsidRPr="005231EC" w:rsidRDefault="00C90145" w:rsidP="002D3A50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334</w:t>
            </w:r>
            <w:r w:rsidR="005231EC" w:rsidRPr="005231E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880</w:t>
            </w:r>
          </w:p>
        </w:tc>
        <w:tc>
          <w:tcPr>
            <w:tcW w:w="236" w:type="dxa"/>
            <w:vAlign w:val="bottom"/>
          </w:tcPr>
          <w:p w14:paraId="7789012D" w14:textId="77777777" w:rsidR="002D3A50" w:rsidRPr="000E016F" w:rsidRDefault="002D3A50" w:rsidP="002D3A50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FF1302" w14:textId="717F5F63" w:rsidR="002D3A50" w:rsidRPr="000E016F" w:rsidRDefault="00C90145" w:rsidP="002D3A50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998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281</w:t>
            </w:r>
          </w:p>
        </w:tc>
      </w:tr>
      <w:tr w:rsidR="002D3A50" w:rsidRPr="000E016F" w14:paraId="5887E483" w14:textId="77777777" w:rsidTr="00BF10E0">
        <w:tc>
          <w:tcPr>
            <w:tcW w:w="3960" w:type="dxa"/>
            <w:vAlign w:val="bottom"/>
          </w:tcPr>
          <w:p w14:paraId="2E52FFEB" w14:textId="12FA89AF" w:rsidR="002D3A50" w:rsidRPr="000E016F" w:rsidRDefault="002D3A50" w:rsidP="002D3A50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0A021" w14:textId="19F3BC95" w:rsidR="002D3A50" w:rsidRPr="000E016F" w:rsidRDefault="00C90145" w:rsidP="002D3A50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D339DD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017BEFF4" w14:textId="77777777" w:rsidR="002D3A50" w:rsidRPr="000E016F" w:rsidRDefault="002D3A50" w:rsidP="002D3A50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B10E94" w14:textId="417F428E" w:rsidR="002D3A50" w:rsidRPr="000E016F" w:rsidRDefault="00C90145" w:rsidP="002D3A50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588FA51" w14:textId="77777777" w:rsidR="002D3A50" w:rsidRPr="000E016F" w:rsidRDefault="002D3A50" w:rsidP="002D3A50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F7BD65" w14:textId="280ABF61" w:rsidR="002D3A50" w:rsidRPr="000E016F" w:rsidRDefault="00C90145" w:rsidP="002D3A50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D339DD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6529A441" w14:textId="77777777" w:rsidR="002D3A50" w:rsidRPr="000E016F" w:rsidRDefault="002D3A50" w:rsidP="002D3A50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8F4648" w14:textId="6502609E" w:rsidR="002D3A50" w:rsidRPr="000E016F" w:rsidRDefault="00C90145" w:rsidP="002D3A50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2D3A50" w:rsidRPr="000E016F" w14:paraId="2F7331EC" w14:textId="77777777" w:rsidTr="006A50BD">
        <w:tc>
          <w:tcPr>
            <w:tcW w:w="3960" w:type="dxa"/>
            <w:vAlign w:val="bottom"/>
          </w:tcPr>
          <w:p w14:paraId="705663CF" w14:textId="77777777" w:rsidR="002D3A50" w:rsidRPr="000E016F" w:rsidRDefault="002D3A50" w:rsidP="002D3A50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FDD75" w14:textId="484C98C9" w:rsidR="002D3A50" w:rsidRPr="000E016F" w:rsidRDefault="00C90145" w:rsidP="002D3A50">
            <w:pPr>
              <w:tabs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17</w:t>
            </w:r>
            <w:r w:rsidR="00870A4E" w:rsidRPr="000E016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02</w:t>
            </w:r>
          </w:p>
        </w:tc>
        <w:tc>
          <w:tcPr>
            <w:tcW w:w="270" w:type="dxa"/>
            <w:vAlign w:val="bottom"/>
          </w:tcPr>
          <w:p w14:paraId="561FA2A6" w14:textId="77777777" w:rsidR="002D3A50" w:rsidRPr="000E016F" w:rsidRDefault="002D3A50" w:rsidP="002D3A50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AFAFA5" w14:textId="465252F5" w:rsidR="002D3A50" w:rsidRPr="000E016F" w:rsidRDefault="00C90145" w:rsidP="002D3A50">
            <w:pPr>
              <w:tabs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50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42</w:t>
            </w:r>
          </w:p>
        </w:tc>
        <w:tc>
          <w:tcPr>
            <w:tcW w:w="270" w:type="dxa"/>
            <w:vAlign w:val="bottom"/>
          </w:tcPr>
          <w:p w14:paraId="6CF211A6" w14:textId="77777777" w:rsidR="002D3A50" w:rsidRPr="000E016F" w:rsidRDefault="002D3A50" w:rsidP="002D3A50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9BFCCD" w14:textId="1558A75C" w:rsidR="002D3A50" w:rsidRPr="000E016F" w:rsidRDefault="00C90145" w:rsidP="002D3A50">
            <w:pPr>
              <w:tabs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16</w:t>
            </w:r>
            <w:r w:rsidR="00870A4E" w:rsidRPr="000E016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91</w:t>
            </w:r>
          </w:p>
        </w:tc>
        <w:tc>
          <w:tcPr>
            <w:tcW w:w="236" w:type="dxa"/>
            <w:vAlign w:val="bottom"/>
          </w:tcPr>
          <w:p w14:paraId="043E02BE" w14:textId="77777777" w:rsidR="002D3A50" w:rsidRPr="000E016F" w:rsidRDefault="002D3A50" w:rsidP="002D3A50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E453" w14:textId="02E04077" w:rsidR="002D3A50" w:rsidRPr="000E016F" w:rsidRDefault="00C90145" w:rsidP="002D3A50">
            <w:pPr>
              <w:tabs>
                <w:tab w:val="decimal" w:pos="5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50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42</w:t>
            </w:r>
          </w:p>
        </w:tc>
      </w:tr>
    </w:tbl>
    <w:p w14:paraId="59C75574" w14:textId="77777777" w:rsidR="00640078" w:rsidRPr="000E016F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261FE7" w14:textId="77777777" w:rsidR="009D227D" w:rsidRPr="000E016F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F348854" w14:textId="77777777" w:rsidR="00DA3E13" w:rsidRPr="000E016F" w:rsidRDefault="00DA3E13" w:rsidP="00F9349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0E016F" w14:paraId="7BAAC4EC" w14:textId="77777777" w:rsidTr="00725B34">
        <w:tc>
          <w:tcPr>
            <w:tcW w:w="2880" w:type="dxa"/>
            <w:shd w:val="clear" w:color="auto" w:fill="auto"/>
            <w:vAlign w:val="bottom"/>
          </w:tcPr>
          <w:p w14:paraId="3B7BC415" w14:textId="77777777" w:rsidR="00640078" w:rsidRPr="000E016F" w:rsidRDefault="00640078" w:rsidP="00017288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E2E9A" w14:textId="77777777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31AB33" w14:textId="38E7B326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="00DA3E13" w:rsidRPr="000E016F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819FC4" w14:textId="0D5EBDE9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1DAECAF" w14:textId="77777777" w:rsidR="00640078" w:rsidRPr="000E016F" w:rsidRDefault="00640078" w:rsidP="00017288">
            <w:pPr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B6BE2F" w14:textId="77777777" w:rsidR="00640078" w:rsidRPr="000E016F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0E016F" w14:paraId="4CCE737E" w14:textId="77777777" w:rsidTr="00725B34">
        <w:tc>
          <w:tcPr>
            <w:tcW w:w="2880" w:type="dxa"/>
            <w:shd w:val="clear" w:color="auto" w:fill="auto"/>
          </w:tcPr>
          <w:p w14:paraId="6151863F" w14:textId="77777777" w:rsidR="00640078" w:rsidRPr="000E016F" w:rsidRDefault="00640078" w:rsidP="00017288">
            <w:pPr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980A1D" w14:textId="77777777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8AB3D" w14:textId="77777777" w:rsidR="00640078" w:rsidRPr="000E016F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B5E1F8B" w14:textId="77777777" w:rsidR="00640078" w:rsidRPr="000E016F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4ED1647" w14:textId="77777777" w:rsidR="00640078" w:rsidRPr="000E016F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7C6228" w14:textId="77777777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0E016F" w14:paraId="2896020C" w14:textId="77777777" w:rsidTr="00725B34">
        <w:tc>
          <w:tcPr>
            <w:tcW w:w="2880" w:type="dxa"/>
            <w:shd w:val="clear" w:color="auto" w:fill="auto"/>
          </w:tcPr>
          <w:p w14:paraId="2731963F" w14:textId="00EB86D4" w:rsidR="00640078" w:rsidRPr="000E016F" w:rsidRDefault="00C90145" w:rsidP="00017288">
            <w:pPr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45DB0D3" w14:textId="77777777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556280" w14:textId="77777777" w:rsidR="00640078" w:rsidRPr="000E016F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BB085CB" w14:textId="77777777" w:rsidR="00640078" w:rsidRPr="000E016F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9868D" w14:textId="77777777" w:rsidR="00640078" w:rsidRPr="000E016F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BA5D7" w14:textId="77777777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288" w:rsidRPr="000E016F" w14:paraId="1DB16813" w14:textId="77777777" w:rsidTr="00725B34">
        <w:tc>
          <w:tcPr>
            <w:tcW w:w="2880" w:type="dxa"/>
            <w:shd w:val="clear" w:color="auto" w:fill="auto"/>
          </w:tcPr>
          <w:p w14:paraId="1DD95124" w14:textId="2864A7C9" w:rsidR="00640078" w:rsidRPr="000E016F" w:rsidRDefault="00640078" w:rsidP="00017288">
            <w:pPr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F93497"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50A9032" w14:textId="7756DE56" w:rsidR="00640078" w:rsidRPr="000E016F" w:rsidRDefault="00C90145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BD15BE"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15BE" w:rsidRPr="000E016F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714A97E4" w14:textId="40914056" w:rsidR="00640078" w:rsidRPr="000E016F" w:rsidRDefault="00BD15BE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B1FBD7" w14:textId="70F3006A" w:rsidR="00640078" w:rsidRPr="000E016F" w:rsidRDefault="00C90145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25</w:t>
            </w:r>
            <w:r w:rsidR="00BD15BE" w:rsidRPr="000E016F">
              <w:rPr>
                <w:rFonts w:ascii="Angsana New" w:hAnsi="Angsana New"/>
                <w:sz w:val="30"/>
                <w:szCs w:val="30"/>
                <w:lang w:val="en-US" w:eastAsia="ja-JP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2817443E" w14:textId="77777777" w:rsidR="00640078" w:rsidRPr="000E016F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A1CFE6" w14:textId="67B98A42" w:rsidR="00640078" w:rsidRPr="000E016F" w:rsidRDefault="00C90145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499</w:t>
            </w:r>
            <w:r w:rsidR="00BD15BE" w:rsidRPr="000E016F">
              <w:rPr>
                <w:rFonts w:ascii="Angsana New" w:hAnsi="Angsana New"/>
                <w:sz w:val="30"/>
                <w:szCs w:val="30"/>
                <w:lang w:val="en-US" w:eastAsia="ja-JP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95</w:t>
            </w:r>
          </w:p>
        </w:tc>
      </w:tr>
      <w:tr w:rsidR="00017288" w:rsidRPr="000E016F" w14:paraId="1BB5DFD6" w14:textId="77777777" w:rsidTr="00725B34">
        <w:tc>
          <w:tcPr>
            <w:tcW w:w="2880" w:type="dxa"/>
            <w:shd w:val="clear" w:color="auto" w:fill="auto"/>
          </w:tcPr>
          <w:p w14:paraId="39F25940" w14:textId="77777777" w:rsidR="00640078" w:rsidRPr="000E016F" w:rsidRDefault="00640078" w:rsidP="00017288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56B682" w14:textId="77777777" w:rsidR="00640078" w:rsidRPr="000E016F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A44CEE" w14:textId="77777777" w:rsidR="00640078" w:rsidRPr="000E016F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2806AD" w14:textId="77777777" w:rsidR="00640078" w:rsidRPr="000E016F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7294E7DF" w14:textId="77777777" w:rsidR="00640078" w:rsidRPr="000E016F" w:rsidRDefault="00640078" w:rsidP="0001728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5904BB9" w14:textId="77777777" w:rsidR="00640078" w:rsidRPr="000E016F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017288" w:rsidRPr="000E016F" w14:paraId="0F36D023" w14:textId="77777777" w:rsidTr="00725B34">
        <w:tc>
          <w:tcPr>
            <w:tcW w:w="2880" w:type="dxa"/>
            <w:shd w:val="clear" w:color="auto" w:fill="auto"/>
          </w:tcPr>
          <w:p w14:paraId="2B58D03D" w14:textId="73588515" w:rsidR="00640078" w:rsidRPr="000E016F" w:rsidRDefault="00C90145" w:rsidP="00017288">
            <w:pPr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0939702E" w14:textId="77777777" w:rsidR="00640078" w:rsidRPr="000E016F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B915B24" w14:textId="77777777" w:rsidR="00640078" w:rsidRPr="000E016F" w:rsidRDefault="00640078" w:rsidP="00017288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2626A65" w14:textId="77777777" w:rsidR="00640078" w:rsidRPr="000E016F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649850F9" w14:textId="77777777" w:rsidR="00640078" w:rsidRPr="000E016F" w:rsidRDefault="00640078" w:rsidP="00017288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747B5" w14:textId="77777777" w:rsidR="00640078" w:rsidRPr="000E016F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</w:p>
        </w:tc>
      </w:tr>
      <w:tr w:rsidR="002D3A50" w:rsidRPr="000E016F" w14:paraId="4B873C1B" w14:textId="77777777" w:rsidTr="001471D5">
        <w:tc>
          <w:tcPr>
            <w:tcW w:w="2880" w:type="dxa"/>
            <w:shd w:val="clear" w:color="auto" w:fill="auto"/>
          </w:tcPr>
          <w:p w14:paraId="44DB78F9" w14:textId="7B02FD81" w:rsidR="002D3A50" w:rsidRPr="000E016F" w:rsidRDefault="002D3A50" w:rsidP="002D3A50">
            <w:pPr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F93497"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32BCD361" w14:textId="4FB9020F" w:rsidR="002D3A50" w:rsidRPr="000E016F" w:rsidRDefault="00C90145" w:rsidP="002D3A50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2D3A50"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3A50"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110611CC" w14:textId="588840C1" w:rsidR="002D3A50" w:rsidRPr="000E016F" w:rsidRDefault="002D3A50" w:rsidP="002D3A50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0E5859E" w14:textId="12378222" w:rsidR="002D3A50" w:rsidRPr="000E016F" w:rsidRDefault="00C90145" w:rsidP="002D3A50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15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 w:eastAsia="ja-JP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043D550" w14:textId="77777777" w:rsidR="002D3A50" w:rsidRPr="000E016F" w:rsidRDefault="002D3A50" w:rsidP="002D3A50">
            <w:pPr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55B52DF" w14:textId="75B83957" w:rsidR="002D3A50" w:rsidRPr="000E016F" w:rsidRDefault="00C90145" w:rsidP="002D3A50">
            <w:pPr>
              <w:tabs>
                <w:tab w:val="decimal" w:pos="78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  <w:lang w:val="en-US" w:eastAsia="ja-JP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310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 w:eastAsia="ja-JP"/>
              </w:rPr>
              <w:t>.</w:t>
            </w:r>
            <w:r w:rsidRPr="00C90145">
              <w:rPr>
                <w:rFonts w:ascii="Angsana New" w:hAnsi="Angsana New"/>
                <w:sz w:val="30"/>
                <w:szCs w:val="30"/>
                <w:lang w:val="en-US" w:eastAsia="ja-JP"/>
              </w:rPr>
              <w:t>86</w:t>
            </w:r>
          </w:p>
        </w:tc>
      </w:tr>
    </w:tbl>
    <w:p w14:paraId="1E19C4D5" w14:textId="77777777" w:rsidR="00585D70" w:rsidRPr="000E016F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2460DA" w14:textId="77777777" w:rsidR="00D7021C" w:rsidRPr="000E016F" w:rsidRDefault="00C34EA1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D7021C" w:rsidRPr="000E016F" w:rsidSect="00B926AC">
          <w:headerReference w:type="default" r:id="rId16"/>
          <w:pgSz w:w="11909" w:h="16834" w:code="9"/>
          <w:pgMar w:top="691" w:right="1109" w:bottom="576" w:left="1152" w:header="720" w:footer="720" w:gutter="0"/>
          <w:cols w:space="737"/>
        </w:sectPr>
      </w:pPr>
      <w:r w:rsidRPr="000E016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DA0DDDE" w14:textId="2AEAB165" w:rsidR="009D227D" w:rsidRPr="000E016F" w:rsidRDefault="009D227D" w:rsidP="00E70C68">
      <w:pPr>
        <w:numPr>
          <w:ilvl w:val="0"/>
          <w:numId w:val="12"/>
        </w:numPr>
        <w:spacing w:line="240" w:lineRule="auto"/>
        <w:ind w:left="1080" w:hanging="63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5DE29EA" w14:textId="77777777" w:rsidR="00D7021C" w:rsidRPr="000E016F" w:rsidRDefault="00D7021C" w:rsidP="00644FF7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</w:p>
    <w:p w14:paraId="06FAB780" w14:textId="376E00F1" w:rsidR="00D7021C" w:rsidRPr="000E016F" w:rsidRDefault="00D7021C" w:rsidP="00E70C68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450"/>
        <w:rPr>
          <w:rFonts w:ascii="Angsana New" w:hAnsi="Angsana New"/>
          <w:color w:val="0000FF"/>
          <w:sz w:val="30"/>
          <w:szCs w:val="30"/>
          <w:lang w:val="en-US"/>
        </w:rPr>
      </w:pP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ab/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ab/>
      </w: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ก) 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ab/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  <w:r w:rsidRPr="000E016F">
        <w:rPr>
          <w:rFonts w:ascii="Angsana New" w:hAnsi="Angsana New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11B35DC0" w14:textId="77777777" w:rsidR="00E70C68" w:rsidRPr="000E016F" w:rsidRDefault="00D7021C" w:rsidP="00D7021C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  <w:r w:rsidRPr="000E016F">
        <w:rPr>
          <w:rFonts w:ascii="Angsana New" w:hAnsi="Angsana New"/>
          <w:color w:val="000000"/>
          <w:sz w:val="20"/>
          <w:szCs w:val="20"/>
          <w:cs/>
          <w:lang w:val="en-US"/>
        </w:rPr>
        <w:tab/>
      </w:r>
      <w:r w:rsidRPr="000E016F">
        <w:rPr>
          <w:rFonts w:ascii="Angsana New" w:hAnsi="Angsana New"/>
          <w:color w:val="000000"/>
          <w:sz w:val="20"/>
          <w:szCs w:val="20"/>
          <w:cs/>
          <w:lang w:val="en-US"/>
        </w:rPr>
        <w:tab/>
      </w:r>
      <w:r w:rsidR="00E70C68" w:rsidRPr="000E016F">
        <w:rPr>
          <w:rFonts w:ascii="Angsana New" w:hAnsi="Angsana New"/>
          <w:color w:val="000000"/>
          <w:sz w:val="20"/>
          <w:szCs w:val="20"/>
          <w:cs/>
          <w:lang w:val="en-US"/>
        </w:rPr>
        <w:tab/>
      </w:r>
    </w:p>
    <w:p w14:paraId="7824458F" w14:textId="5772F5E5" w:rsidR="00D7021C" w:rsidRPr="000E016F" w:rsidRDefault="00D7021C" w:rsidP="00E70C68">
      <w:pPr>
        <w:autoSpaceDE w:val="0"/>
        <w:autoSpaceDN w:val="0"/>
        <w:adjustRightInd w:val="0"/>
        <w:spacing w:line="240" w:lineRule="auto"/>
        <w:ind w:left="1686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0503A1D" w14:textId="77777777" w:rsidR="003262AA" w:rsidRPr="000E016F" w:rsidRDefault="003262AA" w:rsidP="00E70C68">
      <w:pPr>
        <w:autoSpaceDE w:val="0"/>
        <w:autoSpaceDN w:val="0"/>
        <w:adjustRightInd w:val="0"/>
        <w:spacing w:line="240" w:lineRule="auto"/>
        <w:ind w:left="1686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13500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3960"/>
        <w:gridCol w:w="273"/>
        <w:gridCol w:w="143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3262AA" w:rsidRPr="000E016F" w14:paraId="4E5BDF0F" w14:textId="77777777" w:rsidTr="00D31EA9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45ACC2BA" w14:textId="77777777" w:rsidR="003262AA" w:rsidRPr="000E016F" w:rsidRDefault="003262AA" w:rsidP="00D31EA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FB7289F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09E2772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262AA" w:rsidRPr="000E016F" w14:paraId="3C032607" w14:textId="77777777" w:rsidTr="00D31EA9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35892774" w14:textId="77777777" w:rsidR="003262AA" w:rsidRPr="000E016F" w:rsidRDefault="003262AA" w:rsidP="00D31EA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69BB6CBF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5647D2E5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729088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21F761D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62AA" w:rsidRPr="000E016F" w14:paraId="08D59A40" w14:textId="77777777" w:rsidTr="00D31EA9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5FD6BF2C" w14:textId="496A9611" w:rsidR="003262AA" w:rsidRPr="000E016F" w:rsidRDefault="003262AA" w:rsidP="00D31EA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273" w:type="dxa"/>
            <w:vAlign w:val="bottom"/>
          </w:tcPr>
          <w:p w14:paraId="4C70D2A6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1F4E1814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6EB7" w14:textId="77777777" w:rsidR="003262AA" w:rsidRPr="000E016F" w:rsidRDefault="003262AA" w:rsidP="00D31EA9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8EA25D7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BA8E41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04F05C10" w14:textId="7BCA0946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4087C73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49B08D1" w14:textId="4036E362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AAE06E0" w14:textId="77777777" w:rsidR="003262AA" w:rsidRPr="000E016F" w:rsidRDefault="003262AA" w:rsidP="00D31EA9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4AAE1F" w14:textId="7AD7E0DC" w:rsidR="003262AA" w:rsidRPr="000E016F" w:rsidRDefault="003262AA" w:rsidP="00D31EA9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06A093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E4ADB8E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62AA" w:rsidRPr="000E016F" w14:paraId="22EC2D77" w14:textId="77777777" w:rsidTr="00D31EA9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058B3D8E" w14:textId="77777777" w:rsidR="003262AA" w:rsidRPr="000E016F" w:rsidRDefault="003262AA" w:rsidP="00D31EA9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49C51BD2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29C919B6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62AA" w:rsidRPr="000E016F" w14:paraId="52A5DBA1" w14:textId="77777777" w:rsidTr="00D31EA9">
        <w:trPr>
          <w:trHeight w:val="261"/>
        </w:trPr>
        <w:tc>
          <w:tcPr>
            <w:tcW w:w="3960" w:type="dxa"/>
            <w:shd w:val="clear" w:color="auto" w:fill="auto"/>
          </w:tcPr>
          <w:p w14:paraId="33F07471" w14:textId="02C805D5" w:rsidR="003262AA" w:rsidRPr="000E016F" w:rsidRDefault="00C90145" w:rsidP="00D31EA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3" w:type="dxa"/>
          </w:tcPr>
          <w:p w14:paraId="2AAFEB65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39E63B16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59A13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AA4B7FF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39D76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32C79F4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F676B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3F75A6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12BDC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4C667F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4EC3A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E761F6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2AA" w:rsidRPr="000E016F" w14:paraId="03512003" w14:textId="77777777" w:rsidTr="00D31EA9">
        <w:trPr>
          <w:trHeight w:val="261"/>
        </w:trPr>
        <w:tc>
          <w:tcPr>
            <w:tcW w:w="3960" w:type="dxa"/>
            <w:shd w:val="clear" w:color="auto" w:fill="auto"/>
          </w:tcPr>
          <w:p w14:paraId="5998F99B" w14:textId="77777777" w:rsidR="003262AA" w:rsidRPr="000E016F" w:rsidRDefault="003262AA" w:rsidP="00D31EA9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5CACA52B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6649581B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C5FCD2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480C52E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934BA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089433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A06B9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50C8C5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2D92D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C2623E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EFD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EC05387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2AA" w:rsidRPr="000E016F" w14:paraId="0BBBC575" w14:textId="77777777" w:rsidTr="00D31EA9">
        <w:trPr>
          <w:trHeight w:val="261"/>
        </w:trPr>
        <w:tc>
          <w:tcPr>
            <w:tcW w:w="3960" w:type="dxa"/>
            <w:shd w:val="clear" w:color="auto" w:fill="auto"/>
          </w:tcPr>
          <w:p w14:paraId="5A45CEE2" w14:textId="77777777" w:rsidR="003262AA" w:rsidRPr="000E016F" w:rsidRDefault="003262AA" w:rsidP="00D31EA9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3" w:type="dxa"/>
          </w:tcPr>
          <w:p w14:paraId="431E8BFF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05ED8298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7A33D" w14:textId="77777777" w:rsidR="003262AA" w:rsidRPr="000E016F" w:rsidRDefault="003262AA" w:rsidP="00D31EA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6FE2078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0761B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42FD3D5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6D0B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0A1098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B69A3" w14:textId="77777777" w:rsidR="003262AA" w:rsidRPr="000E016F" w:rsidRDefault="003262AA" w:rsidP="00D31EA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808AEC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E718C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3704B0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62AA" w:rsidRPr="000E016F" w14:paraId="0AC134A8" w14:textId="77777777" w:rsidTr="00D31EA9">
        <w:trPr>
          <w:trHeight w:val="261"/>
        </w:trPr>
        <w:tc>
          <w:tcPr>
            <w:tcW w:w="3960" w:type="dxa"/>
            <w:shd w:val="clear" w:color="auto" w:fill="auto"/>
          </w:tcPr>
          <w:p w14:paraId="3D92D419" w14:textId="77777777" w:rsidR="003262AA" w:rsidRPr="000E016F" w:rsidRDefault="003262AA" w:rsidP="00D31EA9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</w:t>
            </w:r>
            <w:r w:rsidRPr="000E016F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44DF9E92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51D3188F" w14:textId="46A868D8" w:rsidR="003262AA" w:rsidRPr="000E016F" w:rsidRDefault="00C90145" w:rsidP="00D31E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14:paraId="2A6217C4" w14:textId="77777777" w:rsidR="003262AA" w:rsidRPr="000E016F" w:rsidRDefault="003262AA" w:rsidP="00D31EA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03690AC" w14:textId="182544E2" w:rsidR="003262AA" w:rsidRPr="000E016F" w:rsidRDefault="00C90145" w:rsidP="00D31EA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</w:tcPr>
          <w:p w14:paraId="1858E17E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4CF4B6F" w14:textId="7600509D" w:rsidR="003262AA" w:rsidRPr="000E016F" w:rsidRDefault="00C90145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885</w:t>
            </w:r>
          </w:p>
        </w:tc>
        <w:tc>
          <w:tcPr>
            <w:tcW w:w="236" w:type="dxa"/>
          </w:tcPr>
          <w:p w14:paraId="3F8D9EB1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0DBD13" w14:textId="7498B5D2" w:rsidR="003262AA" w:rsidRPr="000E016F" w:rsidRDefault="00827038" w:rsidP="00D31EA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251B5466" w14:textId="77777777" w:rsidR="003262AA" w:rsidRPr="000E016F" w:rsidRDefault="003262AA" w:rsidP="00D31EA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81A65F" w14:textId="2D2CD1E9" w:rsidR="003262AA" w:rsidRPr="000E016F" w:rsidRDefault="00C90145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70" w:type="dxa"/>
          </w:tcPr>
          <w:p w14:paraId="1CD851C5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C5C271" w14:textId="71D6D1CF" w:rsidR="003262AA" w:rsidRPr="000E016F" w:rsidRDefault="00C90145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="00827038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</w:tr>
      <w:tr w:rsidR="003262AA" w:rsidRPr="000E016F" w14:paraId="71E774A6" w14:textId="77777777" w:rsidTr="00D31EA9">
        <w:trPr>
          <w:trHeight w:val="261"/>
        </w:trPr>
        <w:tc>
          <w:tcPr>
            <w:tcW w:w="3960" w:type="dxa"/>
            <w:shd w:val="clear" w:color="auto" w:fill="auto"/>
          </w:tcPr>
          <w:p w14:paraId="310DCF13" w14:textId="77777777" w:rsidR="003262AA" w:rsidRPr="000E016F" w:rsidRDefault="003262AA" w:rsidP="00D31EA9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3" w:type="dxa"/>
          </w:tcPr>
          <w:p w14:paraId="79CDCEA9" w14:textId="77777777" w:rsidR="003262AA" w:rsidRPr="000E016F" w:rsidRDefault="003262A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E2387" w14:textId="683FF43C" w:rsidR="003262AA" w:rsidRPr="000E016F" w:rsidRDefault="00C90145" w:rsidP="00D31E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3E1C94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328</w:t>
            </w:r>
            <w:r w:rsidR="003E1C94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14:paraId="6D25CEE0" w14:textId="77777777" w:rsidR="003262AA" w:rsidRPr="000E016F" w:rsidRDefault="003262AA" w:rsidP="00D31EA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6999" w14:textId="4FABF31E" w:rsidR="003262AA" w:rsidRPr="000E016F" w:rsidRDefault="00C90145" w:rsidP="00D31EA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3E1C94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328</w:t>
            </w:r>
            <w:r w:rsidR="003E1C94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</w:tcPr>
          <w:p w14:paraId="32A60719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6B0EDE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62ABE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2C1E4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5463B" w14:textId="77777777" w:rsidR="003262AA" w:rsidRPr="000E016F" w:rsidRDefault="003262AA" w:rsidP="00D31EA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42FC1" w14:textId="77777777" w:rsidR="003262AA" w:rsidRPr="000E016F" w:rsidRDefault="003262AA" w:rsidP="00D31EA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8F5A6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94C8C9" w14:textId="77777777" w:rsidR="003262AA" w:rsidRPr="000E016F" w:rsidRDefault="003262A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BBC" w:rsidRPr="000E016F" w14:paraId="1E9055D0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406ABE44" w14:textId="77777777" w:rsidR="00697BBC" w:rsidRPr="000E016F" w:rsidRDefault="00697BBC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5A1215DC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7AA4C7C2" w14:textId="27822F9E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97BBC" w:rsidRPr="000E016F" w14:paraId="4EB4993E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111D9AD5" w14:textId="77777777" w:rsidR="00697BBC" w:rsidRPr="000E016F" w:rsidRDefault="00697BBC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37C9A7C9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000105EE" w14:textId="766737D1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24D1D67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95360C8" w14:textId="00615EAE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97BBC" w:rsidRPr="000E016F" w14:paraId="25A15865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73C03CF7" w14:textId="7AEC4F15" w:rsidR="00697BBC" w:rsidRPr="000E016F" w:rsidRDefault="00697BBC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273" w:type="dxa"/>
            <w:vAlign w:val="bottom"/>
          </w:tcPr>
          <w:p w14:paraId="30EFCF7C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AF79658" w14:textId="6579A194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4FA70F" w14:textId="77777777" w:rsidR="00697BBC" w:rsidRPr="000E016F" w:rsidRDefault="00697BBC" w:rsidP="000838F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C03F33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454891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55FDAFA0" w14:textId="4B1C0ED9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0477BE0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167DF52" w14:textId="09506314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8EF274E" w14:textId="77777777" w:rsidR="00697BBC" w:rsidRPr="000E016F" w:rsidRDefault="00697BBC" w:rsidP="000838F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C3AD62" w14:textId="3EEF85F0" w:rsidR="00697BBC" w:rsidRPr="000E016F" w:rsidRDefault="00697BBC" w:rsidP="000838F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E01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2DF5E78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E380193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C0F16" w:rsidRPr="000E016F" w14:paraId="0D53AC77" w14:textId="77777777" w:rsidTr="00942B3A">
        <w:trPr>
          <w:trHeight w:val="261"/>
        </w:trPr>
        <w:tc>
          <w:tcPr>
            <w:tcW w:w="3960" w:type="dxa"/>
            <w:shd w:val="clear" w:color="auto" w:fill="auto"/>
            <w:vAlign w:val="bottom"/>
          </w:tcPr>
          <w:p w14:paraId="6BCA2AC9" w14:textId="77777777" w:rsidR="008C0F16" w:rsidRPr="000E016F" w:rsidRDefault="008C0F16" w:rsidP="000838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45D85FF3" w14:textId="77777777" w:rsidR="008C0F16" w:rsidRPr="000E016F" w:rsidRDefault="008C0F16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14369736" w14:textId="2E9A3978" w:rsidR="008C0F16" w:rsidRPr="000E016F" w:rsidRDefault="008C0F16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62AA" w:rsidRPr="000E016F" w14:paraId="31A874AA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3711792B" w14:textId="0D9EEFC9" w:rsidR="003262AA" w:rsidRPr="000E016F" w:rsidRDefault="00C90145" w:rsidP="000838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</w:tcPr>
          <w:p w14:paraId="34623DC4" w14:textId="77777777" w:rsidR="003262AA" w:rsidRPr="000E016F" w:rsidRDefault="003262AA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37E84532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B36375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0FB669B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C1FC0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B7AE19E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E2E35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AF8FDB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8DEB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071D2D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73904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F53170E" w14:textId="77777777" w:rsidR="003262AA" w:rsidRPr="000E016F" w:rsidRDefault="003262AA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BBC" w:rsidRPr="000E016F" w14:paraId="413C3F50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5CE552C0" w14:textId="77777777" w:rsidR="00697BBC" w:rsidRPr="000E016F" w:rsidRDefault="00697BBC" w:rsidP="000838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64A47247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13C10887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70EABF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14EAF2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19EA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59CCADF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FB4EF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6D328F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943A3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E473B9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839D3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C0F47A5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BBC" w:rsidRPr="000E016F" w14:paraId="45865CE9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3F55A6A5" w14:textId="77777777" w:rsidR="00697BBC" w:rsidRPr="000E016F" w:rsidRDefault="00697BBC" w:rsidP="000838FF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3" w:type="dxa"/>
          </w:tcPr>
          <w:p w14:paraId="53E6E5D3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5C0BC058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DED100" w14:textId="77777777" w:rsidR="00697BBC" w:rsidRPr="000E016F" w:rsidRDefault="00697BBC" w:rsidP="000838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B6BF81C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A1D1F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CDBE4A9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FFC49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DE7501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B8433" w14:textId="77777777" w:rsidR="00697BBC" w:rsidRPr="000E016F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4B7464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CEE55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80FE9B9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BBC" w:rsidRPr="000E016F" w14:paraId="4F2ACBB5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4EA73667" w14:textId="543B4212" w:rsidR="00697BBC" w:rsidRPr="000E016F" w:rsidRDefault="00F4691D" w:rsidP="000838F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</w:t>
            </w:r>
            <w:r w:rsidR="00697BBC" w:rsidRPr="000E016F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7FDEEC80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2623D799" w14:textId="5BC76283" w:rsidR="00697BBC" w:rsidRPr="000E016F" w:rsidRDefault="00C90145" w:rsidP="000838F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4812CE0A" w14:textId="77777777" w:rsidR="00697BBC" w:rsidRPr="000E016F" w:rsidRDefault="00697BBC" w:rsidP="000838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D5ED08F" w14:textId="2D114098" w:rsidR="00697BBC" w:rsidRPr="000E016F" w:rsidRDefault="00C90145" w:rsidP="000838F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2973C881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9DFCC70" w14:textId="7F72E308" w:rsidR="00697BBC" w:rsidRPr="000E016F" w:rsidRDefault="00C90145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79B2BAC7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B4592E" w14:textId="043B7B9C" w:rsidR="00697BBC" w:rsidRPr="000E016F" w:rsidRDefault="00697BBC" w:rsidP="000838F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CE2157" w14:textId="77777777" w:rsidR="00697BBC" w:rsidRPr="000E016F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E1C21A" w14:textId="38DD4F1E" w:rsidR="00697BBC" w:rsidRPr="000E016F" w:rsidRDefault="00C90145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56E01B76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E8A6AA9" w14:textId="1E3C1EF0" w:rsidR="00697BBC" w:rsidRPr="000E016F" w:rsidRDefault="00C90145" w:rsidP="000838F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="00697BBC"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697BBC" w:rsidRPr="000E016F" w14:paraId="26753C73" w14:textId="77777777" w:rsidTr="00942B3A">
        <w:trPr>
          <w:trHeight w:val="261"/>
        </w:trPr>
        <w:tc>
          <w:tcPr>
            <w:tcW w:w="3960" w:type="dxa"/>
            <w:shd w:val="clear" w:color="auto" w:fill="auto"/>
          </w:tcPr>
          <w:p w14:paraId="37D5B167" w14:textId="77777777" w:rsidR="00697BBC" w:rsidRPr="000E016F" w:rsidRDefault="00697BBC" w:rsidP="000838FF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3" w:type="dxa"/>
          </w:tcPr>
          <w:p w14:paraId="1C037D4F" w14:textId="77777777" w:rsidR="00697BBC" w:rsidRPr="000E016F" w:rsidRDefault="00697BBC" w:rsidP="000838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AFEB7" w14:textId="36249E89" w:rsidR="00697BBC" w:rsidRPr="000E016F" w:rsidRDefault="00C90145" w:rsidP="000838FF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97BBC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="00697BBC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6E3A831A" w14:textId="77777777" w:rsidR="00697BBC" w:rsidRPr="000E016F" w:rsidRDefault="00697BBC" w:rsidP="000838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06022" w14:textId="55925A0E" w:rsidR="00697BBC" w:rsidRPr="000E016F" w:rsidRDefault="00C90145" w:rsidP="000838F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97BBC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="00697BBC"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4ED4CB26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4823FA1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FE0A0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E92B7E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368B05" w14:textId="77777777" w:rsidR="00697BBC" w:rsidRPr="000E016F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7FF73C" w14:textId="77777777" w:rsidR="00697BBC" w:rsidRPr="000E016F" w:rsidRDefault="00697BBC" w:rsidP="000838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CB062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E47758B" w14:textId="77777777" w:rsidR="00697BBC" w:rsidRPr="000E016F" w:rsidRDefault="00697BBC" w:rsidP="000838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01D7454" w14:textId="74BB14F7" w:rsidR="00BD34C9" w:rsidRPr="000E016F" w:rsidRDefault="00BD34C9" w:rsidP="00BD34C9">
      <w:pPr>
        <w:rPr>
          <w:rFonts w:ascii="Angsana New" w:hAnsi="Angsana New"/>
          <w:sz w:val="24"/>
          <w:szCs w:val="24"/>
          <w:cs/>
        </w:rPr>
        <w:sectPr w:rsidR="00BD34C9" w:rsidRPr="000E016F" w:rsidSect="00D7021C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37"/>
          <w:docGrid w:linePitch="299"/>
        </w:sectPr>
      </w:pPr>
    </w:p>
    <w:p w14:paraId="5F408E54" w14:textId="77777777" w:rsidR="00F142FB" w:rsidRPr="000E016F" w:rsidRDefault="00F142FB" w:rsidP="00F142FB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16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AA1279F" w14:textId="77777777" w:rsidR="00F142FB" w:rsidRPr="000E016F" w:rsidRDefault="00F142FB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009784" w14:textId="1AD4B909" w:rsidR="004B4E8E" w:rsidRPr="000E016F" w:rsidRDefault="004B31E9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บริษัทพิจารณามูลค่ายุติธรรมระดับ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</w:t>
      </w:r>
      <w:r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</w:t>
      </w:r>
      <w:r w:rsidR="000376ED" w:rsidRPr="000E016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การเปรียบเทียบราคาตลาด</w:t>
      </w:r>
    </w:p>
    <w:p w14:paraId="1E837D92" w14:textId="3575108C" w:rsidR="00031FF6" w:rsidRPr="000E016F" w:rsidRDefault="00031FF6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08A1C6" w14:textId="4C723514" w:rsidR="00031FF6" w:rsidRPr="000E016F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0E016F">
        <w:rPr>
          <w:rFonts w:ascii="Angsana New" w:hAnsi="Angsana New"/>
          <w:b/>
          <w:bCs/>
          <w:sz w:val="30"/>
          <w:szCs w:val="30"/>
          <w:cs/>
        </w:rPr>
        <w:t>วิเคราะห์ความอ่อนไหว</w:t>
      </w:r>
    </w:p>
    <w:p w14:paraId="546B292A" w14:textId="2E17157D" w:rsidR="00031FF6" w:rsidRPr="000E016F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A01F19" w14:textId="2B77B91C" w:rsidR="00031FF6" w:rsidRPr="000E016F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 w:rsidR="009A0FF9" w:rsidRPr="000E016F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>สิ</w:t>
      </w:r>
      <w:r w:rsidRPr="000E016F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C90145" w:rsidRPr="00C90145">
        <w:rPr>
          <w:rFonts w:ascii="Angsana New" w:hAnsi="Angsana New"/>
          <w:sz w:val="30"/>
          <w:szCs w:val="30"/>
          <w:lang w:val="en-US"/>
        </w:rPr>
        <w:t>3</w:t>
      </w:r>
      <w:r w:rsidRPr="000E016F">
        <w:rPr>
          <w:rFonts w:ascii="Angsana New" w:hAnsi="Angsana New" w:hint="cs"/>
          <w:sz w:val="30"/>
          <w:szCs w:val="30"/>
          <w:cs/>
          <w:lang w:val="en-US"/>
        </w:rPr>
        <w:t xml:space="preserve"> ดังต่อไปนี้</w:t>
      </w:r>
    </w:p>
    <w:p w14:paraId="0E50AD59" w14:textId="4816D9AB" w:rsidR="00031FF6" w:rsidRPr="000E016F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00"/>
      </w:tblGrid>
      <w:tr w:rsidR="00031FF6" w:rsidRPr="000E016F" w14:paraId="17D1AF4B" w14:textId="77777777" w:rsidTr="00457612">
        <w:tc>
          <w:tcPr>
            <w:tcW w:w="2250" w:type="dxa"/>
          </w:tcPr>
          <w:p w14:paraId="240AA8DE" w14:textId="77777777" w:rsidR="00031FF6" w:rsidRPr="000E016F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FD16C1" w14:textId="77777777" w:rsidR="00031FF6" w:rsidRPr="000E016F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649DD975" w14:textId="77777777" w:rsidR="00031FF6" w:rsidRPr="000E016F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16AC5A6A" w14:textId="77777777" w:rsidR="00031FF6" w:rsidRPr="000E016F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00" w:type="dxa"/>
          </w:tcPr>
          <w:p w14:paraId="63498DCC" w14:textId="634AA90D" w:rsidR="00031FF6" w:rsidRPr="000E016F" w:rsidRDefault="00031FF6" w:rsidP="00131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 w:rsidR="007B382E"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 w:rsidR="00131687" w:rsidRPr="000E01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0E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031FF6" w:rsidRPr="000E016F" w14:paraId="1654F720" w14:textId="77777777" w:rsidTr="00457612">
        <w:tc>
          <w:tcPr>
            <w:tcW w:w="2250" w:type="dxa"/>
          </w:tcPr>
          <w:p w14:paraId="3460845D" w14:textId="207138E7" w:rsidR="00031FF6" w:rsidRPr="000E016F" w:rsidRDefault="00031FF6" w:rsidP="0013168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75C2C20B" w14:textId="32A0BC47" w:rsidR="00031FF6" w:rsidRPr="000E016F" w:rsidRDefault="00031FF6" w:rsidP="00131687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0" w:type="dxa"/>
          </w:tcPr>
          <w:p w14:paraId="4B9B0D2B" w14:textId="1834588C" w:rsidR="00031FF6" w:rsidRPr="000E016F" w:rsidRDefault="00131687" w:rsidP="002F1D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31FF6"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31FF6"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031FF6" w:rsidRPr="000E016F" w14:paraId="04C0294C" w14:textId="77777777" w:rsidTr="00457612">
        <w:tc>
          <w:tcPr>
            <w:tcW w:w="2250" w:type="dxa"/>
          </w:tcPr>
          <w:p w14:paraId="12788B95" w14:textId="098E53DB" w:rsidR="00031FF6" w:rsidRPr="000E016F" w:rsidRDefault="00031FF6" w:rsidP="00031FF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 w:rsidR="009B45FE"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0E016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5E6DD701" w14:textId="7819CC2B" w:rsidR="00031FF6" w:rsidRPr="000E016F" w:rsidRDefault="00031FF6" w:rsidP="004B7FE0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 w:rsidRPr="000E016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00" w:type="dxa"/>
          </w:tcPr>
          <w:p w14:paraId="36DE2F0F" w14:textId="5A681F64" w:rsidR="00031FF6" w:rsidRPr="000E016F" w:rsidRDefault="00031FF6" w:rsidP="00031FF6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หากตัวคูณร่วมของตลาดที่ปรับปรุงแล้วสูงขึ้น (ตํ่าลง) </w:t>
            </w:r>
          </w:p>
        </w:tc>
      </w:tr>
    </w:tbl>
    <w:p w14:paraId="1ECF0710" w14:textId="77777777" w:rsidR="004B4E8E" w:rsidRPr="000E016F" w:rsidRDefault="004B4E8E" w:rsidP="0013476B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4732" w:type="pct"/>
        <w:tblInd w:w="450" w:type="dxa"/>
        <w:tblLook w:val="00A0" w:firstRow="1" w:lastRow="0" w:firstColumn="1" w:lastColumn="0" w:noHBand="0" w:noVBand="0"/>
      </w:tblPr>
      <w:tblGrid>
        <w:gridCol w:w="5108"/>
        <w:gridCol w:w="883"/>
        <w:gridCol w:w="1522"/>
        <w:gridCol w:w="222"/>
        <w:gridCol w:w="1355"/>
      </w:tblGrid>
      <w:tr w:rsidR="00482AEC" w:rsidRPr="000E016F" w14:paraId="76A29A12" w14:textId="77777777" w:rsidTr="00482AEC">
        <w:trPr>
          <w:tblHeader/>
        </w:trPr>
        <w:tc>
          <w:tcPr>
            <w:tcW w:w="2822" w:type="pct"/>
          </w:tcPr>
          <w:p w14:paraId="5133FA25" w14:textId="77777777" w:rsidR="009F5672" w:rsidRPr="000E016F" w:rsidRDefault="009F5672" w:rsidP="00CE70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210473D" w14:textId="77777777" w:rsidR="009F5672" w:rsidRPr="000E016F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0" w:type="pct"/>
            <w:gridSpan w:val="3"/>
          </w:tcPr>
          <w:p w14:paraId="0B25D302" w14:textId="77777777" w:rsidR="009F5672" w:rsidRPr="000E016F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5589DB48" w14:textId="46999758" w:rsidR="009F5672" w:rsidRPr="000E016F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482AEC" w:rsidRPr="000E016F" w14:paraId="58DD350B" w14:textId="77777777" w:rsidTr="00482AEC">
        <w:trPr>
          <w:tblHeader/>
        </w:trPr>
        <w:tc>
          <w:tcPr>
            <w:tcW w:w="2822" w:type="pct"/>
          </w:tcPr>
          <w:p w14:paraId="56FDADBB" w14:textId="77777777" w:rsidR="009F5672" w:rsidRPr="000E016F" w:rsidRDefault="009F5672" w:rsidP="00CE70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CFECF40" w14:textId="77777777" w:rsidR="009F5672" w:rsidRPr="000E016F" w:rsidRDefault="009F5672" w:rsidP="00482AEC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0" w:type="pct"/>
            <w:gridSpan w:val="3"/>
          </w:tcPr>
          <w:p w14:paraId="3661AECE" w14:textId="0D4FF179" w:rsidR="009F5672" w:rsidRPr="000E016F" w:rsidRDefault="009F5672" w:rsidP="00CE700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82AEC" w:rsidRPr="000E016F" w14:paraId="21C82665" w14:textId="77777777" w:rsidTr="00482AEC">
        <w:trPr>
          <w:tblHeader/>
        </w:trPr>
        <w:tc>
          <w:tcPr>
            <w:tcW w:w="2822" w:type="pct"/>
          </w:tcPr>
          <w:p w14:paraId="3948D43E" w14:textId="013A7D2F" w:rsidR="009F5672" w:rsidRPr="000E016F" w:rsidRDefault="0013476B" w:rsidP="00CE700D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C90145" w:rsidRPr="00C90145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98" w:type="pct"/>
          </w:tcPr>
          <w:p w14:paraId="3A0321EB" w14:textId="3A1C91C5" w:rsidR="009F5672" w:rsidRPr="000E016F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</w:tcPr>
          <w:p w14:paraId="25391495" w14:textId="64BD4C6B" w:rsidR="009F5672" w:rsidRPr="000E016F" w:rsidRDefault="00C90145" w:rsidP="00A63F6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2" w:type="pct"/>
          </w:tcPr>
          <w:p w14:paraId="19D7544D" w14:textId="77777777" w:rsidR="009F5672" w:rsidRPr="000E016F" w:rsidRDefault="009F5672" w:rsidP="00CE700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</w:tcPr>
          <w:p w14:paraId="74C9BBFA" w14:textId="4D44EE66" w:rsidR="009F5672" w:rsidRPr="000E016F" w:rsidRDefault="00C90145" w:rsidP="00A63F6D">
            <w:pPr>
              <w:spacing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482AEC" w:rsidRPr="000E016F" w14:paraId="0D263034" w14:textId="77777777" w:rsidTr="00482AEC">
        <w:trPr>
          <w:tblHeader/>
        </w:trPr>
        <w:tc>
          <w:tcPr>
            <w:tcW w:w="2822" w:type="pct"/>
          </w:tcPr>
          <w:p w14:paraId="1675B8C6" w14:textId="77777777" w:rsidR="009F5672" w:rsidRPr="000E016F" w:rsidRDefault="009F5672" w:rsidP="00CE700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D3E53BB" w14:textId="77777777" w:rsidR="009F5672" w:rsidRPr="000E016F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0" w:type="pct"/>
            <w:gridSpan w:val="3"/>
          </w:tcPr>
          <w:p w14:paraId="3D879145" w14:textId="77777777" w:rsidR="009F5672" w:rsidRPr="000E016F" w:rsidRDefault="009F5672" w:rsidP="00CE700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EC" w:rsidRPr="000E016F" w14:paraId="38C77B2F" w14:textId="77777777" w:rsidTr="00482AEC">
        <w:tc>
          <w:tcPr>
            <w:tcW w:w="2822" w:type="pct"/>
          </w:tcPr>
          <w:p w14:paraId="0D13FD48" w14:textId="7E7527A4" w:rsidR="009F5672" w:rsidRPr="000E016F" w:rsidRDefault="009F5672" w:rsidP="00CE700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98" w:type="pct"/>
          </w:tcPr>
          <w:p w14:paraId="52E86415" w14:textId="77777777" w:rsidR="009F5672" w:rsidRPr="000E016F" w:rsidRDefault="009F5672" w:rsidP="00CE700D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</w:tcPr>
          <w:p w14:paraId="38546AEC" w14:textId="77777777" w:rsidR="009F5672" w:rsidRPr="000E016F" w:rsidRDefault="009F5672" w:rsidP="00CE700D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14:paraId="1996ABCA" w14:textId="77777777" w:rsidR="009F5672" w:rsidRPr="000E016F" w:rsidRDefault="009F5672" w:rsidP="00CE700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444925DF" w14:textId="77777777" w:rsidR="009F5672" w:rsidRPr="000E016F" w:rsidRDefault="009F5672" w:rsidP="00CE700D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3A50" w:rsidRPr="000E016F" w14:paraId="1CA11FD4" w14:textId="77777777" w:rsidTr="00482AEC">
        <w:tc>
          <w:tcPr>
            <w:tcW w:w="2822" w:type="pct"/>
          </w:tcPr>
          <w:p w14:paraId="57CD799D" w14:textId="043BDDEB" w:rsidR="002D3A50" w:rsidRPr="000E016F" w:rsidRDefault="002D3A50" w:rsidP="002D3A50">
            <w:pPr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วันต้นงวด</w:t>
            </w:r>
          </w:p>
        </w:tc>
        <w:tc>
          <w:tcPr>
            <w:tcW w:w="498" w:type="pct"/>
          </w:tcPr>
          <w:p w14:paraId="00BF5714" w14:textId="77777777" w:rsidR="002D3A50" w:rsidRPr="000E016F" w:rsidRDefault="002D3A50" w:rsidP="002D3A50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</w:tcPr>
          <w:p w14:paraId="477C41FA" w14:textId="7D0F49AA" w:rsidR="002D3A50" w:rsidRPr="000E016F" w:rsidRDefault="00C90145" w:rsidP="002D3A50">
            <w:pPr>
              <w:tabs>
                <w:tab w:val="decimal" w:pos="124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3476B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  <w:r w:rsidR="0013476B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122" w:type="pct"/>
          </w:tcPr>
          <w:p w14:paraId="04FBF801" w14:textId="77777777" w:rsidR="002D3A50" w:rsidRPr="000E016F" w:rsidRDefault="002D3A50" w:rsidP="002D3A50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5165F7AF" w14:textId="08F374A3" w:rsidR="002D3A50" w:rsidRPr="000E016F" w:rsidRDefault="00C90145" w:rsidP="0013476B">
            <w:pPr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</w:tr>
      <w:tr w:rsidR="002D3A50" w:rsidRPr="000E016F" w14:paraId="45834ECE" w14:textId="77777777" w:rsidTr="00482AEC">
        <w:tc>
          <w:tcPr>
            <w:tcW w:w="2822" w:type="pct"/>
          </w:tcPr>
          <w:p w14:paraId="768ACD22" w14:textId="77777777" w:rsidR="002D3A50" w:rsidRPr="000E016F" w:rsidRDefault="002D3A50" w:rsidP="002D3A50">
            <w:pPr>
              <w:ind w:hanging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ยุติธรรม 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1B813406" w14:textId="255CDCAE" w:rsidR="002D3A50" w:rsidRPr="000E016F" w:rsidRDefault="002D3A50" w:rsidP="002D3A50">
            <w:pPr>
              <w:ind w:left="246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(รวมรายการที่ยังไม่เกิดขึ้น)</w:t>
            </w:r>
          </w:p>
        </w:tc>
        <w:tc>
          <w:tcPr>
            <w:tcW w:w="498" w:type="pct"/>
          </w:tcPr>
          <w:p w14:paraId="46B5848C" w14:textId="21CE22F5" w:rsidR="002D3A50" w:rsidRPr="000E016F" w:rsidRDefault="002D3A50" w:rsidP="002D3A50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01" w:type="pct"/>
          </w:tcPr>
          <w:p w14:paraId="3CAADBCE" w14:textId="77777777" w:rsidR="002D3A50" w:rsidRPr="000E016F" w:rsidRDefault="002D3A50" w:rsidP="002D3A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" w:type="pct"/>
          </w:tcPr>
          <w:p w14:paraId="01BF4BBA" w14:textId="77777777" w:rsidR="002D3A50" w:rsidRPr="000E016F" w:rsidRDefault="002D3A50" w:rsidP="002D3A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2C8C28A" w14:textId="722F75FB" w:rsidR="002D3A50" w:rsidRPr="000E016F" w:rsidRDefault="002D3A50" w:rsidP="0013476B">
            <w:pPr>
              <w:tabs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3A50" w:rsidRPr="000E016F" w14:paraId="7BF02968" w14:textId="77777777" w:rsidTr="00482AEC">
        <w:tc>
          <w:tcPr>
            <w:tcW w:w="2822" w:type="pct"/>
          </w:tcPr>
          <w:p w14:paraId="01FDFAD9" w14:textId="7F3D9A1B" w:rsidR="002D3A50" w:rsidRPr="000E016F" w:rsidRDefault="002D3A50" w:rsidP="002D3A50">
            <w:pPr>
              <w:pStyle w:val="ListParagraph"/>
              <w:numPr>
                <w:ilvl w:val="0"/>
                <w:numId w:val="11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8" w:type="pct"/>
          </w:tcPr>
          <w:p w14:paraId="078D1075" w14:textId="77777777" w:rsidR="002D3A50" w:rsidRPr="000E016F" w:rsidRDefault="002D3A50" w:rsidP="002D3A50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49BCFFC5" w14:textId="2079C45C" w:rsidR="002D3A50" w:rsidRPr="000E016F" w:rsidRDefault="00A5659D" w:rsidP="002D3A50">
            <w:pPr>
              <w:tabs>
                <w:tab w:val="decimal" w:pos="124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  <w:r w:rsidRPr="000E016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2" w:type="pct"/>
          </w:tcPr>
          <w:p w14:paraId="72ACF9ED" w14:textId="77777777" w:rsidR="002D3A50" w:rsidRPr="000E016F" w:rsidRDefault="002D3A50" w:rsidP="002D3A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70FCF40D" w14:textId="738BBC45" w:rsidR="002D3A50" w:rsidRPr="000E016F" w:rsidRDefault="00C90145" w:rsidP="0013476B">
            <w:pPr>
              <w:tabs>
                <w:tab w:val="decimal" w:pos="81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</w:tr>
      <w:tr w:rsidR="002D3A50" w:rsidRPr="000E016F" w14:paraId="35D41E06" w14:textId="77777777" w:rsidTr="00482AEC">
        <w:tc>
          <w:tcPr>
            <w:tcW w:w="2822" w:type="pct"/>
          </w:tcPr>
          <w:p w14:paraId="1E4D1609" w14:textId="4B6A0D06" w:rsidR="002D3A50" w:rsidRPr="000E016F" w:rsidRDefault="002D3A50" w:rsidP="002D3A5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498" w:type="pct"/>
          </w:tcPr>
          <w:p w14:paraId="0E531CBB" w14:textId="77777777" w:rsidR="002D3A50" w:rsidRPr="000E016F" w:rsidRDefault="002D3A50" w:rsidP="002D3A50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2581F406" w14:textId="6FCD229C" w:rsidR="002D3A50" w:rsidRPr="000E016F" w:rsidRDefault="00C90145" w:rsidP="002D3A50">
            <w:pPr>
              <w:tabs>
                <w:tab w:val="decimal" w:pos="124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5659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  <w:r w:rsidR="00A5659D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526</w:t>
            </w:r>
          </w:p>
        </w:tc>
        <w:tc>
          <w:tcPr>
            <w:tcW w:w="122" w:type="pct"/>
          </w:tcPr>
          <w:p w14:paraId="057B459A" w14:textId="77777777" w:rsidR="002D3A50" w:rsidRPr="000E016F" w:rsidRDefault="002D3A50" w:rsidP="002D3A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6529D9FE" w14:textId="0445D091" w:rsidR="002D3A50" w:rsidRPr="000E016F" w:rsidRDefault="00C90145" w:rsidP="0013476B">
            <w:pPr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</w:tbl>
    <w:p w14:paraId="1467E395" w14:textId="77777777" w:rsidR="0013476B" w:rsidRPr="000E016F" w:rsidRDefault="0013476B" w:rsidP="00C53F67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40572743" w14:textId="77777777" w:rsidR="0013476B" w:rsidRPr="000E016F" w:rsidRDefault="0013476B" w:rsidP="00C53F67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3CDD6069" w14:textId="70928722" w:rsidR="00E328C8" w:rsidRPr="000E016F" w:rsidRDefault="00E328C8" w:rsidP="00C53F67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lastRenderedPageBreak/>
        <w:t>(</w:t>
      </w:r>
      <w:r w:rsidR="00C62A58" w:rsidRPr="000E016F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)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ab/>
        <w:t xml:space="preserve"> นโยบายการจัดการความเสี่ยงทางด้านการเงิน </w:t>
      </w:r>
    </w:p>
    <w:p w14:paraId="1587506C" w14:textId="0324F1BD" w:rsidR="00C94D99" w:rsidRPr="000E016F" w:rsidRDefault="00C94D9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D6D5B44" w14:textId="640640A3" w:rsidR="00E328C8" w:rsidRPr="000E016F" w:rsidRDefault="00E328C8" w:rsidP="00FD7930">
      <w:pPr>
        <w:autoSpaceDE w:val="0"/>
        <w:autoSpaceDN w:val="0"/>
        <w:adjustRightInd w:val="0"/>
        <w:spacing w:line="240" w:lineRule="auto"/>
        <w:ind w:left="630"/>
        <w:rPr>
          <w:rFonts w:ascii="Angsana New" w:hAnsi="Angsana New"/>
          <w:color w:val="0000FF"/>
          <w:sz w:val="30"/>
          <w:szCs w:val="30"/>
          <w:lang w:val="en-US"/>
        </w:rPr>
      </w:pP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กรอบการบริหารจัดการความเสี่ยง</w:t>
      </w:r>
      <w:r w:rsidRPr="000E016F">
        <w:rPr>
          <w:rFonts w:ascii="Angsana New" w:hAnsi="Angsana New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F15589D" w14:textId="77777777" w:rsidR="00151A4D" w:rsidRPr="000E016F" w:rsidRDefault="00151A4D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7532E86" w14:textId="451B3036" w:rsidR="00E328C8" w:rsidRPr="000E016F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คณะกรรมการบริหารความเสี่ยงจะรายงานการดำเนินการดังกล่าวต่อคณะกรรมการบริษัทอย่างสมํ่าเสมอ </w:t>
      </w:r>
    </w:p>
    <w:p w14:paraId="77570554" w14:textId="77777777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D2C9707" w14:textId="60744F11" w:rsidR="00E328C8" w:rsidRPr="000E016F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นโยบายการบริหารความเสี่ยงของ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ํ่าเสมอเพื่อให้สะท้อนการเปลี่ยนแปลงของสภาวการณ์ในตลาดและการดำเนินงานของ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 xml:space="preserve"> 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 xml:space="preserve"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 </w:t>
      </w:r>
    </w:p>
    <w:p w14:paraId="690A1A36" w14:textId="77777777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2AAEB44" w14:textId="40EB482C" w:rsidR="00E328C8" w:rsidRPr="000E016F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คณะกรรมการตรวจสอบของ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>เผชิญอยู่ คณะกรรมการตรวจสอบของ</w:t>
      </w:r>
      <w:r w:rsidR="00FD7930" w:rsidRPr="000E016F">
        <w:rPr>
          <w:rFonts w:ascii="Angsana New" w:hAnsi="Angsana New"/>
          <w:sz w:val="30"/>
          <w:szCs w:val="30"/>
          <w:cs/>
        </w:rPr>
        <w:t>บริษัท</w:t>
      </w:r>
      <w:r w:rsidRPr="000E016F">
        <w:rPr>
          <w:rFonts w:ascii="Angsana New" w:hAnsi="Angsana New"/>
          <w:sz w:val="30"/>
          <w:szCs w:val="30"/>
          <w:cs/>
        </w:rPr>
        <w:t xml:space="preserve"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ํ่าเสมอและในกรณีพิเศษและจะรายงานผลที่ได้ต่อคณะกรรมการตรวจสอบ </w:t>
      </w:r>
    </w:p>
    <w:p w14:paraId="6A7C2C19" w14:textId="77777777" w:rsidR="00FD7930" w:rsidRPr="000E016F" w:rsidRDefault="00FD7930" w:rsidP="00E328C8">
      <w:pPr>
        <w:tabs>
          <w:tab w:val="left" w:pos="550"/>
        </w:tabs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3B5AA379" w14:textId="1BF8E3E6" w:rsidR="00C94D99" w:rsidRPr="000E016F" w:rsidRDefault="00E328C8" w:rsidP="00836DC4">
      <w:pPr>
        <w:tabs>
          <w:tab w:val="left" w:pos="550"/>
        </w:tabs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i/>
          <w:iCs/>
          <w:color w:val="000000"/>
          <w:sz w:val="28"/>
          <w:szCs w:val="28"/>
          <w:lang w:val="en-US"/>
        </w:rPr>
        <w:t xml:space="preserve"> 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="00151A4D" w:rsidRPr="000E016F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1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) 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ความเสี่ยงด้านเครดิต</w:t>
      </w:r>
    </w:p>
    <w:p w14:paraId="13E94A07" w14:textId="35DBE023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05AF609" w14:textId="77777777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30"/>
          <w:szCs w:val="30"/>
        </w:rPr>
      </w:pPr>
    </w:p>
    <w:p w14:paraId="63405DAD" w14:textId="617194C7" w:rsidR="00FD7930" w:rsidRPr="000E016F" w:rsidRDefault="00FD7930" w:rsidP="00FD7930">
      <w:pPr>
        <w:tabs>
          <w:tab w:val="left" w:pos="550"/>
        </w:tabs>
        <w:ind w:left="547" w:firstLine="62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151A4D"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ลูกหนี้การค้า</w:t>
      </w:r>
    </w:p>
    <w:p w14:paraId="44A6AE1A" w14:textId="30FE40E6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 </w:t>
      </w:r>
    </w:p>
    <w:p w14:paraId="63DADBBF" w14:textId="77777777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4971FB81" w14:textId="44E1F368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i/>
          <w:iCs/>
          <w:color w:val="0000FF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แต่ละรายก่อนที่บริษัทจะเสนอระยะเวลาและเงื่อนไขทางการค้า บริษัทจะทบทวนวงเงินยอดขาย</w:t>
      </w:r>
      <w:r w:rsidR="004D7BDD"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ที่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กำหนดไว้สำหรับลูกค้าแต่ละราย</w:t>
      </w:r>
      <w:r w:rsidR="004D7BDD"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อย่างสม่ำเสมอ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ยอดขายที่เกินกว่าวงเงินดังกล่าวต้องได้รับการอนุมัติ </w:t>
      </w:r>
    </w:p>
    <w:p w14:paraId="39145B81" w14:textId="56202F74" w:rsidR="00FD7930" w:rsidRPr="000E016F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C95101" w14:textId="4C8F1E58" w:rsidR="0013476B" w:rsidRPr="000E016F" w:rsidRDefault="0013476B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  <w:lang w:val="en-US"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90145" w:rsidRPr="00C90145">
        <w:rPr>
          <w:rFonts w:ascii="Angsana New" w:hAnsi="Angsana New"/>
          <w:sz w:val="30"/>
          <w:szCs w:val="30"/>
          <w:lang w:val="en-US"/>
        </w:rPr>
        <w:t>4</w:t>
      </w:r>
      <w:r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Pr="000E016F">
        <w:rPr>
          <w:rFonts w:ascii="Angsana New" w:hAnsi="Angsana New"/>
          <w:sz w:val="30"/>
          <w:szCs w:val="30"/>
          <w:cs/>
          <w:lang w:val="en-US"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 w:rsidRPr="000E016F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CA62D86" w14:textId="67AC8B80" w:rsidR="00C94D99" w:rsidRPr="000E016F" w:rsidRDefault="00C94D99" w:rsidP="00FD7930">
      <w:pPr>
        <w:tabs>
          <w:tab w:val="left" w:pos="5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709799" w14:textId="43468657" w:rsidR="00786BE3" w:rsidRPr="000E016F" w:rsidRDefault="00786BE3" w:rsidP="00786BE3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/>
          <w:sz w:val="30"/>
          <w:szCs w:val="30"/>
          <w:cs/>
          <w:lang w:val="en-US"/>
        </w:rPr>
        <w:t xml:space="preserve">ข้อมูลเกี่ยวกับลูกหนี้การค้าเปิดเผยในหมายเหตุข้อ </w:t>
      </w:r>
      <w:r w:rsidR="00C90145" w:rsidRPr="00C90145">
        <w:rPr>
          <w:rFonts w:ascii="Angsana New" w:hAnsi="Angsana New"/>
          <w:sz w:val="30"/>
          <w:szCs w:val="30"/>
          <w:lang w:val="en-US"/>
        </w:rPr>
        <w:t>6</w:t>
      </w:r>
    </w:p>
    <w:p w14:paraId="11B2CD76" w14:textId="77777777" w:rsidR="00786BE3" w:rsidRPr="000E016F" w:rsidRDefault="00786BE3" w:rsidP="00FD7930">
      <w:pPr>
        <w:tabs>
          <w:tab w:val="left" w:pos="5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01AD43" w14:textId="3EBB9A56" w:rsidR="00836DC4" w:rsidRPr="000E016F" w:rsidRDefault="00836DC4" w:rsidP="00836DC4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FF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565404"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  <w:r w:rsidRPr="000E016F">
        <w:rPr>
          <w:rFonts w:ascii="Angsana New" w:hAnsi="Angsana New"/>
          <w:b/>
          <w:bCs/>
          <w:color w:val="0000FF"/>
          <w:sz w:val="30"/>
          <w:szCs w:val="30"/>
          <w:lang w:val="en-US"/>
        </w:rPr>
        <w:t xml:space="preserve"> </w:t>
      </w:r>
    </w:p>
    <w:p w14:paraId="27C1E626" w14:textId="560EE4C5" w:rsidR="00C94D99" w:rsidRPr="000E016F" w:rsidRDefault="00836DC4" w:rsidP="00836DC4">
      <w:pPr>
        <w:tabs>
          <w:tab w:val="left" w:pos="171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ซึ่งบริษัทพิจารณาว่ามีความเสี่ยงด้านเครดิตตํ่า</w:t>
      </w:r>
    </w:p>
    <w:p w14:paraId="413AEC69" w14:textId="77777777" w:rsidR="00D56988" w:rsidRPr="000E016F" w:rsidRDefault="00D56988" w:rsidP="00836D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422AABFF" w14:textId="6F8F121D" w:rsidR="00836DC4" w:rsidRPr="000E016F" w:rsidRDefault="00836DC4" w:rsidP="00836DC4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30"/>
          <w:szCs w:val="30"/>
          <w:lang w:val="en-US"/>
        </w:rPr>
      </w:pP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="00565404" w:rsidRPr="000E016F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) 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26F4BE9E" w14:textId="55CEB9F1" w:rsidR="00C94D99" w:rsidRPr="000E016F" w:rsidRDefault="00836DC4" w:rsidP="00836DC4">
      <w:pPr>
        <w:tabs>
          <w:tab w:val="left" w:pos="550"/>
        </w:tabs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76C042CA" w14:textId="4B1DB3AE" w:rsidR="001109B3" w:rsidRPr="000E016F" w:rsidRDefault="001109B3" w:rsidP="00836DC4">
      <w:pPr>
        <w:tabs>
          <w:tab w:val="left" w:pos="550"/>
        </w:tabs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318C22E8" w14:textId="5AAE6E35" w:rsidR="0028104B" w:rsidRPr="000E016F" w:rsidRDefault="0028104B" w:rsidP="00327DD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016F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E016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0E016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E016F">
        <w:rPr>
          <w:rFonts w:asciiTheme="majorBidi" w:hAnsiTheme="majorBidi" w:cstheme="majorBidi"/>
          <w:sz w:val="30"/>
          <w:szCs w:val="30"/>
        </w:rPr>
        <w:t xml:space="preserve">      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3476B" w:rsidRPr="000E016F">
        <w:rPr>
          <w:rFonts w:asciiTheme="majorBidi" w:hAnsiTheme="majorBidi"/>
          <w:sz w:val="30"/>
          <w:szCs w:val="30"/>
          <w:cs/>
        </w:rPr>
        <w:t>แสดง</w:t>
      </w:r>
      <w:r w:rsidRPr="000E016F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E016F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A70D03C" w14:textId="418B0A24" w:rsidR="004D7BDD" w:rsidRPr="000E016F" w:rsidRDefault="004D7BDD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0CD84" w14:textId="35A8EA8A" w:rsidR="00EE0838" w:rsidRPr="000E016F" w:rsidRDefault="00EE0838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A82B5" w14:textId="5BB513AC" w:rsidR="00EE0838" w:rsidRPr="000E016F" w:rsidRDefault="00EE0838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96FC" w14:textId="503CB3FE" w:rsidR="00EE0838" w:rsidRPr="000E016F" w:rsidRDefault="00EE0838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1F3D0" w14:textId="77777777" w:rsidR="00606565" w:rsidRPr="000E016F" w:rsidRDefault="00606565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08730" w14:textId="5E5F3299" w:rsidR="00EE0838" w:rsidRPr="000E016F" w:rsidRDefault="00EE0838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50295" w14:textId="77E0D04A" w:rsidR="00EE0838" w:rsidRPr="000E016F" w:rsidRDefault="00EE0838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E13E55" w:rsidRPr="000E016F" w14:paraId="7EC3DD37" w14:textId="77777777" w:rsidTr="00C458C1">
        <w:tc>
          <w:tcPr>
            <w:tcW w:w="3060" w:type="dxa"/>
          </w:tcPr>
          <w:p w14:paraId="4700EE49" w14:textId="77777777" w:rsidR="00E13E55" w:rsidRPr="000E016F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C251AC" w14:textId="1314089E" w:rsidR="00E13E55" w:rsidRPr="000E016F" w:rsidRDefault="00E13E55" w:rsidP="00E13E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0E016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Pr="000E016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13E55" w:rsidRPr="000E016F" w14:paraId="439B74E9" w14:textId="77777777" w:rsidTr="00C1357C">
        <w:tc>
          <w:tcPr>
            <w:tcW w:w="3060" w:type="dxa"/>
          </w:tcPr>
          <w:p w14:paraId="3B0A8DDA" w14:textId="77777777" w:rsidR="00E13E55" w:rsidRPr="000E016F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BC3D" w14:textId="77777777" w:rsidR="00E13E55" w:rsidRPr="000E016F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340C" w14:textId="77777777" w:rsidR="00E13E55" w:rsidRPr="000E016F" w:rsidRDefault="00E13E55" w:rsidP="00E13E5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C437990" w14:textId="77777777" w:rsidR="00E13E55" w:rsidRPr="000E016F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458C1" w:rsidRPr="000E016F" w14:paraId="02A5DE4E" w14:textId="77777777" w:rsidTr="00C1357C">
        <w:tc>
          <w:tcPr>
            <w:tcW w:w="3060" w:type="dxa"/>
            <w:vAlign w:val="bottom"/>
          </w:tcPr>
          <w:p w14:paraId="3DE0E231" w14:textId="254C25C3" w:rsidR="004D7BDD" w:rsidRPr="000E016F" w:rsidRDefault="004D7BDD" w:rsidP="004D7B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90145" w:rsidRPr="00C901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77523994" w14:textId="77777777" w:rsidR="004D7BDD" w:rsidRPr="000E016F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877E36B" w14:textId="77777777" w:rsidR="004D7BDD" w:rsidRPr="000E016F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5C5511" w14:textId="77777777" w:rsidR="004D7BDD" w:rsidRPr="000E016F" w:rsidRDefault="004D7BDD" w:rsidP="004D7BDD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E4EB58C" w14:textId="4BF66752" w:rsidR="004D7BDD" w:rsidRPr="000E016F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90145"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1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7BF96" w14:textId="77777777" w:rsidR="004D7BDD" w:rsidRPr="000E016F" w:rsidRDefault="004D7BDD" w:rsidP="004D7B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9D9D8E" w14:textId="1D8AE5B9" w:rsidR="004D7BDD" w:rsidRPr="000E016F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7BDD"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0E01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7BDD"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DB2360A" w14:textId="77777777" w:rsidR="004D7BDD" w:rsidRPr="000E016F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3AF86" w14:textId="77777777" w:rsidR="004D7BDD" w:rsidRPr="000E016F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CFF539" w14:textId="15D11CA4" w:rsidR="004D7BDD" w:rsidRPr="000E016F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0E01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7BDD"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FF7282" w14:textId="77777777" w:rsidR="004D7BDD" w:rsidRPr="000E016F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5D32E1" w14:textId="4CC065E1" w:rsidR="004D7BDD" w:rsidRPr="000E016F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7BDD" w:rsidRPr="000E016F" w14:paraId="276BFADF" w14:textId="77777777" w:rsidTr="001754D3">
        <w:trPr>
          <w:trHeight w:val="344"/>
        </w:trPr>
        <w:tc>
          <w:tcPr>
            <w:tcW w:w="3060" w:type="dxa"/>
          </w:tcPr>
          <w:p w14:paraId="304DF788" w14:textId="77777777" w:rsidR="004D7BDD" w:rsidRPr="000E016F" w:rsidRDefault="004D7BDD" w:rsidP="004D7BD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0E86339B" w14:textId="77777777" w:rsidR="004D7BDD" w:rsidRPr="000E016F" w:rsidRDefault="004D7BDD" w:rsidP="004D7BD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0838" w:rsidRPr="000E016F" w14:paraId="4A8EDE9F" w14:textId="77777777" w:rsidTr="00C1357C">
        <w:tc>
          <w:tcPr>
            <w:tcW w:w="3060" w:type="dxa"/>
          </w:tcPr>
          <w:p w14:paraId="39F637AA" w14:textId="2614D027" w:rsidR="00EE0838" w:rsidRPr="000E016F" w:rsidRDefault="00C90145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0" w:type="dxa"/>
          </w:tcPr>
          <w:p w14:paraId="35C24D07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1C36E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35484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E01AD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32CC1" w14:textId="77777777" w:rsidR="00EE0838" w:rsidRPr="000E016F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8B8F7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C8ED5" w14:textId="77777777" w:rsidR="00EE0838" w:rsidRPr="000E016F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05692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60D09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0E016F" w14:paraId="7A951A49" w14:textId="77777777" w:rsidTr="00C1357C">
        <w:tc>
          <w:tcPr>
            <w:tcW w:w="3060" w:type="dxa"/>
          </w:tcPr>
          <w:p w14:paraId="65FF571F" w14:textId="46419F06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FBE268B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953A7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6AE724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20FC5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3BB2F" w14:textId="77777777" w:rsidR="00EE0838" w:rsidRPr="000E016F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0998B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F4E6D" w14:textId="77777777" w:rsidR="00EE0838" w:rsidRPr="000E016F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078C6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2137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0E016F" w14:paraId="41F45FB5" w14:textId="77777777" w:rsidTr="00C1357C">
        <w:tc>
          <w:tcPr>
            <w:tcW w:w="3060" w:type="dxa"/>
          </w:tcPr>
          <w:p w14:paraId="451E6485" w14:textId="5E7E8950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01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0321DA" w14:textId="107CDA20" w:rsidR="00EE0838" w:rsidRPr="000E016F" w:rsidRDefault="00C90145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13FE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AF13FE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70" w:type="dxa"/>
          </w:tcPr>
          <w:p w14:paraId="25367260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CE9FF9" w14:textId="50CB86C2" w:rsidR="00EE0838" w:rsidRPr="000E016F" w:rsidRDefault="00C90145" w:rsidP="006E34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13FE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AF13FE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70" w:type="dxa"/>
          </w:tcPr>
          <w:p w14:paraId="75DBD7CA" w14:textId="77777777" w:rsidR="00EE0838" w:rsidRPr="000E016F" w:rsidRDefault="00EE0838" w:rsidP="006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25367" w14:textId="1E4961E6" w:rsidR="00EE0838" w:rsidRPr="000E016F" w:rsidRDefault="006E3447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764301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33C2" w14:textId="003D8110" w:rsidR="00EE0838" w:rsidRPr="000E016F" w:rsidRDefault="006E3447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CF94BC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9C26A" w14:textId="618E1F22" w:rsidR="00EE0838" w:rsidRPr="000E016F" w:rsidRDefault="00C90145" w:rsidP="000542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F13FE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AF13FE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EE0838" w:rsidRPr="000E016F" w14:paraId="5D21D080" w14:textId="77777777" w:rsidTr="00C1357C">
        <w:tc>
          <w:tcPr>
            <w:tcW w:w="3060" w:type="dxa"/>
          </w:tcPr>
          <w:p w14:paraId="57087E9D" w14:textId="37669DA0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01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7BEE4165" w14:textId="272326D4" w:rsidR="00EE0838" w:rsidRPr="000E016F" w:rsidRDefault="00C90145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6E3447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</w:tcPr>
          <w:p w14:paraId="7E4FC343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2E00B" w14:textId="1EEB9CD9" w:rsidR="00EE0838" w:rsidRPr="000E016F" w:rsidRDefault="00C90145" w:rsidP="006E34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6E3447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</w:tcPr>
          <w:p w14:paraId="6A59E5D4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2DC12" w14:textId="606BB801" w:rsidR="00EE0838" w:rsidRPr="000E016F" w:rsidRDefault="006E3447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516126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8DB01" w14:textId="528CE162" w:rsidR="00EE0838" w:rsidRPr="000E016F" w:rsidRDefault="006E3447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C673EE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A3EA2" w14:textId="5160B571" w:rsidR="00EE0838" w:rsidRPr="000E016F" w:rsidRDefault="00C90145" w:rsidP="000542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05421C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</w:tr>
      <w:tr w:rsidR="00EE0838" w:rsidRPr="000E016F" w14:paraId="356048B6" w14:textId="77777777" w:rsidTr="00C1357C">
        <w:tc>
          <w:tcPr>
            <w:tcW w:w="3060" w:type="dxa"/>
          </w:tcPr>
          <w:p w14:paraId="75489DE1" w14:textId="76B9DB9D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DC9B4" w14:textId="49B37E99" w:rsidR="00EE0838" w:rsidRPr="000E016F" w:rsidRDefault="00C90145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E3447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270" w:type="dxa"/>
          </w:tcPr>
          <w:p w14:paraId="40900017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05C60" w14:textId="27183D8D" w:rsidR="00EE0838" w:rsidRPr="000E016F" w:rsidRDefault="00C90145" w:rsidP="006E34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E3447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270" w:type="dxa"/>
          </w:tcPr>
          <w:p w14:paraId="5EC4CFE6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8A2AA" w14:textId="3A02B62D" w:rsidR="00EE0838" w:rsidRPr="000E016F" w:rsidRDefault="00C90145" w:rsidP="006E34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E3447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2C35341E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D2D01" w14:textId="368E8DEC" w:rsidR="00EE0838" w:rsidRPr="000E016F" w:rsidRDefault="0005421C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44B7D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0E93B" w14:textId="2A0F9AB1" w:rsidR="00EE0838" w:rsidRPr="000E016F" w:rsidRDefault="00C90145" w:rsidP="000542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05421C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</w:tr>
      <w:tr w:rsidR="00EE0838" w:rsidRPr="000E016F" w14:paraId="0F6E5F0C" w14:textId="77777777" w:rsidTr="00C1357C">
        <w:tc>
          <w:tcPr>
            <w:tcW w:w="3060" w:type="dxa"/>
          </w:tcPr>
          <w:p w14:paraId="49D24482" w14:textId="77777777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9B19A0" w14:textId="182274DF" w:rsidR="00EE0838" w:rsidRPr="000E016F" w:rsidRDefault="00C90145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F13FE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  <w:r w:rsidR="00AF13FE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</w:tcPr>
          <w:p w14:paraId="3332E645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8A20F" w14:textId="5EC88E4A" w:rsidR="00EE0838" w:rsidRPr="000E016F" w:rsidRDefault="00C90145" w:rsidP="006E34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F13FE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  <w:r w:rsidR="00AF13FE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70" w:type="dxa"/>
          </w:tcPr>
          <w:p w14:paraId="402DEDBE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67920" w14:textId="276D225A" w:rsidR="00EE0838" w:rsidRPr="000E016F" w:rsidRDefault="00C90145" w:rsidP="006E34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6E3447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3C619811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139D0B" w14:textId="15E75766" w:rsidR="00EE0838" w:rsidRPr="000E016F" w:rsidRDefault="0005421C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C72CF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4D3170" w14:textId="441C2F07" w:rsidR="00EE0838" w:rsidRPr="000E016F" w:rsidRDefault="00C90145" w:rsidP="000542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F13FE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  <w:r w:rsidR="00AF13FE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</w:tr>
      <w:tr w:rsidR="00EE0838" w:rsidRPr="000E016F" w14:paraId="669C3ADE" w14:textId="77777777" w:rsidTr="00C1357C">
        <w:tc>
          <w:tcPr>
            <w:tcW w:w="3060" w:type="dxa"/>
          </w:tcPr>
          <w:p w14:paraId="7CAE23CC" w14:textId="77777777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A03621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974EC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17288D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B6026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245923" w14:textId="77777777" w:rsidR="00EE0838" w:rsidRPr="000E016F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C6A8F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B76E" w14:textId="77777777" w:rsidR="00EE0838" w:rsidRPr="000E016F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9DBBD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4FC743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0E016F" w14:paraId="5B64C1FE" w14:textId="77777777" w:rsidTr="00C1357C">
        <w:tc>
          <w:tcPr>
            <w:tcW w:w="3060" w:type="dxa"/>
          </w:tcPr>
          <w:p w14:paraId="0114CB26" w14:textId="3CD69C44" w:rsidR="00EE0838" w:rsidRPr="000E016F" w:rsidRDefault="00C90145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901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0" w:type="dxa"/>
          </w:tcPr>
          <w:p w14:paraId="15C22735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6CAC9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E5EA5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A507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4C328" w14:textId="77777777" w:rsidR="00EE0838" w:rsidRPr="000E016F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7F32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F5457" w14:textId="77777777" w:rsidR="00EE0838" w:rsidRPr="000E016F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369C5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D6E14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0E016F" w14:paraId="22F1CBBD" w14:textId="77777777" w:rsidTr="00C1357C">
        <w:tc>
          <w:tcPr>
            <w:tcW w:w="3060" w:type="dxa"/>
          </w:tcPr>
          <w:p w14:paraId="7483F37B" w14:textId="77777777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520B7EA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C33CB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BDDE5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C6A4A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67964" w14:textId="77777777" w:rsidR="00EE0838" w:rsidRPr="000E016F" w:rsidRDefault="00EE0838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BC95F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90566" w14:textId="77777777" w:rsidR="00EE0838" w:rsidRPr="000E016F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0E343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B4693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0E016F" w14:paraId="00FB8993" w14:textId="77777777" w:rsidTr="00C1357C">
        <w:tc>
          <w:tcPr>
            <w:tcW w:w="3060" w:type="dxa"/>
          </w:tcPr>
          <w:p w14:paraId="6144BDDA" w14:textId="0DFEF370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E01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3434A1" w14:textId="592B75C1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70" w:type="dxa"/>
          </w:tcPr>
          <w:p w14:paraId="5ED3D58F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4BD51" w14:textId="1351EB54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70" w:type="dxa"/>
          </w:tcPr>
          <w:p w14:paraId="53CFBB9E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D8B84" w14:textId="0678E63D" w:rsidR="00EE0838" w:rsidRPr="000E016F" w:rsidRDefault="00EE0838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E2F1B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E4B8" w14:textId="67255633" w:rsidR="00EE0838" w:rsidRPr="000E016F" w:rsidRDefault="00EE0838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02C61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34E4B" w14:textId="308FD85C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EE0838" w:rsidRPr="000E016F" w14:paraId="51339C7D" w14:textId="77777777" w:rsidTr="00C1357C">
        <w:tc>
          <w:tcPr>
            <w:tcW w:w="3060" w:type="dxa"/>
          </w:tcPr>
          <w:p w14:paraId="30D453F6" w14:textId="5442B43B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1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A5BFEF" w14:textId="60ADBA41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270" w:type="dxa"/>
          </w:tcPr>
          <w:p w14:paraId="5DC11D2C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909A9" w14:textId="3D425B24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270" w:type="dxa"/>
          </w:tcPr>
          <w:p w14:paraId="284468B8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229E4" w14:textId="5A338FC2" w:rsidR="00EE0838" w:rsidRPr="000E016F" w:rsidRDefault="00EE0838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E01DF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A8D05" w14:textId="071EEA2F" w:rsidR="00EE0838" w:rsidRPr="000E016F" w:rsidRDefault="00EE0838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0DDD2" w14:textId="77777777" w:rsidR="00EE0838" w:rsidRPr="000E016F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A956F" w14:textId="20DA0738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</w:tr>
      <w:tr w:rsidR="00EE0838" w:rsidRPr="000E016F" w14:paraId="663DCF95" w14:textId="77777777" w:rsidTr="00C1357C">
        <w:tc>
          <w:tcPr>
            <w:tcW w:w="3060" w:type="dxa"/>
          </w:tcPr>
          <w:p w14:paraId="42B4FAAB" w14:textId="77777777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014106" w14:textId="103DD115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270" w:type="dxa"/>
          </w:tcPr>
          <w:p w14:paraId="2F2840EC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4F6AFD" w14:textId="5FCC9423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270" w:type="dxa"/>
          </w:tcPr>
          <w:p w14:paraId="1FC829CE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878A9" w14:textId="0EBE49F3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270" w:type="dxa"/>
          </w:tcPr>
          <w:p w14:paraId="4339C768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3BCB9" w14:textId="7CEA146C" w:rsidR="00EE0838" w:rsidRPr="000E016F" w:rsidRDefault="00EE0838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8BB3D1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0BA8" w14:textId="1E9F374F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E0838" w:rsidRPr="000E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90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</w:tr>
      <w:tr w:rsidR="00EE0838" w:rsidRPr="000E016F" w14:paraId="5CFA5B2B" w14:textId="77777777" w:rsidTr="00C1357C">
        <w:tc>
          <w:tcPr>
            <w:tcW w:w="3060" w:type="dxa"/>
          </w:tcPr>
          <w:p w14:paraId="6C517618" w14:textId="77777777" w:rsidR="00EE0838" w:rsidRPr="000E016F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2C774D" w14:textId="4E037B6E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</w:t>
            </w:r>
          </w:p>
        </w:tc>
        <w:tc>
          <w:tcPr>
            <w:tcW w:w="270" w:type="dxa"/>
          </w:tcPr>
          <w:p w14:paraId="20E96CC3" w14:textId="77777777" w:rsidR="00EE0838" w:rsidRPr="000E016F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FE39A0" w14:textId="6B3F495A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  <w:tc>
          <w:tcPr>
            <w:tcW w:w="270" w:type="dxa"/>
          </w:tcPr>
          <w:p w14:paraId="74F57F38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E8E38" w14:textId="4E508421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201</w:t>
            </w:r>
          </w:p>
        </w:tc>
        <w:tc>
          <w:tcPr>
            <w:tcW w:w="270" w:type="dxa"/>
          </w:tcPr>
          <w:p w14:paraId="7442AC05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E2611" w14:textId="500CD05B" w:rsidR="00EE0838" w:rsidRPr="000E016F" w:rsidRDefault="00EE0838" w:rsidP="00FD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972388" w14:textId="77777777" w:rsidR="00EE0838" w:rsidRPr="000E016F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AEB95" w14:textId="46306D49" w:rsidR="00EE0838" w:rsidRPr="000E016F" w:rsidRDefault="00C90145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</w:t>
            </w:r>
            <w:r w:rsidR="00EE0838" w:rsidRPr="000E01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901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</w:t>
            </w:r>
          </w:p>
        </w:tc>
      </w:tr>
    </w:tbl>
    <w:p w14:paraId="4D82E4B0" w14:textId="77777777" w:rsidR="0028104B" w:rsidRPr="000E016F" w:rsidRDefault="0028104B" w:rsidP="00836DC4">
      <w:pPr>
        <w:tabs>
          <w:tab w:val="left" w:pos="550"/>
        </w:tabs>
        <w:ind w:left="99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1092F2E4" w14:textId="7D7CD030" w:rsidR="001109B3" w:rsidRPr="000E016F" w:rsidRDefault="001109B3" w:rsidP="001109B3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(</w:t>
      </w:r>
      <w:r w:rsidR="004842AF" w:rsidRPr="000E016F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) </w:t>
      </w:r>
      <w:r w:rsidRPr="000E016F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ความเสี่ยงด้านตลาด </w:t>
      </w:r>
    </w:p>
    <w:p w14:paraId="7998A3C3" w14:textId="4AD297D4" w:rsidR="00074D70" w:rsidRPr="000E016F" w:rsidRDefault="00CF446B" w:rsidP="002D3840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</w:t>
      </w:r>
      <w:r w:rsidR="001109B3"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</w:t>
      </w:r>
    </w:p>
    <w:p w14:paraId="0C178D0A" w14:textId="77777777" w:rsidR="002D3840" w:rsidRPr="000E016F" w:rsidRDefault="002D3840" w:rsidP="002D3840">
      <w:pPr>
        <w:autoSpaceDE w:val="0"/>
        <w:autoSpaceDN w:val="0"/>
        <w:adjustRightInd w:val="0"/>
        <w:spacing w:line="240" w:lineRule="auto"/>
        <w:ind w:left="990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1A65BA14" w14:textId="4B792E76" w:rsidR="00074D70" w:rsidRPr="000E016F" w:rsidRDefault="001109B3" w:rsidP="00E9100A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4842AF"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="001471D5" w:rsidRPr="000E016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F58C4AC" w14:textId="0FC3CEAA" w:rsidR="00074D70" w:rsidRPr="000E016F" w:rsidRDefault="00CF446B" w:rsidP="00AF73FD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0E016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D70" w:rsidRPr="000E016F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E92040" w:rsidRPr="000E016F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635DB17" w14:textId="108AF84B" w:rsidR="00EA116D" w:rsidRPr="000E016F" w:rsidRDefault="00EA116D">
      <w:pPr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  <w:r w:rsidRPr="000E016F">
        <w:rPr>
          <w:rFonts w:ascii="Angsana New" w:hAnsi="Angsana New"/>
          <w:color w:val="000000"/>
          <w:sz w:val="20"/>
          <w:szCs w:val="20"/>
          <w:cs/>
          <w:lang w:val="en-US"/>
        </w:rPr>
        <w:br w:type="page"/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70"/>
        <w:gridCol w:w="902"/>
        <w:gridCol w:w="270"/>
        <w:gridCol w:w="897"/>
        <w:gridCol w:w="270"/>
        <w:gridCol w:w="900"/>
        <w:gridCol w:w="270"/>
        <w:gridCol w:w="903"/>
      </w:tblGrid>
      <w:tr w:rsidR="00F12854" w:rsidRPr="000E016F" w14:paraId="2302DB08" w14:textId="77777777" w:rsidTr="001F1EEB">
        <w:trPr>
          <w:tblHeader/>
        </w:trPr>
        <w:tc>
          <w:tcPr>
            <w:tcW w:w="2430" w:type="dxa"/>
          </w:tcPr>
          <w:p w14:paraId="148E06C1" w14:textId="77777777" w:rsidR="00F12854" w:rsidRPr="000E016F" w:rsidRDefault="00F12854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752" w:type="dxa"/>
            <w:gridSpan w:val="11"/>
          </w:tcPr>
          <w:p w14:paraId="27A5E9B0" w14:textId="77777777" w:rsidR="00F12854" w:rsidRPr="000E016F" w:rsidDel="001F61F5" w:rsidRDefault="00F12854" w:rsidP="00D31E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Pr="000E016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  <w:r w:rsidRPr="000E016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1D3517" w:rsidRPr="000E016F" w14:paraId="30E7516A" w14:textId="77777777" w:rsidTr="001F1EEB">
        <w:trPr>
          <w:tblHeader/>
        </w:trPr>
        <w:tc>
          <w:tcPr>
            <w:tcW w:w="2430" w:type="dxa"/>
            <w:hideMark/>
          </w:tcPr>
          <w:p w14:paraId="3F99906E" w14:textId="77777777" w:rsidR="001D3517" w:rsidRPr="000E016F" w:rsidRDefault="001D3517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3242" w:type="dxa"/>
            <w:gridSpan w:val="5"/>
          </w:tcPr>
          <w:p w14:paraId="05692844" w14:textId="5C5706DB" w:rsidR="001D3517" w:rsidRPr="000E016F" w:rsidRDefault="00C90145" w:rsidP="00D31E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510" w:type="dxa"/>
            <w:gridSpan w:val="6"/>
          </w:tcPr>
          <w:p w14:paraId="76442FB6" w14:textId="7E0D363F" w:rsidR="001D3517" w:rsidRPr="000E016F" w:rsidRDefault="00C90145" w:rsidP="00D31E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371D4F" w:rsidRPr="000E016F" w14:paraId="3BD7DBD7" w14:textId="77777777" w:rsidTr="001F1EEB">
        <w:trPr>
          <w:tblHeader/>
        </w:trPr>
        <w:tc>
          <w:tcPr>
            <w:tcW w:w="2430" w:type="dxa"/>
            <w:vAlign w:val="bottom"/>
            <w:hideMark/>
          </w:tcPr>
          <w:p w14:paraId="352B2E25" w14:textId="77777777" w:rsidR="00A56482" w:rsidRPr="000E016F" w:rsidRDefault="00A56482" w:rsidP="00F1285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549604BA" w14:textId="0AA9BEFD" w:rsidR="00A56482" w:rsidRPr="000E016F" w:rsidRDefault="00A56482" w:rsidP="00F12854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90145" w:rsidRPr="00C901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  <w:vAlign w:val="bottom"/>
            <w:hideMark/>
          </w:tcPr>
          <w:p w14:paraId="1A4031C2" w14:textId="77777777" w:rsidR="00A56482" w:rsidRPr="000E016F" w:rsidRDefault="00A56482" w:rsidP="007F2129">
            <w:pPr>
              <w:pStyle w:val="BodyText"/>
              <w:spacing w:after="0"/>
              <w:ind w:left="-2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เงินเหรียญสหรัฐ</w:t>
            </w:r>
          </w:p>
          <w:p w14:paraId="2BC19F51" w14:textId="77777777" w:rsidR="00A56482" w:rsidRPr="000E016F" w:rsidRDefault="00A56482" w:rsidP="00F1285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3E09B6F9" w14:textId="77777777" w:rsidR="00A56482" w:rsidRPr="000E016F" w:rsidRDefault="00A56482" w:rsidP="00F128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BD526A" w14:textId="77777777" w:rsidR="00A56482" w:rsidRPr="000E016F" w:rsidRDefault="00A56482" w:rsidP="00F12854">
            <w:pPr>
              <w:pStyle w:val="BodyText"/>
              <w:spacing w:after="0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1B0F6BD3" w14:textId="77777777" w:rsidR="00A56482" w:rsidRPr="000E016F" w:rsidRDefault="00A56482" w:rsidP="00F1285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39A843C9" w14:textId="77777777" w:rsidR="00A56482" w:rsidRPr="000E016F" w:rsidRDefault="00A56482" w:rsidP="00F128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D7A2C86" w14:textId="77777777" w:rsidR="00A56482" w:rsidRPr="000E016F" w:rsidRDefault="00A56482" w:rsidP="00F1285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0AC042" w14:textId="77777777" w:rsidR="00A56482" w:rsidRPr="000E016F" w:rsidRDefault="00A56482" w:rsidP="007F2129">
            <w:pPr>
              <w:pStyle w:val="BodyText"/>
              <w:spacing w:after="0"/>
              <w:ind w:left="-9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  <w:p w14:paraId="7E7E8AED" w14:textId="250C93B8" w:rsidR="00A56482" w:rsidRPr="000E016F" w:rsidRDefault="00A56482" w:rsidP="007F2129">
            <w:pPr>
              <w:pStyle w:val="BodyText"/>
              <w:spacing w:after="0"/>
              <w:ind w:left="-9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57A4961D" w14:textId="77777777" w:rsidR="00A56482" w:rsidRPr="000E016F" w:rsidRDefault="00A56482" w:rsidP="00F128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97" w:type="dxa"/>
            <w:vAlign w:val="bottom"/>
            <w:hideMark/>
          </w:tcPr>
          <w:p w14:paraId="17242105" w14:textId="77777777" w:rsidR="00A56482" w:rsidRPr="000E016F" w:rsidRDefault="00A56482" w:rsidP="00F1285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เงินเหรียญ</w:t>
            </w:r>
          </w:p>
          <w:p w14:paraId="25012912" w14:textId="5E30F497" w:rsidR="00A56482" w:rsidRPr="000E016F" w:rsidRDefault="00A56482" w:rsidP="00F1285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สหรัฐ</w:t>
            </w:r>
          </w:p>
          <w:p w14:paraId="3DEE7FD2" w14:textId="3796888C" w:rsidR="00A56482" w:rsidRPr="000E016F" w:rsidRDefault="00A56482" w:rsidP="00F12854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01AA6134" w14:textId="77777777" w:rsidR="00A56482" w:rsidRPr="000E016F" w:rsidRDefault="00A56482" w:rsidP="00F128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5FA711" w14:textId="77777777" w:rsidR="00A56482" w:rsidRPr="000E016F" w:rsidRDefault="00A56482" w:rsidP="00F12854">
            <w:pPr>
              <w:pStyle w:val="BodyText"/>
              <w:spacing w:after="0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7098D9DE" w14:textId="01EC18CA" w:rsidR="00A56482" w:rsidRPr="000E016F" w:rsidRDefault="00A56482" w:rsidP="00F1285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เงินเยน</w:t>
            </w:r>
            <w:r w:rsidRPr="000E016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70" w:type="dxa"/>
          </w:tcPr>
          <w:p w14:paraId="32EB0E4F" w14:textId="77777777" w:rsidR="00A56482" w:rsidRPr="000E016F" w:rsidRDefault="00A56482" w:rsidP="00F1285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</w:tcPr>
          <w:p w14:paraId="0771CD71" w14:textId="77777777" w:rsidR="00A56482" w:rsidRPr="000E016F" w:rsidRDefault="00A56482" w:rsidP="00F1285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2815C4" w14:textId="530A1F8A" w:rsidR="00A56482" w:rsidRPr="000E016F" w:rsidRDefault="00A56482" w:rsidP="001F1EEB">
            <w:pPr>
              <w:pStyle w:val="BodyText"/>
              <w:spacing w:after="0"/>
              <w:ind w:left="-130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  <w:r w:rsidRPr="000E016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</w:tr>
      <w:tr w:rsidR="00A56482" w:rsidRPr="000E016F" w14:paraId="2DF59AAF" w14:textId="77777777" w:rsidTr="001F1EEB">
        <w:trPr>
          <w:tblHeader/>
        </w:trPr>
        <w:tc>
          <w:tcPr>
            <w:tcW w:w="2430" w:type="dxa"/>
            <w:hideMark/>
          </w:tcPr>
          <w:p w14:paraId="6319A690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2" w:type="dxa"/>
            <w:gridSpan w:val="11"/>
          </w:tcPr>
          <w:p w14:paraId="513A4940" w14:textId="77777777" w:rsidR="00A56482" w:rsidRPr="000E016F" w:rsidRDefault="00A56482" w:rsidP="00D31EA9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E016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E016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0E016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371D4F" w:rsidRPr="000E016F" w14:paraId="0D7621A2" w14:textId="77777777" w:rsidTr="001F1EEB">
        <w:tc>
          <w:tcPr>
            <w:tcW w:w="2430" w:type="dxa"/>
            <w:hideMark/>
          </w:tcPr>
          <w:p w14:paraId="423BEF89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10612AF2" w14:textId="2A1153E8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579</w:t>
            </w:r>
            <w:r w:rsidR="00A56482"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270" w:type="dxa"/>
          </w:tcPr>
          <w:p w14:paraId="7AB94706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6AB77" w14:textId="48C7A98F" w:rsidR="00A56482" w:rsidRPr="000E016F" w:rsidRDefault="00C90145" w:rsidP="001B5D9A">
            <w:pPr>
              <w:pStyle w:val="BodyText"/>
              <w:spacing w:after="0"/>
              <w:ind w:left="-2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="00A56482"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1C4CB87E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FA7178E" w14:textId="1C8222B4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A56482"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358</w:t>
            </w:r>
          </w:p>
        </w:tc>
        <w:tc>
          <w:tcPr>
            <w:tcW w:w="270" w:type="dxa"/>
          </w:tcPr>
          <w:p w14:paraId="283F7F20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6FCAE9E" w14:textId="7D03A80A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507</w:t>
            </w:r>
            <w:r w:rsidR="00A56482"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372</w:t>
            </w:r>
          </w:p>
        </w:tc>
        <w:tc>
          <w:tcPr>
            <w:tcW w:w="270" w:type="dxa"/>
          </w:tcPr>
          <w:p w14:paraId="46C39B85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321907" w14:textId="04EE29F3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="00A56482"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sz w:val="24"/>
                <w:szCs w:val="24"/>
                <w:lang w:val="en-US"/>
              </w:rPr>
              <w:t>433</w:t>
            </w:r>
          </w:p>
        </w:tc>
        <w:tc>
          <w:tcPr>
            <w:tcW w:w="270" w:type="dxa"/>
          </w:tcPr>
          <w:p w14:paraId="71F707F8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78451651" w14:textId="5B044BFE" w:rsidR="00A56482" w:rsidRPr="000E016F" w:rsidRDefault="00A56482" w:rsidP="001F1EEB">
            <w:pPr>
              <w:tabs>
                <w:tab w:val="decimal" w:pos="70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1D4F" w:rsidRPr="000E016F" w14:paraId="6E9BF50B" w14:textId="77777777" w:rsidTr="001F1EEB">
        <w:tc>
          <w:tcPr>
            <w:tcW w:w="2430" w:type="dxa"/>
            <w:hideMark/>
          </w:tcPr>
          <w:p w14:paraId="07F4EF3D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Pr="000E016F">
              <w:rPr>
                <w:rFonts w:ascii="Angsana New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A8AB127" w14:textId="303E983B" w:rsidR="00A56482" w:rsidRPr="000E016F" w:rsidRDefault="00A56482" w:rsidP="00D31EA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015</w:t>
            </w:r>
            <w:r w:rsidRPr="000E016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5BB15A3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39DA58" w14:textId="47D33E44" w:rsidR="00A56482" w:rsidRPr="000E016F" w:rsidRDefault="00A56482" w:rsidP="00D31EA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335</w:t>
            </w:r>
            <w:r w:rsidRPr="000E016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7A2A6C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CBE6F9B" w14:textId="30211BEA" w:rsidR="00A56482" w:rsidRPr="000E016F" w:rsidRDefault="00A56482" w:rsidP="00D31EA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863</w:t>
            </w:r>
            <w:r w:rsidRPr="000E016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CC3E17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676B559" w14:textId="257FE370" w:rsidR="00A56482" w:rsidRPr="000E016F" w:rsidRDefault="00A56482" w:rsidP="00D31EA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  <w:r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  <w:r w:rsidRPr="000E016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317EBA2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B74BB1" w14:textId="4167DAC8" w:rsidR="00A56482" w:rsidRPr="000E016F" w:rsidRDefault="00A56482" w:rsidP="00D31EA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72</w:t>
            </w:r>
            <w:r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883</w:t>
            </w:r>
            <w:r w:rsidRPr="000E016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DF94BA" w14:textId="77777777" w:rsidR="00A56482" w:rsidRPr="000E016F" w:rsidRDefault="00A56482" w:rsidP="00D31EA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2E8CE78E" w14:textId="6B4DB787" w:rsidR="00A56482" w:rsidRPr="000E016F" w:rsidRDefault="00A56482" w:rsidP="00D31EA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0E016F">
              <w:rPr>
                <w:rFonts w:ascii="Angsana New" w:hAnsi="Angsana New"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045</w:t>
            </w:r>
            <w:r w:rsidRPr="000E016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71D4F" w:rsidRPr="000E016F" w14:paraId="449FEACC" w14:textId="77777777" w:rsidTr="001F1EEB">
        <w:tc>
          <w:tcPr>
            <w:tcW w:w="2430" w:type="dxa"/>
            <w:hideMark/>
          </w:tcPr>
          <w:p w14:paraId="7014AB9E" w14:textId="77777777" w:rsidR="00A56482" w:rsidRPr="000E016F" w:rsidRDefault="00A56482" w:rsidP="00F12854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8B9B8" w14:textId="56D95319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460</w:t>
            </w:r>
            <w:r w:rsidR="00A56482"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621</w:t>
            </w:r>
          </w:p>
        </w:tc>
        <w:tc>
          <w:tcPr>
            <w:tcW w:w="270" w:type="dxa"/>
          </w:tcPr>
          <w:p w14:paraId="3DC9A248" w14:textId="77777777" w:rsidR="00A56482" w:rsidRPr="000E016F" w:rsidRDefault="00A56482" w:rsidP="00F128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38735" w14:textId="6BCC6725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446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4470167" w14:textId="77777777" w:rsidR="00A56482" w:rsidRPr="000E016F" w:rsidRDefault="00A56482" w:rsidP="00F128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2DA929" w14:textId="0FF1CFC2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="00A56482"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495</w:t>
            </w:r>
          </w:p>
        </w:tc>
        <w:tc>
          <w:tcPr>
            <w:tcW w:w="270" w:type="dxa"/>
          </w:tcPr>
          <w:p w14:paraId="57BF53C6" w14:textId="77777777" w:rsidR="00A56482" w:rsidRPr="000E016F" w:rsidRDefault="00A56482" w:rsidP="00F1285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80BF5" w14:textId="77777777" w:rsidR="00A56482" w:rsidRPr="000E016F" w:rsidRDefault="00A56482" w:rsidP="00F1285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14:paraId="61FDB083" w14:textId="4CA0B04B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399</w:t>
            </w:r>
            <w:r w:rsidR="00A56482"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075</w:t>
            </w:r>
          </w:p>
        </w:tc>
        <w:tc>
          <w:tcPr>
            <w:tcW w:w="270" w:type="dxa"/>
          </w:tcPr>
          <w:p w14:paraId="5C698CC5" w14:textId="77777777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48AC6" w14:textId="77777777" w:rsidR="00A56482" w:rsidRPr="000E016F" w:rsidRDefault="00A56482" w:rsidP="00F1285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14:paraId="584A5315" w14:textId="583BB79C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450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6622D96" w14:textId="77777777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5547E" w14:textId="77777777" w:rsidR="00A56482" w:rsidRPr="000E016F" w:rsidRDefault="00A56482" w:rsidP="00F1285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14:paraId="225F7F35" w14:textId="40CE92A3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405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71D4F" w:rsidRPr="000E016F" w14:paraId="6A57931F" w14:textId="77777777" w:rsidTr="001F1EEB">
        <w:tc>
          <w:tcPr>
            <w:tcW w:w="2430" w:type="dxa"/>
            <w:hideMark/>
          </w:tcPr>
          <w:p w14:paraId="344F9C4F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cs/>
              </w:rPr>
              <w:t>สัญญาขายเงินตราต่างประเทศ</w:t>
            </w:r>
            <w:r w:rsidRPr="000E016F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0E016F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0E016F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C5E09" w14:textId="242C4EC2" w:rsidR="00A56482" w:rsidRPr="000E016F" w:rsidRDefault="00D50BC0" w:rsidP="001F1EEB">
            <w:pPr>
              <w:tabs>
                <w:tab w:val="decimal" w:pos="249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206938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15D31" w14:textId="527F9FCC" w:rsidR="00A56482" w:rsidRPr="000E016F" w:rsidRDefault="00A56482" w:rsidP="001F1EEB">
            <w:pPr>
              <w:tabs>
                <w:tab w:val="decimal" w:pos="16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10DE18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AE38D" w14:textId="16B2A32F" w:rsidR="00A56482" w:rsidRPr="000E016F" w:rsidRDefault="00A56482" w:rsidP="001F1EEB">
            <w:pPr>
              <w:tabs>
                <w:tab w:val="decimal" w:pos="162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86300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ADB7B" w14:textId="212F75DC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016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0E016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sz w:val="24"/>
                <w:szCs w:val="24"/>
                <w:lang w:val="en-US"/>
              </w:rPr>
              <w:t>339</w:t>
            </w:r>
            <w:r w:rsidRPr="000E016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272C76A" w14:textId="77777777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8FD29" w14:textId="1267EF3D" w:rsidR="00A56482" w:rsidRPr="000E016F" w:rsidRDefault="00A56482" w:rsidP="001F1EEB">
            <w:pPr>
              <w:tabs>
                <w:tab w:val="decimal" w:pos="74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F4C498" w14:textId="77777777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5B32D" w14:textId="336A5A17" w:rsidR="00A56482" w:rsidRPr="000E016F" w:rsidRDefault="00A56482" w:rsidP="001F1EEB">
            <w:pPr>
              <w:tabs>
                <w:tab w:val="decimal" w:pos="70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E016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1D4F" w:rsidRPr="000E016F" w14:paraId="4BFDD8B7" w14:textId="77777777" w:rsidTr="001F1EEB">
        <w:tc>
          <w:tcPr>
            <w:tcW w:w="2430" w:type="dxa"/>
            <w:hideMark/>
          </w:tcPr>
          <w:p w14:paraId="3CB3FAEE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E612A" w14:textId="093A227D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460</w:t>
            </w:r>
            <w:r w:rsidR="00A56482"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621</w:t>
            </w:r>
          </w:p>
        </w:tc>
        <w:tc>
          <w:tcPr>
            <w:tcW w:w="270" w:type="dxa"/>
          </w:tcPr>
          <w:p w14:paraId="3FD266E5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2227B" w14:textId="1C3E3CB0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446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3B18082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9DC2A" w14:textId="24689A5A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="00A56482"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495</w:t>
            </w:r>
          </w:p>
        </w:tc>
        <w:tc>
          <w:tcPr>
            <w:tcW w:w="270" w:type="dxa"/>
          </w:tcPr>
          <w:p w14:paraId="7F3FF692" w14:textId="77777777" w:rsidR="00A56482" w:rsidRPr="000E016F" w:rsidRDefault="00A56482" w:rsidP="00F12854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32B89" w14:textId="28FA52DE" w:rsidR="00A56482" w:rsidRPr="000E016F" w:rsidRDefault="00C90145" w:rsidP="001B5D9A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367</w:t>
            </w:r>
            <w:r w:rsidR="00A56482"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736</w:t>
            </w:r>
          </w:p>
        </w:tc>
        <w:tc>
          <w:tcPr>
            <w:tcW w:w="270" w:type="dxa"/>
          </w:tcPr>
          <w:p w14:paraId="4D0A0135" w14:textId="77777777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D3150" w14:textId="5E4926F4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450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B9827C" w14:textId="77777777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B2CAD" w14:textId="39591E29" w:rsidR="00A56482" w:rsidRPr="000E016F" w:rsidRDefault="00A56482" w:rsidP="00F12854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C90145" w:rsidRPr="00C9014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405</w:t>
            </w:r>
            <w:r w:rsidRPr="000E016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</w:tbl>
    <w:p w14:paraId="74E7C892" w14:textId="69E9F688" w:rsidR="0032243E" w:rsidRPr="000E016F" w:rsidRDefault="0032243E">
      <w:pPr>
        <w:spacing w:line="240" w:lineRule="auto"/>
        <w:rPr>
          <w:i/>
          <w:iCs/>
          <w:sz w:val="30"/>
          <w:szCs w:val="30"/>
          <w:cs/>
        </w:rPr>
      </w:pPr>
    </w:p>
    <w:p w14:paraId="33AD19EC" w14:textId="7B5E8A2D" w:rsidR="00074D70" w:rsidRPr="000E016F" w:rsidRDefault="00B47E4B" w:rsidP="00B47E4B">
      <w:pPr>
        <w:autoSpaceDE w:val="0"/>
        <w:autoSpaceDN w:val="0"/>
        <w:adjustRightInd w:val="0"/>
        <w:spacing w:line="240" w:lineRule="auto"/>
        <w:ind w:left="540"/>
        <w:rPr>
          <w:i/>
          <w:iCs/>
          <w:sz w:val="30"/>
          <w:szCs w:val="30"/>
        </w:rPr>
      </w:pPr>
      <w:r w:rsidRPr="000E016F">
        <w:rPr>
          <w:i/>
          <w:iCs/>
          <w:sz w:val="30"/>
          <w:szCs w:val="30"/>
          <w:cs/>
        </w:rPr>
        <w:t>การวิเคราะห์ความอ่อนไหว</w:t>
      </w:r>
    </w:p>
    <w:p w14:paraId="161C4F53" w14:textId="77777777" w:rsidR="0020587C" w:rsidRPr="000E016F" w:rsidRDefault="0020587C" w:rsidP="00B47E4B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00"/>
          <w:sz w:val="24"/>
          <w:szCs w:val="24"/>
        </w:rPr>
      </w:pPr>
    </w:p>
    <w:p w14:paraId="6AF41332" w14:textId="19C1A65D" w:rsidR="0020587C" w:rsidRPr="000E016F" w:rsidRDefault="0020587C" w:rsidP="0020587C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0E016F">
        <w:rPr>
          <w:rFonts w:asciiTheme="majorBidi" w:hAnsiTheme="majorBidi" w:cs="Angsana New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0F76F8" w:rsidRPr="000E016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รายงาน</w:t>
      </w:r>
      <w:r w:rsidRPr="000E016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AF8F885" w14:textId="77777777" w:rsidR="000F1441" w:rsidRPr="000E016F" w:rsidRDefault="000F1441" w:rsidP="0020587C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="Angsana New"/>
          <w:i/>
          <w:iCs/>
          <w:color w:val="0000FF"/>
          <w:sz w:val="24"/>
          <w:szCs w:val="24"/>
          <w:shd w:val="clear" w:color="auto" w:fill="E6E6E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1980"/>
        <w:gridCol w:w="180"/>
        <w:gridCol w:w="1980"/>
      </w:tblGrid>
      <w:tr w:rsidR="0020587C" w:rsidRPr="000E016F" w14:paraId="3D8C68B1" w14:textId="77777777" w:rsidTr="00E9100A">
        <w:trPr>
          <w:tblHeader/>
        </w:trPr>
        <w:tc>
          <w:tcPr>
            <w:tcW w:w="3150" w:type="dxa"/>
          </w:tcPr>
          <w:p w14:paraId="4FD4738E" w14:textId="77777777" w:rsidR="0020587C" w:rsidRPr="000E016F" w:rsidRDefault="0020587C" w:rsidP="0060712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61E8F4" w14:textId="77777777" w:rsidR="0020587C" w:rsidRPr="000E016F" w:rsidRDefault="0020587C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40" w:type="dxa"/>
            <w:gridSpan w:val="3"/>
            <w:hideMark/>
          </w:tcPr>
          <w:p w14:paraId="79D90FDD" w14:textId="77777777" w:rsidR="0020587C" w:rsidRPr="000E016F" w:rsidRDefault="0020587C" w:rsidP="00735445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B328E5D" w14:textId="17429C94" w:rsidR="0020587C" w:rsidRPr="000E016F" w:rsidRDefault="0020587C" w:rsidP="002058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0E016F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8C1" w:rsidRPr="000E016F" w14:paraId="3264881E" w14:textId="77777777" w:rsidTr="00E9100A">
        <w:trPr>
          <w:tblHeader/>
        </w:trPr>
        <w:tc>
          <w:tcPr>
            <w:tcW w:w="3150" w:type="dxa"/>
          </w:tcPr>
          <w:p w14:paraId="225F213A" w14:textId="5FF3A4A2" w:rsidR="00C458C1" w:rsidRPr="000E016F" w:rsidRDefault="00C458C1" w:rsidP="0020587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90" w:type="dxa"/>
            <w:hideMark/>
          </w:tcPr>
          <w:p w14:paraId="368A8596" w14:textId="1E011057" w:rsidR="00C458C1" w:rsidRPr="000E016F" w:rsidRDefault="00C458C1" w:rsidP="00607128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980" w:type="dxa"/>
            <w:hideMark/>
          </w:tcPr>
          <w:p w14:paraId="7B33AB52" w14:textId="77777777" w:rsidR="00C458C1" w:rsidRPr="000E016F" w:rsidRDefault="00C458C1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8407535" w14:textId="77777777" w:rsidR="00C458C1" w:rsidRPr="000E016F" w:rsidRDefault="00C458C1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2BDD3504" w14:textId="77777777" w:rsidR="00C458C1" w:rsidRPr="000E016F" w:rsidRDefault="00C458C1" w:rsidP="006071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58C1" w:rsidRPr="000E016F" w14:paraId="0F919157" w14:textId="77777777" w:rsidTr="00E9100A">
        <w:trPr>
          <w:tblHeader/>
        </w:trPr>
        <w:tc>
          <w:tcPr>
            <w:tcW w:w="3150" w:type="dxa"/>
          </w:tcPr>
          <w:p w14:paraId="55C6A6E3" w14:textId="77777777" w:rsidR="00C458C1" w:rsidRPr="000E016F" w:rsidRDefault="00C458C1" w:rsidP="006071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FD30F3" w14:textId="77777777" w:rsidR="00C458C1" w:rsidRPr="000E016F" w:rsidRDefault="00C458C1" w:rsidP="006071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0E01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140" w:type="dxa"/>
            <w:gridSpan w:val="3"/>
            <w:hideMark/>
          </w:tcPr>
          <w:p w14:paraId="00B0DEA4" w14:textId="7740D965" w:rsidR="00C458C1" w:rsidRPr="000E016F" w:rsidRDefault="00C458C1" w:rsidP="006071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3BF2" w:rsidRPr="000E01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3458" w:rsidRPr="000E016F" w14:paraId="5E8132A6" w14:textId="77777777" w:rsidTr="00E9100A">
        <w:trPr>
          <w:tblHeader/>
        </w:trPr>
        <w:tc>
          <w:tcPr>
            <w:tcW w:w="3150" w:type="dxa"/>
          </w:tcPr>
          <w:p w14:paraId="68BF31F2" w14:textId="3D455362" w:rsidR="00FB3458" w:rsidRPr="000E016F" w:rsidRDefault="00C90145" w:rsidP="000F76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B3458"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B3458"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C90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09EBF4DF" w14:textId="77777777" w:rsidR="00FB3458" w:rsidRPr="000E016F" w:rsidRDefault="00FB3458" w:rsidP="006071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C1DCE54" w14:textId="77777777" w:rsidR="00FB3458" w:rsidRPr="000E016F" w:rsidRDefault="00FB3458" w:rsidP="006071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052B" w:rsidRPr="000E016F" w14:paraId="2C0A467E" w14:textId="77777777" w:rsidTr="00E9100A">
        <w:tc>
          <w:tcPr>
            <w:tcW w:w="3150" w:type="dxa"/>
            <w:hideMark/>
          </w:tcPr>
          <w:p w14:paraId="5E8175B2" w14:textId="569B208E" w:rsidR="0064052B" w:rsidRPr="000E016F" w:rsidRDefault="0064052B" w:rsidP="006405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0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78D0542" w14:textId="57895429" w:rsidR="0064052B" w:rsidRPr="000E016F" w:rsidRDefault="00C90145" w:rsidP="006405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680F756A" w14:textId="20E8EC14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63F3B"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0145"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4184571" w14:textId="77777777" w:rsidR="0064052B" w:rsidRPr="000E016F" w:rsidRDefault="0064052B" w:rsidP="0064052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2CC30A" w14:textId="32CD195E" w:rsidR="0064052B" w:rsidRPr="000E016F" w:rsidRDefault="00C90145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hint="cs"/>
                <w:sz w:val="30"/>
                <w:szCs w:val="30"/>
                <w:lang w:val="en-US"/>
              </w:rPr>
              <w:t>4</w:t>
            </w:r>
            <w:r w:rsidR="00963F3B" w:rsidRPr="000E016F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C90145">
              <w:rPr>
                <w:rFonts w:asciiTheme="majorBidi" w:hAnsiTheme="majorBidi" w:hint="cs"/>
                <w:sz w:val="30"/>
                <w:szCs w:val="30"/>
                <w:lang w:val="en-US"/>
              </w:rPr>
              <w:t>606</w:t>
            </w:r>
          </w:p>
        </w:tc>
      </w:tr>
      <w:tr w:rsidR="0064052B" w:rsidRPr="000E016F" w14:paraId="4BA51ABB" w14:textId="77777777" w:rsidTr="00E9100A">
        <w:tc>
          <w:tcPr>
            <w:tcW w:w="3150" w:type="dxa"/>
          </w:tcPr>
          <w:p w14:paraId="5D02EA61" w14:textId="6F7331A5" w:rsidR="0064052B" w:rsidRPr="000E016F" w:rsidRDefault="0064052B" w:rsidP="0064052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 w:rsidRPr="000E016F">
              <w:rPr>
                <w:rFonts w:asciiTheme="majorBidi" w:hAnsi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890" w:type="dxa"/>
          </w:tcPr>
          <w:p w14:paraId="53E67EC7" w14:textId="0D802DA0" w:rsidR="0064052B" w:rsidRPr="000E016F" w:rsidRDefault="00C90145" w:rsidP="006405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4C9A7594" w14:textId="784FA448" w:rsidR="0064052B" w:rsidRPr="000E016F" w:rsidRDefault="00C90145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45">
              <w:rPr>
                <w:rFonts w:asciiTheme="majorBidi" w:hAnsiTheme="majorBidi"/>
                <w:sz w:val="30"/>
                <w:szCs w:val="30"/>
                <w:lang w:val="en-US"/>
              </w:rPr>
              <w:t>37</w:t>
            </w:r>
            <w:r w:rsidRPr="00C90145">
              <w:rPr>
                <w:rFonts w:asciiTheme="majorBidi" w:hAnsi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C9D8E13" w14:textId="77777777" w:rsidR="0064052B" w:rsidRPr="000E016F" w:rsidRDefault="0064052B" w:rsidP="0064052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04A8B" w14:textId="1A791409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C90145" w:rsidRPr="00C90145">
              <w:rPr>
                <w:rFonts w:asciiTheme="majorBidi" w:hAnsiTheme="majorBidi"/>
                <w:sz w:val="30"/>
                <w:szCs w:val="30"/>
                <w:lang w:val="en-US"/>
              </w:rPr>
              <w:t>37</w:t>
            </w:r>
            <w:r w:rsidR="00C90145" w:rsidRPr="00C90145">
              <w:rPr>
                <w:rFonts w:asciiTheme="majorBidi" w:hAnsiTheme="majorBidi" w:hint="cs"/>
                <w:sz w:val="30"/>
                <w:szCs w:val="30"/>
                <w:lang w:val="en-US"/>
              </w:rPr>
              <w:t>5</w:t>
            </w:r>
            <w:r w:rsidRPr="000E016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4052B" w:rsidRPr="000E016F" w14:paraId="6B55D361" w14:textId="77777777" w:rsidTr="00E9100A">
        <w:tc>
          <w:tcPr>
            <w:tcW w:w="3150" w:type="dxa"/>
          </w:tcPr>
          <w:p w14:paraId="17A3FE5A" w14:textId="77777777" w:rsidR="0064052B" w:rsidRPr="000E016F" w:rsidRDefault="0064052B" w:rsidP="006405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618A41" w14:textId="77777777" w:rsidR="0064052B" w:rsidRPr="000E016F" w:rsidRDefault="0064052B" w:rsidP="006405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E01A4FE" w14:textId="77777777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023AC1F" w14:textId="77777777" w:rsidR="0064052B" w:rsidRPr="000E016F" w:rsidRDefault="0064052B" w:rsidP="0064052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8EE0E1" w14:textId="77777777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52B" w:rsidRPr="000E016F" w14:paraId="69CBD54E" w14:textId="77777777" w:rsidTr="00E9100A">
        <w:tc>
          <w:tcPr>
            <w:tcW w:w="3150" w:type="dxa"/>
          </w:tcPr>
          <w:p w14:paraId="71D4BF8C" w14:textId="67C83D08" w:rsidR="0064052B" w:rsidRPr="000E016F" w:rsidRDefault="00C90145" w:rsidP="006405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4052B" w:rsidRPr="000E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052B" w:rsidRPr="000E0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90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09C55154" w14:textId="77777777" w:rsidR="0064052B" w:rsidRPr="000E016F" w:rsidRDefault="0064052B" w:rsidP="006405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1CDB38B" w14:textId="77777777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6DC5E4" w14:textId="77777777" w:rsidR="0064052B" w:rsidRPr="000E016F" w:rsidRDefault="0064052B" w:rsidP="0064052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4DB955" w14:textId="77777777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52B" w:rsidRPr="000E016F" w14:paraId="434B1264" w14:textId="77777777" w:rsidTr="00E9100A">
        <w:tc>
          <w:tcPr>
            <w:tcW w:w="3150" w:type="dxa"/>
          </w:tcPr>
          <w:p w14:paraId="7CD8D866" w14:textId="5C4BFDCA" w:rsidR="0064052B" w:rsidRPr="000E016F" w:rsidRDefault="0064052B" w:rsidP="0064052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0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5F2B14D" w14:textId="2569F592" w:rsidR="0064052B" w:rsidRPr="000E016F" w:rsidRDefault="00C90145" w:rsidP="006405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6A888E58" w14:textId="0C8403EB" w:rsidR="0064052B" w:rsidRPr="000E016F" w:rsidRDefault="00C90145" w:rsidP="0064052B">
            <w:pPr>
              <w:pStyle w:val="31"/>
              <w:tabs>
                <w:tab w:val="clear" w:pos="360"/>
                <w:tab w:val="clear" w:pos="720"/>
                <w:tab w:val="decimal" w:pos="1628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4052B" w:rsidRPr="000E0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  <w:tc>
          <w:tcPr>
            <w:tcW w:w="180" w:type="dxa"/>
          </w:tcPr>
          <w:p w14:paraId="13C9A8BA" w14:textId="77777777" w:rsidR="0064052B" w:rsidRPr="000E016F" w:rsidRDefault="0064052B" w:rsidP="0064052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5AAA7B" w14:textId="2059A60E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E0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0145" w:rsidRPr="00C901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679</w:t>
            </w: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4052B" w:rsidRPr="000E016F" w14:paraId="0801D9AF" w14:textId="77777777" w:rsidTr="00E9100A">
        <w:tc>
          <w:tcPr>
            <w:tcW w:w="3150" w:type="dxa"/>
          </w:tcPr>
          <w:p w14:paraId="796FACDF" w14:textId="37E8808E" w:rsidR="0064052B" w:rsidRPr="000E016F" w:rsidRDefault="0064052B" w:rsidP="0064052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</w:t>
            </w:r>
            <w:r w:rsidRPr="000E016F">
              <w:rPr>
                <w:rFonts w:asciiTheme="majorBidi" w:hAnsi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890" w:type="dxa"/>
          </w:tcPr>
          <w:p w14:paraId="4C47CEB6" w14:textId="7E3EF4AC" w:rsidR="0064052B" w:rsidRPr="000E016F" w:rsidRDefault="00C90145" w:rsidP="006405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79D204F0" w14:textId="29C8354D" w:rsidR="0064052B" w:rsidRPr="000E016F" w:rsidRDefault="0064052B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90145"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  <w:r w:rsidRPr="000E016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9146FD0" w14:textId="77777777" w:rsidR="0064052B" w:rsidRPr="000E016F" w:rsidRDefault="0064052B" w:rsidP="0064052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124584" w14:textId="3757D067" w:rsidR="0064052B" w:rsidRPr="000E016F" w:rsidRDefault="00C90145" w:rsidP="0064052B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</w:tr>
    </w:tbl>
    <w:p w14:paraId="6877DF27" w14:textId="65E6FD85" w:rsidR="00F31B31" w:rsidRPr="000E016F" w:rsidRDefault="00F31B31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lang w:val="en-US"/>
        </w:rPr>
      </w:pPr>
    </w:p>
    <w:p w14:paraId="6998B2BA" w14:textId="4D636349" w:rsidR="000F76F8" w:rsidRPr="000E016F" w:rsidRDefault="000F76F8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lang w:val="en-US"/>
        </w:rPr>
      </w:pPr>
    </w:p>
    <w:p w14:paraId="78E4CA6C" w14:textId="77777777" w:rsidR="0064052B" w:rsidRPr="000E016F" w:rsidRDefault="0064052B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cs/>
          <w:lang w:val="en-US"/>
        </w:rPr>
      </w:pPr>
    </w:p>
    <w:p w14:paraId="7A20DCFB" w14:textId="59CA85A3" w:rsidR="000F76F8" w:rsidRPr="000E016F" w:rsidRDefault="000F76F8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lang w:val="en-US"/>
        </w:rPr>
      </w:pPr>
    </w:p>
    <w:p w14:paraId="4975B32D" w14:textId="4367B3F1" w:rsidR="000F76F8" w:rsidRPr="000E016F" w:rsidRDefault="000F76F8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lang w:val="en-US"/>
        </w:rPr>
      </w:pPr>
    </w:p>
    <w:p w14:paraId="7C6F0248" w14:textId="77777777" w:rsidR="000F76F8" w:rsidRPr="000E016F" w:rsidRDefault="000F76F8" w:rsidP="001109B3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lang w:val="en-US"/>
        </w:rPr>
      </w:pPr>
    </w:p>
    <w:p w14:paraId="180724E1" w14:textId="21EDFA56" w:rsidR="00E9100A" w:rsidRPr="000E016F" w:rsidRDefault="00E9100A" w:rsidP="00E9100A">
      <w:pPr>
        <w:autoSpaceDE w:val="0"/>
        <w:autoSpaceDN w:val="0"/>
        <w:adjustRightInd w:val="0"/>
        <w:spacing w:line="240" w:lineRule="auto"/>
        <w:ind w:left="1260"/>
        <w:rPr>
          <w:rFonts w:ascii="Angsana New" w:hAnsi="Angsana New"/>
          <w:color w:val="000000"/>
          <w:sz w:val="30"/>
          <w:szCs w:val="30"/>
          <w:lang w:val="en-US"/>
        </w:rPr>
      </w:pPr>
      <w:r w:rsidRPr="000E016F">
        <w:rPr>
          <w:rFonts w:ascii="Angsana New" w:hAnsi="Angsana New"/>
          <w:color w:val="000000"/>
          <w:sz w:val="30"/>
          <w:szCs w:val="30"/>
          <w:lang w:val="en-US"/>
        </w:rPr>
        <w:lastRenderedPageBreak/>
        <w:t>(</w:t>
      </w:r>
      <w:r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ข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C90145" w:rsidRPr="00C90145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0E016F">
        <w:rPr>
          <w:rFonts w:ascii="Angsana New" w:hAnsi="Angsana New"/>
          <w:color w:val="000000"/>
          <w:sz w:val="30"/>
          <w:szCs w:val="30"/>
          <w:lang w:val="en-US"/>
        </w:rPr>
        <w:t xml:space="preserve">) 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</w:t>
      </w:r>
      <w:r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ี่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ยงด้านอัตราดอกเบ</w:t>
      </w:r>
      <w:r w:rsidRPr="000E016F">
        <w:rPr>
          <w:rFonts w:ascii="Angsana New" w:hAnsi="Angsana New" w:hint="cs"/>
          <w:color w:val="000000"/>
          <w:sz w:val="30"/>
          <w:szCs w:val="30"/>
          <w:cs/>
          <w:lang w:val="en-US"/>
        </w:rPr>
        <w:t>ี้</w:t>
      </w:r>
      <w:r w:rsidRPr="000E016F">
        <w:rPr>
          <w:rFonts w:ascii="Angsana New" w:hAnsi="Angsana New"/>
          <w:color w:val="000000"/>
          <w:sz w:val="30"/>
          <w:szCs w:val="30"/>
          <w:cs/>
          <w:lang w:val="en-US"/>
        </w:rPr>
        <w:t>ย</w:t>
      </w:r>
    </w:p>
    <w:p w14:paraId="0246AB82" w14:textId="59B8C531" w:rsidR="00E9100A" w:rsidRPr="000E016F" w:rsidRDefault="00E9100A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/>
          <w:sz w:val="30"/>
          <w:szCs w:val="30"/>
        </w:rPr>
      </w:pPr>
      <w:r w:rsidRPr="000E016F">
        <w:rPr>
          <w:rFonts w:asciiTheme="majorBidi" w:hAnsiTheme="majorBidi"/>
          <w:sz w:val="30"/>
          <w:szCs w:val="30"/>
          <w:cs/>
        </w:rPr>
        <w:t>ความเสี่ยงด้านอัตราดอกเบ</w:t>
      </w:r>
      <w:r w:rsidRPr="000E016F">
        <w:rPr>
          <w:rFonts w:asciiTheme="majorBidi" w:hAnsiTheme="majorBidi" w:hint="cs"/>
          <w:sz w:val="30"/>
          <w:szCs w:val="30"/>
          <w:cs/>
        </w:rPr>
        <w:t>ี้</w:t>
      </w:r>
      <w:r w:rsidRPr="000E016F">
        <w:rPr>
          <w:rFonts w:asciiTheme="majorBidi" w:hAnsiTheme="majorBidi"/>
          <w:sz w:val="30"/>
          <w:szCs w:val="30"/>
          <w:cs/>
        </w:rPr>
        <w:t>ยเป็นความเส</w:t>
      </w:r>
      <w:r w:rsidRPr="000E016F">
        <w:rPr>
          <w:rFonts w:asciiTheme="majorBidi" w:hAnsiTheme="majorBidi" w:hint="cs"/>
          <w:sz w:val="30"/>
          <w:szCs w:val="30"/>
          <w:cs/>
        </w:rPr>
        <w:t>ี่ย</w:t>
      </w:r>
      <w:r w:rsidRPr="000E016F">
        <w:rPr>
          <w:rFonts w:asciiTheme="majorBidi" w:hAnsiTheme="majorBidi"/>
          <w:sz w:val="30"/>
          <w:szCs w:val="30"/>
          <w:cs/>
        </w:rPr>
        <w:t>งท</w:t>
      </w:r>
      <w:r w:rsidRPr="000E016F">
        <w:rPr>
          <w:rFonts w:asciiTheme="majorBidi" w:hAnsiTheme="majorBidi" w:hint="cs"/>
          <w:sz w:val="30"/>
          <w:szCs w:val="30"/>
          <w:cs/>
        </w:rPr>
        <w:t>ี่</w:t>
      </w:r>
      <w:r w:rsidRPr="000E016F">
        <w:rPr>
          <w:rFonts w:asciiTheme="majorBidi" w:hAnsiTheme="majorBidi"/>
          <w:sz w:val="30"/>
          <w:szCs w:val="30"/>
          <w:cs/>
        </w:rPr>
        <w:t>เกิดจากการเปล</w:t>
      </w:r>
      <w:r w:rsidRPr="000E016F">
        <w:rPr>
          <w:rFonts w:asciiTheme="majorBidi" w:hAnsiTheme="majorBidi" w:hint="cs"/>
          <w:sz w:val="30"/>
          <w:szCs w:val="30"/>
          <w:cs/>
        </w:rPr>
        <w:t>ี่</w:t>
      </w:r>
      <w:r w:rsidRPr="000E016F">
        <w:rPr>
          <w:rFonts w:asciiTheme="majorBidi" w:hAnsiTheme="majorBidi"/>
          <w:sz w:val="30"/>
          <w:szCs w:val="30"/>
          <w:cs/>
        </w:rPr>
        <w:t>ยนแปลงในอนาคตของอัตราดอกเบ</w:t>
      </w:r>
      <w:r w:rsidRPr="000E016F">
        <w:rPr>
          <w:rFonts w:asciiTheme="majorBidi" w:hAnsiTheme="majorBidi" w:hint="cs"/>
          <w:sz w:val="30"/>
          <w:szCs w:val="30"/>
          <w:cs/>
        </w:rPr>
        <w:t>ี้</w:t>
      </w:r>
      <w:r w:rsidRPr="000E016F">
        <w:rPr>
          <w:rFonts w:asciiTheme="majorBidi" w:hAnsiTheme="majorBidi"/>
          <w:sz w:val="30"/>
          <w:szCs w:val="30"/>
          <w:cs/>
        </w:rPr>
        <w:t>ยตลาด</w:t>
      </w:r>
      <w:r w:rsidR="001754D3" w:rsidRPr="000E016F">
        <w:rPr>
          <w:rFonts w:asciiTheme="majorBidi" w:hAnsiTheme="majorBidi" w:hint="cs"/>
          <w:sz w:val="30"/>
          <w:szCs w:val="30"/>
          <w:cs/>
        </w:rPr>
        <w:t xml:space="preserve"> </w:t>
      </w:r>
      <w:r w:rsidRPr="000E016F">
        <w:rPr>
          <w:rFonts w:asciiTheme="majorBidi" w:hAnsiTheme="majorBidi"/>
          <w:sz w:val="30"/>
          <w:szCs w:val="30"/>
          <w:cs/>
        </w:rPr>
        <w:t>ซ</w:t>
      </w:r>
      <w:r w:rsidRPr="000E016F">
        <w:rPr>
          <w:rFonts w:asciiTheme="majorBidi" w:hAnsiTheme="majorBidi" w:hint="cs"/>
          <w:sz w:val="30"/>
          <w:szCs w:val="30"/>
          <w:cs/>
        </w:rPr>
        <w:t>ึ่</w:t>
      </w:r>
      <w:r w:rsidRPr="000E016F">
        <w:rPr>
          <w:rFonts w:asciiTheme="majorBidi" w:hAnsiTheme="majorBidi"/>
          <w:sz w:val="30"/>
          <w:szCs w:val="30"/>
          <w:cs/>
        </w:rPr>
        <w:t>งส่งผลกระทบต่อผลการดําเนินงานและกระแสเงินสดของบริษัท</w:t>
      </w:r>
      <w:r w:rsidRPr="000E016F">
        <w:rPr>
          <w:rFonts w:asciiTheme="majorBidi" w:hAnsiTheme="majorBidi" w:hint="cs"/>
          <w:sz w:val="30"/>
          <w:szCs w:val="30"/>
          <w:cs/>
        </w:rPr>
        <w:t xml:space="preserve"> </w:t>
      </w:r>
      <w:r w:rsidRPr="000E016F">
        <w:rPr>
          <w:rFonts w:asciiTheme="majorBidi" w:hAnsiTheme="majorBidi"/>
          <w:sz w:val="30"/>
          <w:szCs w:val="30"/>
          <w:cs/>
        </w:rPr>
        <w:t>เนื่องจากเงิน</w:t>
      </w:r>
      <w:r w:rsidRPr="000E016F">
        <w:rPr>
          <w:rFonts w:asciiTheme="majorBidi" w:hAnsiTheme="majorBidi" w:hint="cs"/>
          <w:sz w:val="30"/>
          <w:szCs w:val="30"/>
          <w:cs/>
        </w:rPr>
        <w:t>ให้</w:t>
      </w:r>
      <w:r w:rsidRPr="000E016F">
        <w:rPr>
          <w:rFonts w:asciiTheme="majorBidi" w:hAnsiTheme="majorBidi"/>
          <w:sz w:val="30"/>
          <w:szCs w:val="30"/>
          <w:cs/>
        </w:rPr>
        <w:t>กู้ยืม ส่วนใหญ่มีอัตราดอกเบ</w:t>
      </w:r>
      <w:r w:rsidRPr="000E016F">
        <w:rPr>
          <w:rFonts w:asciiTheme="majorBidi" w:hAnsiTheme="majorBidi" w:hint="cs"/>
          <w:sz w:val="30"/>
          <w:szCs w:val="30"/>
          <w:cs/>
        </w:rPr>
        <w:t>ี้</w:t>
      </w:r>
      <w:r w:rsidRPr="000E016F">
        <w:rPr>
          <w:rFonts w:asciiTheme="majorBidi" w:hAnsiTheme="majorBidi"/>
          <w:sz w:val="30"/>
          <w:szCs w:val="30"/>
          <w:cs/>
        </w:rPr>
        <w:t>ยคงท</w:t>
      </w:r>
      <w:r w:rsidRPr="000E016F">
        <w:rPr>
          <w:rFonts w:asciiTheme="majorBidi" w:hAnsiTheme="majorBidi" w:hint="cs"/>
          <w:sz w:val="30"/>
          <w:szCs w:val="30"/>
          <w:cs/>
        </w:rPr>
        <w:t>ี่</w:t>
      </w:r>
      <w:r w:rsidRPr="000E016F">
        <w:rPr>
          <w:rFonts w:asciiTheme="majorBidi" w:hAnsiTheme="majorBidi"/>
          <w:sz w:val="30"/>
          <w:szCs w:val="30"/>
          <w:cs/>
        </w:rPr>
        <w:t>ทําให้บริษัทมีความเส</w:t>
      </w:r>
      <w:r w:rsidRPr="000E016F">
        <w:rPr>
          <w:rFonts w:asciiTheme="majorBidi" w:hAnsiTheme="majorBidi" w:hint="cs"/>
          <w:sz w:val="30"/>
          <w:szCs w:val="30"/>
          <w:cs/>
        </w:rPr>
        <w:t>ี่</w:t>
      </w:r>
      <w:r w:rsidRPr="000E016F">
        <w:rPr>
          <w:rFonts w:asciiTheme="majorBidi" w:hAnsiTheme="majorBidi"/>
          <w:sz w:val="30"/>
          <w:szCs w:val="30"/>
          <w:cs/>
        </w:rPr>
        <w:t>ยงต่</w:t>
      </w:r>
      <w:r w:rsidRPr="000E016F">
        <w:rPr>
          <w:rFonts w:asciiTheme="majorBidi" w:hAnsiTheme="majorBidi" w:hint="cs"/>
          <w:sz w:val="30"/>
          <w:szCs w:val="30"/>
          <w:cs/>
        </w:rPr>
        <w:t>ำ</w:t>
      </w:r>
      <w:r w:rsidRPr="000E016F">
        <w:rPr>
          <w:rFonts w:asciiTheme="majorBidi" w:hAnsiTheme="majorBidi"/>
          <w:sz w:val="30"/>
          <w:szCs w:val="30"/>
          <w:cs/>
        </w:rPr>
        <w:t>จากการเปลี่ยนแปลงของอัตราดอกเบ</w:t>
      </w:r>
      <w:r w:rsidRPr="000E016F">
        <w:rPr>
          <w:rFonts w:asciiTheme="majorBidi" w:hAnsiTheme="majorBidi" w:hint="cs"/>
          <w:sz w:val="30"/>
          <w:szCs w:val="30"/>
          <w:cs/>
        </w:rPr>
        <w:t>ี้</w:t>
      </w:r>
      <w:r w:rsidRPr="000E016F">
        <w:rPr>
          <w:rFonts w:asciiTheme="majorBidi" w:hAnsiTheme="majorBidi"/>
          <w:sz w:val="30"/>
          <w:szCs w:val="30"/>
          <w:cs/>
        </w:rPr>
        <w:t>ย ความอ่อนไหวต่อการเพ</w:t>
      </w:r>
      <w:r w:rsidRPr="000E016F">
        <w:rPr>
          <w:rFonts w:asciiTheme="majorBidi" w:hAnsiTheme="majorBidi" w:hint="cs"/>
          <w:sz w:val="30"/>
          <w:szCs w:val="30"/>
          <w:cs/>
        </w:rPr>
        <w:t>ิ่</w:t>
      </w:r>
      <w:r w:rsidRPr="000E016F">
        <w:rPr>
          <w:rFonts w:asciiTheme="majorBidi" w:hAnsiTheme="majorBidi"/>
          <w:sz w:val="30"/>
          <w:szCs w:val="30"/>
          <w:cs/>
        </w:rPr>
        <w:t>มข</w:t>
      </w:r>
      <w:r w:rsidRPr="000E016F">
        <w:rPr>
          <w:rFonts w:asciiTheme="majorBidi" w:hAnsiTheme="majorBidi" w:hint="cs"/>
          <w:sz w:val="30"/>
          <w:szCs w:val="30"/>
          <w:cs/>
        </w:rPr>
        <w:t>ึ้</w:t>
      </w:r>
      <w:r w:rsidRPr="000E016F">
        <w:rPr>
          <w:rFonts w:asciiTheme="majorBidi" w:hAnsiTheme="majorBidi"/>
          <w:sz w:val="30"/>
          <w:szCs w:val="30"/>
          <w:cs/>
        </w:rPr>
        <w:t>นหรือลดลงใน</w:t>
      </w:r>
      <w:r w:rsidRPr="000E016F">
        <w:rPr>
          <w:rFonts w:asciiTheme="majorBidi" w:hAnsiTheme="majorBidi" w:hint="cs"/>
          <w:sz w:val="30"/>
          <w:szCs w:val="30"/>
          <w:cs/>
        </w:rPr>
        <w:t>รายได้</w:t>
      </w:r>
      <w:r w:rsidRPr="000E016F">
        <w:rPr>
          <w:rFonts w:asciiTheme="majorBidi" w:hAnsiTheme="majorBidi"/>
          <w:sz w:val="30"/>
          <w:szCs w:val="30"/>
          <w:cs/>
        </w:rPr>
        <w:t>ดอกเบ</w:t>
      </w:r>
      <w:r w:rsidRPr="000E016F">
        <w:rPr>
          <w:rFonts w:asciiTheme="majorBidi" w:hAnsiTheme="majorBidi" w:hint="cs"/>
          <w:sz w:val="30"/>
          <w:szCs w:val="30"/>
          <w:cs/>
        </w:rPr>
        <w:t>ี้</w:t>
      </w:r>
      <w:r w:rsidRPr="000E016F">
        <w:rPr>
          <w:rFonts w:asciiTheme="majorBidi" w:hAnsiTheme="majorBidi"/>
          <w:sz w:val="30"/>
          <w:szCs w:val="30"/>
          <w:cs/>
        </w:rPr>
        <w:t>ยจากเงิน</w:t>
      </w:r>
      <w:r w:rsidRPr="000E016F">
        <w:rPr>
          <w:rFonts w:asciiTheme="majorBidi" w:hAnsiTheme="majorBidi" w:hint="cs"/>
          <w:sz w:val="30"/>
          <w:szCs w:val="30"/>
          <w:cs/>
        </w:rPr>
        <w:t>ให้</w:t>
      </w:r>
      <w:r w:rsidRPr="000E016F">
        <w:rPr>
          <w:rFonts w:asciiTheme="majorBidi" w:hAnsiTheme="majorBidi"/>
          <w:sz w:val="30"/>
          <w:szCs w:val="30"/>
          <w:cs/>
        </w:rPr>
        <w:t>กู้ยืมซ</w:t>
      </w:r>
      <w:r w:rsidRPr="000E016F">
        <w:rPr>
          <w:rFonts w:asciiTheme="majorBidi" w:hAnsiTheme="majorBidi" w:hint="cs"/>
          <w:sz w:val="30"/>
          <w:szCs w:val="30"/>
          <w:cs/>
        </w:rPr>
        <w:t>ึ่</w:t>
      </w:r>
      <w:r w:rsidRPr="000E016F">
        <w:rPr>
          <w:rFonts w:asciiTheme="majorBidi" w:hAnsiTheme="majorBidi"/>
          <w:sz w:val="30"/>
          <w:szCs w:val="30"/>
          <w:cs/>
        </w:rPr>
        <w:t>งเป็นผลจากการ เปล</w:t>
      </w:r>
      <w:r w:rsidRPr="000E016F">
        <w:rPr>
          <w:rFonts w:asciiTheme="majorBidi" w:hAnsiTheme="majorBidi" w:hint="cs"/>
          <w:sz w:val="30"/>
          <w:szCs w:val="30"/>
          <w:cs/>
        </w:rPr>
        <w:t>ี่</w:t>
      </w:r>
      <w:r w:rsidRPr="000E016F">
        <w:rPr>
          <w:rFonts w:asciiTheme="majorBidi" w:hAnsiTheme="majorBidi"/>
          <w:sz w:val="30"/>
          <w:szCs w:val="30"/>
          <w:cs/>
        </w:rPr>
        <w:t>ยนแปลงในอัตราดอกเบ</w:t>
      </w:r>
      <w:r w:rsidRPr="000E016F">
        <w:rPr>
          <w:rFonts w:asciiTheme="majorBidi" w:hAnsiTheme="majorBidi" w:hint="cs"/>
          <w:sz w:val="30"/>
          <w:szCs w:val="30"/>
          <w:cs/>
        </w:rPr>
        <w:t>ี้</w:t>
      </w:r>
      <w:r w:rsidRPr="000E016F">
        <w:rPr>
          <w:rFonts w:asciiTheme="majorBidi" w:hAnsiTheme="majorBidi"/>
          <w:sz w:val="30"/>
          <w:szCs w:val="30"/>
          <w:cs/>
        </w:rPr>
        <w:t>ยจึงไม่มีผลกระทบอย่างเป็นสาระสําคัญต่องบการเงินของบริษัท</w:t>
      </w:r>
    </w:p>
    <w:p w14:paraId="2071C377" w14:textId="77777777" w:rsidR="00F31B31" w:rsidRPr="000E016F" w:rsidRDefault="00F31B31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/>
          <w:sz w:val="30"/>
          <w:szCs w:val="30"/>
        </w:rPr>
      </w:pPr>
    </w:p>
    <w:p w14:paraId="52B84BB9" w14:textId="20BCF91F" w:rsidR="008262A9" w:rsidRPr="000E016F" w:rsidRDefault="008262A9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77910966" w14:textId="0CADE20C" w:rsidR="008262A9" w:rsidRPr="000E016F" w:rsidRDefault="008262A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5C59A4A" w14:textId="53744164" w:rsidR="008262A9" w:rsidRPr="000E016F" w:rsidRDefault="008262A9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C2838" w:rsidRPr="000E016F">
        <w:rPr>
          <w:rFonts w:ascii="Angsana New" w:hAnsi="Angsana New"/>
          <w:sz w:val="30"/>
          <w:szCs w:val="30"/>
        </w:rPr>
        <w:t xml:space="preserve"> </w:t>
      </w:r>
      <w:r w:rsidR="00735445" w:rsidRPr="000E016F">
        <w:rPr>
          <w:rFonts w:ascii="Angsana New" w:hAnsi="Angsana New" w:hint="cs"/>
          <w:spacing w:val="-4"/>
          <w:sz w:val="30"/>
          <w:szCs w:val="30"/>
          <w:cs/>
        </w:rPr>
        <w:t>อย่างสม่ำเสมอ โดย</w:t>
      </w:r>
      <w:r w:rsidR="00644FF7" w:rsidRPr="000E016F">
        <w:rPr>
          <w:rFonts w:ascii="Angsana New" w:hAnsi="Angsana New" w:hint="cs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4698E392" w14:textId="73A6C926" w:rsidR="00701EF6" w:rsidRPr="000E016F" w:rsidRDefault="00701EF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2990725" w14:textId="76D6B64E" w:rsidR="009D227D" w:rsidRPr="000E016F" w:rsidRDefault="00AF200E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</w:t>
      </w:r>
      <w:r w:rsidR="00C35719"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</w:t>
      </w:r>
      <w:r w:rsidRPr="000E016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33B3D203" w14:textId="77777777" w:rsidR="006F13E5" w:rsidRPr="000E016F" w:rsidRDefault="006F13E5" w:rsidP="007F0D79">
      <w:pPr>
        <w:tabs>
          <w:tab w:val="left" w:pos="550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0E016F" w14:paraId="23529B17" w14:textId="77777777" w:rsidTr="00833EBE">
        <w:trPr>
          <w:tblHeader/>
        </w:trPr>
        <w:tc>
          <w:tcPr>
            <w:tcW w:w="6372" w:type="dxa"/>
          </w:tcPr>
          <w:p w14:paraId="148C8014" w14:textId="77777777" w:rsidR="00471CCE" w:rsidRPr="000E016F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0E016F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0E016F" w14:paraId="6448C0E0" w14:textId="77777777" w:rsidTr="00833EBE">
        <w:trPr>
          <w:tblHeader/>
        </w:trPr>
        <w:tc>
          <w:tcPr>
            <w:tcW w:w="6372" w:type="dxa"/>
          </w:tcPr>
          <w:p w14:paraId="33149068" w14:textId="77777777" w:rsidR="00471CCE" w:rsidRPr="000E016F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0E016F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0E016F" w14:paraId="3DDEB7C4" w14:textId="77777777" w:rsidTr="00833EBE">
        <w:trPr>
          <w:tblHeader/>
        </w:trPr>
        <w:tc>
          <w:tcPr>
            <w:tcW w:w="6372" w:type="dxa"/>
          </w:tcPr>
          <w:p w14:paraId="561C3661" w14:textId="77777777" w:rsidR="00471CCE" w:rsidRPr="000E016F" w:rsidRDefault="00471CCE" w:rsidP="008A64A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0E016F" w:rsidRDefault="00471CCE" w:rsidP="008A64A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0E016F" w14:paraId="36355776" w14:textId="77777777" w:rsidTr="00833EBE">
        <w:trPr>
          <w:tblHeader/>
        </w:trPr>
        <w:tc>
          <w:tcPr>
            <w:tcW w:w="6372" w:type="dxa"/>
          </w:tcPr>
          <w:p w14:paraId="243CB9E3" w14:textId="77777777" w:rsidR="00C653BF" w:rsidRPr="000E016F" w:rsidRDefault="00C653BF" w:rsidP="00C653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0F8C209E" w:rsidR="00C653BF" w:rsidRPr="000E016F" w:rsidRDefault="00C90145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83" w:type="dxa"/>
          </w:tcPr>
          <w:p w14:paraId="3F134BFC" w14:textId="77777777" w:rsidR="00C653BF" w:rsidRPr="000E016F" w:rsidRDefault="00C653BF" w:rsidP="00C653B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665BA245" w:rsidR="00C653BF" w:rsidRPr="000E016F" w:rsidRDefault="00C90145" w:rsidP="00CB1B8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653BF" w:rsidRPr="000E016F" w14:paraId="35C10750" w14:textId="77777777" w:rsidTr="00833EBE">
        <w:trPr>
          <w:tblHeader/>
        </w:trPr>
        <w:tc>
          <w:tcPr>
            <w:tcW w:w="6372" w:type="dxa"/>
          </w:tcPr>
          <w:p w14:paraId="376919E4" w14:textId="77777777" w:rsidR="00C653BF" w:rsidRPr="000E016F" w:rsidRDefault="00C653BF" w:rsidP="00C653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0E016F" w:rsidRDefault="00C653BF" w:rsidP="00C653BF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0E016F" w14:paraId="460F7954" w14:textId="77777777" w:rsidTr="00833EBE">
        <w:tc>
          <w:tcPr>
            <w:tcW w:w="6372" w:type="dxa"/>
          </w:tcPr>
          <w:p w14:paraId="49424B93" w14:textId="77777777" w:rsidR="00C653BF" w:rsidRPr="000E016F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0E016F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0E016F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0E016F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3A50" w:rsidRPr="000E016F" w14:paraId="2C17CFB6" w14:textId="77777777" w:rsidTr="00BF10E0">
        <w:tc>
          <w:tcPr>
            <w:tcW w:w="6372" w:type="dxa"/>
          </w:tcPr>
          <w:p w14:paraId="68BDCF67" w14:textId="77777777" w:rsidR="002D3A50" w:rsidRPr="000E016F" w:rsidRDefault="002D3A50" w:rsidP="002D3A50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A907D" w14:textId="0061F8CE" w:rsidR="002D3A50" w:rsidRPr="000E016F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71126A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83" w:type="dxa"/>
          </w:tcPr>
          <w:p w14:paraId="7A15DEBA" w14:textId="77777777" w:rsidR="002D3A50" w:rsidRPr="000E016F" w:rsidRDefault="002D3A50" w:rsidP="002D3A5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E852D" w14:textId="1E82D5D2" w:rsidR="002D3A50" w:rsidRPr="000E016F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</w:p>
        </w:tc>
      </w:tr>
      <w:tr w:rsidR="002D3A50" w:rsidRPr="000E016F" w14:paraId="458D3A54" w14:textId="77777777" w:rsidTr="00BF10E0">
        <w:tc>
          <w:tcPr>
            <w:tcW w:w="6372" w:type="dxa"/>
          </w:tcPr>
          <w:p w14:paraId="28885415" w14:textId="507E5EE0" w:rsidR="002D3A50" w:rsidRPr="000E016F" w:rsidRDefault="002D3A50" w:rsidP="002D3A50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E70BD" w14:textId="77777777" w:rsidR="002D3A50" w:rsidRPr="000E016F" w:rsidRDefault="002D3A50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2D3A50" w:rsidRPr="000E016F" w:rsidRDefault="002D3A50" w:rsidP="002D3A5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DF56E" w14:textId="77777777" w:rsidR="002D3A50" w:rsidRPr="000E016F" w:rsidRDefault="002D3A50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2D3A50" w:rsidRPr="000E016F" w14:paraId="217E8C58" w14:textId="77777777" w:rsidTr="00833EBE">
        <w:tc>
          <w:tcPr>
            <w:tcW w:w="6372" w:type="dxa"/>
            <w:vAlign w:val="center"/>
          </w:tcPr>
          <w:p w14:paraId="5603794A" w14:textId="4FEF0200" w:rsidR="002D3A50" w:rsidRPr="000E016F" w:rsidRDefault="002D3A50" w:rsidP="007F2129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0E01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14:paraId="5E50DE61" w14:textId="77777777" w:rsidR="002D3A50" w:rsidRPr="000E016F" w:rsidRDefault="002D3A50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2D3A50" w:rsidRPr="000E016F" w:rsidRDefault="002D3A50" w:rsidP="002D3A50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2D3A50" w:rsidRPr="000E016F" w:rsidRDefault="002D3A50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3A50" w:rsidRPr="000E016F" w14:paraId="71833D74" w14:textId="77777777" w:rsidTr="00833EBE">
        <w:tc>
          <w:tcPr>
            <w:tcW w:w="6372" w:type="dxa"/>
            <w:vAlign w:val="center"/>
          </w:tcPr>
          <w:p w14:paraId="0EDAD793" w14:textId="79CD4DC2" w:rsidR="002D3A50" w:rsidRPr="000E016F" w:rsidRDefault="002D3A50" w:rsidP="002D3A50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C8CE071" w14:textId="6B0472F2" w:rsidR="002D3A50" w:rsidRPr="000E016F" w:rsidRDefault="00D50BC0" w:rsidP="001F1EEB">
            <w:pPr>
              <w:tabs>
                <w:tab w:val="decimal" w:pos="716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38B382D" w14:textId="77777777" w:rsidR="002D3A50" w:rsidRPr="000E016F" w:rsidRDefault="002D3A50" w:rsidP="002D3A50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EF6EA31" w14:textId="166D61EE" w:rsidR="002D3A50" w:rsidRPr="000E016F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</w:tr>
      <w:tr w:rsidR="002D3A50" w:rsidRPr="000E016F" w14:paraId="1AD7C0DB" w14:textId="77777777" w:rsidTr="00833EBE">
        <w:tc>
          <w:tcPr>
            <w:tcW w:w="6372" w:type="dxa"/>
            <w:vAlign w:val="center"/>
          </w:tcPr>
          <w:p w14:paraId="52D97B4F" w14:textId="1A8CB236" w:rsidR="002D3A50" w:rsidRPr="000E016F" w:rsidRDefault="002D3A50" w:rsidP="002D3A50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C5C63" w14:textId="1D6AB244" w:rsidR="002D3A50" w:rsidRPr="000E016F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52291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7E51483C" w14:textId="77777777" w:rsidR="002D3A50" w:rsidRPr="000E016F" w:rsidRDefault="002D3A50" w:rsidP="002D3A50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F4D12D2" w14:textId="72E4B39D" w:rsidR="002D3A50" w:rsidRPr="000E016F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2D3A50" w:rsidRPr="000E01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</w:tr>
      <w:tr w:rsidR="002D3A50" w:rsidRPr="0013335C" w14:paraId="4AE1D99C" w14:textId="77777777" w:rsidTr="00833EBE">
        <w:tc>
          <w:tcPr>
            <w:tcW w:w="6372" w:type="dxa"/>
            <w:vAlign w:val="center"/>
          </w:tcPr>
          <w:p w14:paraId="620E5EBC" w14:textId="08BFB2CB" w:rsidR="002D3A50" w:rsidRPr="000E016F" w:rsidRDefault="002D3A50" w:rsidP="002D3A50">
            <w:pPr>
              <w:pStyle w:val="BodyTextIndent2"/>
              <w:spacing w:before="0"/>
              <w:ind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52F95" w14:textId="0577A05C" w:rsidR="002D3A50" w:rsidRPr="000E016F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0E6576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4B0F4670" w14:textId="77777777" w:rsidR="002D3A50" w:rsidRPr="000E016F" w:rsidRDefault="002D3A50" w:rsidP="002D3A50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E1254" w14:textId="3E2E06A8" w:rsidR="002D3A50" w:rsidRPr="003D6814" w:rsidRDefault="00C90145" w:rsidP="002D3A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2D3A50" w:rsidRPr="000E01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</w:tr>
    </w:tbl>
    <w:p w14:paraId="5F8BC55C" w14:textId="1D3DC54D" w:rsidR="002260AE" w:rsidRPr="002260AE" w:rsidRDefault="002260AE" w:rsidP="003F26B2">
      <w:pPr>
        <w:tabs>
          <w:tab w:val="left" w:pos="550"/>
        </w:tabs>
        <w:rPr>
          <w:rFonts w:ascii="Angsana New" w:hAnsi="Angsana New"/>
          <w:sz w:val="30"/>
          <w:szCs w:val="30"/>
        </w:rPr>
      </w:pPr>
    </w:p>
    <w:sectPr w:rsidR="002260AE" w:rsidRPr="002260AE" w:rsidSect="00D7021C">
      <w:headerReference w:type="default" r:id="rId18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C952" w14:textId="77777777" w:rsidR="000058DD" w:rsidRDefault="000058DD">
      <w:r>
        <w:separator/>
      </w:r>
    </w:p>
  </w:endnote>
  <w:endnote w:type="continuationSeparator" w:id="0">
    <w:p w14:paraId="7EFA0945" w14:textId="77777777" w:rsidR="000058DD" w:rsidRDefault="0000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2FBE" w14:textId="49158161" w:rsidR="001D2E2E" w:rsidRPr="00F84FBE" w:rsidRDefault="001D2E2E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="00C90145"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9594" w14:textId="11A1960C" w:rsidR="001D2E2E" w:rsidRPr="00AF45C4" w:rsidRDefault="001D2E2E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1D2E2E" w:rsidRPr="00197075" w:rsidRDefault="001D2E2E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3E4498C0" w:rsidR="001D2E2E" w:rsidRDefault="001D2E2E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1D2E2E" w:rsidRDefault="001D2E2E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220ECC69" w:rsidR="001D2E2E" w:rsidRPr="005F1339" w:rsidRDefault="001D2E2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1D2E2E" w:rsidRPr="00783104" w:rsidRDefault="001D2E2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9ED36" w14:textId="77777777" w:rsidR="000058DD" w:rsidRDefault="000058DD">
      <w:r>
        <w:separator/>
      </w:r>
    </w:p>
  </w:footnote>
  <w:footnote w:type="continuationSeparator" w:id="0">
    <w:p w14:paraId="4BBB310E" w14:textId="77777777" w:rsidR="000058DD" w:rsidRDefault="00005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E790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611777B8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58CA26" w14:textId="5F7B5A4E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6385B95C" w14:textId="77777777" w:rsidR="001D2E2E" w:rsidRPr="00762386" w:rsidRDefault="001D2E2E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1BE69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01B2BF47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60C775" w14:textId="05051A41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44BCF998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48DA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9BB92BC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F91155" w14:textId="60988D64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4D1ADE51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531F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697B8FC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A06499" w14:textId="42382642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2540459C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C650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433ECA39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0BA68" w14:textId="1CB7F896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1F51E470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28F1" w14:textId="77777777" w:rsidR="001D2E2E" w:rsidRPr="00652214" w:rsidRDefault="001D2E2E" w:rsidP="00E70C6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7107981D" w14:textId="77777777" w:rsidR="001D2E2E" w:rsidRPr="00652214" w:rsidRDefault="001D2E2E" w:rsidP="00E70C6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38652" w14:textId="17A0FC37" w:rsidR="001D2E2E" w:rsidRPr="00652214" w:rsidRDefault="001D2E2E" w:rsidP="00E70C6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4424E64F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7B9A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540C7D63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3332E0" w14:textId="7A507365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2565</w:t>
    </w:r>
  </w:p>
  <w:p w14:paraId="0D33BB81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6"/>
  </w:num>
  <w:num w:numId="5">
    <w:abstractNumId w:val="15"/>
  </w:num>
  <w:num w:numId="6">
    <w:abstractNumId w:val="8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8"/>
  </w:num>
  <w:num w:numId="12">
    <w:abstractNumId w:val="9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"/>
  </w:num>
  <w:num w:numId="1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C6C"/>
    <w:rsid w:val="00064700"/>
    <w:rsid w:val="00064EB6"/>
    <w:rsid w:val="00065067"/>
    <w:rsid w:val="0006596A"/>
    <w:rsid w:val="000661F3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D7D"/>
    <w:rsid w:val="0012734A"/>
    <w:rsid w:val="00127462"/>
    <w:rsid w:val="00127505"/>
    <w:rsid w:val="00127632"/>
    <w:rsid w:val="001276A8"/>
    <w:rsid w:val="001277FA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46B"/>
    <w:rsid w:val="00192E44"/>
    <w:rsid w:val="0019308F"/>
    <w:rsid w:val="00193591"/>
    <w:rsid w:val="0019379C"/>
    <w:rsid w:val="0019394D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447"/>
    <w:rsid w:val="002264F6"/>
    <w:rsid w:val="00226CD7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7AA7"/>
    <w:rsid w:val="00237E04"/>
    <w:rsid w:val="00237E7B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2073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C7"/>
    <w:rsid w:val="002D7102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5BD"/>
    <w:rsid w:val="0034064F"/>
    <w:rsid w:val="003406FD"/>
    <w:rsid w:val="003408C2"/>
    <w:rsid w:val="00340A7F"/>
    <w:rsid w:val="00340D69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975"/>
    <w:rsid w:val="003E4E03"/>
    <w:rsid w:val="003E4E7B"/>
    <w:rsid w:val="003E5538"/>
    <w:rsid w:val="003E5FF2"/>
    <w:rsid w:val="003E6CAD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4E4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B3"/>
    <w:rsid w:val="00421ACD"/>
    <w:rsid w:val="00422663"/>
    <w:rsid w:val="004231B0"/>
    <w:rsid w:val="00423214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79B"/>
    <w:rsid w:val="005024FF"/>
    <w:rsid w:val="00502957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D25"/>
    <w:rsid w:val="00531838"/>
    <w:rsid w:val="00531BBA"/>
    <w:rsid w:val="005320AD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70559"/>
    <w:rsid w:val="00570623"/>
    <w:rsid w:val="0057071F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62FF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3E4"/>
    <w:rsid w:val="007B7BDA"/>
    <w:rsid w:val="007C0621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5946"/>
    <w:rsid w:val="007D5D6A"/>
    <w:rsid w:val="007D6155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71C"/>
    <w:rsid w:val="008E0843"/>
    <w:rsid w:val="008E1471"/>
    <w:rsid w:val="008E198F"/>
    <w:rsid w:val="008E23F1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4D2C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547"/>
    <w:rsid w:val="00923F30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AFA"/>
    <w:rsid w:val="009E5EFF"/>
    <w:rsid w:val="009E5FE2"/>
    <w:rsid w:val="009E6523"/>
    <w:rsid w:val="009E65E1"/>
    <w:rsid w:val="009E6C7F"/>
    <w:rsid w:val="009E6EC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CB6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4FDE"/>
    <w:rsid w:val="00AA54DA"/>
    <w:rsid w:val="00AA5519"/>
    <w:rsid w:val="00AA5C4F"/>
    <w:rsid w:val="00AA5D1D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095D"/>
    <w:rsid w:val="00AF0DF3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91E"/>
    <w:rsid w:val="00B66AEB"/>
    <w:rsid w:val="00B66D9D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D13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29E"/>
    <w:rsid w:val="00C946A8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B0"/>
    <w:rsid w:val="00D02216"/>
    <w:rsid w:val="00D02CC0"/>
    <w:rsid w:val="00D02DC6"/>
    <w:rsid w:val="00D0335E"/>
    <w:rsid w:val="00D03AD5"/>
    <w:rsid w:val="00D03BB1"/>
    <w:rsid w:val="00D03BF5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62E"/>
    <w:rsid w:val="00D22D80"/>
    <w:rsid w:val="00D22F39"/>
    <w:rsid w:val="00D23709"/>
    <w:rsid w:val="00D23C60"/>
    <w:rsid w:val="00D2423D"/>
    <w:rsid w:val="00D24450"/>
    <w:rsid w:val="00D24C82"/>
    <w:rsid w:val="00D25463"/>
    <w:rsid w:val="00D2582F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12"/>
    <w:rsid w:val="00D97B7B"/>
    <w:rsid w:val="00D97CCF"/>
    <w:rsid w:val="00D97E65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F1E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947"/>
    <w:rsid w:val="00E26C01"/>
    <w:rsid w:val="00E2716F"/>
    <w:rsid w:val="00E27E73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702F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B51"/>
    <w:rsid w:val="00F42C0C"/>
    <w:rsid w:val="00F43722"/>
    <w:rsid w:val="00F4419E"/>
    <w:rsid w:val="00F450DF"/>
    <w:rsid w:val="00F45353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3D1"/>
    <w:rsid w:val="00F62391"/>
    <w:rsid w:val="00F627FD"/>
    <w:rsid w:val="00F6283D"/>
    <w:rsid w:val="00F635A3"/>
    <w:rsid w:val="00F642E2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28</Pages>
  <Words>13041</Words>
  <Characters>54071</Characters>
  <Application>Microsoft Office Word</Application>
  <DocSecurity>0</DocSecurity>
  <Lines>450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2022-05-07T06:57:00Z</cp:lastPrinted>
  <dcterms:created xsi:type="dcterms:W3CDTF">2022-05-17T13:41:00Z</dcterms:created>
  <dcterms:modified xsi:type="dcterms:W3CDTF">2022-05-17T13:52:00Z</dcterms:modified>
</cp:coreProperties>
</file>