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D1FF3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3B8F8B03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D4D4D9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BF64BBE" w14:textId="77777777" w:rsidR="001B4B6B" w:rsidRPr="00552BE3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12C499BC" w14:textId="77777777" w:rsidR="001B4B6B" w:rsidRPr="00552BE3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B4A6F61" w14:textId="77777777" w:rsidR="001B4B6B" w:rsidRPr="00A97446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19FAAEB" w14:textId="77777777" w:rsidR="004956B4" w:rsidRPr="0047558B" w:rsidRDefault="00AC55CC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47558B">
        <w:rPr>
          <w:rFonts w:ascii="Angsana New" w:hAnsi="Angsana New" w:cs="Angsana New"/>
          <w:sz w:val="52"/>
          <w:szCs w:val="52"/>
          <w:cs/>
        </w:rPr>
        <w:t>บริษัท</w:t>
      </w:r>
      <w:r w:rsidR="00116413" w:rsidRPr="0047558B">
        <w:rPr>
          <w:rFonts w:ascii="Angsana New" w:hAnsi="Angsana New" w:cs="Angsana New"/>
          <w:sz w:val="52"/>
          <w:szCs w:val="52"/>
        </w:rPr>
        <w:t xml:space="preserve"> </w:t>
      </w:r>
      <w:r w:rsidR="00116413" w:rsidRPr="0047558B">
        <w:rPr>
          <w:rFonts w:ascii="Angsana New" w:hAnsi="Angsana New" w:cs="Angsana New"/>
          <w:sz w:val="52"/>
          <w:szCs w:val="52"/>
          <w:cs/>
        </w:rPr>
        <w:t xml:space="preserve">อาหารสยาม </w:t>
      </w:r>
      <w:r w:rsidR="004956B4" w:rsidRPr="0047558B">
        <w:rPr>
          <w:rFonts w:ascii="Angsana New" w:hAnsi="Angsana New" w:cs="Angsana New"/>
          <w:sz w:val="52"/>
          <w:szCs w:val="52"/>
          <w:cs/>
        </w:rPr>
        <w:t>จำกัด</w:t>
      </w:r>
      <w:r w:rsidR="00060457" w:rsidRPr="0047558B">
        <w:rPr>
          <w:rFonts w:ascii="Angsana New" w:hAnsi="Angsana New" w:cs="Angsana New"/>
          <w:sz w:val="52"/>
          <w:szCs w:val="52"/>
        </w:rPr>
        <w:t xml:space="preserve"> (</w:t>
      </w:r>
      <w:r w:rsidR="00060457" w:rsidRPr="0047558B">
        <w:rPr>
          <w:rFonts w:ascii="Angsana New" w:hAnsi="Angsana New" w:cs="Angsana New"/>
          <w:sz w:val="52"/>
          <w:szCs w:val="52"/>
          <w:cs/>
        </w:rPr>
        <w:t>มหาชน</w:t>
      </w:r>
      <w:r w:rsidR="00060457" w:rsidRPr="0047558B">
        <w:rPr>
          <w:rFonts w:ascii="Angsana New" w:hAnsi="Angsana New" w:cs="Angsana New"/>
          <w:sz w:val="52"/>
          <w:szCs w:val="52"/>
        </w:rPr>
        <w:t>)</w:t>
      </w:r>
      <w:r w:rsidR="00CC091F" w:rsidRPr="0047558B">
        <w:rPr>
          <w:rFonts w:ascii="Angsana New" w:hAnsi="Angsana New" w:cs="Angsana New"/>
          <w:sz w:val="52"/>
          <w:szCs w:val="52"/>
        </w:rPr>
        <w:t xml:space="preserve"> </w:t>
      </w:r>
      <w:r w:rsidR="00CC091F" w:rsidRPr="0047558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56CA235" w14:textId="77777777" w:rsidR="0087116F" w:rsidRPr="0047558B" w:rsidRDefault="0087116F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0"/>
          <w:szCs w:val="40"/>
        </w:rPr>
      </w:pPr>
    </w:p>
    <w:p w14:paraId="4FF7BABF" w14:textId="77777777" w:rsidR="006B6576" w:rsidRPr="006B6576" w:rsidRDefault="006B6576" w:rsidP="006B6576">
      <w:pPr>
        <w:jc w:val="center"/>
        <w:rPr>
          <w:rFonts w:ascii="Angsana New" w:hAnsi="Angsana New"/>
          <w:sz w:val="32"/>
          <w:szCs w:val="32"/>
        </w:rPr>
      </w:pPr>
      <w:r w:rsidRPr="006B6576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6B6576">
        <w:rPr>
          <w:rFonts w:ascii="Angsana New" w:hAnsi="Angsana New" w:hint="cs"/>
          <w:sz w:val="32"/>
          <w:szCs w:val="32"/>
          <w:cs/>
        </w:rPr>
        <w:t>กาลแบบย่อ</w:t>
      </w:r>
    </w:p>
    <w:p w14:paraId="6DC40A06" w14:textId="162EED2E" w:rsidR="006B6576" w:rsidRPr="006B6576" w:rsidRDefault="006B6576" w:rsidP="006B6576">
      <w:pPr>
        <w:jc w:val="center"/>
        <w:rPr>
          <w:rFonts w:ascii="Angsana New" w:hAnsi="Angsana New"/>
          <w:sz w:val="32"/>
          <w:szCs w:val="32"/>
        </w:rPr>
      </w:pPr>
      <w:r w:rsidRPr="006B6576">
        <w:rPr>
          <w:rFonts w:ascii="Angsana New" w:hAnsi="Angsana New"/>
          <w:sz w:val="32"/>
          <w:szCs w:val="32"/>
          <w:cs/>
        </w:rPr>
        <w:t>สำหรับงวด</w:t>
      </w:r>
      <w:r w:rsidRPr="006B6576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6B65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B6576">
        <w:rPr>
          <w:rFonts w:ascii="Angsana New" w:hAnsi="Angsana New"/>
          <w:sz w:val="32"/>
          <w:szCs w:val="32"/>
        </w:rPr>
        <w:t xml:space="preserve">31 </w:t>
      </w:r>
      <w:r w:rsidRPr="006B6576">
        <w:rPr>
          <w:rFonts w:ascii="Angsana New" w:hAnsi="Angsana New" w:hint="cs"/>
          <w:sz w:val="32"/>
          <w:szCs w:val="32"/>
          <w:cs/>
        </w:rPr>
        <w:t>มีน</w:t>
      </w:r>
      <w:r w:rsidRPr="006B6576">
        <w:rPr>
          <w:rFonts w:ascii="Angsana New" w:hAnsi="Angsana New"/>
          <w:sz w:val="32"/>
          <w:szCs w:val="32"/>
          <w:cs/>
        </w:rPr>
        <w:t xml:space="preserve">าคม </w:t>
      </w:r>
      <w:r w:rsidRPr="006B657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14C183D0" w14:textId="77777777" w:rsidR="006B6576" w:rsidRPr="006B6576" w:rsidRDefault="006B6576" w:rsidP="006B6576">
      <w:pPr>
        <w:jc w:val="center"/>
        <w:rPr>
          <w:rFonts w:ascii="Angsana New" w:hAnsi="Angsana New"/>
          <w:sz w:val="32"/>
          <w:szCs w:val="32"/>
        </w:rPr>
      </w:pPr>
      <w:r w:rsidRPr="006B6576">
        <w:rPr>
          <w:rFonts w:ascii="Angsana New" w:hAnsi="Angsana New" w:hint="cs"/>
          <w:sz w:val="32"/>
          <w:szCs w:val="32"/>
          <w:cs/>
        </w:rPr>
        <w:t>และ</w:t>
      </w:r>
    </w:p>
    <w:p w14:paraId="16DCA70C" w14:textId="0F36771D" w:rsidR="00AD6A6E" w:rsidRPr="0047558B" w:rsidRDefault="006B6576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5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</w:t>
      </w:r>
      <w:r w:rsidRPr="006B657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านของ</w:t>
      </w:r>
      <w:r w:rsidRPr="006B657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A014476" w14:textId="77777777" w:rsidR="00AD6A6E" w:rsidRPr="0047558B" w:rsidRDefault="00AD6A6E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0DAC3930" w14:textId="77777777" w:rsidR="004956B4" w:rsidRPr="0047558B" w:rsidRDefault="004956B4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31AA382" w14:textId="77777777" w:rsidR="00FF7C1D" w:rsidRPr="0047558B" w:rsidRDefault="00FF7C1D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FFF6720" w14:textId="77777777" w:rsidR="00FF7C1D" w:rsidRPr="0047558B" w:rsidRDefault="00FF7C1D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24199C" w14:textId="77777777" w:rsidR="003C763B" w:rsidRPr="0047558B" w:rsidRDefault="003C763B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cs/>
        </w:rPr>
        <w:sectPr w:rsidR="003C763B" w:rsidRPr="0047558B" w:rsidSect="00C07E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432" w:gutter="0"/>
          <w:pgNumType w:start="0"/>
          <w:cols w:space="720"/>
          <w:titlePg/>
        </w:sectPr>
      </w:pPr>
    </w:p>
    <w:p w14:paraId="6FA4CBF7" w14:textId="634683AB" w:rsidR="001B4B6B" w:rsidRPr="0047558B" w:rsidRDefault="00C408FF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  <w:r w:rsidRPr="0047558B">
        <w:rPr>
          <w:rFonts w:ascii="Angsana New" w:hAnsi="Angsana New" w:cs="Angsana New"/>
        </w:rPr>
        <w:lastRenderedPageBreak/>
        <w:tab/>
      </w:r>
    </w:p>
    <w:p w14:paraId="2031BEAA" w14:textId="77777777" w:rsidR="001B4B6B" w:rsidRPr="00154A7F" w:rsidRDefault="001B4B6B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6"/>
          <w:szCs w:val="36"/>
        </w:rPr>
      </w:pPr>
    </w:p>
    <w:p w14:paraId="56FCBA7E" w14:textId="77777777" w:rsidR="001B4B6B" w:rsidRPr="0047558B" w:rsidRDefault="001B4B6B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14:paraId="388B4931" w14:textId="77777777" w:rsidR="000A69C8" w:rsidRPr="0047558B" w:rsidRDefault="000A69C8" w:rsidP="000A69C8">
      <w:pPr>
        <w:rPr>
          <w:sz w:val="32"/>
          <w:szCs w:val="32"/>
        </w:rPr>
      </w:pPr>
    </w:p>
    <w:p w14:paraId="5283B956" w14:textId="77777777" w:rsidR="007D0885" w:rsidRPr="00154A7F" w:rsidRDefault="007D0885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69655277" w14:textId="77777777" w:rsidR="00455BEB" w:rsidRPr="00154A7F" w:rsidRDefault="00455BEB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2269FE99" w14:textId="77777777" w:rsidR="00D17EC7" w:rsidRPr="00154A7F" w:rsidRDefault="00D17EC7" w:rsidP="00B23613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65D4EE11" w14:textId="77777777" w:rsidR="00E256A7" w:rsidRPr="00E256A7" w:rsidRDefault="00E256A7" w:rsidP="00E256A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4"/>
        <w:rPr>
          <w:rFonts w:ascii="Angsana New" w:hAnsi="Angsana New"/>
          <w:b/>
          <w:bCs/>
          <w:sz w:val="32"/>
          <w:szCs w:val="32"/>
        </w:rPr>
      </w:pPr>
      <w:r w:rsidRPr="00E256A7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256A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256A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256A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256A7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4BDDD24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2D9752F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256A7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14:paraId="1B717461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8A5AB8" w14:textId="4F4D5044" w:rsidR="00E256A7" w:rsidRPr="00E256A7" w:rsidRDefault="00E256A7" w:rsidP="00E256A7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E256A7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E256A7">
        <w:rPr>
          <w:rFonts w:ascii="Angsana New" w:hAnsi="Angsana New" w:hint="cs"/>
          <w:sz w:val="30"/>
          <w:szCs w:val="30"/>
          <w:cs/>
        </w:rPr>
        <w:t xml:space="preserve"> </w:t>
      </w:r>
      <w:r w:rsidRPr="00E256A7">
        <w:rPr>
          <w:rFonts w:ascii="Angsana New" w:hAnsi="Angsana New"/>
          <w:spacing w:val="5"/>
          <w:sz w:val="30"/>
          <w:szCs w:val="30"/>
        </w:rPr>
        <w:t xml:space="preserve">31 </w:t>
      </w:r>
      <w:r w:rsidRPr="00E256A7">
        <w:rPr>
          <w:rFonts w:ascii="Angsana New" w:hAnsi="Angsana New" w:hint="cs"/>
          <w:spacing w:val="5"/>
          <w:sz w:val="30"/>
          <w:szCs w:val="30"/>
          <w:cs/>
        </w:rPr>
        <w:t>มีน</w:t>
      </w:r>
      <w:r w:rsidRPr="00E256A7">
        <w:rPr>
          <w:rFonts w:ascii="Angsana New" w:hAnsi="Angsana New"/>
          <w:spacing w:val="5"/>
          <w:sz w:val="30"/>
          <w:szCs w:val="30"/>
          <w:cs/>
        </w:rPr>
        <w:t xml:space="preserve">าคม </w:t>
      </w:r>
      <w:r w:rsidRPr="00E256A7">
        <w:rPr>
          <w:rFonts w:ascii="Angsana New" w:hAnsi="Angsana New"/>
          <w:spacing w:val="5"/>
          <w:sz w:val="30"/>
          <w:szCs w:val="30"/>
        </w:rPr>
        <w:t>256</w:t>
      </w:r>
      <w:r>
        <w:rPr>
          <w:rFonts w:ascii="Angsana New" w:hAnsi="Angsana New"/>
          <w:spacing w:val="5"/>
          <w:sz w:val="30"/>
          <w:szCs w:val="30"/>
        </w:rPr>
        <w:t>5</w:t>
      </w:r>
      <w:r w:rsidRPr="00E256A7">
        <w:rPr>
          <w:rFonts w:ascii="Angsana New" w:hAnsi="Angsana New"/>
          <w:spacing w:val="-20"/>
          <w:sz w:val="30"/>
          <w:szCs w:val="30"/>
        </w:rPr>
        <w:br/>
      </w:r>
      <w:r w:rsidRPr="00E256A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Pr="00E256A7">
        <w:rPr>
          <w:rFonts w:ascii="Angsana New" w:hAnsi="Angsana New" w:hint="cs"/>
          <w:sz w:val="30"/>
          <w:szCs w:val="30"/>
          <w:cs/>
        </w:rPr>
        <w:t>ร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Pr="00E256A7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Pr="00E256A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E256A7">
        <w:rPr>
          <w:rFonts w:ascii="Angsana New" w:hAnsi="Angsana New"/>
          <w:spacing w:val="-6"/>
          <w:sz w:val="30"/>
          <w:szCs w:val="30"/>
          <w:cs/>
        </w:rPr>
        <w:br/>
      </w:r>
      <w:r w:rsidRPr="00E256A7">
        <w:rPr>
          <w:rFonts w:ascii="Angsana New" w:hAnsi="Angsana New"/>
          <w:spacing w:val="5"/>
          <w:sz w:val="30"/>
          <w:szCs w:val="30"/>
        </w:rPr>
        <w:t xml:space="preserve">31 </w:t>
      </w:r>
      <w:r w:rsidRPr="00E256A7">
        <w:rPr>
          <w:rFonts w:ascii="Angsana New" w:hAnsi="Angsana New" w:hint="cs"/>
          <w:spacing w:val="5"/>
          <w:sz w:val="30"/>
          <w:szCs w:val="30"/>
          <w:cs/>
        </w:rPr>
        <w:t>มีน</w:t>
      </w:r>
      <w:r w:rsidRPr="00E256A7">
        <w:rPr>
          <w:rFonts w:ascii="Angsana New" w:hAnsi="Angsana New"/>
          <w:spacing w:val="5"/>
          <w:sz w:val="30"/>
          <w:szCs w:val="30"/>
          <w:cs/>
        </w:rPr>
        <w:t xml:space="preserve">าคม </w:t>
      </w:r>
      <w:r w:rsidRPr="00E256A7">
        <w:rPr>
          <w:rFonts w:ascii="Angsana New" w:hAnsi="Angsana New"/>
          <w:spacing w:val="5"/>
          <w:sz w:val="30"/>
          <w:szCs w:val="30"/>
        </w:rPr>
        <w:t>256</w:t>
      </w:r>
      <w:r>
        <w:rPr>
          <w:rFonts w:ascii="Angsana New" w:hAnsi="Angsana New"/>
          <w:spacing w:val="5"/>
          <w:sz w:val="30"/>
          <w:szCs w:val="30"/>
        </w:rPr>
        <w:t>5</w:t>
      </w:r>
      <w:r w:rsidRPr="00E256A7">
        <w:rPr>
          <w:rFonts w:ascii="Angsana New" w:hAnsi="Angsana New"/>
          <w:spacing w:val="5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E256A7">
        <w:rPr>
          <w:rFonts w:ascii="Angsana New" w:hAnsi="Angsana New"/>
          <w:sz w:val="30"/>
          <w:szCs w:val="30"/>
          <w:cs/>
        </w:rPr>
        <w:br/>
      </w:r>
      <w:r w:rsidRPr="00E256A7">
        <w:rPr>
          <w:rFonts w:ascii="Angsana New" w:hAnsi="Angsana New"/>
          <w:spacing w:val="-6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E256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256A7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Pr="00E256A7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Pr="00E256A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E256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256A7">
        <w:rPr>
          <w:rFonts w:ascii="Angsana New" w:hAnsi="Angsana New"/>
          <w:spacing w:val="5"/>
          <w:sz w:val="30"/>
          <w:szCs w:val="30"/>
        </w:rPr>
        <w:t xml:space="preserve">31 </w:t>
      </w:r>
      <w:r w:rsidRPr="00E256A7">
        <w:rPr>
          <w:rFonts w:ascii="Angsana New" w:hAnsi="Angsana New" w:hint="cs"/>
          <w:spacing w:val="5"/>
          <w:sz w:val="30"/>
          <w:szCs w:val="30"/>
          <w:cs/>
        </w:rPr>
        <w:t>มีน</w:t>
      </w:r>
      <w:r w:rsidRPr="00E256A7">
        <w:rPr>
          <w:rFonts w:ascii="Angsana New" w:hAnsi="Angsana New"/>
          <w:spacing w:val="5"/>
          <w:sz w:val="30"/>
          <w:szCs w:val="30"/>
          <w:cs/>
        </w:rPr>
        <w:t xml:space="preserve">าคม </w:t>
      </w:r>
      <w:r w:rsidRPr="00E256A7">
        <w:rPr>
          <w:rFonts w:ascii="Angsana New" w:hAnsi="Angsana New"/>
          <w:spacing w:val="5"/>
          <w:sz w:val="30"/>
          <w:szCs w:val="30"/>
        </w:rPr>
        <w:t>256</w:t>
      </w:r>
      <w:r>
        <w:rPr>
          <w:rFonts w:ascii="Angsana New" w:hAnsi="Angsana New"/>
          <w:spacing w:val="5"/>
          <w:sz w:val="30"/>
          <w:szCs w:val="30"/>
        </w:rPr>
        <w:t>5</w:t>
      </w:r>
      <w:r w:rsidRPr="00E256A7">
        <w:rPr>
          <w:rFonts w:ascii="Angsana New" w:hAnsi="Angsana New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E256A7">
        <w:rPr>
          <w:rFonts w:ascii="Angsana New" w:hAnsi="Angsana New"/>
          <w:spacing w:val="-8"/>
          <w:sz w:val="30"/>
          <w:szCs w:val="30"/>
        </w:rPr>
        <w:t xml:space="preserve">) </w:t>
      </w:r>
      <w:r w:rsidRPr="00E256A7">
        <w:rPr>
          <w:rFonts w:ascii="Angsana New" w:hAnsi="Angsana New"/>
          <w:spacing w:val="-8"/>
          <w:sz w:val="30"/>
          <w:szCs w:val="30"/>
          <w:cs/>
        </w:rPr>
        <w:t>ของบริษัท อาหารสยาม จำกัด (มหาชน) และบริษัทย่อย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และของเฉพาะบริษัท อาหารสยาม จำกัด (มหาชน)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ตามลำดับ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E256A7">
        <w:rPr>
          <w:rFonts w:ascii="Angsana New" w:hAnsi="Angsana New"/>
          <w:sz w:val="30"/>
          <w:szCs w:val="30"/>
        </w:rPr>
        <w:br/>
      </w:r>
      <w:r w:rsidRPr="00E256A7">
        <w:rPr>
          <w:rFonts w:ascii="Angsana New" w:hAnsi="Angsana New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Pr="00E256A7">
        <w:rPr>
          <w:rFonts w:ascii="Angsana New" w:hAnsi="Angsana New"/>
          <w:spacing w:val="-4"/>
          <w:sz w:val="30"/>
          <w:szCs w:val="30"/>
        </w:rPr>
        <w:t xml:space="preserve"> </w:t>
      </w:r>
      <w:r w:rsidRPr="00E256A7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E256A7">
        <w:rPr>
          <w:rFonts w:ascii="Angsana New" w:hAnsi="Angsana New"/>
          <w:spacing w:val="-4"/>
          <w:sz w:val="30"/>
          <w:szCs w:val="30"/>
        </w:rPr>
        <w:t xml:space="preserve">34 </w:t>
      </w:r>
      <w:r w:rsidRPr="00E256A7">
        <w:rPr>
          <w:rFonts w:ascii="Angsana New" w:hAnsi="Angsana New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E256A7">
        <w:rPr>
          <w:rFonts w:ascii="Angsana New" w:hAnsi="Angsana New"/>
          <w:spacing w:val="-4"/>
          <w:sz w:val="30"/>
          <w:szCs w:val="30"/>
        </w:rPr>
        <w:t xml:space="preserve"> </w:t>
      </w:r>
      <w:r w:rsidRPr="00E256A7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E256A7">
        <w:rPr>
          <w:rFonts w:ascii="Angsana New" w:hAnsi="Angsana New"/>
          <w:sz w:val="30"/>
          <w:szCs w:val="30"/>
        </w:rPr>
        <w:t xml:space="preserve"> </w:t>
      </w:r>
    </w:p>
    <w:p w14:paraId="58C7287F" w14:textId="77777777" w:rsidR="00E256A7" w:rsidRPr="00E256A7" w:rsidRDefault="00E256A7" w:rsidP="00E256A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69804D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256A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96C06F4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539794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รหัส</w:t>
      </w:r>
      <w:r w:rsidRPr="00E256A7">
        <w:rPr>
          <w:rFonts w:ascii="Angsana New" w:hAnsi="Angsana New"/>
          <w:sz w:val="30"/>
          <w:szCs w:val="30"/>
        </w:rPr>
        <w:t xml:space="preserve"> 2410 “</w:t>
      </w:r>
      <w:r w:rsidRPr="00E256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256A7">
        <w:rPr>
          <w:rFonts w:ascii="Angsana New" w:hAnsi="Angsana New"/>
          <w:sz w:val="30"/>
          <w:szCs w:val="30"/>
        </w:rPr>
        <w:t>”</w:t>
      </w:r>
      <w:r w:rsidRPr="00E256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256A7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1EAF9E9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E821DC3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0BC8B93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C432FB0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8895001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6CEE5DE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5555A2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0502A0E" w14:textId="77777777" w:rsidR="00E256A7" w:rsidRPr="00154A7F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6"/>
          <w:szCs w:val="36"/>
        </w:rPr>
      </w:pPr>
    </w:p>
    <w:p w14:paraId="3E6A21AB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256A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89A7B03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96DC60F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        ฉบับที่ </w:t>
      </w:r>
      <w:r w:rsidRPr="00E256A7">
        <w:rPr>
          <w:rFonts w:ascii="Angsana New" w:hAnsi="Angsana New"/>
          <w:sz w:val="30"/>
          <w:szCs w:val="30"/>
        </w:rPr>
        <w:t>34</w:t>
      </w:r>
      <w:r w:rsidRPr="00E256A7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353E81E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FCA95A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F9D59D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849B82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4EC243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both"/>
        <w:rPr>
          <w:rFonts w:ascii="Angsana New" w:hAnsi="Angsana New"/>
          <w:sz w:val="30"/>
          <w:szCs w:val="30"/>
        </w:rPr>
      </w:pPr>
    </w:p>
    <w:p w14:paraId="647F5DBA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256A7">
        <w:rPr>
          <w:rFonts w:ascii="Angsana New" w:hAnsi="Angsana New"/>
          <w:sz w:val="30"/>
          <w:szCs w:val="30"/>
          <w:cs/>
          <w:lang w:val="th-TH"/>
        </w:rPr>
        <w:t>(</w:t>
      </w:r>
      <w:r w:rsidRPr="00E256A7">
        <w:rPr>
          <w:rFonts w:ascii="Angsana New" w:hAnsi="Angsana New"/>
          <w:sz w:val="30"/>
          <w:szCs w:val="30"/>
          <w:cs/>
        </w:rPr>
        <w:t>เอกสิทธิ์ ชูธรรมสถิตย์</w:t>
      </w:r>
      <w:r w:rsidRPr="00E256A7">
        <w:rPr>
          <w:rFonts w:ascii="Angsana New" w:hAnsi="Angsana New"/>
          <w:sz w:val="30"/>
          <w:szCs w:val="30"/>
        </w:rPr>
        <w:t>)</w:t>
      </w:r>
    </w:p>
    <w:p w14:paraId="053B9D2A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256A7">
        <w:rPr>
          <w:rFonts w:ascii="Angsana New" w:hAnsi="Angsana New"/>
          <w:sz w:val="30"/>
          <w:szCs w:val="30"/>
          <w:cs/>
          <w:lang w:val="th-TH"/>
        </w:rPr>
        <w:t>ผู้สอบบัญชีรับอนุญาต</w:t>
      </w:r>
    </w:p>
    <w:p w14:paraId="5B08F9A5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Pr="00E256A7">
        <w:rPr>
          <w:rFonts w:ascii="Angsana New" w:hAnsi="Angsana New"/>
          <w:sz w:val="30"/>
          <w:szCs w:val="30"/>
        </w:rPr>
        <w:t>4195</w:t>
      </w:r>
    </w:p>
    <w:p w14:paraId="025E2149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2FA809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4E5C27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83C2143" w14:textId="694048C7" w:rsidR="00E256A7" w:rsidRDefault="001D3AC0" w:rsidP="00E256A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13</w:t>
      </w:r>
      <w:r w:rsidR="00E256A7" w:rsidRPr="00E256A7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E256A7" w:rsidRPr="00E256A7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พฤษภาคม</w:t>
      </w:r>
      <w:r w:rsidR="00E256A7">
        <w:rPr>
          <w:rFonts w:ascii="Angsana New" w:hAnsi="Angsana New" w:cs="Angsana New"/>
          <w:b w:val="0"/>
          <w:bCs w:val="0"/>
          <w:sz w:val="30"/>
          <w:szCs w:val="30"/>
        </w:rPr>
        <w:t xml:space="preserve"> 2565</w:t>
      </w:r>
    </w:p>
    <w:p w14:paraId="65BD4A94" w14:textId="222472A0" w:rsidR="0082624F" w:rsidRPr="008B57F3" w:rsidRDefault="0082624F" w:rsidP="00047638">
      <w:pPr>
        <w:rPr>
          <w:rFonts w:asciiTheme="majorBidi" w:hAnsiTheme="majorBidi" w:cstheme="majorBidi"/>
          <w:sz w:val="30"/>
          <w:szCs w:val="30"/>
        </w:rPr>
      </w:pPr>
    </w:p>
    <w:sectPr w:rsidR="0082624F" w:rsidRPr="008B57F3" w:rsidSect="00047638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D413D" w14:textId="77777777" w:rsidR="00E91543" w:rsidRDefault="00E91543" w:rsidP="004956B4">
      <w:r>
        <w:separator/>
      </w:r>
    </w:p>
  </w:endnote>
  <w:endnote w:type="continuationSeparator" w:id="0">
    <w:p w14:paraId="550BAB7A" w14:textId="77777777" w:rsidR="00E91543" w:rsidRDefault="00E91543" w:rsidP="004956B4">
      <w:r>
        <w:continuationSeparator/>
      </w:r>
    </w:p>
  </w:endnote>
  <w:endnote w:type="continuationNotice" w:id="1">
    <w:p w14:paraId="0FF88F7D" w14:textId="77777777" w:rsidR="00E91543" w:rsidRDefault="00E915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70BF" w14:textId="77777777" w:rsidR="006B45DD" w:rsidRPr="00633297" w:rsidRDefault="006B45DD" w:rsidP="002114FA">
    <w:pPr>
      <w:pStyle w:val="Footer"/>
      <w:framePr w:wrap="around" w:vAnchor="text" w:hAnchor="margin" w:xAlign="center" w:y="1"/>
      <w:rPr>
        <w:rStyle w:val="PageNumber"/>
      </w:rPr>
    </w:pPr>
    <w:r w:rsidRPr="00633297">
      <w:rPr>
        <w:rStyle w:val="PageNumber"/>
      </w:rPr>
      <w:fldChar w:fldCharType="begin"/>
    </w:r>
    <w:r w:rsidRPr="00633297">
      <w:rPr>
        <w:rStyle w:val="PageNumber"/>
      </w:rPr>
      <w:instrText xml:space="preserve">PAGE  </w:instrText>
    </w:r>
    <w:r w:rsidRPr="00633297">
      <w:rPr>
        <w:rStyle w:val="PageNumber"/>
      </w:rPr>
      <w:fldChar w:fldCharType="separate"/>
    </w:r>
    <w:r w:rsidRPr="00633297">
      <w:rPr>
        <w:rStyle w:val="PageNumber"/>
        <w:noProof/>
      </w:rPr>
      <w:t>93</w:t>
    </w:r>
    <w:r w:rsidRPr="00633297">
      <w:rPr>
        <w:rStyle w:val="PageNumber"/>
      </w:rPr>
      <w:fldChar w:fldCharType="end"/>
    </w:r>
  </w:p>
  <w:p w14:paraId="53470EC6" w14:textId="77777777" w:rsidR="006B45DD" w:rsidRPr="00633297" w:rsidRDefault="006B45DD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BA03" w14:textId="430800EA" w:rsidR="006B45DD" w:rsidRPr="00633297" w:rsidRDefault="006B45DD" w:rsidP="003543D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633297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3329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33297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</w:t>
    </w:r>
    <w:r w:rsidRPr="00633297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559C228" w14:textId="311C9BE4" w:rsidR="006B45DD" w:rsidRPr="00633297" w:rsidRDefault="006B45DD" w:rsidP="00A06983">
    <w:pPr>
      <w:tabs>
        <w:tab w:val="left" w:pos="8820"/>
      </w:tabs>
      <w:ind w:right="360"/>
      <w:rPr>
        <w:rFonts w:ascii="Angsana New" w:hAnsi="Angsana New"/>
        <w:sz w:val="30"/>
        <w:szCs w:val="30"/>
        <w:lang w:val="fr-FR"/>
      </w:rPr>
    </w:pPr>
    <w:r w:rsidRPr="00633297">
      <w:rPr>
        <w:rFonts w:ascii="Angsana New" w:hAnsi="Angsana New"/>
        <w:sz w:val="30"/>
        <w:szCs w:val="30"/>
        <w:lang w:val="fr-FR"/>
      </w:rPr>
      <w:fldChar w:fldCharType="begin"/>
    </w:r>
    <w:r w:rsidRPr="00633297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633297">
      <w:rPr>
        <w:rFonts w:ascii="Angsana New" w:hAnsi="Angsana New"/>
        <w:sz w:val="30"/>
        <w:szCs w:val="30"/>
        <w:lang w:val="fr-FR"/>
      </w:rPr>
      <w:fldChar w:fldCharType="separate"/>
    </w:r>
    <w:r w:rsidR="000D1EA7">
      <w:rPr>
        <w:rFonts w:ascii="Angsana New" w:hAnsi="Angsana New"/>
        <w:noProof/>
        <w:sz w:val="30"/>
        <w:szCs w:val="30"/>
        <w:lang w:val="fr-FR"/>
      </w:rPr>
      <w:t>SFPt1-Q1'22-set</w:t>
    </w:r>
    <w:r w:rsidRPr="00633297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3EF" w14:textId="77777777" w:rsidR="00EC79CC" w:rsidRDefault="00EC79C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3DC8" w14:textId="77777777" w:rsidR="006B45DD" w:rsidRDefault="006B45DD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94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EC6CD" w14:textId="77777777" w:rsidR="00E91543" w:rsidRDefault="00E91543" w:rsidP="004956B4">
      <w:r>
        <w:separator/>
      </w:r>
    </w:p>
  </w:footnote>
  <w:footnote w:type="continuationSeparator" w:id="0">
    <w:p w14:paraId="7AC44264" w14:textId="77777777" w:rsidR="00E91543" w:rsidRDefault="00E91543" w:rsidP="004956B4">
      <w:r>
        <w:continuationSeparator/>
      </w:r>
    </w:p>
  </w:footnote>
  <w:footnote w:type="continuationNotice" w:id="1">
    <w:p w14:paraId="21B3BAAC" w14:textId="77777777" w:rsidR="00E91543" w:rsidRDefault="00E915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B3A8" w14:textId="77777777" w:rsidR="00EC79CC" w:rsidRDefault="00EC79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57AAE" w14:textId="77777777" w:rsidR="006B45DD" w:rsidRPr="00A243DE" w:rsidRDefault="006B45DD">
    <w:pPr>
      <w:pStyle w:val="Header"/>
      <w:rPr>
        <w:sz w:val="20"/>
        <w:szCs w:val="20"/>
      </w:rPr>
    </w:pPr>
  </w:p>
  <w:p w14:paraId="339039A8" w14:textId="77777777" w:rsidR="006B45DD" w:rsidRPr="00A243DE" w:rsidRDefault="006B45DD">
    <w:pPr>
      <w:pStyle w:val="Header"/>
      <w:rPr>
        <w:sz w:val="28"/>
        <w:szCs w:val="28"/>
      </w:rPr>
    </w:pPr>
  </w:p>
  <w:p w14:paraId="1887DEF5" w14:textId="77777777" w:rsidR="006B45DD" w:rsidRDefault="006B4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D75BA" w14:textId="77777777" w:rsidR="006B45DD" w:rsidRPr="00633297" w:rsidRDefault="006B45DD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ACA3864" w14:textId="77777777" w:rsidR="006B45DD" w:rsidRPr="00633297" w:rsidRDefault="006B45DD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6A662" w14:textId="4139DB0A" w:rsidR="000D1EA7" w:rsidRDefault="000D1EA7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6394D583" w14:textId="77777777" w:rsidR="000D1EA7" w:rsidRPr="003C763B" w:rsidRDefault="000D1EA7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A3C0713" w14:textId="77777777" w:rsidR="006B45DD" w:rsidRPr="00CE5AF6" w:rsidRDefault="006B45D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207F66"/>
    <w:multiLevelType w:val="multilevel"/>
    <w:tmpl w:val="73645DF4"/>
    <w:lvl w:ilvl="0">
      <w:numFmt w:val="decimalZero"/>
      <w:lvlText w:val="%1.0"/>
      <w:lvlJc w:val="left"/>
      <w:pPr>
        <w:ind w:left="406" w:hanging="5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2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440"/>
      </w:pPr>
      <w:rPr>
        <w:rFonts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E3D424D"/>
    <w:multiLevelType w:val="hybridMultilevel"/>
    <w:tmpl w:val="84A40D48"/>
    <w:lvl w:ilvl="0" w:tplc="4DC8794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97F95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A53D1"/>
    <w:multiLevelType w:val="hybridMultilevel"/>
    <w:tmpl w:val="D1F42630"/>
    <w:lvl w:ilvl="0" w:tplc="37400AA6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262A0E"/>
    <w:multiLevelType w:val="multilevel"/>
    <w:tmpl w:val="65CA57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ED85E1B"/>
    <w:multiLevelType w:val="hybridMultilevel"/>
    <w:tmpl w:val="EE502A5C"/>
    <w:lvl w:ilvl="0" w:tplc="50F2E53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7C2E6466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0DB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EF589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E8F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8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8C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AC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448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F0D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C11079A"/>
    <w:multiLevelType w:val="hybridMultilevel"/>
    <w:tmpl w:val="19808E2A"/>
    <w:lvl w:ilvl="0" w:tplc="7D74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3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486539"/>
    <w:multiLevelType w:val="hybridMultilevel"/>
    <w:tmpl w:val="185CC12E"/>
    <w:lvl w:ilvl="0" w:tplc="8A8E10E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46537"/>
    <w:multiLevelType w:val="multilevel"/>
    <w:tmpl w:val="D1122B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72C70A5"/>
    <w:multiLevelType w:val="hybridMultilevel"/>
    <w:tmpl w:val="BE4A8C16"/>
    <w:lvl w:ilvl="0" w:tplc="A52AC5B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399"/>
    <w:multiLevelType w:val="multilevel"/>
    <w:tmpl w:val="983A91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6567742B"/>
    <w:multiLevelType w:val="multilevel"/>
    <w:tmpl w:val="5D88B77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65B63793"/>
    <w:multiLevelType w:val="multilevel"/>
    <w:tmpl w:val="A9A24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2045AB9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45" w15:restartNumberingAfterBreak="0">
    <w:nsid w:val="74B2270C"/>
    <w:multiLevelType w:val="multilevel"/>
    <w:tmpl w:val="6338ECE0"/>
    <w:lvl w:ilvl="0">
      <w:numFmt w:val="decimalZero"/>
      <w:lvlText w:val="%1.0"/>
      <w:lvlJc w:val="left"/>
      <w:pPr>
        <w:ind w:left="806" w:hanging="4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2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4" w:hanging="1440"/>
      </w:pPr>
      <w:rPr>
        <w:rFonts w:hint="default"/>
      </w:rPr>
    </w:lvl>
  </w:abstractNum>
  <w:abstractNum w:abstractNumId="46" w15:restartNumberingAfterBreak="0">
    <w:nsid w:val="7594063A"/>
    <w:multiLevelType w:val="hybridMultilevel"/>
    <w:tmpl w:val="3DA68FCC"/>
    <w:lvl w:ilvl="0" w:tplc="2E92F57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24"/>
  </w:num>
  <w:num w:numId="2">
    <w:abstractNumId w:val="26"/>
  </w:num>
  <w:num w:numId="3">
    <w:abstractNumId w:val="38"/>
  </w:num>
  <w:num w:numId="4">
    <w:abstractNumId w:val="10"/>
  </w:num>
  <w:num w:numId="5">
    <w:abstractNumId w:val="17"/>
  </w:num>
  <w:num w:numId="6">
    <w:abstractNumId w:val="32"/>
  </w:num>
  <w:num w:numId="7">
    <w:abstractNumId w:val="40"/>
  </w:num>
  <w:num w:numId="8">
    <w:abstractNumId w:val="30"/>
  </w:num>
  <w:num w:numId="9">
    <w:abstractNumId w:val="12"/>
  </w:num>
  <w:num w:numId="10">
    <w:abstractNumId w:val="27"/>
  </w:num>
  <w:num w:numId="11">
    <w:abstractNumId w:val="46"/>
  </w:num>
  <w:num w:numId="12">
    <w:abstractNumId w:val="28"/>
  </w:num>
  <w:num w:numId="1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4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9"/>
  </w:num>
  <w:num w:numId="17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7"/>
  </w:num>
  <w:num w:numId="19">
    <w:abstractNumId w:val="11"/>
  </w:num>
  <w:num w:numId="20">
    <w:abstractNumId w:val="14"/>
  </w:num>
  <w:num w:numId="21">
    <w:abstractNumId w:val="45"/>
  </w:num>
  <w:num w:numId="22">
    <w:abstractNumId w:val="20"/>
  </w:num>
  <w:num w:numId="23">
    <w:abstractNumId w:val="48"/>
  </w:num>
  <w:num w:numId="24">
    <w:abstractNumId w:val="34"/>
  </w:num>
  <w:num w:numId="25">
    <w:abstractNumId w:val="19"/>
  </w:num>
  <w:num w:numId="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25"/>
  </w:num>
  <w:num w:numId="29">
    <w:abstractNumId w:val="18"/>
  </w:num>
  <w:num w:numId="30">
    <w:abstractNumId w:val="5"/>
  </w:num>
  <w:num w:numId="31">
    <w:abstractNumId w:val="9"/>
  </w:num>
  <w:num w:numId="32">
    <w:abstractNumId w:val="7"/>
  </w:num>
  <w:num w:numId="33">
    <w:abstractNumId w:val="8"/>
  </w:num>
  <w:num w:numId="34">
    <w:abstractNumId w:val="3"/>
  </w:num>
  <w:num w:numId="35">
    <w:abstractNumId w:val="2"/>
  </w:num>
  <w:num w:numId="36">
    <w:abstractNumId w:val="0"/>
  </w:num>
  <w:num w:numId="37">
    <w:abstractNumId w:val="1"/>
  </w:num>
  <w:num w:numId="38">
    <w:abstractNumId w:val="4"/>
  </w:num>
  <w:num w:numId="39">
    <w:abstractNumId w:val="29"/>
  </w:num>
  <w:num w:numId="40">
    <w:abstractNumId w:val="21"/>
  </w:num>
  <w:num w:numId="41">
    <w:abstractNumId w:val="41"/>
  </w:num>
  <w:num w:numId="42">
    <w:abstractNumId w:val="31"/>
  </w:num>
  <w:num w:numId="43">
    <w:abstractNumId w:val="15"/>
  </w:num>
  <w:num w:numId="44">
    <w:abstractNumId w:val="36"/>
  </w:num>
  <w:num w:numId="45">
    <w:abstractNumId w:val="23"/>
  </w:num>
  <w:num w:numId="46">
    <w:abstractNumId w:val="37"/>
  </w:num>
  <w:num w:numId="47">
    <w:abstractNumId w:val="33"/>
  </w:num>
  <w:num w:numId="48">
    <w:abstractNumId w:val="13"/>
  </w:num>
  <w:num w:numId="49">
    <w:abstractNumId w:val="43"/>
  </w:num>
  <w:num w:numId="50">
    <w:abstractNumId w:val="42"/>
  </w:num>
  <w:num w:numId="51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@✭✮ā䱧"/>
  </w:docVars>
  <w:rsids>
    <w:rsidRoot w:val="00127299"/>
    <w:rsid w:val="000002F2"/>
    <w:rsid w:val="000005E5"/>
    <w:rsid w:val="000005ED"/>
    <w:rsid w:val="00000CFA"/>
    <w:rsid w:val="00000DCB"/>
    <w:rsid w:val="00000E29"/>
    <w:rsid w:val="0000150C"/>
    <w:rsid w:val="000015C2"/>
    <w:rsid w:val="000017FB"/>
    <w:rsid w:val="0000181A"/>
    <w:rsid w:val="000018AB"/>
    <w:rsid w:val="000019C7"/>
    <w:rsid w:val="00001A25"/>
    <w:rsid w:val="00001C60"/>
    <w:rsid w:val="00001F13"/>
    <w:rsid w:val="000022D5"/>
    <w:rsid w:val="00002354"/>
    <w:rsid w:val="00002719"/>
    <w:rsid w:val="00002963"/>
    <w:rsid w:val="00002CB7"/>
    <w:rsid w:val="00002E66"/>
    <w:rsid w:val="0000306F"/>
    <w:rsid w:val="000030D7"/>
    <w:rsid w:val="00003205"/>
    <w:rsid w:val="00003652"/>
    <w:rsid w:val="00003B4B"/>
    <w:rsid w:val="00003CF4"/>
    <w:rsid w:val="00003D9D"/>
    <w:rsid w:val="00003E5C"/>
    <w:rsid w:val="00004638"/>
    <w:rsid w:val="0000499A"/>
    <w:rsid w:val="00004A35"/>
    <w:rsid w:val="00005222"/>
    <w:rsid w:val="000057DB"/>
    <w:rsid w:val="00005952"/>
    <w:rsid w:val="00005A34"/>
    <w:rsid w:val="00005DB5"/>
    <w:rsid w:val="00005E92"/>
    <w:rsid w:val="00005ECA"/>
    <w:rsid w:val="00006C39"/>
    <w:rsid w:val="00007673"/>
    <w:rsid w:val="000077E9"/>
    <w:rsid w:val="0000783F"/>
    <w:rsid w:val="00007901"/>
    <w:rsid w:val="00007BA5"/>
    <w:rsid w:val="00007D4A"/>
    <w:rsid w:val="0001002B"/>
    <w:rsid w:val="00010ABD"/>
    <w:rsid w:val="00010CC2"/>
    <w:rsid w:val="00010D91"/>
    <w:rsid w:val="00010E13"/>
    <w:rsid w:val="00011257"/>
    <w:rsid w:val="000113F1"/>
    <w:rsid w:val="000116FA"/>
    <w:rsid w:val="00011F64"/>
    <w:rsid w:val="000122EF"/>
    <w:rsid w:val="0001236E"/>
    <w:rsid w:val="0001276A"/>
    <w:rsid w:val="00012ACD"/>
    <w:rsid w:val="00012B42"/>
    <w:rsid w:val="000132EA"/>
    <w:rsid w:val="0001342C"/>
    <w:rsid w:val="00013538"/>
    <w:rsid w:val="00013550"/>
    <w:rsid w:val="00013704"/>
    <w:rsid w:val="00013C4B"/>
    <w:rsid w:val="00013E3A"/>
    <w:rsid w:val="000142EA"/>
    <w:rsid w:val="00014471"/>
    <w:rsid w:val="00014708"/>
    <w:rsid w:val="00014931"/>
    <w:rsid w:val="00014EBA"/>
    <w:rsid w:val="00015061"/>
    <w:rsid w:val="00015077"/>
    <w:rsid w:val="000154FD"/>
    <w:rsid w:val="000156EF"/>
    <w:rsid w:val="0001574A"/>
    <w:rsid w:val="00015F01"/>
    <w:rsid w:val="00016245"/>
    <w:rsid w:val="00016358"/>
    <w:rsid w:val="000167BA"/>
    <w:rsid w:val="00016A7B"/>
    <w:rsid w:val="00017B54"/>
    <w:rsid w:val="00020739"/>
    <w:rsid w:val="0002085B"/>
    <w:rsid w:val="00020955"/>
    <w:rsid w:val="00021161"/>
    <w:rsid w:val="00021566"/>
    <w:rsid w:val="00021873"/>
    <w:rsid w:val="00021AAB"/>
    <w:rsid w:val="00021B77"/>
    <w:rsid w:val="00021DB1"/>
    <w:rsid w:val="00021E17"/>
    <w:rsid w:val="00021E8C"/>
    <w:rsid w:val="000222B2"/>
    <w:rsid w:val="000224C8"/>
    <w:rsid w:val="0002270D"/>
    <w:rsid w:val="00022794"/>
    <w:rsid w:val="000227D5"/>
    <w:rsid w:val="00022BA9"/>
    <w:rsid w:val="00022CDC"/>
    <w:rsid w:val="00022E47"/>
    <w:rsid w:val="00022E9D"/>
    <w:rsid w:val="000230F0"/>
    <w:rsid w:val="0002369A"/>
    <w:rsid w:val="00023876"/>
    <w:rsid w:val="00023A28"/>
    <w:rsid w:val="00023AD2"/>
    <w:rsid w:val="00023BD6"/>
    <w:rsid w:val="00023C08"/>
    <w:rsid w:val="00023E11"/>
    <w:rsid w:val="00023E63"/>
    <w:rsid w:val="000240F7"/>
    <w:rsid w:val="0002426A"/>
    <w:rsid w:val="000244E9"/>
    <w:rsid w:val="000249A8"/>
    <w:rsid w:val="00024B70"/>
    <w:rsid w:val="00024C32"/>
    <w:rsid w:val="00024C44"/>
    <w:rsid w:val="0002512D"/>
    <w:rsid w:val="0002512E"/>
    <w:rsid w:val="00025292"/>
    <w:rsid w:val="0002551F"/>
    <w:rsid w:val="0002567B"/>
    <w:rsid w:val="00025DAE"/>
    <w:rsid w:val="00026432"/>
    <w:rsid w:val="00026490"/>
    <w:rsid w:val="000268EF"/>
    <w:rsid w:val="00026965"/>
    <w:rsid w:val="00026C48"/>
    <w:rsid w:val="0002709F"/>
    <w:rsid w:val="000278F6"/>
    <w:rsid w:val="00027C1D"/>
    <w:rsid w:val="000304D0"/>
    <w:rsid w:val="00030A83"/>
    <w:rsid w:val="00030F9D"/>
    <w:rsid w:val="00031330"/>
    <w:rsid w:val="00031366"/>
    <w:rsid w:val="000313C2"/>
    <w:rsid w:val="0003155D"/>
    <w:rsid w:val="00031666"/>
    <w:rsid w:val="0003170A"/>
    <w:rsid w:val="00031C2A"/>
    <w:rsid w:val="00031DFB"/>
    <w:rsid w:val="0003209D"/>
    <w:rsid w:val="00032469"/>
    <w:rsid w:val="00032B45"/>
    <w:rsid w:val="00033023"/>
    <w:rsid w:val="000333BA"/>
    <w:rsid w:val="000333D9"/>
    <w:rsid w:val="000334D1"/>
    <w:rsid w:val="0003353C"/>
    <w:rsid w:val="00033707"/>
    <w:rsid w:val="00033762"/>
    <w:rsid w:val="000339B8"/>
    <w:rsid w:val="000339C4"/>
    <w:rsid w:val="00033D38"/>
    <w:rsid w:val="00034418"/>
    <w:rsid w:val="0003467F"/>
    <w:rsid w:val="000346A2"/>
    <w:rsid w:val="000347A4"/>
    <w:rsid w:val="0003483C"/>
    <w:rsid w:val="00034BEA"/>
    <w:rsid w:val="00034DD9"/>
    <w:rsid w:val="00034F9C"/>
    <w:rsid w:val="00034FF1"/>
    <w:rsid w:val="0003512E"/>
    <w:rsid w:val="000352EF"/>
    <w:rsid w:val="000352F0"/>
    <w:rsid w:val="0003597F"/>
    <w:rsid w:val="00035AA5"/>
    <w:rsid w:val="00035D1D"/>
    <w:rsid w:val="00035FDF"/>
    <w:rsid w:val="00036260"/>
    <w:rsid w:val="000367F1"/>
    <w:rsid w:val="00036A9D"/>
    <w:rsid w:val="000371AA"/>
    <w:rsid w:val="000371D1"/>
    <w:rsid w:val="00037330"/>
    <w:rsid w:val="0003743B"/>
    <w:rsid w:val="00037A57"/>
    <w:rsid w:val="00037ABA"/>
    <w:rsid w:val="00037B04"/>
    <w:rsid w:val="0004022C"/>
    <w:rsid w:val="00040724"/>
    <w:rsid w:val="00040C54"/>
    <w:rsid w:val="00041105"/>
    <w:rsid w:val="000412F0"/>
    <w:rsid w:val="000414BF"/>
    <w:rsid w:val="00041B60"/>
    <w:rsid w:val="00041DA6"/>
    <w:rsid w:val="00041F3E"/>
    <w:rsid w:val="00041F66"/>
    <w:rsid w:val="000425D2"/>
    <w:rsid w:val="00042F8E"/>
    <w:rsid w:val="00042FC9"/>
    <w:rsid w:val="00043A6F"/>
    <w:rsid w:val="00043CD8"/>
    <w:rsid w:val="00043D30"/>
    <w:rsid w:val="00043EEE"/>
    <w:rsid w:val="00043F4B"/>
    <w:rsid w:val="00044409"/>
    <w:rsid w:val="00044622"/>
    <w:rsid w:val="00044895"/>
    <w:rsid w:val="00044A4B"/>
    <w:rsid w:val="00044AEB"/>
    <w:rsid w:val="00044C7D"/>
    <w:rsid w:val="00044E65"/>
    <w:rsid w:val="00044EF4"/>
    <w:rsid w:val="00044F62"/>
    <w:rsid w:val="00045142"/>
    <w:rsid w:val="0004559B"/>
    <w:rsid w:val="00045770"/>
    <w:rsid w:val="000459EF"/>
    <w:rsid w:val="00045B62"/>
    <w:rsid w:val="00045D41"/>
    <w:rsid w:val="00045F0F"/>
    <w:rsid w:val="000461B4"/>
    <w:rsid w:val="0004665E"/>
    <w:rsid w:val="00047291"/>
    <w:rsid w:val="00047638"/>
    <w:rsid w:val="000479BE"/>
    <w:rsid w:val="00047DCA"/>
    <w:rsid w:val="00047EF1"/>
    <w:rsid w:val="000503DC"/>
    <w:rsid w:val="0005044B"/>
    <w:rsid w:val="000505C8"/>
    <w:rsid w:val="00050631"/>
    <w:rsid w:val="00050AE4"/>
    <w:rsid w:val="00050BB7"/>
    <w:rsid w:val="00050DB6"/>
    <w:rsid w:val="000510F1"/>
    <w:rsid w:val="00051595"/>
    <w:rsid w:val="00051874"/>
    <w:rsid w:val="00051CC8"/>
    <w:rsid w:val="0005200A"/>
    <w:rsid w:val="00052361"/>
    <w:rsid w:val="00052B16"/>
    <w:rsid w:val="00052D7C"/>
    <w:rsid w:val="00052E03"/>
    <w:rsid w:val="00052F5C"/>
    <w:rsid w:val="00053456"/>
    <w:rsid w:val="00053661"/>
    <w:rsid w:val="000536A9"/>
    <w:rsid w:val="000539FF"/>
    <w:rsid w:val="00053B63"/>
    <w:rsid w:val="000544DA"/>
    <w:rsid w:val="0005469B"/>
    <w:rsid w:val="000547C5"/>
    <w:rsid w:val="00055234"/>
    <w:rsid w:val="00055381"/>
    <w:rsid w:val="00055960"/>
    <w:rsid w:val="00055D57"/>
    <w:rsid w:val="00055D63"/>
    <w:rsid w:val="0005600A"/>
    <w:rsid w:val="00056046"/>
    <w:rsid w:val="00056906"/>
    <w:rsid w:val="000569F9"/>
    <w:rsid w:val="00056A27"/>
    <w:rsid w:val="00056A7B"/>
    <w:rsid w:val="00056C2D"/>
    <w:rsid w:val="000574DA"/>
    <w:rsid w:val="00057634"/>
    <w:rsid w:val="000576DA"/>
    <w:rsid w:val="00057859"/>
    <w:rsid w:val="00057B26"/>
    <w:rsid w:val="00057C1E"/>
    <w:rsid w:val="00057CA1"/>
    <w:rsid w:val="00060198"/>
    <w:rsid w:val="00060457"/>
    <w:rsid w:val="00060A0F"/>
    <w:rsid w:val="000614D7"/>
    <w:rsid w:val="000619B5"/>
    <w:rsid w:val="00061AAE"/>
    <w:rsid w:val="00061CCE"/>
    <w:rsid w:val="00061DEA"/>
    <w:rsid w:val="00061F86"/>
    <w:rsid w:val="000622B0"/>
    <w:rsid w:val="00062425"/>
    <w:rsid w:val="0006254E"/>
    <w:rsid w:val="00062759"/>
    <w:rsid w:val="00062B86"/>
    <w:rsid w:val="00062ECE"/>
    <w:rsid w:val="00063011"/>
    <w:rsid w:val="000630AB"/>
    <w:rsid w:val="000634F4"/>
    <w:rsid w:val="0006354B"/>
    <w:rsid w:val="000640A0"/>
    <w:rsid w:val="000646A7"/>
    <w:rsid w:val="00065335"/>
    <w:rsid w:val="000655A5"/>
    <w:rsid w:val="000656E1"/>
    <w:rsid w:val="00065ADE"/>
    <w:rsid w:val="00065C80"/>
    <w:rsid w:val="00065DA0"/>
    <w:rsid w:val="00066028"/>
    <w:rsid w:val="00066578"/>
    <w:rsid w:val="000669B2"/>
    <w:rsid w:val="00066F63"/>
    <w:rsid w:val="00067348"/>
    <w:rsid w:val="00067490"/>
    <w:rsid w:val="000674F0"/>
    <w:rsid w:val="000676C7"/>
    <w:rsid w:val="00067A04"/>
    <w:rsid w:val="00067BB7"/>
    <w:rsid w:val="00067D22"/>
    <w:rsid w:val="0007093C"/>
    <w:rsid w:val="00070A19"/>
    <w:rsid w:val="00071386"/>
    <w:rsid w:val="00071B6D"/>
    <w:rsid w:val="00071C36"/>
    <w:rsid w:val="00071E07"/>
    <w:rsid w:val="00071E2A"/>
    <w:rsid w:val="00071F13"/>
    <w:rsid w:val="000722E1"/>
    <w:rsid w:val="0007277C"/>
    <w:rsid w:val="00072E8A"/>
    <w:rsid w:val="000730CF"/>
    <w:rsid w:val="000731E8"/>
    <w:rsid w:val="0007326B"/>
    <w:rsid w:val="00074028"/>
    <w:rsid w:val="000742CD"/>
    <w:rsid w:val="000744FA"/>
    <w:rsid w:val="000747A0"/>
    <w:rsid w:val="000749A0"/>
    <w:rsid w:val="0007509B"/>
    <w:rsid w:val="000751B4"/>
    <w:rsid w:val="0007522D"/>
    <w:rsid w:val="000754D3"/>
    <w:rsid w:val="0007557D"/>
    <w:rsid w:val="000759B4"/>
    <w:rsid w:val="00075B18"/>
    <w:rsid w:val="00075BDA"/>
    <w:rsid w:val="00075C84"/>
    <w:rsid w:val="00075CBB"/>
    <w:rsid w:val="00076171"/>
    <w:rsid w:val="00076175"/>
    <w:rsid w:val="0007679B"/>
    <w:rsid w:val="00077135"/>
    <w:rsid w:val="00077969"/>
    <w:rsid w:val="000803C9"/>
    <w:rsid w:val="000806F6"/>
    <w:rsid w:val="00080858"/>
    <w:rsid w:val="00080D3E"/>
    <w:rsid w:val="000812D0"/>
    <w:rsid w:val="00081A07"/>
    <w:rsid w:val="00081A62"/>
    <w:rsid w:val="00081C6E"/>
    <w:rsid w:val="00081EDC"/>
    <w:rsid w:val="00082640"/>
    <w:rsid w:val="0008296F"/>
    <w:rsid w:val="000829F1"/>
    <w:rsid w:val="00082B92"/>
    <w:rsid w:val="00082CC5"/>
    <w:rsid w:val="00082F02"/>
    <w:rsid w:val="00083172"/>
    <w:rsid w:val="0008356D"/>
    <w:rsid w:val="000838F4"/>
    <w:rsid w:val="00083A02"/>
    <w:rsid w:val="00083C01"/>
    <w:rsid w:val="00084002"/>
    <w:rsid w:val="00084539"/>
    <w:rsid w:val="00084A5A"/>
    <w:rsid w:val="00084B52"/>
    <w:rsid w:val="000850A1"/>
    <w:rsid w:val="00085457"/>
    <w:rsid w:val="000859AE"/>
    <w:rsid w:val="00085CD5"/>
    <w:rsid w:val="00085E7C"/>
    <w:rsid w:val="00086009"/>
    <w:rsid w:val="0008635F"/>
    <w:rsid w:val="00086521"/>
    <w:rsid w:val="00086653"/>
    <w:rsid w:val="000866AB"/>
    <w:rsid w:val="000877F1"/>
    <w:rsid w:val="00087AB2"/>
    <w:rsid w:val="00087C9A"/>
    <w:rsid w:val="0009030F"/>
    <w:rsid w:val="000912EB"/>
    <w:rsid w:val="00091B67"/>
    <w:rsid w:val="00091BD6"/>
    <w:rsid w:val="00091D45"/>
    <w:rsid w:val="00091E91"/>
    <w:rsid w:val="00092305"/>
    <w:rsid w:val="0009243E"/>
    <w:rsid w:val="00092641"/>
    <w:rsid w:val="00092834"/>
    <w:rsid w:val="0009292F"/>
    <w:rsid w:val="00092F3D"/>
    <w:rsid w:val="00093030"/>
    <w:rsid w:val="000930D9"/>
    <w:rsid w:val="00093A25"/>
    <w:rsid w:val="00093C5B"/>
    <w:rsid w:val="00093EA5"/>
    <w:rsid w:val="000947D8"/>
    <w:rsid w:val="00094A36"/>
    <w:rsid w:val="00094A75"/>
    <w:rsid w:val="00095021"/>
    <w:rsid w:val="0009561B"/>
    <w:rsid w:val="000957CE"/>
    <w:rsid w:val="00095B91"/>
    <w:rsid w:val="00095F51"/>
    <w:rsid w:val="00096C18"/>
    <w:rsid w:val="0009727B"/>
    <w:rsid w:val="0009756E"/>
    <w:rsid w:val="0009759B"/>
    <w:rsid w:val="00097609"/>
    <w:rsid w:val="00097A05"/>
    <w:rsid w:val="00097C2C"/>
    <w:rsid w:val="000A036D"/>
    <w:rsid w:val="000A0695"/>
    <w:rsid w:val="000A0CB3"/>
    <w:rsid w:val="000A0EA3"/>
    <w:rsid w:val="000A11BA"/>
    <w:rsid w:val="000A12EF"/>
    <w:rsid w:val="000A1583"/>
    <w:rsid w:val="000A1623"/>
    <w:rsid w:val="000A174B"/>
    <w:rsid w:val="000A17D9"/>
    <w:rsid w:val="000A17DA"/>
    <w:rsid w:val="000A18C3"/>
    <w:rsid w:val="000A1B9E"/>
    <w:rsid w:val="000A228D"/>
    <w:rsid w:val="000A2568"/>
    <w:rsid w:val="000A26F7"/>
    <w:rsid w:val="000A2856"/>
    <w:rsid w:val="000A3167"/>
    <w:rsid w:val="000A33B6"/>
    <w:rsid w:val="000A363B"/>
    <w:rsid w:val="000A4364"/>
    <w:rsid w:val="000A43D0"/>
    <w:rsid w:val="000A47DC"/>
    <w:rsid w:val="000A48EE"/>
    <w:rsid w:val="000A4998"/>
    <w:rsid w:val="000A4B57"/>
    <w:rsid w:val="000A4EFE"/>
    <w:rsid w:val="000A554D"/>
    <w:rsid w:val="000A55D1"/>
    <w:rsid w:val="000A58A2"/>
    <w:rsid w:val="000A59C8"/>
    <w:rsid w:val="000A5B6F"/>
    <w:rsid w:val="000A5FE9"/>
    <w:rsid w:val="000A62C5"/>
    <w:rsid w:val="000A63CF"/>
    <w:rsid w:val="000A65E0"/>
    <w:rsid w:val="000A67A9"/>
    <w:rsid w:val="000A69C8"/>
    <w:rsid w:val="000A6BFB"/>
    <w:rsid w:val="000A6C35"/>
    <w:rsid w:val="000A6D5D"/>
    <w:rsid w:val="000A6E07"/>
    <w:rsid w:val="000A7121"/>
    <w:rsid w:val="000A747F"/>
    <w:rsid w:val="000A758A"/>
    <w:rsid w:val="000A773E"/>
    <w:rsid w:val="000A7799"/>
    <w:rsid w:val="000B0147"/>
    <w:rsid w:val="000B033B"/>
    <w:rsid w:val="000B0720"/>
    <w:rsid w:val="000B0DEC"/>
    <w:rsid w:val="000B0E74"/>
    <w:rsid w:val="000B0ECB"/>
    <w:rsid w:val="000B1112"/>
    <w:rsid w:val="000B17BA"/>
    <w:rsid w:val="000B17F5"/>
    <w:rsid w:val="000B19D3"/>
    <w:rsid w:val="000B1B44"/>
    <w:rsid w:val="000B1E06"/>
    <w:rsid w:val="000B21E9"/>
    <w:rsid w:val="000B267E"/>
    <w:rsid w:val="000B2767"/>
    <w:rsid w:val="000B27A1"/>
    <w:rsid w:val="000B294D"/>
    <w:rsid w:val="000B39A7"/>
    <w:rsid w:val="000B39C7"/>
    <w:rsid w:val="000B3CB5"/>
    <w:rsid w:val="000B3E44"/>
    <w:rsid w:val="000B3E5D"/>
    <w:rsid w:val="000B4058"/>
    <w:rsid w:val="000B41A5"/>
    <w:rsid w:val="000B44A0"/>
    <w:rsid w:val="000B4D4A"/>
    <w:rsid w:val="000B4E7A"/>
    <w:rsid w:val="000B4EED"/>
    <w:rsid w:val="000B587D"/>
    <w:rsid w:val="000B58BE"/>
    <w:rsid w:val="000B5E9D"/>
    <w:rsid w:val="000B6507"/>
    <w:rsid w:val="000B695E"/>
    <w:rsid w:val="000B7087"/>
    <w:rsid w:val="000B708F"/>
    <w:rsid w:val="000B7352"/>
    <w:rsid w:val="000B7634"/>
    <w:rsid w:val="000B78AD"/>
    <w:rsid w:val="000B7A60"/>
    <w:rsid w:val="000B7F65"/>
    <w:rsid w:val="000B7F82"/>
    <w:rsid w:val="000C0365"/>
    <w:rsid w:val="000C0913"/>
    <w:rsid w:val="000C0946"/>
    <w:rsid w:val="000C0B2A"/>
    <w:rsid w:val="000C0C75"/>
    <w:rsid w:val="000C0D1D"/>
    <w:rsid w:val="000C0E6F"/>
    <w:rsid w:val="000C0F24"/>
    <w:rsid w:val="000C12FF"/>
    <w:rsid w:val="000C16F7"/>
    <w:rsid w:val="000C1822"/>
    <w:rsid w:val="000C1919"/>
    <w:rsid w:val="000C2123"/>
    <w:rsid w:val="000C22D6"/>
    <w:rsid w:val="000C2556"/>
    <w:rsid w:val="000C3172"/>
    <w:rsid w:val="000C3C4C"/>
    <w:rsid w:val="000C3D7C"/>
    <w:rsid w:val="000C3EE3"/>
    <w:rsid w:val="000C3EF6"/>
    <w:rsid w:val="000C3FF3"/>
    <w:rsid w:val="000C40C3"/>
    <w:rsid w:val="000C4184"/>
    <w:rsid w:val="000C45E1"/>
    <w:rsid w:val="000C4682"/>
    <w:rsid w:val="000C4B14"/>
    <w:rsid w:val="000C4D17"/>
    <w:rsid w:val="000C4D5B"/>
    <w:rsid w:val="000C4DF5"/>
    <w:rsid w:val="000C4F26"/>
    <w:rsid w:val="000C52D0"/>
    <w:rsid w:val="000C5395"/>
    <w:rsid w:val="000C5508"/>
    <w:rsid w:val="000C559D"/>
    <w:rsid w:val="000C55D7"/>
    <w:rsid w:val="000C5855"/>
    <w:rsid w:val="000C5925"/>
    <w:rsid w:val="000C5B66"/>
    <w:rsid w:val="000C5DC6"/>
    <w:rsid w:val="000C5F1F"/>
    <w:rsid w:val="000C61F3"/>
    <w:rsid w:val="000C6286"/>
    <w:rsid w:val="000C6971"/>
    <w:rsid w:val="000C6988"/>
    <w:rsid w:val="000C6D34"/>
    <w:rsid w:val="000C6D4B"/>
    <w:rsid w:val="000C6E3A"/>
    <w:rsid w:val="000C6EAF"/>
    <w:rsid w:val="000C7188"/>
    <w:rsid w:val="000C72A9"/>
    <w:rsid w:val="000C742D"/>
    <w:rsid w:val="000C74A7"/>
    <w:rsid w:val="000C75B0"/>
    <w:rsid w:val="000C75C1"/>
    <w:rsid w:val="000C7643"/>
    <w:rsid w:val="000D06F1"/>
    <w:rsid w:val="000D0AEC"/>
    <w:rsid w:val="000D0D87"/>
    <w:rsid w:val="000D14CB"/>
    <w:rsid w:val="000D15BC"/>
    <w:rsid w:val="000D18F5"/>
    <w:rsid w:val="000D1A1C"/>
    <w:rsid w:val="000D1AB9"/>
    <w:rsid w:val="000D1EA7"/>
    <w:rsid w:val="000D1F29"/>
    <w:rsid w:val="000D20B4"/>
    <w:rsid w:val="000D20CB"/>
    <w:rsid w:val="000D2395"/>
    <w:rsid w:val="000D2793"/>
    <w:rsid w:val="000D29EC"/>
    <w:rsid w:val="000D2B14"/>
    <w:rsid w:val="000D2CFE"/>
    <w:rsid w:val="000D3368"/>
    <w:rsid w:val="000D3381"/>
    <w:rsid w:val="000D33B4"/>
    <w:rsid w:val="000D34E2"/>
    <w:rsid w:val="000D356D"/>
    <w:rsid w:val="000D3C33"/>
    <w:rsid w:val="000D3E08"/>
    <w:rsid w:val="000D3F5C"/>
    <w:rsid w:val="000D41FB"/>
    <w:rsid w:val="000D447F"/>
    <w:rsid w:val="000D4901"/>
    <w:rsid w:val="000D526D"/>
    <w:rsid w:val="000D546D"/>
    <w:rsid w:val="000D5700"/>
    <w:rsid w:val="000D613C"/>
    <w:rsid w:val="000D6960"/>
    <w:rsid w:val="000D69A4"/>
    <w:rsid w:val="000D6AB3"/>
    <w:rsid w:val="000D6EE3"/>
    <w:rsid w:val="000D7231"/>
    <w:rsid w:val="000D74F3"/>
    <w:rsid w:val="000D75E7"/>
    <w:rsid w:val="000D76F3"/>
    <w:rsid w:val="000D79DC"/>
    <w:rsid w:val="000E0134"/>
    <w:rsid w:val="000E01CB"/>
    <w:rsid w:val="000E0BB1"/>
    <w:rsid w:val="000E0D75"/>
    <w:rsid w:val="000E0D8B"/>
    <w:rsid w:val="000E0F4A"/>
    <w:rsid w:val="000E119F"/>
    <w:rsid w:val="000E11F9"/>
    <w:rsid w:val="000E1299"/>
    <w:rsid w:val="000E13EC"/>
    <w:rsid w:val="000E148E"/>
    <w:rsid w:val="000E1BA2"/>
    <w:rsid w:val="000E20D0"/>
    <w:rsid w:val="000E286D"/>
    <w:rsid w:val="000E2B53"/>
    <w:rsid w:val="000E2BCC"/>
    <w:rsid w:val="000E357F"/>
    <w:rsid w:val="000E3618"/>
    <w:rsid w:val="000E3703"/>
    <w:rsid w:val="000E37C5"/>
    <w:rsid w:val="000E3A2A"/>
    <w:rsid w:val="000E3A84"/>
    <w:rsid w:val="000E3C67"/>
    <w:rsid w:val="000E40A4"/>
    <w:rsid w:val="000E4187"/>
    <w:rsid w:val="000E451B"/>
    <w:rsid w:val="000E49CB"/>
    <w:rsid w:val="000E4B40"/>
    <w:rsid w:val="000E4B4C"/>
    <w:rsid w:val="000E4DD3"/>
    <w:rsid w:val="000E4F10"/>
    <w:rsid w:val="000E511E"/>
    <w:rsid w:val="000E5314"/>
    <w:rsid w:val="000E5385"/>
    <w:rsid w:val="000E58DA"/>
    <w:rsid w:val="000E5AF9"/>
    <w:rsid w:val="000E5E01"/>
    <w:rsid w:val="000E5EB1"/>
    <w:rsid w:val="000E68B1"/>
    <w:rsid w:val="000E6A6E"/>
    <w:rsid w:val="000E6CEA"/>
    <w:rsid w:val="000E74E0"/>
    <w:rsid w:val="000E7583"/>
    <w:rsid w:val="000E76FE"/>
    <w:rsid w:val="000E7755"/>
    <w:rsid w:val="000E7803"/>
    <w:rsid w:val="000E7A9C"/>
    <w:rsid w:val="000E7CFE"/>
    <w:rsid w:val="000E7D59"/>
    <w:rsid w:val="000E7E13"/>
    <w:rsid w:val="000E7E20"/>
    <w:rsid w:val="000F007F"/>
    <w:rsid w:val="000F0E84"/>
    <w:rsid w:val="000F10DE"/>
    <w:rsid w:val="000F18AB"/>
    <w:rsid w:val="000F1962"/>
    <w:rsid w:val="000F1EEF"/>
    <w:rsid w:val="000F2368"/>
    <w:rsid w:val="000F2904"/>
    <w:rsid w:val="000F291B"/>
    <w:rsid w:val="000F2C64"/>
    <w:rsid w:val="000F2CB6"/>
    <w:rsid w:val="000F3132"/>
    <w:rsid w:val="000F365D"/>
    <w:rsid w:val="000F3899"/>
    <w:rsid w:val="000F3E52"/>
    <w:rsid w:val="000F4299"/>
    <w:rsid w:val="000F42A7"/>
    <w:rsid w:val="000F42D2"/>
    <w:rsid w:val="000F43F7"/>
    <w:rsid w:val="000F46E1"/>
    <w:rsid w:val="000F480A"/>
    <w:rsid w:val="000F4B6B"/>
    <w:rsid w:val="000F515E"/>
    <w:rsid w:val="000F5163"/>
    <w:rsid w:val="000F52B1"/>
    <w:rsid w:val="000F54D5"/>
    <w:rsid w:val="000F5A58"/>
    <w:rsid w:val="000F5E00"/>
    <w:rsid w:val="000F6100"/>
    <w:rsid w:val="000F6E43"/>
    <w:rsid w:val="000F6F2C"/>
    <w:rsid w:val="000F73FB"/>
    <w:rsid w:val="000F7B13"/>
    <w:rsid w:val="000F7E4D"/>
    <w:rsid w:val="001000E4"/>
    <w:rsid w:val="0010022C"/>
    <w:rsid w:val="001003EF"/>
    <w:rsid w:val="0010075D"/>
    <w:rsid w:val="001009E6"/>
    <w:rsid w:val="00100C14"/>
    <w:rsid w:val="00100CFB"/>
    <w:rsid w:val="00100F17"/>
    <w:rsid w:val="00100FFF"/>
    <w:rsid w:val="00101016"/>
    <w:rsid w:val="001012BD"/>
    <w:rsid w:val="0010190C"/>
    <w:rsid w:val="00101B3F"/>
    <w:rsid w:val="00101DB6"/>
    <w:rsid w:val="001024DD"/>
    <w:rsid w:val="00102A3B"/>
    <w:rsid w:val="00102C90"/>
    <w:rsid w:val="00102F1B"/>
    <w:rsid w:val="00103120"/>
    <w:rsid w:val="00103176"/>
    <w:rsid w:val="0010369E"/>
    <w:rsid w:val="00103920"/>
    <w:rsid w:val="00103998"/>
    <w:rsid w:val="001039FC"/>
    <w:rsid w:val="00103AA8"/>
    <w:rsid w:val="00104196"/>
    <w:rsid w:val="00104221"/>
    <w:rsid w:val="0010427A"/>
    <w:rsid w:val="00104539"/>
    <w:rsid w:val="0010490B"/>
    <w:rsid w:val="0010554B"/>
    <w:rsid w:val="0010575B"/>
    <w:rsid w:val="001058B0"/>
    <w:rsid w:val="00105CB6"/>
    <w:rsid w:val="00105F94"/>
    <w:rsid w:val="001066BB"/>
    <w:rsid w:val="00106749"/>
    <w:rsid w:val="00106AD5"/>
    <w:rsid w:val="00106BB0"/>
    <w:rsid w:val="00106D94"/>
    <w:rsid w:val="00106F22"/>
    <w:rsid w:val="0010752D"/>
    <w:rsid w:val="001077B3"/>
    <w:rsid w:val="001077C4"/>
    <w:rsid w:val="0010787F"/>
    <w:rsid w:val="00107886"/>
    <w:rsid w:val="00107EF7"/>
    <w:rsid w:val="00110462"/>
    <w:rsid w:val="0011077C"/>
    <w:rsid w:val="00110CB0"/>
    <w:rsid w:val="00110CE0"/>
    <w:rsid w:val="00110F3C"/>
    <w:rsid w:val="001110A7"/>
    <w:rsid w:val="00111538"/>
    <w:rsid w:val="001117C7"/>
    <w:rsid w:val="00111B1D"/>
    <w:rsid w:val="00111D10"/>
    <w:rsid w:val="00111D36"/>
    <w:rsid w:val="001122B5"/>
    <w:rsid w:val="001129C6"/>
    <w:rsid w:val="00112A3B"/>
    <w:rsid w:val="00112B5E"/>
    <w:rsid w:val="001131AD"/>
    <w:rsid w:val="0011322F"/>
    <w:rsid w:val="00113848"/>
    <w:rsid w:val="00113C96"/>
    <w:rsid w:val="00114026"/>
    <w:rsid w:val="001140ED"/>
    <w:rsid w:val="00114132"/>
    <w:rsid w:val="001146A5"/>
    <w:rsid w:val="001149A6"/>
    <w:rsid w:val="00114BE1"/>
    <w:rsid w:val="00115242"/>
    <w:rsid w:val="0011534B"/>
    <w:rsid w:val="001153E5"/>
    <w:rsid w:val="00115400"/>
    <w:rsid w:val="00115526"/>
    <w:rsid w:val="001157C6"/>
    <w:rsid w:val="00115951"/>
    <w:rsid w:val="00115A2E"/>
    <w:rsid w:val="00115CF1"/>
    <w:rsid w:val="00116413"/>
    <w:rsid w:val="00116419"/>
    <w:rsid w:val="00116603"/>
    <w:rsid w:val="00116809"/>
    <w:rsid w:val="00116CB1"/>
    <w:rsid w:val="001174EC"/>
    <w:rsid w:val="00117A60"/>
    <w:rsid w:val="00117E41"/>
    <w:rsid w:val="001200EB"/>
    <w:rsid w:val="001202E8"/>
    <w:rsid w:val="00120302"/>
    <w:rsid w:val="00120858"/>
    <w:rsid w:val="00120960"/>
    <w:rsid w:val="00120CCF"/>
    <w:rsid w:val="00120CD4"/>
    <w:rsid w:val="00120DBF"/>
    <w:rsid w:val="00121317"/>
    <w:rsid w:val="001213EF"/>
    <w:rsid w:val="00121569"/>
    <w:rsid w:val="0012163B"/>
    <w:rsid w:val="00121653"/>
    <w:rsid w:val="001221C4"/>
    <w:rsid w:val="001222F9"/>
    <w:rsid w:val="001225C6"/>
    <w:rsid w:val="00122694"/>
    <w:rsid w:val="001229DB"/>
    <w:rsid w:val="00123046"/>
    <w:rsid w:val="00123A87"/>
    <w:rsid w:val="00123ED8"/>
    <w:rsid w:val="0012436D"/>
    <w:rsid w:val="00124514"/>
    <w:rsid w:val="001245F1"/>
    <w:rsid w:val="00124623"/>
    <w:rsid w:val="00124944"/>
    <w:rsid w:val="0012503E"/>
    <w:rsid w:val="00125116"/>
    <w:rsid w:val="00125159"/>
    <w:rsid w:val="00125247"/>
    <w:rsid w:val="0012533A"/>
    <w:rsid w:val="00125590"/>
    <w:rsid w:val="0012573D"/>
    <w:rsid w:val="00125813"/>
    <w:rsid w:val="00125D0E"/>
    <w:rsid w:val="00125E99"/>
    <w:rsid w:val="00125F6D"/>
    <w:rsid w:val="0012611A"/>
    <w:rsid w:val="00126416"/>
    <w:rsid w:val="0012668B"/>
    <w:rsid w:val="0012668E"/>
    <w:rsid w:val="00126986"/>
    <w:rsid w:val="00126AAD"/>
    <w:rsid w:val="00126C10"/>
    <w:rsid w:val="00126C30"/>
    <w:rsid w:val="0012718B"/>
    <w:rsid w:val="00127299"/>
    <w:rsid w:val="00127729"/>
    <w:rsid w:val="00127CB6"/>
    <w:rsid w:val="00130144"/>
    <w:rsid w:val="00130A9B"/>
    <w:rsid w:val="00130E7C"/>
    <w:rsid w:val="001314C0"/>
    <w:rsid w:val="00131C54"/>
    <w:rsid w:val="00131FCD"/>
    <w:rsid w:val="00132039"/>
    <w:rsid w:val="00132190"/>
    <w:rsid w:val="001322F5"/>
    <w:rsid w:val="0013239B"/>
    <w:rsid w:val="00132480"/>
    <w:rsid w:val="0013264C"/>
    <w:rsid w:val="001331D9"/>
    <w:rsid w:val="001336B5"/>
    <w:rsid w:val="001337F1"/>
    <w:rsid w:val="001339A3"/>
    <w:rsid w:val="001339B9"/>
    <w:rsid w:val="00133C3D"/>
    <w:rsid w:val="00133CFE"/>
    <w:rsid w:val="00133E5F"/>
    <w:rsid w:val="00133F1E"/>
    <w:rsid w:val="00133F8F"/>
    <w:rsid w:val="001341DF"/>
    <w:rsid w:val="001343D7"/>
    <w:rsid w:val="001347D5"/>
    <w:rsid w:val="00134DAD"/>
    <w:rsid w:val="00135085"/>
    <w:rsid w:val="0013526B"/>
    <w:rsid w:val="00135687"/>
    <w:rsid w:val="001357DA"/>
    <w:rsid w:val="00135C70"/>
    <w:rsid w:val="00135F11"/>
    <w:rsid w:val="00136B36"/>
    <w:rsid w:val="00136E76"/>
    <w:rsid w:val="00137010"/>
    <w:rsid w:val="00137047"/>
    <w:rsid w:val="001372E4"/>
    <w:rsid w:val="001373C0"/>
    <w:rsid w:val="0013758C"/>
    <w:rsid w:val="00137638"/>
    <w:rsid w:val="001376AB"/>
    <w:rsid w:val="00137742"/>
    <w:rsid w:val="00137780"/>
    <w:rsid w:val="00137797"/>
    <w:rsid w:val="001379ED"/>
    <w:rsid w:val="00137CFC"/>
    <w:rsid w:val="001400ED"/>
    <w:rsid w:val="0014035B"/>
    <w:rsid w:val="00140371"/>
    <w:rsid w:val="00140583"/>
    <w:rsid w:val="001406AA"/>
    <w:rsid w:val="001407C3"/>
    <w:rsid w:val="0014085F"/>
    <w:rsid w:val="0014088D"/>
    <w:rsid w:val="00140FB7"/>
    <w:rsid w:val="0014124C"/>
    <w:rsid w:val="00141503"/>
    <w:rsid w:val="00141CB5"/>
    <w:rsid w:val="00142363"/>
    <w:rsid w:val="001423F4"/>
    <w:rsid w:val="00142506"/>
    <w:rsid w:val="00142B13"/>
    <w:rsid w:val="00142C29"/>
    <w:rsid w:val="001430ED"/>
    <w:rsid w:val="0014327F"/>
    <w:rsid w:val="001439E9"/>
    <w:rsid w:val="00143AFA"/>
    <w:rsid w:val="00143F27"/>
    <w:rsid w:val="0014420C"/>
    <w:rsid w:val="00144326"/>
    <w:rsid w:val="00144747"/>
    <w:rsid w:val="00144753"/>
    <w:rsid w:val="001447DE"/>
    <w:rsid w:val="00144861"/>
    <w:rsid w:val="00144BD6"/>
    <w:rsid w:val="00144CFB"/>
    <w:rsid w:val="0014507F"/>
    <w:rsid w:val="0014529C"/>
    <w:rsid w:val="001456E6"/>
    <w:rsid w:val="00145979"/>
    <w:rsid w:val="00145B43"/>
    <w:rsid w:val="00145C25"/>
    <w:rsid w:val="00145E97"/>
    <w:rsid w:val="00145FC9"/>
    <w:rsid w:val="0014652C"/>
    <w:rsid w:val="001467B9"/>
    <w:rsid w:val="0014683D"/>
    <w:rsid w:val="00146DC3"/>
    <w:rsid w:val="00146E97"/>
    <w:rsid w:val="001472BD"/>
    <w:rsid w:val="00147453"/>
    <w:rsid w:val="001477CD"/>
    <w:rsid w:val="00147D87"/>
    <w:rsid w:val="00147E2A"/>
    <w:rsid w:val="0015045C"/>
    <w:rsid w:val="00150A2B"/>
    <w:rsid w:val="00150AA1"/>
    <w:rsid w:val="00150D49"/>
    <w:rsid w:val="00150EBF"/>
    <w:rsid w:val="00150F3A"/>
    <w:rsid w:val="00151693"/>
    <w:rsid w:val="00151718"/>
    <w:rsid w:val="00151AD8"/>
    <w:rsid w:val="00151B98"/>
    <w:rsid w:val="00151D19"/>
    <w:rsid w:val="0015208C"/>
    <w:rsid w:val="001523F4"/>
    <w:rsid w:val="0015240B"/>
    <w:rsid w:val="00152528"/>
    <w:rsid w:val="00152794"/>
    <w:rsid w:val="0015296E"/>
    <w:rsid w:val="00152997"/>
    <w:rsid w:val="00152B69"/>
    <w:rsid w:val="0015335F"/>
    <w:rsid w:val="00153669"/>
    <w:rsid w:val="00153BB5"/>
    <w:rsid w:val="00153C85"/>
    <w:rsid w:val="00153FE4"/>
    <w:rsid w:val="00154165"/>
    <w:rsid w:val="00154365"/>
    <w:rsid w:val="001544E3"/>
    <w:rsid w:val="001547C5"/>
    <w:rsid w:val="00154989"/>
    <w:rsid w:val="00154A34"/>
    <w:rsid w:val="00154A7F"/>
    <w:rsid w:val="00154BAF"/>
    <w:rsid w:val="00154C60"/>
    <w:rsid w:val="00154FF0"/>
    <w:rsid w:val="001552AB"/>
    <w:rsid w:val="001558D9"/>
    <w:rsid w:val="001559F5"/>
    <w:rsid w:val="00155A9E"/>
    <w:rsid w:val="00155B2C"/>
    <w:rsid w:val="00156584"/>
    <w:rsid w:val="001569FE"/>
    <w:rsid w:val="0015719D"/>
    <w:rsid w:val="00157381"/>
    <w:rsid w:val="0015740A"/>
    <w:rsid w:val="0015747E"/>
    <w:rsid w:val="001574CE"/>
    <w:rsid w:val="00157DB5"/>
    <w:rsid w:val="00157DE8"/>
    <w:rsid w:val="00157DFB"/>
    <w:rsid w:val="00160265"/>
    <w:rsid w:val="001603B6"/>
    <w:rsid w:val="00160B21"/>
    <w:rsid w:val="00160C21"/>
    <w:rsid w:val="00160E04"/>
    <w:rsid w:val="00160ED0"/>
    <w:rsid w:val="00160FCA"/>
    <w:rsid w:val="00160FCF"/>
    <w:rsid w:val="001615E0"/>
    <w:rsid w:val="0016176F"/>
    <w:rsid w:val="00161946"/>
    <w:rsid w:val="00161D35"/>
    <w:rsid w:val="001620C9"/>
    <w:rsid w:val="001620CF"/>
    <w:rsid w:val="001622AE"/>
    <w:rsid w:val="0016252D"/>
    <w:rsid w:val="00162C4C"/>
    <w:rsid w:val="00162CA9"/>
    <w:rsid w:val="00162E71"/>
    <w:rsid w:val="0016339C"/>
    <w:rsid w:val="0016392F"/>
    <w:rsid w:val="00163A91"/>
    <w:rsid w:val="00163F1A"/>
    <w:rsid w:val="00163FB5"/>
    <w:rsid w:val="001640A2"/>
    <w:rsid w:val="001640DB"/>
    <w:rsid w:val="0016424C"/>
    <w:rsid w:val="00164812"/>
    <w:rsid w:val="001649EF"/>
    <w:rsid w:val="00164BA5"/>
    <w:rsid w:val="001652CC"/>
    <w:rsid w:val="00165351"/>
    <w:rsid w:val="0016535D"/>
    <w:rsid w:val="001655A3"/>
    <w:rsid w:val="001657CB"/>
    <w:rsid w:val="00165871"/>
    <w:rsid w:val="00165C4A"/>
    <w:rsid w:val="00165CBE"/>
    <w:rsid w:val="00165D2C"/>
    <w:rsid w:val="00165EFC"/>
    <w:rsid w:val="001665D3"/>
    <w:rsid w:val="00166C8C"/>
    <w:rsid w:val="00166DBF"/>
    <w:rsid w:val="0016711F"/>
    <w:rsid w:val="00167955"/>
    <w:rsid w:val="00167F06"/>
    <w:rsid w:val="001702B6"/>
    <w:rsid w:val="00170320"/>
    <w:rsid w:val="00170431"/>
    <w:rsid w:val="00170450"/>
    <w:rsid w:val="001705B2"/>
    <w:rsid w:val="00170ACE"/>
    <w:rsid w:val="00170D1D"/>
    <w:rsid w:val="001713D3"/>
    <w:rsid w:val="00171427"/>
    <w:rsid w:val="001717CE"/>
    <w:rsid w:val="001717D6"/>
    <w:rsid w:val="0017192F"/>
    <w:rsid w:val="00171AE3"/>
    <w:rsid w:val="00171D05"/>
    <w:rsid w:val="00171D8D"/>
    <w:rsid w:val="00171DCE"/>
    <w:rsid w:val="00172244"/>
    <w:rsid w:val="001724C8"/>
    <w:rsid w:val="00172BF8"/>
    <w:rsid w:val="0017309C"/>
    <w:rsid w:val="001739D3"/>
    <w:rsid w:val="00173D64"/>
    <w:rsid w:val="001742EA"/>
    <w:rsid w:val="0017442A"/>
    <w:rsid w:val="001745C5"/>
    <w:rsid w:val="001745FF"/>
    <w:rsid w:val="00174737"/>
    <w:rsid w:val="0017474D"/>
    <w:rsid w:val="00175048"/>
    <w:rsid w:val="00175189"/>
    <w:rsid w:val="00175555"/>
    <w:rsid w:val="00176173"/>
    <w:rsid w:val="001761A3"/>
    <w:rsid w:val="001762AD"/>
    <w:rsid w:val="001762F1"/>
    <w:rsid w:val="00176398"/>
    <w:rsid w:val="001766EB"/>
    <w:rsid w:val="00176AE1"/>
    <w:rsid w:val="00177A3B"/>
    <w:rsid w:val="00177A49"/>
    <w:rsid w:val="00177C28"/>
    <w:rsid w:val="00177E96"/>
    <w:rsid w:val="001803B6"/>
    <w:rsid w:val="001808C6"/>
    <w:rsid w:val="001808E6"/>
    <w:rsid w:val="001809DE"/>
    <w:rsid w:val="00180DBE"/>
    <w:rsid w:val="001812A6"/>
    <w:rsid w:val="001813FB"/>
    <w:rsid w:val="0018159A"/>
    <w:rsid w:val="0018196B"/>
    <w:rsid w:val="001819F8"/>
    <w:rsid w:val="00181A9D"/>
    <w:rsid w:val="00181E37"/>
    <w:rsid w:val="00182077"/>
    <w:rsid w:val="0018225A"/>
    <w:rsid w:val="001824F6"/>
    <w:rsid w:val="00182586"/>
    <w:rsid w:val="001827A9"/>
    <w:rsid w:val="001829C5"/>
    <w:rsid w:val="00182D27"/>
    <w:rsid w:val="00182E42"/>
    <w:rsid w:val="0018327C"/>
    <w:rsid w:val="001832BF"/>
    <w:rsid w:val="001833FE"/>
    <w:rsid w:val="00183446"/>
    <w:rsid w:val="001834FC"/>
    <w:rsid w:val="001835BD"/>
    <w:rsid w:val="0018393C"/>
    <w:rsid w:val="00183A75"/>
    <w:rsid w:val="00183C36"/>
    <w:rsid w:val="00183EDC"/>
    <w:rsid w:val="00184131"/>
    <w:rsid w:val="001841DF"/>
    <w:rsid w:val="0018428A"/>
    <w:rsid w:val="001846A4"/>
    <w:rsid w:val="00184878"/>
    <w:rsid w:val="0018487A"/>
    <w:rsid w:val="00184892"/>
    <w:rsid w:val="00184C49"/>
    <w:rsid w:val="00184F43"/>
    <w:rsid w:val="0018530F"/>
    <w:rsid w:val="001853F3"/>
    <w:rsid w:val="00185958"/>
    <w:rsid w:val="00185B5A"/>
    <w:rsid w:val="00185E1F"/>
    <w:rsid w:val="00185E65"/>
    <w:rsid w:val="0018613C"/>
    <w:rsid w:val="00186780"/>
    <w:rsid w:val="00186886"/>
    <w:rsid w:val="001868AA"/>
    <w:rsid w:val="00186F38"/>
    <w:rsid w:val="00187219"/>
    <w:rsid w:val="001872D3"/>
    <w:rsid w:val="001874FC"/>
    <w:rsid w:val="00187610"/>
    <w:rsid w:val="00187A4D"/>
    <w:rsid w:val="00187EF4"/>
    <w:rsid w:val="00190055"/>
    <w:rsid w:val="001900C4"/>
    <w:rsid w:val="0019038E"/>
    <w:rsid w:val="001903D6"/>
    <w:rsid w:val="00190500"/>
    <w:rsid w:val="0019087D"/>
    <w:rsid w:val="00190A29"/>
    <w:rsid w:val="00191151"/>
    <w:rsid w:val="001914C6"/>
    <w:rsid w:val="001918F7"/>
    <w:rsid w:val="00191A47"/>
    <w:rsid w:val="00191B63"/>
    <w:rsid w:val="00191DA5"/>
    <w:rsid w:val="00192018"/>
    <w:rsid w:val="00192044"/>
    <w:rsid w:val="001920FE"/>
    <w:rsid w:val="00192A1D"/>
    <w:rsid w:val="00192A99"/>
    <w:rsid w:val="00192CD9"/>
    <w:rsid w:val="00192EAE"/>
    <w:rsid w:val="00192F3A"/>
    <w:rsid w:val="00193007"/>
    <w:rsid w:val="00193194"/>
    <w:rsid w:val="001931D4"/>
    <w:rsid w:val="00193819"/>
    <w:rsid w:val="00193899"/>
    <w:rsid w:val="00193D18"/>
    <w:rsid w:val="00193D4C"/>
    <w:rsid w:val="00193E81"/>
    <w:rsid w:val="00193F8D"/>
    <w:rsid w:val="0019409D"/>
    <w:rsid w:val="001943C2"/>
    <w:rsid w:val="001948E8"/>
    <w:rsid w:val="00194918"/>
    <w:rsid w:val="00194B2B"/>
    <w:rsid w:val="00194BD3"/>
    <w:rsid w:val="00194D45"/>
    <w:rsid w:val="00195108"/>
    <w:rsid w:val="00195610"/>
    <w:rsid w:val="00195E5F"/>
    <w:rsid w:val="00196438"/>
    <w:rsid w:val="001967D1"/>
    <w:rsid w:val="001967E4"/>
    <w:rsid w:val="001968B1"/>
    <w:rsid w:val="00196B16"/>
    <w:rsid w:val="001970EB"/>
    <w:rsid w:val="00197260"/>
    <w:rsid w:val="0019727B"/>
    <w:rsid w:val="00197290"/>
    <w:rsid w:val="00197454"/>
    <w:rsid w:val="00197587"/>
    <w:rsid w:val="00197AB5"/>
    <w:rsid w:val="00197D71"/>
    <w:rsid w:val="00197EC9"/>
    <w:rsid w:val="001A0755"/>
    <w:rsid w:val="001A0940"/>
    <w:rsid w:val="001A0F4F"/>
    <w:rsid w:val="001A1139"/>
    <w:rsid w:val="001A118E"/>
    <w:rsid w:val="001A1712"/>
    <w:rsid w:val="001A18BF"/>
    <w:rsid w:val="001A220E"/>
    <w:rsid w:val="001A24DC"/>
    <w:rsid w:val="001A2C01"/>
    <w:rsid w:val="001A300C"/>
    <w:rsid w:val="001A3160"/>
    <w:rsid w:val="001A37D8"/>
    <w:rsid w:val="001A39EA"/>
    <w:rsid w:val="001A40B3"/>
    <w:rsid w:val="001A43DC"/>
    <w:rsid w:val="001A43FB"/>
    <w:rsid w:val="001A4426"/>
    <w:rsid w:val="001A4530"/>
    <w:rsid w:val="001A4B17"/>
    <w:rsid w:val="001A4CD4"/>
    <w:rsid w:val="001A4E6F"/>
    <w:rsid w:val="001A516A"/>
    <w:rsid w:val="001A5622"/>
    <w:rsid w:val="001A58DE"/>
    <w:rsid w:val="001A5965"/>
    <w:rsid w:val="001A5A8B"/>
    <w:rsid w:val="001A5A99"/>
    <w:rsid w:val="001A5AF0"/>
    <w:rsid w:val="001A5EF5"/>
    <w:rsid w:val="001A6511"/>
    <w:rsid w:val="001A6A4A"/>
    <w:rsid w:val="001A7077"/>
    <w:rsid w:val="001A70EA"/>
    <w:rsid w:val="001A72D2"/>
    <w:rsid w:val="001A7645"/>
    <w:rsid w:val="001A790E"/>
    <w:rsid w:val="001A7B4D"/>
    <w:rsid w:val="001A7C5C"/>
    <w:rsid w:val="001A7CDB"/>
    <w:rsid w:val="001A7F0A"/>
    <w:rsid w:val="001B0318"/>
    <w:rsid w:val="001B03BA"/>
    <w:rsid w:val="001B05A1"/>
    <w:rsid w:val="001B0632"/>
    <w:rsid w:val="001B0823"/>
    <w:rsid w:val="001B0990"/>
    <w:rsid w:val="001B09B3"/>
    <w:rsid w:val="001B09D4"/>
    <w:rsid w:val="001B0C4E"/>
    <w:rsid w:val="001B15F8"/>
    <w:rsid w:val="001B18B2"/>
    <w:rsid w:val="001B1A28"/>
    <w:rsid w:val="001B1A73"/>
    <w:rsid w:val="001B1AB7"/>
    <w:rsid w:val="001B1AC2"/>
    <w:rsid w:val="001B1C98"/>
    <w:rsid w:val="001B21E3"/>
    <w:rsid w:val="001B2355"/>
    <w:rsid w:val="001B2568"/>
    <w:rsid w:val="001B2792"/>
    <w:rsid w:val="001B27C9"/>
    <w:rsid w:val="001B289E"/>
    <w:rsid w:val="001B28E9"/>
    <w:rsid w:val="001B29DB"/>
    <w:rsid w:val="001B2C06"/>
    <w:rsid w:val="001B2C3E"/>
    <w:rsid w:val="001B30F3"/>
    <w:rsid w:val="001B37DF"/>
    <w:rsid w:val="001B38A6"/>
    <w:rsid w:val="001B398C"/>
    <w:rsid w:val="001B3B33"/>
    <w:rsid w:val="001B3B34"/>
    <w:rsid w:val="001B42C1"/>
    <w:rsid w:val="001B432B"/>
    <w:rsid w:val="001B4B58"/>
    <w:rsid w:val="001B4B6B"/>
    <w:rsid w:val="001B4F27"/>
    <w:rsid w:val="001B4F35"/>
    <w:rsid w:val="001B504C"/>
    <w:rsid w:val="001B51AC"/>
    <w:rsid w:val="001B5607"/>
    <w:rsid w:val="001B560B"/>
    <w:rsid w:val="001B5992"/>
    <w:rsid w:val="001B5D9F"/>
    <w:rsid w:val="001B5DB7"/>
    <w:rsid w:val="001B5E38"/>
    <w:rsid w:val="001B5E89"/>
    <w:rsid w:val="001B5F62"/>
    <w:rsid w:val="001B5F63"/>
    <w:rsid w:val="001B62CF"/>
    <w:rsid w:val="001B6335"/>
    <w:rsid w:val="001B6357"/>
    <w:rsid w:val="001B63FA"/>
    <w:rsid w:val="001B63FD"/>
    <w:rsid w:val="001B6689"/>
    <w:rsid w:val="001B6AD7"/>
    <w:rsid w:val="001B6BD5"/>
    <w:rsid w:val="001B7334"/>
    <w:rsid w:val="001B783F"/>
    <w:rsid w:val="001B7864"/>
    <w:rsid w:val="001B7F8D"/>
    <w:rsid w:val="001C053D"/>
    <w:rsid w:val="001C07F6"/>
    <w:rsid w:val="001C07FB"/>
    <w:rsid w:val="001C0997"/>
    <w:rsid w:val="001C0A06"/>
    <w:rsid w:val="001C103D"/>
    <w:rsid w:val="001C1584"/>
    <w:rsid w:val="001C16DA"/>
    <w:rsid w:val="001C1747"/>
    <w:rsid w:val="001C1AFF"/>
    <w:rsid w:val="001C1BEC"/>
    <w:rsid w:val="001C215B"/>
    <w:rsid w:val="001C2750"/>
    <w:rsid w:val="001C286F"/>
    <w:rsid w:val="001C2A45"/>
    <w:rsid w:val="001C2D99"/>
    <w:rsid w:val="001C2EB2"/>
    <w:rsid w:val="001C32FA"/>
    <w:rsid w:val="001C36B6"/>
    <w:rsid w:val="001C3808"/>
    <w:rsid w:val="001C4250"/>
    <w:rsid w:val="001C4633"/>
    <w:rsid w:val="001C47B4"/>
    <w:rsid w:val="001C4847"/>
    <w:rsid w:val="001C4892"/>
    <w:rsid w:val="001C4B0D"/>
    <w:rsid w:val="001C4B9A"/>
    <w:rsid w:val="001C527F"/>
    <w:rsid w:val="001C55DF"/>
    <w:rsid w:val="001C574D"/>
    <w:rsid w:val="001C59F0"/>
    <w:rsid w:val="001C5BC5"/>
    <w:rsid w:val="001C61E8"/>
    <w:rsid w:val="001C64FE"/>
    <w:rsid w:val="001C6AFC"/>
    <w:rsid w:val="001C6B7D"/>
    <w:rsid w:val="001C6C54"/>
    <w:rsid w:val="001C6CC8"/>
    <w:rsid w:val="001C6DCF"/>
    <w:rsid w:val="001C708F"/>
    <w:rsid w:val="001C7215"/>
    <w:rsid w:val="001C7878"/>
    <w:rsid w:val="001C7965"/>
    <w:rsid w:val="001C7974"/>
    <w:rsid w:val="001C7A7C"/>
    <w:rsid w:val="001C7AF9"/>
    <w:rsid w:val="001C7D40"/>
    <w:rsid w:val="001D0423"/>
    <w:rsid w:val="001D04A7"/>
    <w:rsid w:val="001D0660"/>
    <w:rsid w:val="001D0A28"/>
    <w:rsid w:val="001D1048"/>
    <w:rsid w:val="001D116D"/>
    <w:rsid w:val="001D11F0"/>
    <w:rsid w:val="001D122D"/>
    <w:rsid w:val="001D1CB5"/>
    <w:rsid w:val="001D1E2F"/>
    <w:rsid w:val="001D2475"/>
    <w:rsid w:val="001D27A2"/>
    <w:rsid w:val="001D2B36"/>
    <w:rsid w:val="001D2EB6"/>
    <w:rsid w:val="001D30D6"/>
    <w:rsid w:val="001D380A"/>
    <w:rsid w:val="001D3A2D"/>
    <w:rsid w:val="001D3AC0"/>
    <w:rsid w:val="001D3C2B"/>
    <w:rsid w:val="001D42E2"/>
    <w:rsid w:val="001D432D"/>
    <w:rsid w:val="001D4336"/>
    <w:rsid w:val="001D4404"/>
    <w:rsid w:val="001D4615"/>
    <w:rsid w:val="001D47FA"/>
    <w:rsid w:val="001D4BAD"/>
    <w:rsid w:val="001D4D7F"/>
    <w:rsid w:val="001D52AC"/>
    <w:rsid w:val="001D5379"/>
    <w:rsid w:val="001D5391"/>
    <w:rsid w:val="001D547A"/>
    <w:rsid w:val="001D59D8"/>
    <w:rsid w:val="001D5A14"/>
    <w:rsid w:val="001D5B44"/>
    <w:rsid w:val="001D604E"/>
    <w:rsid w:val="001D6597"/>
    <w:rsid w:val="001D6640"/>
    <w:rsid w:val="001D6719"/>
    <w:rsid w:val="001D6BEA"/>
    <w:rsid w:val="001D6E89"/>
    <w:rsid w:val="001D71DD"/>
    <w:rsid w:val="001D7275"/>
    <w:rsid w:val="001D7310"/>
    <w:rsid w:val="001D7512"/>
    <w:rsid w:val="001D7541"/>
    <w:rsid w:val="001D7550"/>
    <w:rsid w:val="001D7728"/>
    <w:rsid w:val="001D7747"/>
    <w:rsid w:val="001D7C23"/>
    <w:rsid w:val="001E00B7"/>
    <w:rsid w:val="001E0410"/>
    <w:rsid w:val="001E06BE"/>
    <w:rsid w:val="001E0940"/>
    <w:rsid w:val="001E0D92"/>
    <w:rsid w:val="001E0F51"/>
    <w:rsid w:val="001E11FF"/>
    <w:rsid w:val="001E1350"/>
    <w:rsid w:val="001E1795"/>
    <w:rsid w:val="001E1860"/>
    <w:rsid w:val="001E1C75"/>
    <w:rsid w:val="001E1CEB"/>
    <w:rsid w:val="001E1E8E"/>
    <w:rsid w:val="001E213A"/>
    <w:rsid w:val="001E28C1"/>
    <w:rsid w:val="001E2A32"/>
    <w:rsid w:val="001E2A4B"/>
    <w:rsid w:val="001E2A4F"/>
    <w:rsid w:val="001E2B11"/>
    <w:rsid w:val="001E2C1B"/>
    <w:rsid w:val="001E2F0B"/>
    <w:rsid w:val="001E30D3"/>
    <w:rsid w:val="001E359F"/>
    <w:rsid w:val="001E3A16"/>
    <w:rsid w:val="001E3AA1"/>
    <w:rsid w:val="001E3AD9"/>
    <w:rsid w:val="001E3BE2"/>
    <w:rsid w:val="001E3D8B"/>
    <w:rsid w:val="001E3E88"/>
    <w:rsid w:val="001E43A8"/>
    <w:rsid w:val="001E46F1"/>
    <w:rsid w:val="001E49B5"/>
    <w:rsid w:val="001E4BAF"/>
    <w:rsid w:val="001E4DE2"/>
    <w:rsid w:val="001E4FCE"/>
    <w:rsid w:val="001E5032"/>
    <w:rsid w:val="001E519B"/>
    <w:rsid w:val="001E5A8B"/>
    <w:rsid w:val="001E5BB2"/>
    <w:rsid w:val="001E5E40"/>
    <w:rsid w:val="001E5E87"/>
    <w:rsid w:val="001E5F8B"/>
    <w:rsid w:val="001E6013"/>
    <w:rsid w:val="001E62AA"/>
    <w:rsid w:val="001E6408"/>
    <w:rsid w:val="001E6722"/>
    <w:rsid w:val="001E6CCC"/>
    <w:rsid w:val="001E6E9B"/>
    <w:rsid w:val="001E6FD1"/>
    <w:rsid w:val="001E789C"/>
    <w:rsid w:val="001E795B"/>
    <w:rsid w:val="001E7AEB"/>
    <w:rsid w:val="001E7E16"/>
    <w:rsid w:val="001E7E50"/>
    <w:rsid w:val="001F0157"/>
    <w:rsid w:val="001F05AF"/>
    <w:rsid w:val="001F09B8"/>
    <w:rsid w:val="001F0B05"/>
    <w:rsid w:val="001F107E"/>
    <w:rsid w:val="001F11CB"/>
    <w:rsid w:val="001F145A"/>
    <w:rsid w:val="001F15DA"/>
    <w:rsid w:val="001F1B08"/>
    <w:rsid w:val="001F1B17"/>
    <w:rsid w:val="001F1C9E"/>
    <w:rsid w:val="001F2196"/>
    <w:rsid w:val="001F226F"/>
    <w:rsid w:val="001F2AF9"/>
    <w:rsid w:val="001F2B84"/>
    <w:rsid w:val="001F2BC2"/>
    <w:rsid w:val="001F2C59"/>
    <w:rsid w:val="001F2D40"/>
    <w:rsid w:val="001F2DED"/>
    <w:rsid w:val="001F2F12"/>
    <w:rsid w:val="001F34B5"/>
    <w:rsid w:val="001F3925"/>
    <w:rsid w:val="001F3D69"/>
    <w:rsid w:val="001F3E6C"/>
    <w:rsid w:val="001F4187"/>
    <w:rsid w:val="001F41EF"/>
    <w:rsid w:val="001F434B"/>
    <w:rsid w:val="001F43ED"/>
    <w:rsid w:val="001F478D"/>
    <w:rsid w:val="001F517E"/>
    <w:rsid w:val="001F5235"/>
    <w:rsid w:val="001F529F"/>
    <w:rsid w:val="001F5364"/>
    <w:rsid w:val="001F5512"/>
    <w:rsid w:val="001F56B3"/>
    <w:rsid w:val="001F59D4"/>
    <w:rsid w:val="001F5A43"/>
    <w:rsid w:val="001F5BA6"/>
    <w:rsid w:val="001F5C62"/>
    <w:rsid w:val="001F5D44"/>
    <w:rsid w:val="001F600D"/>
    <w:rsid w:val="001F629E"/>
    <w:rsid w:val="001F6329"/>
    <w:rsid w:val="001F664C"/>
    <w:rsid w:val="001F69F4"/>
    <w:rsid w:val="001F73AF"/>
    <w:rsid w:val="001F74F5"/>
    <w:rsid w:val="001F7667"/>
    <w:rsid w:val="001F7910"/>
    <w:rsid w:val="001F7AD7"/>
    <w:rsid w:val="001F7BF9"/>
    <w:rsid w:val="001F7CF1"/>
    <w:rsid w:val="001F7F70"/>
    <w:rsid w:val="002002EB"/>
    <w:rsid w:val="002006A9"/>
    <w:rsid w:val="002009A7"/>
    <w:rsid w:val="00200A24"/>
    <w:rsid w:val="00200AE2"/>
    <w:rsid w:val="00200B4E"/>
    <w:rsid w:val="00200F02"/>
    <w:rsid w:val="0020138F"/>
    <w:rsid w:val="002013A4"/>
    <w:rsid w:val="00201504"/>
    <w:rsid w:val="0020178D"/>
    <w:rsid w:val="002017F7"/>
    <w:rsid w:val="00201C01"/>
    <w:rsid w:val="00202ABE"/>
    <w:rsid w:val="00203436"/>
    <w:rsid w:val="002035DE"/>
    <w:rsid w:val="002035FC"/>
    <w:rsid w:val="00203CDA"/>
    <w:rsid w:val="00204031"/>
    <w:rsid w:val="00204164"/>
    <w:rsid w:val="00204374"/>
    <w:rsid w:val="00204829"/>
    <w:rsid w:val="00204A15"/>
    <w:rsid w:val="00204B47"/>
    <w:rsid w:val="00204B6D"/>
    <w:rsid w:val="00204CA8"/>
    <w:rsid w:val="00204D1F"/>
    <w:rsid w:val="00204D9D"/>
    <w:rsid w:val="00204E47"/>
    <w:rsid w:val="002051CF"/>
    <w:rsid w:val="002052A9"/>
    <w:rsid w:val="0020546C"/>
    <w:rsid w:val="0020557F"/>
    <w:rsid w:val="00205B54"/>
    <w:rsid w:val="00205BD0"/>
    <w:rsid w:val="00206448"/>
    <w:rsid w:val="00206528"/>
    <w:rsid w:val="00206533"/>
    <w:rsid w:val="00206959"/>
    <w:rsid w:val="00206A75"/>
    <w:rsid w:val="00206A9E"/>
    <w:rsid w:val="00206CBD"/>
    <w:rsid w:val="00206EFC"/>
    <w:rsid w:val="002072E6"/>
    <w:rsid w:val="00207A78"/>
    <w:rsid w:val="00207D79"/>
    <w:rsid w:val="0021056F"/>
    <w:rsid w:val="0021076D"/>
    <w:rsid w:val="00210822"/>
    <w:rsid w:val="00210B18"/>
    <w:rsid w:val="00211048"/>
    <w:rsid w:val="00211348"/>
    <w:rsid w:val="002114FA"/>
    <w:rsid w:val="002116FA"/>
    <w:rsid w:val="00211754"/>
    <w:rsid w:val="00211915"/>
    <w:rsid w:val="00211981"/>
    <w:rsid w:val="00211B34"/>
    <w:rsid w:val="00211CD0"/>
    <w:rsid w:val="002120D5"/>
    <w:rsid w:val="002121BB"/>
    <w:rsid w:val="002123FA"/>
    <w:rsid w:val="0021246A"/>
    <w:rsid w:val="002124D0"/>
    <w:rsid w:val="00212989"/>
    <w:rsid w:val="00212C39"/>
    <w:rsid w:val="00212DFD"/>
    <w:rsid w:val="002131E3"/>
    <w:rsid w:val="00213216"/>
    <w:rsid w:val="00213237"/>
    <w:rsid w:val="00213506"/>
    <w:rsid w:val="002135EA"/>
    <w:rsid w:val="00213619"/>
    <w:rsid w:val="00213635"/>
    <w:rsid w:val="0021371B"/>
    <w:rsid w:val="002137C2"/>
    <w:rsid w:val="00213AD5"/>
    <w:rsid w:val="00213EBB"/>
    <w:rsid w:val="00213EC2"/>
    <w:rsid w:val="00214061"/>
    <w:rsid w:val="00214066"/>
    <w:rsid w:val="00214114"/>
    <w:rsid w:val="00214263"/>
    <w:rsid w:val="002146F5"/>
    <w:rsid w:val="00214805"/>
    <w:rsid w:val="00214AD9"/>
    <w:rsid w:val="00214ADB"/>
    <w:rsid w:val="00215008"/>
    <w:rsid w:val="00215061"/>
    <w:rsid w:val="00215413"/>
    <w:rsid w:val="00215520"/>
    <w:rsid w:val="00215838"/>
    <w:rsid w:val="00215A2D"/>
    <w:rsid w:val="00215B43"/>
    <w:rsid w:val="00215DDA"/>
    <w:rsid w:val="00216043"/>
    <w:rsid w:val="0021634C"/>
    <w:rsid w:val="00216A47"/>
    <w:rsid w:val="00216AF9"/>
    <w:rsid w:val="00216C6B"/>
    <w:rsid w:val="00216CAD"/>
    <w:rsid w:val="00217E88"/>
    <w:rsid w:val="0022007D"/>
    <w:rsid w:val="002204E2"/>
    <w:rsid w:val="0022088B"/>
    <w:rsid w:val="002208EF"/>
    <w:rsid w:val="002209F9"/>
    <w:rsid w:val="00220AE5"/>
    <w:rsid w:val="00220CDD"/>
    <w:rsid w:val="002211FE"/>
    <w:rsid w:val="00221929"/>
    <w:rsid w:val="0022196D"/>
    <w:rsid w:val="00221EE6"/>
    <w:rsid w:val="0022221E"/>
    <w:rsid w:val="002227A4"/>
    <w:rsid w:val="00222ABD"/>
    <w:rsid w:val="00222F00"/>
    <w:rsid w:val="002230D9"/>
    <w:rsid w:val="0022349F"/>
    <w:rsid w:val="00223864"/>
    <w:rsid w:val="00224063"/>
    <w:rsid w:val="00224224"/>
    <w:rsid w:val="00224826"/>
    <w:rsid w:val="00224DF2"/>
    <w:rsid w:val="002250C7"/>
    <w:rsid w:val="00225839"/>
    <w:rsid w:val="00225B37"/>
    <w:rsid w:val="0022600C"/>
    <w:rsid w:val="0022603A"/>
    <w:rsid w:val="002263C2"/>
    <w:rsid w:val="00226504"/>
    <w:rsid w:val="00226506"/>
    <w:rsid w:val="002268BB"/>
    <w:rsid w:val="00226B1B"/>
    <w:rsid w:val="00226B6B"/>
    <w:rsid w:val="00226D72"/>
    <w:rsid w:val="002270F5"/>
    <w:rsid w:val="00227162"/>
    <w:rsid w:val="002274CA"/>
    <w:rsid w:val="00227595"/>
    <w:rsid w:val="00227693"/>
    <w:rsid w:val="002278F5"/>
    <w:rsid w:val="00227948"/>
    <w:rsid w:val="00227BB6"/>
    <w:rsid w:val="00230204"/>
    <w:rsid w:val="002306DC"/>
    <w:rsid w:val="00230727"/>
    <w:rsid w:val="00230A51"/>
    <w:rsid w:val="00230BC6"/>
    <w:rsid w:val="00230E04"/>
    <w:rsid w:val="00231242"/>
    <w:rsid w:val="00231285"/>
    <w:rsid w:val="00231292"/>
    <w:rsid w:val="00231454"/>
    <w:rsid w:val="00231704"/>
    <w:rsid w:val="00231DEE"/>
    <w:rsid w:val="00231EB6"/>
    <w:rsid w:val="00232090"/>
    <w:rsid w:val="002320E5"/>
    <w:rsid w:val="0023270C"/>
    <w:rsid w:val="00233612"/>
    <w:rsid w:val="002338E8"/>
    <w:rsid w:val="00233EB5"/>
    <w:rsid w:val="0023412E"/>
    <w:rsid w:val="0023428B"/>
    <w:rsid w:val="00234A07"/>
    <w:rsid w:val="00234B19"/>
    <w:rsid w:val="00234D73"/>
    <w:rsid w:val="00235329"/>
    <w:rsid w:val="0023545A"/>
    <w:rsid w:val="00235810"/>
    <w:rsid w:val="002358FC"/>
    <w:rsid w:val="00235B24"/>
    <w:rsid w:val="00235C99"/>
    <w:rsid w:val="00235CB8"/>
    <w:rsid w:val="00236487"/>
    <w:rsid w:val="002366F9"/>
    <w:rsid w:val="00236875"/>
    <w:rsid w:val="00236A0F"/>
    <w:rsid w:val="00237067"/>
    <w:rsid w:val="0023717E"/>
    <w:rsid w:val="002379D2"/>
    <w:rsid w:val="00237C22"/>
    <w:rsid w:val="002401C1"/>
    <w:rsid w:val="00240217"/>
    <w:rsid w:val="00240291"/>
    <w:rsid w:val="002408DF"/>
    <w:rsid w:val="00241221"/>
    <w:rsid w:val="00241404"/>
    <w:rsid w:val="002414C2"/>
    <w:rsid w:val="00241682"/>
    <w:rsid w:val="0024171A"/>
    <w:rsid w:val="002417F3"/>
    <w:rsid w:val="00241D27"/>
    <w:rsid w:val="00242298"/>
    <w:rsid w:val="002426FD"/>
    <w:rsid w:val="0024330B"/>
    <w:rsid w:val="0024333F"/>
    <w:rsid w:val="0024348E"/>
    <w:rsid w:val="00243552"/>
    <w:rsid w:val="00243978"/>
    <w:rsid w:val="00243BBE"/>
    <w:rsid w:val="00243D8D"/>
    <w:rsid w:val="00243E68"/>
    <w:rsid w:val="00243EBF"/>
    <w:rsid w:val="00243FAE"/>
    <w:rsid w:val="002447A8"/>
    <w:rsid w:val="002448D6"/>
    <w:rsid w:val="00244919"/>
    <w:rsid w:val="00244921"/>
    <w:rsid w:val="00244AFC"/>
    <w:rsid w:val="00244C4B"/>
    <w:rsid w:val="00244F4E"/>
    <w:rsid w:val="002451BB"/>
    <w:rsid w:val="002451D0"/>
    <w:rsid w:val="0024524F"/>
    <w:rsid w:val="00245803"/>
    <w:rsid w:val="00245F49"/>
    <w:rsid w:val="002462BC"/>
    <w:rsid w:val="0024642E"/>
    <w:rsid w:val="002467BB"/>
    <w:rsid w:val="002468CC"/>
    <w:rsid w:val="002468F7"/>
    <w:rsid w:val="00246C5B"/>
    <w:rsid w:val="00247094"/>
    <w:rsid w:val="00247430"/>
    <w:rsid w:val="0024771E"/>
    <w:rsid w:val="00247724"/>
    <w:rsid w:val="00247A0B"/>
    <w:rsid w:val="002502AA"/>
    <w:rsid w:val="0025078B"/>
    <w:rsid w:val="002508DC"/>
    <w:rsid w:val="0025140A"/>
    <w:rsid w:val="00251892"/>
    <w:rsid w:val="00251B65"/>
    <w:rsid w:val="00251D72"/>
    <w:rsid w:val="00252129"/>
    <w:rsid w:val="0025278A"/>
    <w:rsid w:val="0025290F"/>
    <w:rsid w:val="00252C79"/>
    <w:rsid w:val="00253261"/>
    <w:rsid w:val="00253535"/>
    <w:rsid w:val="002535D9"/>
    <w:rsid w:val="00254004"/>
    <w:rsid w:val="00254400"/>
    <w:rsid w:val="00254AFC"/>
    <w:rsid w:val="00254BA0"/>
    <w:rsid w:val="00255412"/>
    <w:rsid w:val="00255508"/>
    <w:rsid w:val="00255A86"/>
    <w:rsid w:val="00255CDA"/>
    <w:rsid w:val="00255D27"/>
    <w:rsid w:val="00255D3F"/>
    <w:rsid w:val="002560F5"/>
    <w:rsid w:val="00256113"/>
    <w:rsid w:val="00256594"/>
    <w:rsid w:val="0025683F"/>
    <w:rsid w:val="00256A68"/>
    <w:rsid w:val="00256FAC"/>
    <w:rsid w:val="0025719A"/>
    <w:rsid w:val="0025733D"/>
    <w:rsid w:val="00257376"/>
    <w:rsid w:val="002573C4"/>
    <w:rsid w:val="00257543"/>
    <w:rsid w:val="00257571"/>
    <w:rsid w:val="002575FB"/>
    <w:rsid w:val="00257B14"/>
    <w:rsid w:val="00257B6A"/>
    <w:rsid w:val="00257BF5"/>
    <w:rsid w:val="00257C99"/>
    <w:rsid w:val="00257E0B"/>
    <w:rsid w:val="00257E2F"/>
    <w:rsid w:val="002605FA"/>
    <w:rsid w:val="00260CF0"/>
    <w:rsid w:val="00260D49"/>
    <w:rsid w:val="00260D5E"/>
    <w:rsid w:val="002611EA"/>
    <w:rsid w:val="002615BC"/>
    <w:rsid w:val="002616A6"/>
    <w:rsid w:val="00261798"/>
    <w:rsid w:val="00261DEC"/>
    <w:rsid w:val="00261F1B"/>
    <w:rsid w:val="002625A6"/>
    <w:rsid w:val="00262FD8"/>
    <w:rsid w:val="0026300D"/>
    <w:rsid w:val="002631B9"/>
    <w:rsid w:val="00263208"/>
    <w:rsid w:val="0026322C"/>
    <w:rsid w:val="0026332D"/>
    <w:rsid w:val="0026361F"/>
    <w:rsid w:val="00263AA2"/>
    <w:rsid w:val="00263B86"/>
    <w:rsid w:val="00263B93"/>
    <w:rsid w:val="00263C9C"/>
    <w:rsid w:val="00263F8E"/>
    <w:rsid w:val="002640DC"/>
    <w:rsid w:val="002642D1"/>
    <w:rsid w:val="00264412"/>
    <w:rsid w:val="00264465"/>
    <w:rsid w:val="002649E3"/>
    <w:rsid w:val="002649E9"/>
    <w:rsid w:val="00264E0B"/>
    <w:rsid w:val="0026508C"/>
    <w:rsid w:val="00265463"/>
    <w:rsid w:val="00265A63"/>
    <w:rsid w:val="00265B08"/>
    <w:rsid w:val="00265D92"/>
    <w:rsid w:val="00265F4B"/>
    <w:rsid w:val="00265FE7"/>
    <w:rsid w:val="00265FFB"/>
    <w:rsid w:val="002660A1"/>
    <w:rsid w:val="002666D0"/>
    <w:rsid w:val="00266876"/>
    <w:rsid w:val="002668FA"/>
    <w:rsid w:val="00266AFF"/>
    <w:rsid w:val="00266F05"/>
    <w:rsid w:val="002673FE"/>
    <w:rsid w:val="002676DB"/>
    <w:rsid w:val="0026776A"/>
    <w:rsid w:val="00267800"/>
    <w:rsid w:val="00267CD2"/>
    <w:rsid w:val="002702F8"/>
    <w:rsid w:val="00270749"/>
    <w:rsid w:val="0027077C"/>
    <w:rsid w:val="002707C6"/>
    <w:rsid w:val="002708C1"/>
    <w:rsid w:val="0027095D"/>
    <w:rsid w:val="00270BA4"/>
    <w:rsid w:val="00270BE6"/>
    <w:rsid w:val="00270C89"/>
    <w:rsid w:val="00270D44"/>
    <w:rsid w:val="00270E1A"/>
    <w:rsid w:val="00271348"/>
    <w:rsid w:val="00271355"/>
    <w:rsid w:val="002713C3"/>
    <w:rsid w:val="00271429"/>
    <w:rsid w:val="002715DC"/>
    <w:rsid w:val="002716E6"/>
    <w:rsid w:val="0027177F"/>
    <w:rsid w:val="00271D89"/>
    <w:rsid w:val="00272045"/>
    <w:rsid w:val="0027240A"/>
    <w:rsid w:val="00272ABF"/>
    <w:rsid w:val="00272D2B"/>
    <w:rsid w:val="002731FD"/>
    <w:rsid w:val="002741A1"/>
    <w:rsid w:val="0027423E"/>
    <w:rsid w:val="002747B8"/>
    <w:rsid w:val="00274E19"/>
    <w:rsid w:val="00274E85"/>
    <w:rsid w:val="00275011"/>
    <w:rsid w:val="00275630"/>
    <w:rsid w:val="00275ADD"/>
    <w:rsid w:val="00275BA5"/>
    <w:rsid w:val="00275BF7"/>
    <w:rsid w:val="00275EA1"/>
    <w:rsid w:val="00275F65"/>
    <w:rsid w:val="002762DF"/>
    <w:rsid w:val="0027649C"/>
    <w:rsid w:val="00276535"/>
    <w:rsid w:val="0027656E"/>
    <w:rsid w:val="00276874"/>
    <w:rsid w:val="00276B23"/>
    <w:rsid w:val="00276CD5"/>
    <w:rsid w:val="00276D2D"/>
    <w:rsid w:val="00276D3F"/>
    <w:rsid w:val="002775BD"/>
    <w:rsid w:val="002777D9"/>
    <w:rsid w:val="00277CB8"/>
    <w:rsid w:val="00277D45"/>
    <w:rsid w:val="00277EF7"/>
    <w:rsid w:val="00280053"/>
    <w:rsid w:val="00280298"/>
    <w:rsid w:val="0028052C"/>
    <w:rsid w:val="00280810"/>
    <w:rsid w:val="002809CE"/>
    <w:rsid w:val="002812D7"/>
    <w:rsid w:val="00281403"/>
    <w:rsid w:val="002817B2"/>
    <w:rsid w:val="0028182A"/>
    <w:rsid w:val="00281C60"/>
    <w:rsid w:val="00282522"/>
    <w:rsid w:val="00282570"/>
    <w:rsid w:val="0028265B"/>
    <w:rsid w:val="0028283C"/>
    <w:rsid w:val="00282A55"/>
    <w:rsid w:val="00282CAA"/>
    <w:rsid w:val="00282D7A"/>
    <w:rsid w:val="002831F2"/>
    <w:rsid w:val="002832AA"/>
    <w:rsid w:val="0028339F"/>
    <w:rsid w:val="0028351B"/>
    <w:rsid w:val="00283549"/>
    <w:rsid w:val="00283870"/>
    <w:rsid w:val="00283AC1"/>
    <w:rsid w:val="002840F0"/>
    <w:rsid w:val="002842AF"/>
    <w:rsid w:val="002846EF"/>
    <w:rsid w:val="00284886"/>
    <w:rsid w:val="002848A4"/>
    <w:rsid w:val="00284E17"/>
    <w:rsid w:val="00284EBB"/>
    <w:rsid w:val="00284FA7"/>
    <w:rsid w:val="00285185"/>
    <w:rsid w:val="002855BC"/>
    <w:rsid w:val="0028561D"/>
    <w:rsid w:val="00285729"/>
    <w:rsid w:val="00285799"/>
    <w:rsid w:val="00285885"/>
    <w:rsid w:val="00285A27"/>
    <w:rsid w:val="00285CF8"/>
    <w:rsid w:val="002862B3"/>
    <w:rsid w:val="00286385"/>
    <w:rsid w:val="00286549"/>
    <w:rsid w:val="00286E2B"/>
    <w:rsid w:val="00286E58"/>
    <w:rsid w:val="00287268"/>
    <w:rsid w:val="00287999"/>
    <w:rsid w:val="00287B99"/>
    <w:rsid w:val="00287EEC"/>
    <w:rsid w:val="0029017B"/>
    <w:rsid w:val="002904BB"/>
    <w:rsid w:val="002905DE"/>
    <w:rsid w:val="00290950"/>
    <w:rsid w:val="002916E2"/>
    <w:rsid w:val="002917F3"/>
    <w:rsid w:val="002919AB"/>
    <w:rsid w:val="002919F8"/>
    <w:rsid w:val="00291B96"/>
    <w:rsid w:val="00291BF6"/>
    <w:rsid w:val="00291C63"/>
    <w:rsid w:val="00291E5A"/>
    <w:rsid w:val="0029237C"/>
    <w:rsid w:val="0029270A"/>
    <w:rsid w:val="00292AFE"/>
    <w:rsid w:val="002931BE"/>
    <w:rsid w:val="0029322C"/>
    <w:rsid w:val="002937EA"/>
    <w:rsid w:val="002938DF"/>
    <w:rsid w:val="00293ACE"/>
    <w:rsid w:val="00293CC8"/>
    <w:rsid w:val="00293D3F"/>
    <w:rsid w:val="00293FE9"/>
    <w:rsid w:val="0029442D"/>
    <w:rsid w:val="00294473"/>
    <w:rsid w:val="002946BC"/>
    <w:rsid w:val="00294916"/>
    <w:rsid w:val="00294A00"/>
    <w:rsid w:val="00294BB1"/>
    <w:rsid w:val="00294E88"/>
    <w:rsid w:val="002951F5"/>
    <w:rsid w:val="0029533C"/>
    <w:rsid w:val="002954C1"/>
    <w:rsid w:val="00295593"/>
    <w:rsid w:val="00295659"/>
    <w:rsid w:val="0029569D"/>
    <w:rsid w:val="002956CA"/>
    <w:rsid w:val="002956D9"/>
    <w:rsid w:val="0029583F"/>
    <w:rsid w:val="00295F30"/>
    <w:rsid w:val="00296820"/>
    <w:rsid w:val="00296856"/>
    <w:rsid w:val="00296957"/>
    <w:rsid w:val="0029719D"/>
    <w:rsid w:val="00297242"/>
    <w:rsid w:val="0029761E"/>
    <w:rsid w:val="002976EE"/>
    <w:rsid w:val="002A0B85"/>
    <w:rsid w:val="002A0D06"/>
    <w:rsid w:val="002A0F43"/>
    <w:rsid w:val="002A10C2"/>
    <w:rsid w:val="002A120D"/>
    <w:rsid w:val="002A181A"/>
    <w:rsid w:val="002A1884"/>
    <w:rsid w:val="002A1890"/>
    <w:rsid w:val="002A18A2"/>
    <w:rsid w:val="002A19F9"/>
    <w:rsid w:val="002A1AC7"/>
    <w:rsid w:val="002A287D"/>
    <w:rsid w:val="002A2995"/>
    <w:rsid w:val="002A2DD7"/>
    <w:rsid w:val="002A2EE9"/>
    <w:rsid w:val="002A31F4"/>
    <w:rsid w:val="002A3206"/>
    <w:rsid w:val="002A3BB0"/>
    <w:rsid w:val="002A3BED"/>
    <w:rsid w:val="002A40EC"/>
    <w:rsid w:val="002A4653"/>
    <w:rsid w:val="002A4D48"/>
    <w:rsid w:val="002A5088"/>
    <w:rsid w:val="002A515C"/>
    <w:rsid w:val="002A560B"/>
    <w:rsid w:val="002A5A50"/>
    <w:rsid w:val="002A5EA5"/>
    <w:rsid w:val="002A5F5B"/>
    <w:rsid w:val="002A61B9"/>
    <w:rsid w:val="002A629F"/>
    <w:rsid w:val="002A6314"/>
    <w:rsid w:val="002A681F"/>
    <w:rsid w:val="002A6B45"/>
    <w:rsid w:val="002A6C3F"/>
    <w:rsid w:val="002A73CB"/>
    <w:rsid w:val="002A78AB"/>
    <w:rsid w:val="002A79FE"/>
    <w:rsid w:val="002A7B9B"/>
    <w:rsid w:val="002A7C41"/>
    <w:rsid w:val="002A7CE8"/>
    <w:rsid w:val="002A7D75"/>
    <w:rsid w:val="002A7E1B"/>
    <w:rsid w:val="002A7EA0"/>
    <w:rsid w:val="002B020B"/>
    <w:rsid w:val="002B0311"/>
    <w:rsid w:val="002B048C"/>
    <w:rsid w:val="002B0757"/>
    <w:rsid w:val="002B090D"/>
    <w:rsid w:val="002B0A42"/>
    <w:rsid w:val="002B0CC6"/>
    <w:rsid w:val="002B0D6E"/>
    <w:rsid w:val="002B14AB"/>
    <w:rsid w:val="002B14CA"/>
    <w:rsid w:val="002B186F"/>
    <w:rsid w:val="002B1A03"/>
    <w:rsid w:val="002B1A67"/>
    <w:rsid w:val="002B1CBE"/>
    <w:rsid w:val="002B1D09"/>
    <w:rsid w:val="002B1E22"/>
    <w:rsid w:val="002B2026"/>
    <w:rsid w:val="002B2258"/>
    <w:rsid w:val="002B2A3F"/>
    <w:rsid w:val="002B2CD2"/>
    <w:rsid w:val="002B2DB9"/>
    <w:rsid w:val="002B2E53"/>
    <w:rsid w:val="002B3341"/>
    <w:rsid w:val="002B3695"/>
    <w:rsid w:val="002B3708"/>
    <w:rsid w:val="002B396D"/>
    <w:rsid w:val="002B3C5A"/>
    <w:rsid w:val="002B4004"/>
    <w:rsid w:val="002B417A"/>
    <w:rsid w:val="002B41E8"/>
    <w:rsid w:val="002B4698"/>
    <w:rsid w:val="002B4769"/>
    <w:rsid w:val="002B47AC"/>
    <w:rsid w:val="002B4B4D"/>
    <w:rsid w:val="002B5000"/>
    <w:rsid w:val="002B526A"/>
    <w:rsid w:val="002B5488"/>
    <w:rsid w:val="002B5490"/>
    <w:rsid w:val="002B5608"/>
    <w:rsid w:val="002B5796"/>
    <w:rsid w:val="002B68E3"/>
    <w:rsid w:val="002B6ACD"/>
    <w:rsid w:val="002B71A7"/>
    <w:rsid w:val="002B72C0"/>
    <w:rsid w:val="002B7330"/>
    <w:rsid w:val="002B7870"/>
    <w:rsid w:val="002C011A"/>
    <w:rsid w:val="002C020E"/>
    <w:rsid w:val="002C0582"/>
    <w:rsid w:val="002C0616"/>
    <w:rsid w:val="002C0C60"/>
    <w:rsid w:val="002C0E40"/>
    <w:rsid w:val="002C13BB"/>
    <w:rsid w:val="002C13BE"/>
    <w:rsid w:val="002C16C7"/>
    <w:rsid w:val="002C1A4E"/>
    <w:rsid w:val="002C2511"/>
    <w:rsid w:val="002C2621"/>
    <w:rsid w:val="002C27AB"/>
    <w:rsid w:val="002C2924"/>
    <w:rsid w:val="002C2B56"/>
    <w:rsid w:val="002C2EC4"/>
    <w:rsid w:val="002C31AB"/>
    <w:rsid w:val="002C35F5"/>
    <w:rsid w:val="002C3675"/>
    <w:rsid w:val="002C3976"/>
    <w:rsid w:val="002C3B3D"/>
    <w:rsid w:val="002C3D32"/>
    <w:rsid w:val="002C3F12"/>
    <w:rsid w:val="002C4073"/>
    <w:rsid w:val="002C40ED"/>
    <w:rsid w:val="002C42A6"/>
    <w:rsid w:val="002C49B8"/>
    <w:rsid w:val="002C4E54"/>
    <w:rsid w:val="002C5013"/>
    <w:rsid w:val="002C59DF"/>
    <w:rsid w:val="002C5A1B"/>
    <w:rsid w:val="002C5C17"/>
    <w:rsid w:val="002C5CE1"/>
    <w:rsid w:val="002C5CFA"/>
    <w:rsid w:val="002C5E82"/>
    <w:rsid w:val="002C63AB"/>
    <w:rsid w:val="002C65E9"/>
    <w:rsid w:val="002C6672"/>
    <w:rsid w:val="002C6ABE"/>
    <w:rsid w:val="002C6BF3"/>
    <w:rsid w:val="002C7828"/>
    <w:rsid w:val="002C796E"/>
    <w:rsid w:val="002C7D7D"/>
    <w:rsid w:val="002C7F1E"/>
    <w:rsid w:val="002D045B"/>
    <w:rsid w:val="002D054A"/>
    <w:rsid w:val="002D0A5E"/>
    <w:rsid w:val="002D0AC0"/>
    <w:rsid w:val="002D0E7E"/>
    <w:rsid w:val="002D106E"/>
    <w:rsid w:val="002D1097"/>
    <w:rsid w:val="002D11F5"/>
    <w:rsid w:val="002D1786"/>
    <w:rsid w:val="002D18BE"/>
    <w:rsid w:val="002D1927"/>
    <w:rsid w:val="002D1A02"/>
    <w:rsid w:val="002D1BFF"/>
    <w:rsid w:val="002D23D2"/>
    <w:rsid w:val="002D2563"/>
    <w:rsid w:val="002D25AF"/>
    <w:rsid w:val="002D2789"/>
    <w:rsid w:val="002D27A8"/>
    <w:rsid w:val="002D296A"/>
    <w:rsid w:val="002D2BC6"/>
    <w:rsid w:val="002D2C8A"/>
    <w:rsid w:val="002D2D75"/>
    <w:rsid w:val="002D2FED"/>
    <w:rsid w:val="002D356E"/>
    <w:rsid w:val="002D3E2B"/>
    <w:rsid w:val="002D3F41"/>
    <w:rsid w:val="002D41B9"/>
    <w:rsid w:val="002D44DB"/>
    <w:rsid w:val="002D58C3"/>
    <w:rsid w:val="002D599F"/>
    <w:rsid w:val="002D5BC7"/>
    <w:rsid w:val="002D5BE6"/>
    <w:rsid w:val="002D5D9B"/>
    <w:rsid w:val="002D619E"/>
    <w:rsid w:val="002D642B"/>
    <w:rsid w:val="002D6597"/>
    <w:rsid w:val="002D68ED"/>
    <w:rsid w:val="002D692B"/>
    <w:rsid w:val="002D6ECB"/>
    <w:rsid w:val="002D70C5"/>
    <w:rsid w:val="002D7452"/>
    <w:rsid w:val="002D769E"/>
    <w:rsid w:val="002D7B85"/>
    <w:rsid w:val="002D7C45"/>
    <w:rsid w:val="002D7C85"/>
    <w:rsid w:val="002D7CE7"/>
    <w:rsid w:val="002D7EF5"/>
    <w:rsid w:val="002D7F96"/>
    <w:rsid w:val="002E0631"/>
    <w:rsid w:val="002E0880"/>
    <w:rsid w:val="002E0FBD"/>
    <w:rsid w:val="002E106A"/>
    <w:rsid w:val="002E10D2"/>
    <w:rsid w:val="002E11D9"/>
    <w:rsid w:val="002E12ED"/>
    <w:rsid w:val="002E13B4"/>
    <w:rsid w:val="002E16C9"/>
    <w:rsid w:val="002E194F"/>
    <w:rsid w:val="002E1C51"/>
    <w:rsid w:val="002E2143"/>
    <w:rsid w:val="002E2301"/>
    <w:rsid w:val="002E2783"/>
    <w:rsid w:val="002E2A46"/>
    <w:rsid w:val="002E2B6E"/>
    <w:rsid w:val="002E2E64"/>
    <w:rsid w:val="002E2FD8"/>
    <w:rsid w:val="002E30A3"/>
    <w:rsid w:val="002E30E6"/>
    <w:rsid w:val="002E3755"/>
    <w:rsid w:val="002E39AD"/>
    <w:rsid w:val="002E4558"/>
    <w:rsid w:val="002E4706"/>
    <w:rsid w:val="002E477C"/>
    <w:rsid w:val="002E4945"/>
    <w:rsid w:val="002E4A78"/>
    <w:rsid w:val="002E4DD0"/>
    <w:rsid w:val="002E51BE"/>
    <w:rsid w:val="002E533A"/>
    <w:rsid w:val="002E595B"/>
    <w:rsid w:val="002E5ACA"/>
    <w:rsid w:val="002E6240"/>
    <w:rsid w:val="002E6346"/>
    <w:rsid w:val="002E6502"/>
    <w:rsid w:val="002E6876"/>
    <w:rsid w:val="002E68B3"/>
    <w:rsid w:val="002E765B"/>
    <w:rsid w:val="002E79B3"/>
    <w:rsid w:val="002E7AF3"/>
    <w:rsid w:val="002E7CD2"/>
    <w:rsid w:val="002F01AC"/>
    <w:rsid w:val="002F06CE"/>
    <w:rsid w:val="002F0B92"/>
    <w:rsid w:val="002F0F2C"/>
    <w:rsid w:val="002F1A41"/>
    <w:rsid w:val="002F1BB1"/>
    <w:rsid w:val="002F1BB2"/>
    <w:rsid w:val="002F1CD1"/>
    <w:rsid w:val="002F2116"/>
    <w:rsid w:val="002F2798"/>
    <w:rsid w:val="002F2888"/>
    <w:rsid w:val="002F2935"/>
    <w:rsid w:val="002F2BCB"/>
    <w:rsid w:val="002F2C7D"/>
    <w:rsid w:val="002F2F76"/>
    <w:rsid w:val="002F2FAF"/>
    <w:rsid w:val="002F2FBD"/>
    <w:rsid w:val="002F395E"/>
    <w:rsid w:val="002F3AA9"/>
    <w:rsid w:val="002F3CA1"/>
    <w:rsid w:val="002F3DB5"/>
    <w:rsid w:val="002F42A9"/>
    <w:rsid w:val="002F4A24"/>
    <w:rsid w:val="002F4B05"/>
    <w:rsid w:val="002F4DDB"/>
    <w:rsid w:val="002F5053"/>
    <w:rsid w:val="002F53BB"/>
    <w:rsid w:val="002F5431"/>
    <w:rsid w:val="002F5A64"/>
    <w:rsid w:val="002F5AFE"/>
    <w:rsid w:val="002F5BBF"/>
    <w:rsid w:val="002F5DE1"/>
    <w:rsid w:val="002F5E7D"/>
    <w:rsid w:val="002F64A5"/>
    <w:rsid w:val="002F65B2"/>
    <w:rsid w:val="002F6E51"/>
    <w:rsid w:val="002F6E77"/>
    <w:rsid w:val="002F78F5"/>
    <w:rsid w:val="002F7AB4"/>
    <w:rsid w:val="002F7B82"/>
    <w:rsid w:val="002F7C58"/>
    <w:rsid w:val="002F7E7A"/>
    <w:rsid w:val="00300121"/>
    <w:rsid w:val="0030029B"/>
    <w:rsid w:val="00300523"/>
    <w:rsid w:val="003006BC"/>
    <w:rsid w:val="00300741"/>
    <w:rsid w:val="003007CD"/>
    <w:rsid w:val="00300927"/>
    <w:rsid w:val="00300C87"/>
    <w:rsid w:val="00300E67"/>
    <w:rsid w:val="00300F0B"/>
    <w:rsid w:val="00301032"/>
    <w:rsid w:val="00301488"/>
    <w:rsid w:val="00301633"/>
    <w:rsid w:val="00301675"/>
    <w:rsid w:val="00301987"/>
    <w:rsid w:val="00301B7C"/>
    <w:rsid w:val="00302019"/>
    <w:rsid w:val="00302038"/>
    <w:rsid w:val="0030208F"/>
    <w:rsid w:val="00302234"/>
    <w:rsid w:val="0030232D"/>
    <w:rsid w:val="003023D7"/>
    <w:rsid w:val="003024F3"/>
    <w:rsid w:val="0030257D"/>
    <w:rsid w:val="0030264E"/>
    <w:rsid w:val="00302D7C"/>
    <w:rsid w:val="00302DC5"/>
    <w:rsid w:val="00302DE1"/>
    <w:rsid w:val="003035B2"/>
    <w:rsid w:val="00303653"/>
    <w:rsid w:val="0030381F"/>
    <w:rsid w:val="00303ADA"/>
    <w:rsid w:val="00303E6D"/>
    <w:rsid w:val="00303FDA"/>
    <w:rsid w:val="00304108"/>
    <w:rsid w:val="0030423E"/>
    <w:rsid w:val="00304298"/>
    <w:rsid w:val="00304D2F"/>
    <w:rsid w:val="00305033"/>
    <w:rsid w:val="0030577D"/>
    <w:rsid w:val="003057D6"/>
    <w:rsid w:val="00305948"/>
    <w:rsid w:val="00305961"/>
    <w:rsid w:val="0030612B"/>
    <w:rsid w:val="0030614C"/>
    <w:rsid w:val="00306591"/>
    <w:rsid w:val="00306CFA"/>
    <w:rsid w:val="00306D0D"/>
    <w:rsid w:val="003070F7"/>
    <w:rsid w:val="003073D1"/>
    <w:rsid w:val="0030776E"/>
    <w:rsid w:val="00307C26"/>
    <w:rsid w:val="00307D34"/>
    <w:rsid w:val="00307F0B"/>
    <w:rsid w:val="00310282"/>
    <w:rsid w:val="0031038D"/>
    <w:rsid w:val="00310907"/>
    <w:rsid w:val="003109BF"/>
    <w:rsid w:val="00310ACF"/>
    <w:rsid w:val="00310B2B"/>
    <w:rsid w:val="003117A1"/>
    <w:rsid w:val="00311801"/>
    <w:rsid w:val="00311862"/>
    <w:rsid w:val="00311CCD"/>
    <w:rsid w:val="00311FC7"/>
    <w:rsid w:val="00311FF4"/>
    <w:rsid w:val="003122FE"/>
    <w:rsid w:val="003123B3"/>
    <w:rsid w:val="00312E4B"/>
    <w:rsid w:val="00314467"/>
    <w:rsid w:val="00314780"/>
    <w:rsid w:val="003149F2"/>
    <w:rsid w:val="00314E14"/>
    <w:rsid w:val="00314E76"/>
    <w:rsid w:val="00314EAE"/>
    <w:rsid w:val="00314FD3"/>
    <w:rsid w:val="00315106"/>
    <w:rsid w:val="00315472"/>
    <w:rsid w:val="0031553B"/>
    <w:rsid w:val="003155FD"/>
    <w:rsid w:val="0031592D"/>
    <w:rsid w:val="00315999"/>
    <w:rsid w:val="00315C2A"/>
    <w:rsid w:val="003166B6"/>
    <w:rsid w:val="00316EC1"/>
    <w:rsid w:val="0031731F"/>
    <w:rsid w:val="003175F3"/>
    <w:rsid w:val="00317668"/>
    <w:rsid w:val="00317692"/>
    <w:rsid w:val="0031777E"/>
    <w:rsid w:val="003178B6"/>
    <w:rsid w:val="00317BEF"/>
    <w:rsid w:val="00317DA1"/>
    <w:rsid w:val="00317F45"/>
    <w:rsid w:val="00317F97"/>
    <w:rsid w:val="003212B1"/>
    <w:rsid w:val="00321642"/>
    <w:rsid w:val="00321ADE"/>
    <w:rsid w:val="0032217A"/>
    <w:rsid w:val="00322274"/>
    <w:rsid w:val="003223B8"/>
    <w:rsid w:val="0032248E"/>
    <w:rsid w:val="00322789"/>
    <w:rsid w:val="00322A90"/>
    <w:rsid w:val="003230C5"/>
    <w:rsid w:val="003232EC"/>
    <w:rsid w:val="00323F28"/>
    <w:rsid w:val="00323F7D"/>
    <w:rsid w:val="0032418B"/>
    <w:rsid w:val="00324194"/>
    <w:rsid w:val="003244A4"/>
    <w:rsid w:val="003244C2"/>
    <w:rsid w:val="003245BA"/>
    <w:rsid w:val="00324BC1"/>
    <w:rsid w:val="00324C30"/>
    <w:rsid w:val="00324CC3"/>
    <w:rsid w:val="00324E44"/>
    <w:rsid w:val="003251F6"/>
    <w:rsid w:val="0032546D"/>
    <w:rsid w:val="00325755"/>
    <w:rsid w:val="003257E1"/>
    <w:rsid w:val="00325ADD"/>
    <w:rsid w:val="00325C86"/>
    <w:rsid w:val="0032609C"/>
    <w:rsid w:val="003260D4"/>
    <w:rsid w:val="0032634C"/>
    <w:rsid w:val="003264A7"/>
    <w:rsid w:val="0032679C"/>
    <w:rsid w:val="00326853"/>
    <w:rsid w:val="003268B3"/>
    <w:rsid w:val="00326BFA"/>
    <w:rsid w:val="003271AC"/>
    <w:rsid w:val="003271CD"/>
    <w:rsid w:val="003271F2"/>
    <w:rsid w:val="003274BB"/>
    <w:rsid w:val="0032753C"/>
    <w:rsid w:val="0032781E"/>
    <w:rsid w:val="00327AE6"/>
    <w:rsid w:val="00327C4E"/>
    <w:rsid w:val="003301C3"/>
    <w:rsid w:val="00330306"/>
    <w:rsid w:val="00330499"/>
    <w:rsid w:val="003307E5"/>
    <w:rsid w:val="00330B7E"/>
    <w:rsid w:val="00330F9C"/>
    <w:rsid w:val="00331074"/>
    <w:rsid w:val="003310D1"/>
    <w:rsid w:val="00331169"/>
    <w:rsid w:val="00331301"/>
    <w:rsid w:val="003316F6"/>
    <w:rsid w:val="0033176A"/>
    <w:rsid w:val="00331A74"/>
    <w:rsid w:val="00331B03"/>
    <w:rsid w:val="00331B6B"/>
    <w:rsid w:val="00331F8E"/>
    <w:rsid w:val="00332047"/>
    <w:rsid w:val="00332437"/>
    <w:rsid w:val="00332737"/>
    <w:rsid w:val="00332CCA"/>
    <w:rsid w:val="0033329C"/>
    <w:rsid w:val="003332C4"/>
    <w:rsid w:val="003335CC"/>
    <w:rsid w:val="003339D7"/>
    <w:rsid w:val="003341E3"/>
    <w:rsid w:val="003344AC"/>
    <w:rsid w:val="00334784"/>
    <w:rsid w:val="00334D08"/>
    <w:rsid w:val="00334D90"/>
    <w:rsid w:val="00334ED6"/>
    <w:rsid w:val="00335632"/>
    <w:rsid w:val="003358F1"/>
    <w:rsid w:val="00335ACB"/>
    <w:rsid w:val="00335BCF"/>
    <w:rsid w:val="00335F64"/>
    <w:rsid w:val="0033631F"/>
    <w:rsid w:val="00336339"/>
    <w:rsid w:val="00336374"/>
    <w:rsid w:val="003368FD"/>
    <w:rsid w:val="00336D27"/>
    <w:rsid w:val="00336D91"/>
    <w:rsid w:val="00336E24"/>
    <w:rsid w:val="00336E56"/>
    <w:rsid w:val="003371BB"/>
    <w:rsid w:val="00337447"/>
    <w:rsid w:val="00337DBE"/>
    <w:rsid w:val="00340235"/>
    <w:rsid w:val="003405F6"/>
    <w:rsid w:val="00340642"/>
    <w:rsid w:val="00340683"/>
    <w:rsid w:val="003409DA"/>
    <w:rsid w:val="00340BCF"/>
    <w:rsid w:val="00340E69"/>
    <w:rsid w:val="003411EE"/>
    <w:rsid w:val="00341BEA"/>
    <w:rsid w:val="00341DB2"/>
    <w:rsid w:val="00341E04"/>
    <w:rsid w:val="0034208C"/>
    <w:rsid w:val="003420F3"/>
    <w:rsid w:val="0034244E"/>
    <w:rsid w:val="0034248F"/>
    <w:rsid w:val="003425CA"/>
    <w:rsid w:val="00342649"/>
    <w:rsid w:val="00343078"/>
    <w:rsid w:val="0034312E"/>
    <w:rsid w:val="00343144"/>
    <w:rsid w:val="003431E4"/>
    <w:rsid w:val="00343235"/>
    <w:rsid w:val="003434A3"/>
    <w:rsid w:val="003435AC"/>
    <w:rsid w:val="00343676"/>
    <w:rsid w:val="0034387E"/>
    <w:rsid w:val="0034394E"/>
    <w:rsid w:val="00344215"/>
    <w:rsid w:val="003442CF"/>
    <w:rsid w:val="0034431D"/>
    <w:rsid w:val="0034457A"/>
    <w:rsid w:val="00344735"/>
    <w:rsid w:val="00344C7C"/>
    <w:rsid w:val="00344D5F"/>
    <w:rsid w:val="0034510C"/>
    <w:rsid w:val="003452F2"/>
    <w:rsid w:val="0034550A"/>
    <w:rsid w:val="003455CA"/>
    <w:rsid w:val="00345816"/>
    <w:rsid w:val="00345A1B"/>
    <w:rsid w:val="00345B1D"/>
    <w:rsid w:val="003464D2"/>
    <w:rsid w:val="00346607"/>
    <w:rsid w:val="003468A2"/>
    <w:rsid w:val="00346F59"/>
    <w:rsid w:val="00347002"/>
    <w:rsid w:val="0034714E"/>
    <w:rsid w:val="003471E1"/>
    <w:rsid w:val="00347617"/>
    <w:rsid w:val="00350783"/>
    <w:rsid w:val="00350C08"/>
    <w:rsid w:val="00350F54"/>
    <w:rsid w:val="00351665"/>
    <w:rsid w:val="003516A5"/>
    <w:rsid w:val="0035173D"/>
    <w:rsid w:val="00351803"/>
    <w:rsid w:val="00351944"/>
    <w:rsid w:val="00351978"/>
    <w:rsid w:val="00351F9D"/>
    <w:rsid w:val="00352227"/>
    <w:rsid w:val="00352429"/>
    <w:rsid w:val="00352706"/>
    <w:rsid w:val="0035270E"/>
    <w:rsid w:val="0035287E"/>
    <w:rsid w:val="00352D9F"/>
    <w:rsid w:val="00352FF5"/>
    <w:rsid w:val="00353228"/>
    <w:rsid w:val="00353335"/>
    <w:rsid w:val="003534CE"/>
    <w:rsid w:val="003534D1"/>
    <w:rsid w:val="003539E5"/>
    <w:rsid w:val="003539F8"/>
    <w:rsid w:val="00353C3D"/>
    <w:rsid w:val="0035411A"/>
    <w:rsid w:val="00354239"/>
    <w:rsid w:val="00354271"/>
    <w:rsid w:val="00354329"/>
    <w:rsid w:val="003543D7"/>
    <w:rsid w:val="003548DF"/>
    <w:rsid w:val="00354ABF"/>
    <w:rsid w:val="00355582"/>
    <w:rsid w:val="003557A5"/>
    <w:rsid w:val="0035585D"/>
    <w:rsid w:val="00355C16"/>
    <w:rsid w:val="00355DFF"/>
    <w:rsid w:val="00356329"/>
    <w:rsid w:val="003569B5"/>
    <w:rsid w:val="00356A46"/>
    <w:rsid w:val="00356AE7"/>
    <w:rsid w:val="00356BA2"/>
    <w:rsid w:val="00356E69"/>
    <w:rsid w:val="003574C4"/>
    <w:rsid w:val="00357C07"/>
    <w:rsid w:val="00360875"/>
    <w:rsid w:val="00360958"/>
    <w:rsid w:val="003612F6"/>
    <w:rsid w:val="00361BCA"/>
    <w:rsid w:val="00361BF6"/>
    <w:rsid w:val="00361C87"/>
    <w:rsid w:val="00361D56"/>
    <w:rsid w:val="0036224A"/>
    <w:rsid w:val="0036227F"/>
    <w:rsid w:val="0036263C"/>
    <w:rsid w:val="003626CD"/>
    <w:rsid w:val="003627D5"/>
    <w:rsid w:val="0036284C"/>
    <w:rsid w:val="00362CA9"/>
    <w:rsid w:val="00362D61"/>
    <w:rsid w:val="00362D8B"/>
    <w:rsid w:val="00362F9E"/>
    <w:rsid w:val="00363080"/>
    <w:rsid w:val="003632F5"/>
    <w:rsid w:val="00363627"/>
    <w:rsid w:val="0036388A"/>
    <w:rsid w:val="00363AF9"/>
    <w:rsid w:val="00363D5E"/>
    <w:rsid w:val="00363EC6"/>
    <w:rsid w:val="00363F09"/>
    <w:rsid w:val="00364854"/>
    <w:rsid w:val="00364892"/>
    <w:rsid w:val="00364DF4"/>
    <w:rsid w:val="00364ED8"/>
    <w:rsid w:val="0036564C"/>
    <w:rsid w:val="00365A4E"/>
    <w:rsid w:val="00365ADF"/>
    <w:rsid w:val="00365CCB"/>
    <w:rsid w:val="00365DF6"/>
    <w:rsid w:val="00366432"/>
    <w:rsid w:val="0036686F"/>
    <w:rsid w:val="0036693A"/>
    <w:rsid w:val="003669D9"/>
    <w:rsid w:val="00367182"/>
    <w:rsid w:val="00367A0A"/>
    <w:rsid w:val="00367E27"/>
    <w:rsid w:val="00370145"/>
    <w:rsid w:val="003702D6"/>
    <w:rsid w:val="0037049D"/>
    <w:rsid w:val="003707E6"/>
    <w:rsid w:val="00370CC2"/>
    <w:rsid w:val="00370E86"/>
    <w:rsid w:val="00371252"/>
    <w:rsid w:val="003712A5"/>
    <w:rsid w:val="003713C0"/>
    <w:rsid w:val="003717A3"/>
    <w:rsid w:val="00371D16"/>
    <w:rsid w:val="003722E6"/>
    <w:rsid w:val="00372337"/>
    <w:rsid w:val="003728C9"/>
    <w:rsid w:val="00372A50"/>
    <w:rsid w:val="00372B11"/>
    <w:rsid w:val="00372D67"/>
    <w:rsid w:val="00373131"/>
    <w:rsid w:val="00373FD7"/>
    <w:rsid w:val="00374529"/>
    <w:rsid w:val="00374588"/>
    <w:rsid w:val="00374767"/>
    <w:rsid w:val="00374779"/>
    <w:rsid w:val="00374A94"/>
    <w:rsid w:val="00374D39"/>
    <w:rsid w:val="003758FE"/>
    <w:rsid w:val="00375F02"/>
    <w:rsid w:val="00375F5C"/>
    <w:rsid w:val="0037611F"/>
    <w:rsid w:val="00376302"/>
    <w:rsid w:val="003766F8"/>
    <w:rsid w:val="00376AA8"/>
    <w:rsid w:val="00377187"/>
    <w:rsid w:val="00377266"/>
    <w:rsid w:val="0037727C"/>
    <w:rsid w:val="0037736E"/>
    <w:rsid w:val="003775A5"/>
    <w:rsid w:val="0037782B"/>
    <w:rsid w:val="00377EC6"/>
    <w:rsid w:val="00377EEF"/>
    <w:rsid w:val="00380114"/>
    <w:rsid w:val="0038012B"/>
    <w:rsid w:val="0038022F"/>
    <w:rsid w:val="0038030A"/>
    <w:rsid w:val="003803A9"/>
    <w:rsid w:val="003807E5"/>
    <w:rsid w:val="00380B1E"/>
    <w:rsid w:val="00381459"/>
    <w:rsid w:val="0038150D"/>
    <w:rsid w:val="003816D6"/>
    <w:rsid w:val="0038182F"/>
    <w:rsid w:val="00381A66"/>
    <w:rsid w:val="00381B23"/>
    <w:rsid w:val="00381B34"/>
    <w:rsid w:val="00381B4B"/>
    <w:rsid w:val="00381D73"/>
    <w:rsid w:val="00382109"/>
    <w:rsid w:val="003821BA"/>
    <w:rsid w:val="00382204"/>
    <w:rsid w:val="0038232F"/>
    <w:rsid w:val="0038285C"/>
    <w:rsid w:val="00382E18"/>
    <w:rsid w:val="00383061"/>
    <w:rsid w:val="00383304"/>
    <w:rsid w:val="003834A6"/>
    <w:rsid w:val="00383BDA"/>
    <w:rsid w:val="00383EC1"/>
    <w:rsid w:val="00384057"/>
    <w:rsid w:val="00384559"/>
    <w:rsid w:val="003846B7"/>
    <w:rsid w:val="0038478A"/>
    <w:rsid w:val="00384843"/>
    <w:rsid w:val="00384E58"/>
    <w:rsid w:val="00384F89"/>
    <w:rsid w:val="003850AB"/>
    <w:rsid w:val="00385582"/>
    <w:rsid w:val="003858A1"/>
    <w:rsid w:val="003858C4"/>
    <w:rsid w:val="00385E3D"/>
    <w:rsid w:val="00385FF7"/>
    <w:rsid w:val="00386050"/>
    <w:rsid w:val="003865DE"/>
    <w:rsid w:val="0038660A"/>
    <w:rsid w:val="00386D1A"/>
    <w:rsid w:val="003870AD"/>
    <w:rsid w:val="00387F41"/>
    <w:rsid w:val="0039003D"/>
    <w:rsid w:val="003900F6"/>
    <w:rsid w:val="00390332"/>
    <w:rsid w:val="0039035A"/>
    <w:rsid w:val="00390570"/>
    <w:rsid w:val="003906DE"/>
    <w:rsid w:val="00390762"/>
    <w:rsid w:val="00390C87"/>
    <w:rsid w:val="00390C8E"/>
    <w:rsid w:val="00390CAD"/>
    <w:rsid w:val="00390EC0"/>
    <w:rsid w:val="0039107E"/>
    <w:rsid w:val="0039141F"/>
    <w:rsid w:val="00391580"/>
    <w:rsid w:val="003919FB"/>
    <w:rsid w:val="00391D76"/>
    <w:rsid w:val="00391E71"/>
    <w:rsid w:val="00391FA3"/>
    <w:rsid w:val="003921FE"/>
    <w:rsid w:val="003923C0"/>
    <w:rsid w:val="0039276F"/>
    <w:rsid w:val="003929D2"/>
    <w:rsid w:val="00392CA8"/>
    <w:rsid w:val="00392CFB"/>
    <w:rsid w:val="00393183"/>
    <w:rsid w:val="003931D3"/>
    <w:rsid w:val="00393223"/>
    <w:rsid w:val="0039323E"/>
    <w:rsid w:val="003933A2"/>
    <w:rsid w:val="00393743"/>
    <w:rsid w:val="00393AD8"/>
    <w:rsid w:val="00393BD8"/>
    <w:rsid w:val="00393CF3"/>
    <w:rsid w:val="00393FE1"/>
    <w:rsid w:val="003942EB"/>
    <w:rsid w:val="003949DC"/>
    <w:rsid w:val="00394A9F"/>
    <w:rsid w:val="00394C1B"/>
    <w:rsid w:val="0039511F"/>
    <w:rsid w:val="00395558"/>
    <w:rsid w:val="00395837"/>
    <w:rsid w:val="00395ADF"/>
    <w:rsid w:val="00395B6F"/>
    <w:rsid w:val="00395D96"/>
    <w:rsid w:val="00395FD1"/>
    <w:rsid w:val="00396176"/>
    <w:rsid w:val="0039627F"/>
    <w:rsid w:val="00396618"/>
    <w:rsid w:val="00396619"/>
    <w:rsid w:val="0039688D"/>
    <w:rsid w:val="00396CC4"/>
    <w:rsid w:val="00396D6C"/>
    <w:rsid w:val="003974A8"/>
    <w:rsid w:val="003974D1"/>
    <w:rsid w:val="003976FA"/>
    <w:rsid w:val="00397D8F"/>
    <w:rsid w:val="00397F91"/>
    <w:rsid w:val="00397FB6"/>
    <w:rsid w:val="003A002E"/>
    <w:rsid w:val="003A0216"/>
    <w:rsid w:val="003A04EA"/>
    <w:rsid w:val="003A0AAA"/>
    <w:rsid w:val="003A0B5D"/>
    <w:rsid w:val="003A0B7F"/>
    <w:rsid w:val="003A0BAA"/>
    <w:rsid w:val="003A0F13"/>
    <w:rsid w:val="003A108A"/>
    <w:rsid w:val="003A1131"/>
    <w:rsid w:val="003A1AAF"/>
    <w:rsid w:val="003A2251"/>
    <w:rsid w:val="003A248D"/>
    <w:rsid w:val="003A28CD"/>
    <w:rsid w:val="003A2C8F"/>
    <w:rsid w:val="003A30F9"/>
    <w:rsid w:val="003A31E1"/>
    <w:rsid w:val="003A3273"/>
    <w:rsid w:val="003A33C8"/>
    <w:rsid w:val="003A3689"/>
    <w:rsid w:val="003A3752"/>
    <w:rsid w:val="003A39FE"/>
    <w:rsid w:val="003A3A0F"/>
    <w:rsid w:val="003A3BC8"/>
    <w:rsid w:val="003A3C99"/>
    <w:rsid w:val="003A3D3A"/>
    <w:rsid w:val="003A42A5"/>
    <w:rsid w:val="003A4425"/>
    <w:rsid w:val="003A442E"/>
    <w:rsid w:val="003A4520"/>
    <w:rsid w:val="003A4862"/>
    <w:rsid w:val="003A4913"/>
    <w:rsid w:val="003A4EAE"/>
    <w:rsid w:val="003A52AF"/>
    <w:rsid w:val="003A5E15"/>
    <w:rsid w:val="003A5E31"/>
    <w:rsid w:val="003A5E78"/>
    <w:rsid w:val="003A63F3"/>
    <w:rsid w:val="003A6558"/>
    <w:rsid w:val="003A67FE"/>
    <w:rsid w:val="003A6A28"/>
    <w:rsid w:val="003A6E09"/>
    <w:rsid w:val="003A6EED"/>
    <w:rsid w:val="003A6F0C"/>
    <w:rsid w:val="003A7034"/>
    <w:rsid w:val="003A74AA"/>
    <w:rsid w:val="003A790A"/>
    <w:rsid w:val="003A7952"/>
    <w:rsid w:val="003A7F6A"/>
    <w:rsid w:val="003B0083"/>
    <w:rsid w:val="003B01E7"/>
    <w:rsid w:val="003B0765"/>
    <w:rsid w:val="003B0791"/>
    <w:rsid w:val="003B07BD"/>
    <w:rsid w:val="003B07E7"/>
    <w:rsid w:val="003B08D8"/>
    <w:rsid w:val="003B08FF"/>
    <w:rsid w:val="003B0A87"/>
    <w:rsid w:val="003B0C93"/>
    <w:rsid w:val="003B114A"/>
    <w:rsid w:val="003B1846"/>
    <w:rsid w:val="003B186F"/>
    <w:rsid w:val="003B1C59"/>
    <w:rsid w:val="003B1CC0"/>
    <w:rsid w:val="003B1DFB"/>
    <w:rsid w:val="003B2059"/>
    <w:rsid w:val="003B2297"/>
    <w:rsid w:val="003B22AA"/>
    <w:rsid w:val="003B22C3"/>
    <w:rsid w:val="003B22FF"/>
    <w:rsid w:val="003B257F"/>
    <w:rsid w:val="003B25CF"/>
    <w:rsid w:val="003B267D"/>
    <w:rsid w:val="003B2740"/>
    <w:rsid w:val="003B2857"/>
    <w:rsid w:val="003B2C78"/>
    <w:rsid w:val="003B3102"/>
    <w:rsid w:val="003B338F"/>
    <w:rsid w:val="003B3526"/>
    <w:rsid w:val="003B36B6"/>
    <w:rsid w:val="003B38E6"/>
    <w:rsid w:val="003B39EF"/>
    <w:rsid w:val="003B3D3F"/>
    <w:rsid w:val="003B3F00"/>
    <w:rsid w:val="003B4347"/>
    <w:rsid w:val="003B4352"/>
    <w:rsid w:val="003B43FD"/>
    <w:rsid w:val="003B46E3"/>
    <w:rsid w:val="003B4767"/>
    <w:rsid w:val="003B4C6E"/>
    <w:rsid w:val="003B4C94"/>
    <w:rsid w:val="003B4E8C"/>
    <w:rsid w:val="003B523F"/>
    <w:rsid w:val="003B5521"/>
    <w:rsid w:val="003B55A2"/>
    <w:rsid w:val="003B56C0"/>
    <w:rsid w:val="003B5ACD"/>
    <w:rsid w:val="003B6833"/>
    <w:rsid w:val="003B6A48"/>
    <w:rsid w:val="003B6ACD"/>
    <w:rsid w:val="003B6EE2"/>
    <w:rsid w:val="003B72BC"/>
    <w:rsid w:val="003B7377"/>
    <w:rsid w:val="003B78F0"/>
    <w:rsid w:val="003C037C"/>
    <w:rsid w:val="003C07A1"/>
    <w:rsid w:val="003C0ADF"/>
    <w:rsid w:val="003C0DDC"/>
    <w:rsid w:val="003C18CD"/>
    <w:rsid w:val="003C1A3A"/>
    <w:rsid w:val="003C2003"/>
    <w:rsid w:val="003C2664"/>
    <w:rsid w:val="003C27FC"/>
    <w:rsid w:val="003C29E7"/>
    <w:rsid w:val="003C2C93"/>
    <w:rsid w:val="003C2D20"/>
    <w:rsid w:val="003C2D5E"/>
    <w:rsid w:val="003C2E05"/>
    <w:rsid w:val="003C2E0E"/>
    <w:rsid w:val="003C2FB1"/>
    <w:rsid w:val="003C3373"/>
    <w:rsid w:val="003C33E9"/>
    <w:rsid w:val="003C34FB"/>
    <w:rsid w:val="003C39EA"/>
    <w:rsid w:val="003C3B89"/>
    <w:rsid w:val="003C3D3F"/>
    <w:rsid w:val="003C3F29"/>
    <w:rsid w:val="003C3F3F"/>
    <w:rsid w:val="003C40A6"/>
    <w:rsid w:val="003C41D0"/>
    <w:rsid w:val="003C47A5"/>
    <w:rsid w:val="003C4C1C"/>
    <w:rsid w:val="003C4CD3"/>
    <w:rsid w:val="003C50B0"/>
    <w:rsid w:val="003C50FD"/>
    <w:rsid w:val="003C5364"/>
    <w:rsid w:val="003C54D5"/>
    <w:rsid w:val="003C59D0"/>
    <w:rsid w:val="003C5C1A"/>
    <w:rsid w:val="003C5CD0"/>
    <w:rsid w:val="003C603E"/>
    <w:rsid w:val="003C64EB"/>
    <w:rsid w:val="003C6DE2"/>
    <w:rsid w:val="003C6E2D"/>
    <w:rsid w:val="003C7195"/>
    <w:rsid w:val="003C71FC"/>
    <w:rsid w:val="003C763B"/>
    <w:rsid w:val="003C77D3"/>
    <w:rsid w:val="003C7B4C"/>
    <w:rsid w:val="003C7B93"/>
    <w:rsid w:val="003D018F"/>
    <w:rsid w:val="003D0D6B"/>
    <w:rsid w:val="003D1578"/>
    <w:rsid w:val="003D15EA"/>
    <w:rsid w:val="003D170B"/>
    <w:rsid w:val="003D185C"/>
    <w:rsid w:val="003D19EE"/>
    <w:rsid w:val="003D1BCB"/>
    <w:rsid w:val="003D1FA7"/>
    <w:rsid w:val="003D219F"/>
    <w:rsid w:val="003D2369"/>
    <w:rsid w:val="003D310C"/>
    <w:rsid w:val="003D325C"/>
    <w:rsid w:val="003D358A"/>
    <w:rsid w:val="003D3604"/>
    <w:rsid w:val="003D3779"/>
    <w:rsid w:val="003D38A7"/>
    <w:rsid w:val="003D3A93"/>
    <w:rsid w:val="003D4282"/>
    <w:rsid w:val="003D461D"/>
    <w:rsid w:val="003D4742"/>
    <w:rsid w:val="003D4C03"/>
    <w:rsid w:val="003D5505"/>
    <w:rsid w:val="003D55C3"/>
    <w:rsid w:val="003D56F2"/>
    <w:rsid w:val="003D5E81"/>
    <w:rsid w:val="003D6504"/>
    <w:rsid w:val="003D687A"/>
    <w:rsid w:val="003D6887"/>
    <w:rsid w:val="003D6A17"/>
    <w:rsid w:val="003D6B6A"/>
    <w:rsid w:val="003D6B84"/>
    <w:rsid w:val="003D6D97"/>
    <w:rsid w:val="003D6EB3"/>
    <w:rsid w:val="003D734C"/>
    <w:rsid w:val="003D74CA"/>
    <w:rsid w:val="003D74D0"/>
    <w:rsid w:val="003D7532"/>
    <w:rsid w:val="003D75AF"/>
    <w:rsid w:val="003D77F4"/>
    <w:rsid w:val="003D7865"/>
    <w:rsid w:val="003D7AF5"/>
    <w:rsid w:val="003D7D4A"/>
    <w:rsid w:val="003E000B"/>
    <w:rsid w:val="003E010E"/>
    <w:rsid w:val="003E066B"/>
    <w:rsid w:val="003E082C"/>
    <w:rsid w:val="003E0B8C"/>
    <w:rsid w:val="003E11A5"/>
    <w:rsid w:val="003E1263"/>
    <w:rsid w:val="003E1662"/>
    <w:rsid w:val="003E1949"/>
    <w:rsid w:val="003E1A75"/>
    <w:rsid w:val="003E1C16"/>
    <w:rsid w:val="003E1D82"/>
    <w:rsid w:val="003E1EA4"/>
    <w:rsid w:val="003E1ED9"/>
    <w:rsid w:val="003E2018"/>
    <w:rsid w:val="003E2473"/>
    <w:rsid w:val="003E2749"/>
    <w:rsid w:val="003E27E5"/>
    <w:rsid w:val="003E2C22"/>
    <w:rsid w:val="003E2EEF"/>
    <w:rsid w:val="003E3137"/>
    <w:rsid w:val="003E320B"/>
    <w:rsid w:val="003E3501"/>
    <w:rsid w:val="003E38BA"/>
    <w:rsid w:val="003E3AA3"/>
    <w:rsid w:val="003E3F57"/>
    <w:rsid w:val="003E3F7C"/>
    <w:rsid w:val="003E433A"/>
    <w:rsid w:val="003E49A4"/>
    <w:rsid w:val="003E4AA8"/>
    <w:rsid w:val="003E4B54"/>
    <w:rsid w:val="003E4C9F"/>
    <w:rsid w:val="003E4EA8"/>
    <w:rsid w:val="003E5064"/>
    <w:rsid w:val="003E574F"/>
    <w:rsid w:val="003E57E9"/>
    <w:rsid w:val="003E5A0D"/>
    <w:rsid w:val="003E5D78"/>
    <w:rsid w:val="003E5DA2"/>
    <w:rsid w:val="003E5E55"/>
    <w:rsid w:val="003E61D4"/>
    <w:rsid w:val="003E62CC"/>
    <w:rsid w:val="003E63F3"/>
    <w:rsid w:val="003E6611"/>
    <w:rsid w:val="003E6886"/>
    <w:rsid w:val="003E6BFD"/>
    <w:rsid w:val="003E6D3D"/>
    <w:rsid w:val="003E6FDA"/>
    <w:rsid w:val="003E7037"/>
    <w:rsid w:val="003E74E7"/>
    <w:rsid w:val="003E756D"/>
    <w:rsid w:val="003E78C4"/>
    <w:rsid w:val="003E7987"/>
    <w:rsid w:val="003F07E3"/>
    <w:rsid w:val="003F0B40"/>
    <w:rsid w:val="003F159D"/>
    <w:rsid w:val="003F15C2"/>
    <w:rsid w:val="003F1600"/>
    <w:rsid w:val="003F19D2"/>
    <w:rsid w:val="003F1ABE"/>
    <w:rsid w:val="003F1C99"/>
    <w:rsid w:val="003F1D3F"/>
    <w:rsid w:val="003F2371"/>
    <w:rsid w:val="003F250D"/>
    <w:rsid w:val="003F252F"/>
    <w:rsid w:val="003F267C"/>
    <w:rsid w:val="003F273E"/>
    <w:rsid w:val="003F288C"/>
    <w:rsid w:val="003F28AB"/>
    <w:rsid w:val="003F2A93"/>
    <w:rsid w:val="003F3178"/>
    <w:rsid w:val="003F31C1"/>
    <w:rsid w:val="003F36AA"/>
    <w:rsid w:val="003F3740"/>
    <w:rsid w:val="003F3A3F"/>
    <w:rsid w:val="003F3DA4"/>
    <w:rsid w:val="003F4045"/>
    <w:rsid w:val="003F4052"/>
    <w:rsid w:val="003F429D"/>
    <w:rsid w:val="003F4A58"/>
    <w:rsid w:val="003F4B72"/>
    <w:rsid w:val="003F4F46"/>
    <w:rsid w:val="003F54E1"/>
    <w:rsid w:val="003F54EC"/>
    <w:rsid w:val="003F5777"/>
    <w:rsid w:val="003F5871"/>
    <w:rsid w:val="003F5BAA"/>
    <w:rsid w:val="003F5DE8"/>
    <w:rsid w:val="003F60A5"/>
    <w:rsid w:val="003F626B"/>
    <w:rsid w:val="003F6694"/>
    <w:rsid w:val="003F66A2"/>
    <w:rsid w:val="003F747D"/>
    <w:rsid w:val="003F79BD"/>
    <w:rsid w:val="003F7B30"/>
    <w:rsid w:val="003F7B5E"/>
    <w:rsid w:val="003F7B87"/>
    <w:rsid w:val="003F7C25"/>
    <w:rsid w:val="003F7C39"/>
    <w:rsid w:val="004001A7"/>
    <w:rsid w:val="00400DAB"/>
    <w:rsid w:val="00400F60"/>
    <w:rsid w:val="00401741"/>
    <w:rsid w:val="0040184A"/>
    <w:rsid w:val="00401EE8"/>
    <w:rsid w:val="00401FE6"/>
    <w:rsid w:val="004023B1"/>
    <w:rsid w:val="00402601"/>
    <w:rsid w:val="00402854"/>
    <w:rsid w:val="00402A4F"/>
    <w:rsid w:val="00402FD8"/>
    <w:rsid w:val="0040318F"/>
    <w:rsid w:val="00403340"/>
    <w:rsid w:val="0040353F"/>
    <w:rsid w:val="00403857"/>
    <w:rsid w:val="00403877"/>
    <w:rsid w:val="00403980"/>
    <w:rsid w:val="00403CDE"/>
    <w:rsid w:val="004041E2"/>
    <w:rsid w:val="004044B5"/>
    <w:rsid w:val="00405038"/>
    <w:rsid w:val="0040607A"/>
    <w:rsid w:val="00406198"/>
    <w:rsid w:val="004065B9"/>
    <w:rsid w:val="004067A5"/>
    <w:rsid w:val="00406854"/>
    <w:rsid w:val="00407680"/>
    <w:rsid w:val="004077C5"/>
    <w:rsid w:val="00407B7D"/>
    <w:rsid w:val="00407CA6"/>
    <w:rsid w:val="00410272"/>
    <w:rsid w:val="004103B4"/>
    <w:rsid w:val="004107BE"/>
    <w:rsid w:val="00410D25"/>
    <w:rsid w:val="00410F95"/>
    <w:rsid w:val="00411090"/>
    <w:rsid w:val="00411099"/>
    <w:rsid w:val="00411123"/>
    <w:rsid w:val="00411181"/>
    <w:rsid w:val="00411672"/>
    <w:rsid w:val="004117C1"/>
    <w:rsid w:val="00411B71"/>
    <w:rsid w:val="00411B8F"/>
    <w:rsid w:val="00411BD9"/>
    <w:rsid w:val="00411BDF"/>
    <w:rsid w:val="0041232A"/>
    <w:rsid w:val="0041294F"/>
    <w:rsid w:val="00412D82"/>
    <w:rsid w:val="00412F81"/>
    <w:rsid w:val="0041305F"/>
    <w:rsid w:val="004130C9"/>
    <w:rsid w:val="0041361C"/>
    <w:rsid w:val="0041364C"/>
    <w:rsid w:val="0041389A"/>
    <w:rsid w:val="004138BB"/>
    <w:rsid w:val="004139BC"/>
    <w:rsid w:val="00413FC7"/>
    <w:rsid w:val="00414946"/>
    <w:rsid w:val="00414951"/>
    <w:rsid w:val="00414A4D"/>
    <w:rsid w:val="00415096"/>
    <w:rsid w:val="0041520F"/>
    <w:rsid w:val="004152F2"/>
    <w:rsid w:val="004157EA"/>
    <w:rsid w:val="004159D5"/>
    <w:rsid w:val="00415A80"/>
    <w:rsid w:val="00415C1B"/>
    <w:rsid w:val="00415C3B"/>
    <w:rsid w:val="004160CD"/>
    <w:rsid w:val="00416124"/>
    <w:rsid w:val="00416245"/>
    <w:rsid w:val="00416689"/>
    <w:rsid w:val="00416705"/>
    <w:rsid w:val="00416E32"/>
    <w:rsid w:val="00416F65"/>
    <w:rsid w:val="0041736C"/>
    <w:rsid w:val="004174DA"/>
    <w:rsid w:val="0041773A"/>
    <w:rsid w:val="00417B6A"/>
    <w:rsid w:val="00417BC9"/>
    <w:rsid w:val="00417DFD"/>
    <w:rsid w:val="004201BE"/>
    <w:rsid w:val="004202A5"/>
    <w:rsid w:val="00420432"/>
    <w:rsid w:val="00420529"/>
    <w:rsid w:val="00420567"/>
    <w:rsid w:val="00420741"/>
    <w:rsid w:val="00420A9C"/>
    <w:rsid w:val="00420ECD"/>
    <w:rsid w:val="00420FAE"/>
    <w:rsid w:val="0042141F"/>
    <w:rsid w:val="00421420"/>
    <w:rsid w:val="0042142D"/>
    <w:rsid w:val="0042180D"/>
    <w:rsid w:val="00422129"/>
    <w:rsid w:val="00422CA9"/>
    <w:rsid w:val="00422E7A"/>
    <w:rsid w:val="00423134"/>
    <w:rsid w:val="0042343D"/>
    <w:rsid w:val="0042348F"/>
    <w:rsid w:val="00423B79"/>
    <w:rsid w:val="00423DDE"/>
    <w:rsid w:val="00423E6C"/>
    <w:rsid w:val="00423F0E"/>
    <w:rsid w:val="00424008"/>
    <w:rsid w:val="004246F5"/>
    <w:rsid w:val="00424AAE"/>
    <w:rsid w:val="004250F1"/>
    <w:rsid w:val="004251AD"/>
    <w:rsid w:val="00425B04"/>
    <w:rsid w:val="00425B2D"/>
    <w:rsid w:val="00425D03"/>
    <w:rsid w:val="00425DA9"/>
    <w:rsid w:val="00426311"/>
    <w:rsid w:val="00426540"/>
    <w:rsid w:val="004268C2"/>
    <w:rsid w:val="00426F43"/>
    <w:rsid w:val="00426FF4"/>
    <w:rsid w:val="00427388"/>
    <w:rsid w:val="00427724"/>
    <w:rsid w:val="00427869"/>
    <w:rsid w:val="00427B2B"/>
    <w:rsid w:val="00427D38"/>
    <w:rsid w:val="004303ED"/>
    <w:rsid w:val="00430563"/>
    <w:rsid w:val="00430595"/>
    <w:rsid w:val="0043095D"/>
    <w:rsid w:val="00430BC2"/>
    <w:rsid w:val="00430C86"/>
    <w:rsid w:val="004310DB"/>
    <w:rsid w:val="0043117C"/>
    <w:rsid w:val="0043141B"/>
    <w:rsid w:val="004317A7"/>
    <w:rsid w:val="00431884"/>
    <w:rsid w:val="004318CA"/>
    <w:rsid w:val="00432135"/>
    <w:rsid w:val="00432A3C"/>
    <w:rsid w:val="00432CA1"/>
    <w:rsid w:val="00432E7C"/>
    <w:rsid w:val="00432F95"/>
    <w:rsid w:val="0043349E"/>
    <w:rsid w:val="00433BC1"/>
    <w:rsid w:val="00433EAA"/>
    <w:rsid w:val="00433FB7"/>
    <w:rsid w:val="004340A1"/>
    <w:rsid w:val="00434550"/>
    <w:rsid w:val="00434ED7"/>
    <w:rsid w:val="00434EF7"/>
    <w:rsid w:val="004351BF"/>
    <w:rsid w:val="004352F6"/>
    <w:rsid w:val="00435339"/>
    <w:rsid w:val="00435DF3"/>
    <w:rsid w:val="00435EC2"/>
    <w:rsid w:val="00435F00"/>
    <w:rsid w:val="00436156"/>
    <w:rsid w:val="0043661E"/>
    <w:rsid w:val="00437586"/>
    <w:rsid w:val="0043764D"/>
    <w:rsid w:val="004378D3"/>
    <w:rsid w:val="00437B65"/>
    <w:rsid w:val="00437F8B"/>
    <w:rsid w:val="004407D8"/>
    <w:rsid w:val="0044081C"/>
    <w:rsid w:val="00440866"/>
    <w:rsid w:val="00440CA3"/>
    <w:rsid w:val="00440CA4"/>
    <w:rsid w:val="00440CE6"/>
    <w:rsid w:val="00441B3F"/>
    <w:rsid w:val="00441CCE"/>
    <w:rsid w:val="00442187"/>
    <w:rsid w:val="00442357"/>
    <w:rsid w:val="004423DE"/>
    <w:rsid w:val="004424B9"/>
    <w:rsid w:val="00442793"/>
    <w:rsid w:val="00442A67"/>
    <w:rsid w:val="00442B36"/>
    <w:rsid w:val="00442DB0"/>
    <w:rsid w:val="00442FAC"/>
    <w:rsid w:val="0044312A"/>
    <w:rsid w:val="004433BE"/>
    <w:rsid w:val="004434E2"/>
    <w:rsid w:val="0044385E"/>
    <w:rsid w:val="00443C6C"/>
    <w:rsid w:val="00443D0B"/>
    <w:rsid w:val="00444068"/>
    <w:rsid w:val="0044423D"/>
    <w:rsid w:val="00444815"/>
    <w:rsid w:val="004449B5"/>
    <w:rsid w:val="00444D93"/>
    <w:rsid w:val="00444ECA"/>
    <w:rsid w:val="00445039"/>
    <w:rsid w:val="0044520B"/>
    <w:rsid w:val="004456A5"/>
    <w:rsid w:val="004457BE"/>
    <w:rsid w:val="00445CF9"/>
    <w:rsid w:val="00445DB6"/>
    <w:rsid w:val="00445DC1"/>
    <w:rsid w:val="00445E52"/>
    <w:rsid w:val="00445F98"/>
    <w:rsid w:val="0044627B"/>
    <w:rsid w:val="00446619"/>
    <w:rsid w:val="00446683"/>
    <w:rsid w:val="0044679B"/>
    <w:rsid w:val="00446958"/>
    <w:rsid w:val="00446AE0"/>
    <w:rsid w:val="00446ED4"/>
    <w:rsid w:val="00446FAC"/>
    <w:rsid w:val="0044719F"/>
    <w:rsid w:val="0044796C"/>
    <w:rsid w:val="00447BD7"/>
    <w:rsid w:val="00447F6C"/>
    <w:rsid w:val="004500CB"/>
    <w:rsid w:val="0045021D"/>
    <w:rsid w:val="004504AC"/>
    <w:rsid w:val="0045051B"/>
    <w:rsid w:val="004505A8"/>
    <w:rsid w:val="004507DF"/>
    <w:rsid w:val="00450916"/>
    <w:rsid w:val="00450A34"/>
    <w:rsid w:val="00450BF2"/>
    <w:rsid w:val="00450EC3"/>
    <w:rsid w:val="0045144F"/>
    <w:rsid w:val="00451990"/>
    <w:rsid w:val="004519DF"/>
    <w:rsid w:val="00451AE8"/>
    <w:rsid w:val="0045205D"/>
    <w:rsid w:val="0045216F"/>
    <w:rsid w:val="004525CA"/>
    <w:rsid w:val="0045269B"/>
    <w:rsid w:val="00452F22"/>
    <w:rsid w:val="00452FF9"/>
    <w:rsid w:val="00453235"/>
    <w:rsid w:val="00453A97"/>
    <w:rsid w:val="00453BBA"/>
    <w:rsid w:val="004541EC"/>
    <w:rsid w:val="00454339"/>
    <w:rsid w:val="0045446D"/>
    <w:rsid w:val="00454481"/>
    <w:rsid w:val="0045448F"/>
    <w:rsid w:val="0045489C"/>
    <w:rsid w:val="00454B9C"/>
    <w:rsid w:val="00454BB2"/>
    <w:rsid w:val="00454CFD"/>
    <w:rsid w:val="0045516D"/>
    <w:rsid w:val="004552A2"/>
    <w:rsid w:val="0045536C"/>
    <w:rsid w:val="0045547A"/>
    <w:rsid w:val="00455561"/>
    <w:rsid w:val="00455BEB"/>
    <w:rsid w:val="00455BFA"/>
    <w:rsid w:val="00455D84"/>
    <w:rsid w:val="00455F19"/>
    <w:rsid w:val="004561D0"/>
    <w:rsid w:val="004563BC"/>
    <w:rsid w:val="004566D2"/>
    <w:rsid w:val="00456A32"/>
    <w:rsid w:val="00456D9C"/>
    <w:rsid w:val="0045731A"/>
    <w:rsid w:val="004575C8"/>
    <w:rsid w:val="00457611"/>
    <w:rsid w:val="004576F3"/>
    <w:rsid w:val="00457BB0"/>
    <w:rsid w:val="00457C6A"/>
    <w:rsid w:val="00457F5D"/>
    <w:rsid w:val="0046003A"/>
    <w:rsid w:val="004600CF"/>
    <w:rsid w:val="0046017C"/>
    <w:rsid w:val="004601AB"/>
    <w:rsid w:val="00460C01"/>
    <w:rsid w:val="00460D3D"/>
    <w:rsid w:val="004611FE"/>
    <w:rsid w:val="00461483"/>
    <w:rsid w:val="004615A0"/>
    <w:rsid w:val="0046181F"/>
    <w:rsid w:val="004618BF"/>
    <w:rsid w:val="0046196B"/>
    <w:rsid w:val="00461AC2"/>
    <w:rsid w:val="00461B9A"/>
    <w:rsid w:val="00461C08"/>
    <w:rsid w:val="00461EAE"/>
    <w:rsid w:val="004621FC"/>
    <w:rsid w:val="00462282"/>
    <w:rsid w:val="004622B4"/>
    <w:rsid w:val="004629B0"/>
    <w:rsid w:val="004629F7"/>
    <w:rsid w:val="00462BFE"/>
    <w:rsid w:val="00462FEC"/>
    <w:rsid w:val="0046386D"/>
    <w:rsid w:val="00464207"/>
    <w:rsid w:val="004642F9"/>
    <w:rsid w:val="0046436B"/>
    <w:rsid w:val="00464370"/>
    <w:rsid w:val="00464413"/>
    <w:rsid w:val="004647D7"/>
    <w:rsid w:val="0046486F"/>
    <w:rsid w:val="004651B9"/>
    <w:rsid w:val="00465258"/>
    <w:rsid w:val="0046539B"/>
    <w:rsid w:val="004653C9"/>
    <w:rsid w:val="004655F0"/>
    <w:rsid w:val="00465B4C"/>
    <w:rsid w:val="00465C8B"/>
    <w:rsid w:val="00465F71"/>
    <w:rsid w:val="0046626C"/>
    <w:rsid w:val="00466305"/>
    <w:rsid w:val="00466506"/>
    <w:rsid w:val="00466954"/>
    <w:rsid w:val="00466A5B"/>
    <w:rsid w:val="00466C22"/>
    <w:rsid w:val="00466EB9"/>
    <w:rsid w:val="00467513"/>
    <w:rsid w:val="00467861"/>
    <w:rsid w:val="00467D0E"/>
    <w:rsid w:val="0047057A"/>
    <w:rsid w:val="00470749"/>
    <w:rsid w:val="00470D4B"/>
    <w:rsid w:val="00470E73"/>
    <w:rsid w:val="00471201"/>
    <w:rsid w:val="0047133D"/>
    <w:rsid w:val="004713DF"/>
    <w:rsid w:val="00471837"/>
    <w:rsid w:val="004720C3"/>
    <w:rsid w:val="004725F8"/>
    <w:rsid w:val="004728B1"/>
    <w:rsid w:val="00472975"/>
    <w:rsid w:val="004729B9"/>
    <w:rsid w:val="00472E3A"/>
    <w:rsid w:val="004730B1"/>
    <w:rsid w:val="004734BF"/>
    <w:rsid w:val="0047362D"/>
    <w:rsid w:val="004736A8"/>
    <w:rsid w:val="004737A8"/>
    <w:rsid w:val="0047388F"/>
    <w:rsid w:val="004738DB"/>
    <w:rsid w:val="00473AAB"/>
    <w:rsid w:val="00473FA2"/>
    <w:rsid w:val="00474919"/>
    <w:rsid w:val="00474B36"/>
    <w:rsid w:val="00474B93"/>
    <w:rsid w:val="0047514B"/>
    <w:rsid w:val="0047558B"/>
    <w:rsid w:val="004759EB"/>
    <w:rsid w:val="00475A59"/>
    <w:rsid w:val="00475B8A"/>
    <w:rsid w:val="00476067"/>
    <w:rsid w:val="00476337"/>
    <w:rsid w:val="0047668F"/>
    <w:rsid w:val="00476FD9"/>
    <w:rsid w:val="0047714F"/>
    <w:rsid w:val="004772FF"/>
    <w:rsid w:val="004777C1"/>
    <w:rsid w:val="00477B20"/>
    <w:rsid w:val="00480011"/>
    <w:rsid w:val="00480DB0"/>
    <w:rsid w:val="00480E51"/>
    <w:rsid w:val="00481C3F"/>
    <w:rsid w:val="004820B0"/>
    <w:rsid w:val="00482C6E"/>
    <w:rsid w:val="00482C83"/>
    <w:rsid w:val="00482D28"/>
    <w:rsid w:val="00482F1A"/>
    <w:rsid w:val="004832BC"/>
    <w:rsid w:val="0048399E"/>
    <w:rsid w:val="00483D7A"/>
    <w:rsid w:val="00483DDD"/>
    <w:rsid w:val="00484105"/>
    <w:rsid w:val="004841F3"/>
    <w:rsid w:val="0048448A"/>
    <w:rsid w:val="0048465C"/>
    <w:rsid w:val="004853E2"/>
    <w:rsid w:val="00485453"/>
    <w:rsid w:val="00485743"/>
    <w:rsid w:val="004857F4"/>
    <w:rsid w:val="00485C01"/>
    <w:rsid w:val="00486357"/>
    <w:rsid w:val="004864AE"/>
    <w:rsid w:val="004864D5"/>
    <w:rsid w:val="00486564"/>
    <w:rsid w:val="00486584"/>
    <w:rsid w:val="00486738"/>
    <w:rsid w:val="00486758"/>
    <w:rsid w:val="00486942"/>
    <w:rsid w:val="00486D94"/>
    <w:rsid w:val="004871F3"/>
    <w:rsid w:val="00487274"/>
    <w:rsid w:val="004874F8"/>
    <w:rsid w:val="00487908"/>
    <w:rsid w:val="00487C9D"/>
    <w:rsid w:val="00487DD7"/>
    <w:rsid w:val="00490015"/>
    <w:rsid w:val="0049018F"/>
    <w:rsid w:val="004906F0"/>
    <w:rsid w:val="0049081B"/>
    <w:rsid w:val="004909BB"/>
    <w:rsid w:val="00490D88"/>
    <w:rsid w:val="004911E4"/>
    <w:rsid w:val="004914C7"/>
    <w:rsid w:val="00491562"/>
    <w:rsid w:val="00491B46"/>
    <w:rsid w:val="00491C5B"/>
    <w:rsid w:val="0049207E"/>
    <w:rsid w:val="0049214F"/>
    <w:rsid w:val="0049223D"/>
    <w:rsid w:val="004927C8"/>
    <w:rsid w:val="00492BF1"/>
    <w:rsid w:val="00492C49"/>
    <w:rsid w:val="00492C9F"/>
    <w:rsid w:val="004931C1"/>
    <w:rsid w:val="0049342E"/>
    <w:rsid w:val="00493E23"/>
    <w:rsid w:val="00494417"/>
    <w:rsid w:val="0049471E"/>
    <w:rsid w:val="004948DB"/>
    <w:rsid w:val="00494B9E"/>
    <w:rsid w:val="00494D97"/>
    <w:rsid w:val="004953A0"/>
    <w:rsid w:val="004954B3"/>
    <w:rsid w:val="00495658"/>
    <w:rsid w:val="004956B4"/>
    <w:rsid w:val="00495CC1"/>
    <w:rsid w:val="00495E77"/>
    <w:rsid w:val="004965D0"/>
    <w:rsid w:val="00496865"/>
    <w:rsid w:val="00497007"/>
    <w:rsid w:val="0049709E"/>
    <w:rsid w:val="0049739D"/>
    <w:rsid w:val="00497517"/>
    <w:rsid w:val="0049766C"/>
    <w:rsid w:val="004978B2"/>
    <w:rsid w:val="004A02CF"/>
    <w:rsid w:val="004A0450"/>
    <w:rsid w:val="004A0519"/>
    <w:rsid w:val="004A0638"/>
    <w:rsid w:val="004A070B"/>
    <w:rsid w:val="004A1348"/>
    <w:rsid w:val="004A15E2"/>
    <w:rsid w:val="004A1CB4"/>
    <w:rsid w:val="004A1CD0"/>
    <w:rsid w:val="004A21CE"/>
    <w:rsid w:val="004A2451"/>
    <w:rsid w:val="004A251B"/>
    <w:rsid w:val="004A2974"/>
    <w:rsid w:val="004A29E3"/>
    <w:rsid w:val="004A2DB9"/>
    <w:rsid w:val="004A2E96"/>
    <w:rsid w:val="004A3085"/>
    <w:rsid w:val="004A320A"/>
    <w:rsid w:val="004A3253"/>
    <w:rsid w:val="004A3558"/>
    <w:rsid w:val="004A355D"/>
    <w:rsid w:val="004A3621"/>
    <w:rsid w:val="004A378C"/>
    <w:rsid w:val="004A3B7D"/>
    <w:rsid w:val="004A3B8B"/>
    <w:rsid w:val="004A3E2C"/>
    <w:rsid w:val="004A4274"/>
    <w:rsid w:val="004A4298"/>
    <w:rsid w:val="004A4381"/>
    <w:rsid w:val="004A4701"/>
    <w:rsid w:val="004A4C6C"/>
    <w:rsid w:val="004A4DF0"/>
    <w:rsid w:val="004A4F6F"/>
    <w:rsid w:val="004A52C2"/>
    <w:rsid w:val="004A52E2"/>
    <w:rsid w:val="004A5432"/>
    <w:rsid w:val="004A67B5"/>
    <w:rsid w:val="004A6A7D"/>
    <w:rsid w:val="004A6F4C"/>
    <w:rsid w:val="004A6FEE"/>
    <w:rsid w:val="004A7CE0"/>
    <w:rsid w:val="004A7DD7"/>
    <w:rsid w:val="004A7F08"/>
    <w:rsid w:val="004B020F"/>
    <w:rsid w:val="004B030A"/>
    <w:rsid w:val="004B057E"/>
    <w:rsid w:val="004B0595"/>
    <w:rsid w:val="004B05E3"/>
    <w:rsid w:val="004B0D63"/>
    <w:rsid w:val="004B0F1F"/>
    <w:rsid w:val="004B10AC"/>
    <w:rsid w:val="004B1118"/>
    <w:rsid w:val="004B14C0"/>
    <w:rsid w:val="004B19A5"/>
    <w:rsid w:val="004B1B78"/>
    <w:rsid w:val="004B1CCD"/>
    <w:rsid w:val="004B1E8D"/>
    <w:rsid w:val="004B2069"/>
    <w:rsid w:val="004B2158"/>
    <w:rsid w:val="004B23E8"/>
    <w:rsid w:val="004B25AE"/>
    <w:rsid w:val="004B25BC"/>
    <w:rsid w:val="004B274C"/>
    <w:rsid w:val="004B2B74"/>
    <w:rsid w:val="004B2B8C"/>
    <w:rsid w:val="004B2BD0"/>
    <w:rsid w:val="004B2F82"/>
    <w:rsid w:val="004B3065"/>
    <w:rsid w:val="004B30B8"/>
    <w:rsid w:val="004B3156"/>
    <w:rsid w:val="004B31A6"/>
    <w:rsid w:val="004B34B2"/>
    <w:rsid w:val="004B3B18"/>
    <w:rsid w:val="004B40BA"/>
    <w:rsid w:val="004B435E"/>
    <w:rsid w:val="004B439F"/>
    <w:rsid w:val="004B4B15"/>
    <w:rsid w:val="004B4D65"/>
    <w:rsid w:val="004B4D6C"/>
    <w:rsid w:val="004B4EED"/>
    <w:rsid w:val="004B51C1"/>
    <w:rsid w:val="004B5538"/>
    <w:rsid w:val="004B591B"/>
    <w:rsid w:val="004B5967"/>
    <w:rsid w:val="004B5D93"/>
    <w:rsid w:val="004B6534"/>
    <w:rsid w:val="004B65E6"/>
    <w:rsid w:val="004B6C28"/>
    <w:rsid w:val="004B6CFD"/>
    <w:rsid w:val="004B733F"/>
    <w:rsid w:val="004B744E"/>
    <w:rsid w:val="004B74F7"/>
    <w:rsid w:val="004B77C9"/>
    <w:rsid w:val="004C0081"/>
    <w:rsid w:val="004C0196"/>
    <w:rsid w:val="004C0A48"/>
    <w:rsid w:val="004C0DD6"/>
    <w:rsid w:val="004C0EB7"/>
    <w:rsid w:val="004C0F58"/>
    <w:rsid w:val="004C1213"/>
    <w:rsid w:val="004C1488"/>
    <w:rsid w:val="004C151B"/>
    <w:rsid w:val="004C186D"/>
    <w:rsid w:val="004C1DF8"/>
    <w:rsid w:val="004C1EA5"/>
    <w:rsid w:val="004C1EF1"/>
    <w:rsid w:val="004C210B"/>
    <w:rsid w:val="004C214D"/>
    <w:rsid w:val="004C22DD"/>
    <w:rsid w:val="004C2761"/>
    <w:rsid w:val="004C2E48"/>
    <w:rsid w:val="004C30A9"/>
    <w:rsid w:val="004C33FD"/>
    <w:rsid w:val="004C3566"/>
    <w:rsid w:val="004C3EB8"/>
    <w:rsid w:val="004C3EE2"/>
    <w:rsid w:val="004C3EE3"/>
    <w:rsid w:val="004C4D23"/>
    <w:rsid w:val="004C4E96"/>
    <w:rsid w:val="004C522C"/>
    <w:rsid w:val="004C529F"/>
    <w:rsid w:val="004C52E7"/>
    <w:rsid w:val="004C6145"/>
    <w:rsid w:val="004C663B"/>
    <w:rsid w:val="004C68DA"/>
    <w:rsid w:val="004C7457"/>
    <w:rsid w:val="004C778F"/>
    <w:rsid w:val="004C7944"/>
    <w:rsid w:val="004C7975"/>
    <w:rsid w:val="004C7C69"/>
    <w:rsid w:val="004C7C75"/>
    <w:rsid w:val="004D02D3"/>
    <w:rsid w:val="004D0526"/>
    <w:rsid w:val="004D0577"/>
    <w:rsid w:val="004D08B6"/>
    <w:rsid w:val="004D0B3D"/>
    <w:rsid w:val="004D0D79"/>
    <w:rsid w:val="004D0EF8"/>
    <w:rsid w:val="004D0F36"/>
    <w:rsid w:val="004D1189"/>
    <w:rsid w:val="004D1544"/>
    <w:rsid w:val="004D1653"/>
    <w:rsid w:val="004D1782"/>
    <w:rsid w:val="004D19CC"/>
    <w:rsid w:val="004D1CEA"/>
    <w:rsid w:val="004D1D10"/>
    <w:rsid w:val="004D1F4E"/>
    <w:rsid w:val="004D2405"/>
    <w:rsid w:val="004D25A4"/>
    <w:rsid w:val="004D2605"/>
    <w:rsid w:val="004D2ABC"/>
    <w:rsid w:val="004D2BC6"/>
    <w:rsid w:val="004D2EEB"/>
    <w:rsid w:val="004D2EF1"/>
    <w:rsid w:val="004D2F54"/>
    <w:rsid w:val="004D2F5E"/>
    <w:rsid w:val="004D2F77"/>
    <w:rsid w:val="004D30C8"/>
    <w:rsid w:val="004D30D0"/>
    <w:rsid w:val="004D33B8"/>
    <w:rsid w:val="004D3955"/>
    <w:rsid w:val="004D3ADA"/>
    <w:rsid w:val="004D3B30"/>
    <w:rsid w:val="004D3E5B"/>
    <w:rsid w:val="004D48F2"/>
    <w:rsid w:val="004D4A25"/>
    <w:rsid w:val="004D4B59"/>
    <w:rsid w:val="004D4F6E"/>
    <w:rsid w:val="004D4FDA"/>
    <w:rsid w:val="004D5169"/>
    <w:rsid w:val="004D530C"/>
    <w:rsid w:val="004D59EC"/>
    <w:rsid w:val="004D5EE4"/>
    <w:rsid w:val="004D6316"/>
    <w:rsid w:val="004D63D5"/>
    <w:rsid w:val="004D6C41"/>
    <w:rsid w:val="004D6C4F"/>
    <w:rsid w:val="004D6F95"/>
    <w:rsid w:val="004D7001"/>
    <w:rsid w:val="004D722F"/>
    <w:rsid w:val="004D7E6A"/>
    <w:rsid w:val="004E0277"/>
    <w:rsid w:val="004E03DC"/>
    <w:rsid w:val="004E0596"/>
    <w:rsid w:val="004E16B7"/>
    <w:rsid w:val="004E1D5B"/>
    <w:rsid w:val="004E1EE7"/>
    <w:rsid w:val="004E2324"/>
    <w:rsid w:val="004E23FD"/>
    <w:rsid w:val="004E27FA"/>
    <w:rsid w:val="004E282C"/>
    <w:rsid w:val="004E2CEB"/>
    <w:rsid w:val="004E2E0B"/>
    <w:rsid w:val="004E2E38"/>
    <w:rsid w:val="004E3086"/>
    <w:rsid w:val="004E3209"/>
    <w:rsid w:val="004E34DA"/>
    <w:rsid w:val="004E35FA"/>
    <w:rsid w:val="004E37C8"/>
    <w:rsid w:val="004E3A1B"/>
    <w:rsid w:val="004E3BCB"/>
    <w:rsid w:val="004E3C08"/>
    <w:rsid w:val="004E3D60"/>
    <w:rsid w:val="004E3D6A"/>
    <w:rsid w:val="004E3DE3"/>
    <w:rsid w:val="004E4052"/>
    <w:rsid w:val="004E446D"/>
    <w:rsid w:val="004E4944"/>
    <w:rsid w:val="004E4AE8"/>
    <w:rsid w:val="004E4C28"/>
    <w:rsid w:val="004E4C8F"/>
    <w:rsid w:val="004E550F"/>
    <w:rsid w:val="004E5950"/>
    <w:rsid w:val="004E6172"/>
    <w:rsid w:val="004E62E5"/>
    <w:rsid w:val="004E652F"/>
    <w:rsid w:val="004E670F"/>
    <w:rsid w:val="004E69B3"/>
    <w:rsid w:val="004E6D10"/>
    <w:rsid w:val="004E6D11"/>
    <w:rsid w:val="004E6F4C"/>
    <w:rsid w:val="004E764E"/>
    <w:rsid w:val="004E7763"/>
    <w:rsid w:val="004E7987"/>
    <w:rsid w:val="004E7DCB"/>
    <w:rsid w:val="004E7E4C"/>
    <w:rsid w:val="004E7FBD"/>
    <w:rsid w:val="004F0050"/>
    <w:rsid w:val="004F012C"/>
    <w:rsid w:val="004F0147"/>
    <w:rsid w:val="004F01B8"/>
    <w:rsid w:val="004F048D"/>
    <w:rsid w:val="004F0C80"/>
    <w:rsid w:val="004F104F"/>
    <w:rsid w:val="004F108A"/>
    <w:rsid w:val="004F1280"/>
    <w:rsid w:val="004F13A5"/>
    <w:rsid w:val="004F13B3"/>
    <w:rsid w:val="004F1583"/>
    <w:rsid w:val="004F1A91"/>
    <w:rsid w:val="004F1D50"/>
    <w:rsid w:val="004F1FD9"/>
    <w:rsid w:val="004F26A2"/>
    <w:rsid w:val="004F26F9"/>
    <w:rsid w:val="004F28BB"/>
    <w:rsid w:val="004F2AE1"/>
    <w:rsid w:val="004F2CAE"/>
    <w:rsid w:val="004F2CE0"/>
    <w:rsid w:val="004F2EFF"/>
    <w:rsid w:val="004F329B"/>
    <w:rsid w:val="004F3836"/>
    <w:rsid w:val="004F3A98"/>
    <w:rsid w:val="004F3FD7"/>
    <w:rsid w:val="004F40B3"/>
    <w:rsid w:val="004F45B5"/>
    <w:rsid w:val="004F45BF"/>
    <w:rsid w:val="004F4656"/>
    <w:rsid w:val="004F4695"/>
    <w:rsid w:val="004F484D"/>
    <w:rsid w:val="004F4ABC"/>
    <w:rsid w:val="004F4E34"/>
    <w:rsid w:val="004F4E40"/>
    <w:rsid w:val="004F4E42"/>
    <w:rsid w:val="004F4ED2"/>
    <w:rsid w:val="004F508B"/>
    <w:rsid w:val="004F51C3"/>
    <w:rsid w:val="004F531E"/>
    <w:rsid w:val="004F5337"/>
    <w:rsid w:val="004F544C"/>
    <w:rsid w:val="004F56E0"/>
    <w:rsid w:val="004F59B2"/>
    <w:rsid w:val="004F5D9F"/>
    <w:rsid w:val="004F5F21"/>
    <w:rsid w:val="004F5F2E"/>
    <w:rsid w:val="004F64E4"/>
    <w:rsid w:val="004F6B8A"/>
    <w:rsid w:val="004F6CC2"/>
    <w:rsid w:val="004F6D14"/>
    <w:rsid w:val="004F6E99"/>
    <w:rsid w:val="004F75DF"/>
    <w:rsid w:val="004F7906"/>
    <w:rsid w:val="004F7AE9"/>
    <w:rsid w:val="004F7CF1"/>
    <w:rsid w:val="005002ED"/>
    <w:rsid w:val="005006C3"/>
    <w:rsid w:val="00500DB2"/>
    <w:rsid w:val="0050177C"/>
    <w:rsid w:val="00501874"/>
    <w:rsid w:val="00501A7E"/>
    <w:rsid w:val="00501F51"/>
    <w:rsid w:val="005021D0"/>
    <w:rsid w:val="005021F4"/>
    <w:rsid w:val="00502605"/>
    <w:rsid w:val="0050279F"/>
    <w:rsid w:val="0050280A"/>
    <w:rsid w:val="00502F3D"/>
    <w:rsid w:val="005030FD"/>
    <w:rsid w:val="00503C05"/>
    <w:rsid w:val="00503C4D"/>
    <w:rsid w:val="00503CAC"/>
    <w:rsid w:val="00503D85"/>
    <w:rsid w:val="0050442A"/>
    <w:rsid w:val="00504A49"/>
    <w:rsid w:val="00504C8F"/>
    <w:rsid w:val="00504F99"/>
    <w:rsid w:val="00505674"/>
    <w:rsid w:val="005057A6"/>
    <w:rsid w:val="00505858"/>
    <w:rsid w:val="00505C3F"/>
    <w:rsid w:val="00505D43"/>
    <w:rsid w:val="00505EC7"/>
    <w:rsid w:val="0050615B"/>
    <w:rsid w:val="0050625B"/>
    <w:rsid w:val="00506520"/>
    <w:rsid w:val="00506559"/>
    <w:rsid w:val="005065DD"/>
    <w:rsid w:val="005070D8"/>
    <w:rsid w:val="00507588"/>
    <w:rsid w:val="00507677"/>
    <w:rsid w:val="005077DB"/>
    <w:rsid w:val="00507944"/>
    <w:rsid w:val="005079E3"/>
    <w:rsid w:val="005100B2"/>
    <w:rsid w:val="005107BF"/>
    <w:rsid w:val="00510825"/>
    <w:rsid w:val="00510A0B"/>
    <w:rsid w:val="00510B43"/>
    <w:rsid w:val="005113EB"/>
    <w:rsid w:val="005116F8"/>
    <w:rsid w:val="005118F6"/>
    <w:rsid w:val="00511B8A"/>
    <w:rsid w:val="00511D8A"/>
    <w:rsid w:val="00511E50"/>
    <w:rsid w:val="00511F3C"/>
    <w:rsid w:val="00511F94"/>
    <w:rsid w:val="005121DB"/>
    <w:rsid w:val="00512203"/>
    <w:rsid w:val="005122CF"/>
    <w:rsid w:val="00512466"/>
    <w:rsid w:val="0051370F"/>
    <w:rsid w:val="00513C72"/>
    <w:rsid w:val="00513E00"/>
    <w:rsid w:val="00513EE9"/>
    <w:rsid w:val="00513EFE"/>
    <w:rsid w:val="00513F07"/>
    <w:rsid w:val="00513FED"/>
    <w:rsid w:val="005140C5"/>
    <w:rsid w:val="005146B0"/>
    <w:rsid w:val="00514776"/>
    <w:rsid w:val="00514A88"/>
    <w:rsid w:val="00514F50"/>
    <w:rsid w:val="00515305"/>
    <w:rsid w:val="00515716"/>
    <w:rsid w:val="00515CDF"/>
    <w:rsid w:val="00515FF9"/>
    <w:rsid w:val="00516111"/>
    <w:rsid w:val="00516222"/>
    <w:rsid w:val="005162EE"/>
    <w:rsid w:val="00516348"/>
    <w:rsid w:val="005164A6"/>
    <w:rsid w:val="0051676C"/>
    <w:rsid w:val="00516C0C"/>
    <w:rsid w:val="00516DAF"/>
    <w:rsid w:val="00516F51"/>
    <w:rsid w:val="00516FF1"/>
    <w:rsid w:val="00517063"/>
    <w:rsid w:val="00517327"/>
    <w:rsid w:val="00517551"/>
    <w:rsid w:val="00517862"/>
    <w:rsid w:val="00517E48"/>
    <w:rsid w:val="005201CE"/>
    <w:rsid w:val="005201EA"/>
    <w:rsid w:val="00520466"/>
    <w:rsid w:val="00520A5A"/>
    <w:rsid w:val="00521995"/>
    <w:rsid w:val="00521E83"/>
    <w:rsid w:val="00521FF2"/>
    <w:rsid w:val="005220CF"/>
    <w:rsid w:val="005221FC"/>
    <w:rsid w:val="00522FA9"/>
    <w:rsid w:val="00523293"/>
    <w:rsid w:val="0052342E"/>
    <w:rsid w:val="005234B8"/>
    <w:rsid w:val="00523556"/>
    <w:rsid w:val="0052362E"/>
    <w:rsid w:val="0052393E"/>
    <w:rsid w:val="00523FA6"/>
    <w:rsid w:val="00523FF2"/>
    <w:rsid w:val="00524043"/>
    <w:rsid w:val="005241DD"/>
    <w:rsid w:val="00524220"/>
    <w:rsid w:val="00524523"/>
    <w:rsid w:val="005247AF"/>
    <w:rsid w:val="00524B18"/>
    <w:rsid w:val="00524C7D"/>
    <w:rsid w:val="00524FB3"/>
    <w:rsid w:val="00525483"/>
    <w:rsid w:val="00525524"/>
    <w:rsid w:val="005255D3"/>
    <w:rsid w:val="0052579E"/>
    <w:rsid w:val="005258EE"/>
    <w:rsid w:val="00526111"/>
    <w:rsid w:val="005264FB"/>
    <w:rsid w:val="005268D2"/>
    <w:rsid w:val="005271D8"/>
    <w:rsid w:val="005271F4"/>
    <w:rsid w:val="00527443"/>
    <w:rsid w:val="0052765F"/>
    <w:rsid w:val="0052767B"/>
    <w:rsid w:val="00527941"/>
    <w:rsid w:val="00530120"/>
    <w:rsid w:val="005303E1"/>
    <w:rsid w:val="00530ADB"/>
    <w:rsid w:val="0053106E"/>
    <w:rsid w:val="005313EA"/>
    <w:rsid w:val="005314C7"/>
    <w:rsid w:val="00531709"/>
    <w:rsid w:val="00531D64"/>
    <w:rsid w:val="00531F23"/>
    <w:rsid w:val="005320CC"/>
    <w:rsid w:val="0053215A"/>
    <w:rsid w:val="005323F9"/>
    <w:rsid w:val="0053252C"/>
    <w:rsid w:val="00532909"/>
    <w:rsid w:val="005329C5"/>
    <w:rsid w:val="00532C21"/>
    <w:rsid w:val="00532E1D"/>
    <w:rsid w:val="00532EAB"/>
    <w:rsid w:val="00533052"/>
    <w:rsid w:val="0053378C"/>
    <w:rsid w:val="0053380D"/>
    <w:rsid w:val="00533927"/>
    <w:rsid w:val="00533A13"/>
    <w:rsid w:val="0053444A"/>
    <w:rsid w:val="005346A4"/>
    <w:rsid w:val="005347F9"/>
    <w:rsid w:val="00534859"/>
    <w:rsid w:val="00534CF4"/>
    <w:rsid w:val="00534F0A"/>
    <w:rsid w:val="00535561"/>
    <w:rsid w:val="00535574"/>
    <w:rsid w:val="00535692"/>
    <w:rsid w:val="00535884"/>
    <w:rsid w:val="005358BA"/>
    <w:rsid w:val="00535AE4"/>
    <w:rsid w:val="00535DEB"/>
    <w:rsid w:val="0053640B"/>
    <w:rsid w:val="00536A5A"/>
    <w:rsid w:val="00536DDE"/>
    <w:rsid w:val="005373B3"/>
    <w:rsid w:val="00537720"/>
    <w:rsid w:val="0053797E"/>
    <w:rsid w:val="00537B27"/>
    <w:rsid w:val="00537B8C"/>
    <w:rsid w:val="00537DAF"/>
    <w:rsid w:val="00537F5F"/>
    <w:rsid w:val="0054082B"/>
    <w:rsid w:val="005413E8"/>
    <w:rsid w:val="0054143F"/>
    <w:rsid w:val="00541517"/>
    <w:rsid w:val="00541B83"/>
    <w:rsid w:val="00541C75"/>
    <w:rsid w:val="00541F9A"/>
    <w:rsid w:val="005422DD"/>
    <w:rsid w:val="005422EE"/>
    <w:rsid w:val="005425E6"/>
    <w:rsid w:val="005427D6"/>
    <w:rsid w:val="00542914"/>
    <w:rsid w:val="00542B01"/>
    <w:rsid w:val="00542CFD"/>
    <w:rsid w:val="00542F53"/>
    <w:rsid w:val="00543814"/>
    <w:rsid w:val="00543838"/>
    <w:rsid w:val="005439D9"/>
    <w:rsid w:val="00543B69"/>
    <w:rsid w:val="00543E75"/>
    <w:rsid w:val="00543F50"/>
    <w:rsid w:val="0054409A"/>
    <w:rsid w:val="00544373"/>
    <w:rsid w:val="00544607"/>
    <w:rsid w:val="00544C1B"/>
    <w:rsid w:val="00544D24"/>
    <w:rsid w:val="00544DC9"/>
    <w:rsid w:val="0054528B"/>
    <w:rsid w:val="005453D8"/>
    <w:rsid w:val="00545688"/>
    <w:rsid w:val="00545689"/>
    <w:rsid w:val="005456DB"/>
    <w:rsid w:val="005459B2"/>
    <w:rsid w:val="00545B60"/>
    <w:rsid w:val="00545FCB"/>
    <w:rsid w:val="005460FB"/>
    <w:rsid w:val="0054647A"/>
    <w:rsid w:val="00546937"/>
    <w:rsid w:val="00546C17"/>
    <w:rsid w:val="00546F31"/>
    <w:rsid w:val="00547017"/>
    <w:rsid w:val="0054754A"/>
    <w:rsid w:val="005477FD"/>
    <w:rsid w:val="00547926"/>
    <w:rsid w:val="00547944"/>
    <w:rsid w:val="00547B3F"/>
    <w:rsid w:val="00547D02"/>
    <w:rsid w:val="00547E89"/>
    <w:rsid w:val="005503F2"/>
    <w:rsid w:val="005509C8"/>
    <w:rsid w:val="00550C93"/>
    <w:rsid w:val="00550FEC"/>
    <w:rsid w:val="00551026"/>
    <w:rsid w:val="00551114"/>
    <w:rsid w:val="0055130D"/>
    <w:rsid w:val="00551530"/>
    <w:rsid w:val="0055189E"/>
    <w:rsid w:val="00552139"/>
    <w:rsid w:val="005522D6"/>
    <w:rsid w:val="00552529"/>
    <w:rsid w:val="005525D7"/>
    <w:rsid w:val="00552BE3"/>
    <w:rsid w:val="00552D4E"/>
    <w:rsid w:val="00553025"/>
    <w:rsid w:val="00553300"/>
    <w:rsid w:val="005533D3"/>
    <w:rsid w:val="0055375A"/>
    <w:rsid w:val="00553D54"/>
    <w:rsid w:val="00554272"/>
    <w:rsid w:val="00554579"/>
    <w:rsid w:val="00554837"/>
    <w:rsid w:val="00554858"/>
    <w:rsid w:val="00554883"/>
    <w:rsid w:val="00554AC0"/>
    <w:rsid w:val="00554DB6"/>
    <w:rsid w:val="00554E05"/>
    <w:rsid w:val="00555208"/>
    <w:rsid w:val="00555225"/>
    <w:rsid w:val="005553EA"/>
    <w:rsid w:val="00555DA8"/>
    <w:rsid w:val="0055618F"/>
    <w:rsid w:val="00556512"/>
    <w:rsid w:val="00556583"/>
    <w:rsid w:val="00556706"/>
    <w:rsid w:val="00556A36"/>
    <w:rsid w:val="00556B17"/>
    <w:rsid w:val="00557086"/>
    <w:rsid w:val="0055769F"/>
    <w:rsid w:val="00560011"/>
    <w:rsid w:val="005603C7"/>
    <w:rsid w:val="005604BA"/>
    <w:rsid w:val="00561288"/>
    <w:rsid w:val="00561491"/>
    <w:rsid w:val="00561561"/>
    <w:rsid w:val="00561D3A"/>
    <w:rsid w:val="00561F51"/>
    <w:rsid w:val="0056219D"/>
    <w:rsid w:val="00562238"/>
    <w:rsid w:val="00562258"/>
    <w:rsid w:val="005625AD"/>
    <w:rsid w:val="005626EC"/>
    <w:rsid w:val="0056276F"/>
    <w:rsid w:val="00562D20"/>
    <w:rsid w:val="0056305A"/>
    <w:rsid w:val="005632FB"/>
    <w:rsid w:val="005635E3"/>
    <w:rsid w:val="00563683"/>
    <w:rsid w:val="0056391F"/>
    <w:rsid w:val="0056392D"/>
    <w:rsid w:val="00563DFD"/>
    <w:rsid w:val="00563F60"/>
    <w:rsid w:val="0056430A"/>
    <w:rsid w:val="00564501"/>
    <w:rsid w:val="00564556"/>
    <w:rsid w:val="00564728"/>
    <w:rsid w:val="005649F3"/>
    <w:rsid w:val="00564A56"/>
    <w:rsid w:val="00564AFA"/>
    <w:rsid w:val="00564C5B"/>
    <w:rsid w:val="00564E9F"/>
    <w:rsid w:val="005650B1"/>
    <w:rsid w:val="0056510F"/>
    <w:rsid w:val="005652B3"/>
    <w:rsid w:val="0056576F"/>
    <w:rsid w:val="00565AE9"/>
    <w:rsid w:val="0056613B"/>
    <w:rsid w:val="0056661B"/>
    <w:rsid w:val="005666CF"/>
    <w:rsid w:val="0056674F"/>
    <w:rsid w:val="005668A6"/>
    <w:rsid w:val="00566AFD"/>
    <w:rsid w:val="00566BED"/>
    <w:rsid w:val="00567108"/>
    <w:rsid w:val="00567610"/>
    <w:rsid w:val="0056786C"/>
    <w:rsid w:val="00567916"/>
    <w:rsid w:val="005679DF"/>
    <w:rsid w:val="00567B3B"/>
    <w:rsid w:val="00567D5F"/>
    <w:rsid w:val="0057029F"/>
    <w:rsid w:val="00570741"/>
    <w:rsid w:val="00570A05"/>
    <w:rsid w:val="00570B36"/>
    <w:rsid w:val="00570BA0"/>
    <w:rsid w:val="00570EAF"/>
    <w:rsid w:val="00570F99"/>
    <w:rsid w:val="00571095"/>
    <w:rsid w:val="0057149C"/>
    <w:rsid w:val="00571FBE"/>
    <w:rsid w:val="0057251A"/>
    <w:rsid w:val="00572748"/>
    <w:rsid w:val="005730A7"/>
    <w:rsid w:val="005731BA"/>
    <w:rsid w:val="00573318"/>
    <w:rsid w:val="00573641"/>
    <w:rsid w:val="005740C1"/>
    <w:rsid w:val="00574517"/>
    <w:rsid w:val="00574948"/>
    <w:rsid w:val="00574B03"/>
    <w:rsid w:val="00574B7B"/>
    <w:rsid w:val="00574DEF"/>
    <w:rsid w:val="00574F02"/>
    <w:rsid w:val="00574F65"/>
    <w:rsid w:val="00574F9D"/>
    <w:rsid w:val="005755AB"/>
    <w:rsid w:val="0057560B"/>
    <w:rsid w:val="005756A8"/>
    <w:rsid w:val="005758F2"/>
    <w:rsid w:val="005759CD"/>
    <w:rsid w:val="00575AD8"/>
    <w:rsid w:val="00575D88"/>
    <w:rsid w:val="00575E13"/>
    <w:rsid w:val="00575FFA"/>
    <w:rsid w:val="00576128"/>
    <w:rsid w:val="005766B4"/>
    <w:rsid w:val="005777D6"/>
    <w:rsid w:val="00577A6B"/>
    <w:rsid w:val="00577C1C"/>
    <w:rsid w:val="00577C8C"/>
    <w:rsid w:val="0058000D"/>
    <w:rsid w:val="005804A7"/>
    <w:rsid w:val="005806DF"/>
    <w:rsid w:val="00580F65"/>
    <w:rsid w:val="00581252"/>
    <w:rsid w:val="00581585"/>
    <w:rsid w:val="0058197A"/>
    <w:rsid w:val="005819B8"/>
    <w:rsid w:val="00581A93"/>
    <w:rsid w:val="00581B56"/>
    <w:rsid w:val="00581C04"/>
    <w:rsid w:val="00581EDF"/>
    <w:rsid w:val="005821C2"/>
    <w:rsid w:val="0058235E"/>
    <w:rsid w:val="00582C3D"/>
    <w:rsid w:val="00582E0B"/>
    <w:rsid w:val="005830E7"/>
    <w:rsid w:val="0058311F"/>
    <w:rsid w:val="00583440"/>
    <w:rsid w:val="005834B8"/>
    <w:rsid w:val="005838DA"/>
    <w:rsid w:val="00583E91"/>
    <w:rsid w:val="00584211"/>
    <w:rsid w:val="00584D8B"/>
    <w:rsid w:val="00584EF5"/>
    <w:rsid w:val="00584FF2"/>
    <w:rsid w:val="00585416"/>
    <w:rsid w:val="00585888"/>
    <w:rsid w:val="00585975"/>
    <w:rsid w:val="00585B63"/>
    <w:rsid w:val="00585D83"/>
    <w:rsid w:val="00586483"/>
    <w:rsid w:val="00586496"/>
    <w:rsid w:val="005866DC"/>
    <w:rsid w:val="005868DB"/>
    <w:rsid w:val="00586AD0"/>
    <w:rsid w:val="0058714C"/>
    <w:rsid w:val="00587548"/>
    <w:rsid w:val="00587AC8"/>
    <w:rsid w:val="00587BCD"/>
    <w:rsid w:val="0059003A"/>
    <w:rsid w:val="005901C0"/>
    <w:rsid w:val="005902EC"/>
    <w:rsid w:val="00590430"/>
    <w:rsid w:val="00590452"/>
    <w:rsid w:val="0059064A"/>
    <w:rsid w:val="00590BDD"/>
    <w:rsid w:val="00590BE8"/>
    <w:rsid w:val="00590E51"/>
    <w:rsid w:val="00590F41"/>
    <w:rsid w:val="005911C8"/>
    <w:rsid w:val="00591359"/>
    <w:rsid w:val="00591485"/>
    <w:rsid w:val="0059154A"/>
    <w:rsid w:val="005916DC"/>
    <w:rsid w:val="00591B55"/>
    <w:rsid w:val="005921D6"/>
    <w:rsid w:val="005922E1"/>
    <w:rsid w:val="005923AE"/>
    <w:rsid w:val="005923CF"/>
    <w:rsid w:val="005925D9"/>
    <w:rsid w:val="005925F6"/>
    <w:rsid w:val="005927E9"/>
    <w:rsid w:val="00592988"/>
    <w:rsid w:val="00592BAC"/>
    <w:rsid w:val="00592DFE"/>
    <w:rsid w:val="00592E3A"/>
    <w:rsid w:val="00592F08"/>
    <w:rsid w:val="00592F37"/>
    <w:rsid w:val="00592F7D"/>
    <w:rsid w:val="0059318B"/>
    <w:rsid w:val="00593421"/>
    <w:rsid w:val="005934BF"/>
    <w:rsid w:val="00593788"/>
    <w:rsid w:val="005937AF"/>
    <w:rsid w:val="00593AA0"/>
    <w:rsid w:val="00593BB7"/>
    <w:rsid w:val="00593CD2"/>
    <w:rsid w:val="00593D15"/>
    <w:rsid w:val="00594027"/>
    <w:rsid w:val="005947A1"/>
    <w:rsid w:val="005948C1"/>
    <w:rsid w:val="00595359"/>
    <w:rsid w:val="00596296"/>
    <w:rsid w:val="005966D6"/>
    <w:rsid w:val="00596845"/>
    <w:rsid w:val="00596E50"/>
    <w:rsid w:val="00596F71"/>
    <w:rsid w:val="005973F8"/>
    <w:rsid w:val="00597577"/>
    <w:rsid w:val="00597A50"/>
    <w:rsid w:val="00597B0E"/>
    <w:rsid w:val="00597B6B"/>
    <w:rsid w:val="005A09C7"/>
    <w:rsid w:val="005A0CE1"/>
    <w:rsid w:val="005A0F9C"/>
    <w:rsid w:val="005A1001"/>
    <w:rsid w:val="005A1429"/>
    <w:rsid w:val="005A1B2C"/>
    <w:rsid w:val="005A1D3D"/>
    <w:rsid w:val="005A21E7"/>
    <w:rsid w:val="005A229D"/>
    <w:rsid w:val="005A3A79"/>
    <w:rsid w:val="005A3CAC"/>
    <w:rsid w:val="005A3E73"/>
    <w:rsid w:val="005A3EDF"/>
    <w:rsid w:val="005A419C"/>
    <w:rsid w:val="005A423D"/>
    <w:rsid w:val="005A447D"/>
    <w:rsid w:val="005A462F"/>
    <w:rsid w:val="005A4777"/>
    <w:rsid w:val="005A49BB"/>
    <w:rsid w:val="005A4A12"/>
    <w:rsid w:val="005A4E02"/>
    <w:rsid w:val="005A4F38"/>
    <w:rsid w:val="005A50C6"/>
    <w:rsid w:val="005A5679"/>
    <w:rsid w:val="005A5795"/>
    <w:rsid w:val="005A57E6"/>
    <w:rsid w:val="005A6541"/>
    <w:rsid w:val="005A6AA4"/>
    <w:rsid w:val="005A6AF6"/>
    <w:rsid w:val="005A6FE8"/>
    <w:rsid w:val="005A706E"/>
    <w:rsid w:val="005A70A2"/>
    <w:rsid w:val="005A73B8"/>
    <w:rsid w:val="005A77B7"/>
    <w:rsid w:val="005A77CF"/>
    <w:rsid w:val="005A7820"/>
    <w:rsid w:val="005A7A3E"/>
    <w:rsid w:val="005A7B66"/>
    <w:rsid w:val="005A7C9F"/>
    <w:rsid w:val="005A7D22"/>
    <w:rsid w:val="005A7F64"/>
    <w:rsid w:val="005B00CD"/>
    <w:rsid w:val="005B029C"/>
    <w:rsid w:val="005B044C"/>
    <w:rsid w:val="005B04FF"/>
    <w:rsid w:val="005B0531"/>
    <w:rsid w:val="005B0872"/>
    <w:rsid w:val="005B0F4D"/>
    <w:rsid w:val="005B17E1"/>
    <w:rsid w:val="005B185A"/>
    <w:rsid w:val="005B19FE"/>
    <w:rsid w:val="005B1AED"/>
    <w:rsid w:val="005B2045"/>
    <w:rsid w:val="005B26FB"/>
    <w:rsid w:val="005B29C1"/>
    <w:rsid w:val="005B2C14"/>
    <w:rsid w:val="005B2D46"/>
    <w:rsid w:val="005B2DDA"/>
    <w:rsid w:val="005B3192"/>
    <w:rsid w:val="005B36F2"/>
    <w:rsid w:val="005B3D0C"/>
    <w:rsid w:val="005B3D1B"/>
    <w:rsid w:val="005B3DA2"/>
    <w:rsid w:val="005B3FE3"/>
    <w:rsid w:val="005B4153"/>
    <w:rsid w:val="005B41F0"/>
    <w:rsid w:val="005B47DF"/>
    <w:rsid w:val="005B48DE"/>
    <w:rsid w:val="005B4B2E"/>
    <w:rsid w:val="005B4CF2"/>
    <w:rsid w:val="005B4E1F"/>
    <w:rsid w:val="005B4E99"/>
    <w:rsid w:val="005B50C5"/>
    <w:rsid w:val="005B5701"/>
    <w:rsid w:val="005B57C9"/>
    <w:rsid w:val="005B5E44"/>
    <w:rsid w:val="005B631B"/>
    <w:rsid w:val="005B68A8"/>
    <w:rsid w:val="005B69C0"/>
    <w:rsid w:val="005B6F80"/>
    <w:rsid w:val="005B71E2"/>
    <w:rsid w:val="005B7516"/>
    <w:rsid w:val="005B7914"/>
    <w:rsid w:val="005B7954"/>
    <w:rsid w:val="005B7E1D"/>
    <w:rsid w:val="005B7F2A"/>
    <w:rsid w:val="005C00FE"/>
    <w:rsid w:val="005C019A"/>
    <w:rsid w:val="005C05E5"/>
    <w:rsid w:val="005C0980"/>
    <w:rsid w:val="005C0F1D"/>
    <w:rsid w:val="005C1190"/>
    <w:rsid w:val="005C1379"/>
    <w:rsid w:val="005C1CA7"/>
    <w:rsid w:val="005C1CF8"/>
    <w:rsid w:val="005C215A"/>
    <w:rsid w:val="005C21AE"/>
    <w:rsid w:val="005C22CF"/>
    <w:rsid w:val="005C24A9"/>
    <w:rsid w:val="005C267C"/>
    <w:rsid w:val="005C2A34"/>
    <w:rsid w:val="005C2DAE"/>
    <w:rsid w:val="005C2E3B"/>
    <w:rsid w:val="005C31B6"/>
    <w:rsid w:val="005C324A"/>
    <w:rsid w:val="005C35CA"/>
    <w:rsid w:val="005C376B"/>
    <w:rsid w:val="005C37D8"/>
    <w:rsid w:val="005C3D43"/>
    <w:rsid w:val="005C3F61"/>
    <w:rsid w:val="005C405E"/>
    <w:rsid w:val="005C471F"/>
    <w:rsid w:val="005C4797"/>
    <w:rsid w:val="005C47F9"/>
    <w:rsid w:val="005C4856"/>
    <w:rsid w:val="005C48A7"/>
    <w:rsid w:val="005C48FA"/>
    <w:rsid w:val="005C4C59"/>
    <w:rsid w:val="005C4EAC"/>
    <w:rsid w:val="005C4F70"/>
    <w:rsid w:val="005C500A"/>
    <w:rsid w:val="005C5292"/>
    <w:rsid w:val="005C53B4"/>
    <w:rsid w:val="005C5BF2"/>
    <w:rsid w:val="005C5C15"/>
    <w:rsid w:val="005C6140"/>
    <w:rsid w:val="005C64E4"/>
    <w:rsid w:val="005C66D3"/>
    <w:rsid w:val="005C6B4A"/>
    <w:rsid w:val="005C7087"/>
    <w:rsid w:val="005C77CF"/>
    <w:rsid w:val="005C79F7"/>
    <w:rsid w:val="005C7D60"/>
    <w:rsid w:val="005D0292"/>
    <w:rsid w:val="005D02DF"/>
    <w:rsid w:val="005D07D4"/>
    <w:rsid w:val="005D081A"/>
    <w:rsid w:val="005D0941"/>
    <w:rsid w:val="005D0C6E"/>
    <w:rsid w:val="005D0E39"/>
    <w:rsid w:val="005D0F4B"/>
    <w:rsid w:val="005D1633"/>
    <w:rsid w:val="005D1738"/>
    <w:rsid w:val="005D1865"/>
    <w:rsid w:val="005D18A2"/>
    <w:rsid w:val="005D1C81"/>
    <w:rsid w:val="005D1EA2"/>
    <w:rsid w:val="005D1EF7"/>
    <w:rsid w:val="005D2095"/>
    <w:rsid w:val="005D22A9"/>
    <w:rsid w:val="005D293F"/>
    <w:rsid w:val="005D2980"/>
    <w:rsid w:val="005D2BBB"/>
    <w:rsid w:val="005D2CFE"/>
    <w:rsid w:val="005D344F"/>
    <w:rsid w:val="005D3689"/>
    <w:rsid w:val="005D36F0"/>
    <w:rsid w:val="005D3753"/>
    <w:rsid w:val="005D3B2A"/>
    <w:rsid w:val="005D3BA6"/>
    <w:rsid w:val="005D3CDB"/>
    <w:rsid w:val="005D404D"/>
    <w:rsid w:val="005D422F"/>
    <w:rsid w:val="005D4345"/>
    <w:rsid w:val="005D4644"/>
    <w:rsid w:val="005D4A5A"/>
    <w:rsid w:val="005D50B9"/>
    <w:rsid w:val="005D50DC"/>
    <w:rsid w:val="005D543B"/>
    <w:rsid w:val="005D6737"/>
    <w:rsid w:val="005D67DB"/>
    <w:rsid w:val="005D6AE3"/>
    <w:rsid w:val="005D6D76"/>
    <w:rsid w:val="005D7060"/>
    <w:rsid w:val="005D73B9"/>
    <w:rsid w:val="005D799C"/>
    <w:rsid w:val="005E0123"/>
    <w:rsid w:val="005E06D5"/>
    <w:rsid w:val="005E076F"/>
    <w:rsid w:val="005E0BCE"/>
    <w:rsid w:val="005E0FA6"/>
    <w:rsid w:val="005E105A"/>
    <w:rsid w:val="005E12A1"/>
    <w:rsid w:val="005E12A7"/>
    <w:rsid w:val="005E16EC"/>
    <w:rsid w:val="005E1CDC"/>
    <w:rsid w:val="005E214F"/>
    <w:rsid w:val="005E226A"/>
    <w:rsid w:val="005E232F"/>
    <w:rsid w:val="005E26BE"/>
    <w:rsid w:val="005E2E78"/>
    <w:rsid w:val="005E2F87"/>
    <w:rsid w:val="005E3750"/>
    <w:rsid w:val="005E378D"/>
    <w:rsid w:val="005E3A37"/>
    <w:rsid w:val="005E3BAC"/>
    <w:rsid w:val="005E3D02"/>
    <w:rsid w:val="005E425D"/>
    <w:rsid w:val="005E4646"/>
    <w:rsid w:val="005E47F5"/>
    <w:rsid w:val="005E4ADB"/>
    <w:rsid w:val="005E4F75"/>
    <w:rsid w:val="005E51B1"/>
    <w:rsid w:val="005E521A"/>
    <w:rsid w:val="005E5792"/>
    <w:rsid w:val="005E57A6"/>
    <w:rsid w:val="005E59BC"/>
    <w:rsid w:val="005E5C03"/>
    <w:rsid w:val="005E5D5F"/>
    <w:rsid w:val="005E633A"/>
    <w:rsid w:val="005E64AD"/>
    <w:rsid w:val="005E6775"/>
    <w:rsid w:val="005E6785"/>
    <w:rsid w:val="005E6932"/>
    <w:rsid w:val="005E6DE8"/>
    <w:rsid w:val="005E72E6"/>
    <w:rsid w:val="005E77BC"/>
    <w:rsid w:val="005E79CD"/>
    <w:rsid w:val="005E7A72"/>
    <w:rsid w:val="005E7C1D"/>
    <w:rsid w:val="005F0199"/>
    <w:rsid w:val="005F025E"/>
    <w:rsid w:val="005F0365"/>
    <w:rsid w:val="005F06E1"/>
    <w:rsid w:val="005F07BD"/>
    <w:rsid w:val="005F08F6"/>
    <w:rsid w:val="005F095A"/>
    <w:rsid w:val="005F0BF7"/>
    <w:rsid w:val="005F0BFF"/>
    <w:rsid w:val="005F0CB9"/>
    <w:rsid w:val="005F0EBD"/>
    <w:rsid w:val="005F1007"/>
    <w:rsid w:val="005F1063"/>
    <w:rsid w:val="005F126F"/>
    <w:rsid w:val="005F14B6"/>
    <w:rsid w:val="005F2434"/>
    <w:rsid w:val="005F2502"/>
    <w:rsid w:val="005F300E"/>
    <w:rsid w:val="005F39FB"/>
    <w:rsid w:val="005F3AFE"/>
    <w:rsid w:val="005F3BDA"/>
    <w:rsid w:val="005F4148"/>
    <w:rsid w:val="005F43EF"/>
    <w:rsid w:val="005F4859"/>
    <w:rsid w:val="005F4B3B"/>
    <w:rsid w:val="005F4BF1"/>
    <w:rsid w:val="005F4C73"/>
    <w:rsid w:val="005F4E4F"/>
    <w:rsid w:val="005F5330"/>
    <w:rsid w:val="005F5657"/>
    <w:rsid w:val="005F586C"/>
    <w:rsid w:val="005F58C0"/>
    <w:rsid w:val="005F59AB"/>
    <w:rsid w:val="005F5A5D"/>
    <w:rsid w:val="005F6445"/>
    <w:rsid w:val="005F6554"/>
    <w:rsid w:val="005F6764"/>
    <w:rsid w:val="005F67CD"/>
    <w:rsid w:val="005F6CA3"/>
    <w:rsid w:val="005F702A"/>
    <w:rsid w:val="005F72D7"/>
    <w:rsid w:val="005F754B"/>
    <w:rsid w:val="005F764D"/>
    <w:rsid w:val="005F7DB0"/>
    <w:rsid w:val="00600157"/>
    <w:rsid w:val="00600225"/>
    <w:rsid w:val="0060054E"/>
    <w:rsid w:val="006006B9"/>
    <w:rsid w:val="00600AE5"/>
    <w:rsid w:val="00600C54"/>
    <w:rsid w:val="00600E67"/>
    <w:rsid w:val="00600E95"/>
    <w:rsid w:val="00600EF6"/>
    <w:rsid w:val="00600FCE"/>
    <w:rsid w:val="006010E9"/>
    <w:rsid w:val="006013E7"/>
    <w:rsid w:val="00601A5A"/>
    <w:rsid w:val="00601C66"/>
    <w:rsid w:val="00601D35"/>
    <w:rsid w:val="00601F73"/>
    <w:rsid w:val="00602411"/>
    <w:rsid w:val="006024C1"/>
    <w:rsid w:val="006028CB"/>
    <w:rsid w:val="00602929"/>
    <w:rsid w:val="00602949"/>
    <w:rsid w:val="00602ACB"/>
    <w:rsid w:val="00602BDF"/>
    <w:rsid w:val="006030D0"/>
    <w:rsid w:val="006032F5"/>
    <w:rsid w:val="006033F9"/>
    <w:rsid w:val="00603532"/>
    <w:rsid w:val="0060354D"/>
    <w:rsid w:val="00603800"/>
    <w:rsid w:val="00603937"/>
    <w:rsid w:val="00603B55"/>
    <w:rsid w:val="006040C4"/>
    <w:rsid w:val="006040EB"/>
    <w:rsid w:val="00604368"/>
    <w:rsid w:val="006043BC"/>
    <w:rsid w:val="006047D8"/>
    <w:rsid w:val="0060485F"/>
    <w:rsid w:val="00604993"/>
    <w:rsid w:val="00604F0D"/>
    <w:rsid w:val="006056A4"/>
    <w:rsid w:val="00605CE5"/>
    <w:rsid w:val="00605E77"/>
    <w:rsid w:val="00605F1E"/>
    <w:rsid w:val="00606187"/>
    <w:rsid w:val="00606212"/>
    <w:rsid w:val="006066E1"/>
    <w:rsid w:val="006068F0"/>
    <w:rsid w:val="00606954"/>
    <w:rsid w:val="00606E92"/>
    <w:rsid w:val="00606EEA"/>
    <w:rsid w:val="006073D7"/>
    <w:rsid w:val="006076D0"/>
    <w:rsid w:val="0060794D"/>
    <w:rsid w:val="00607B7D"/>
    <w:rsid w:val="00607BBF"/>
    <w:rsid w:val="00607CD1"/>
    <w:rsid w:val="00607D50"/>
    <w:rsid w:val="00607E18"/>
    <w:rsid w:val="00607FA9"/>
    <w:rsid w:val="00610054"/>
    <w:rsid w:val="006100C7"/>
    <w:rsid w:val="006101A6"/>
    <w:rsid w:val="006106AF"/>
    <w:rsid w:val="006107AA"/>
    <w:rsid w:val="0061084D"/>
    <w:rsid w:val="00610A67"/>
    <w:rsid w:val="00610B8B"/>
    <w:rsid w:val="00610E15"/>
    <w:rsid w:val="00611480"/>
    <w:rsid w:val="0061189E"/>
    <w:rsid w:val="00611C7B"/>
    <w:rsid w:val="006123E4"/>
    <w:rsid w:val="00612505"/>
    <w:rsid w:val="00612555"/>
    <w:rsid w:val="0061259D"/>
    <w:rsid w:val="006125CD"/>
    <w:rsid w:val="00612799"/>
    <w:rsid w:val="00612DCF"/>
    <w:rsid w:val="00612DFE"/>
    <w:rsid w:val="0061367B"/>
    <w:rsid w:val="006136A5"/>
    <w:rsid w:val="00613740"/>
    <w:rsid w:val="00613902"/>
    <w:rsid w:val="00613F80"/>
    <w:rsid w:val="00614361"/>
    <w:rsid w:val="0061451B"/>
    <w:rsid w:val="006145CB"/>
    <w:rsid w:val="00614802"/>
    <w:rsid w:val="00614870"/>
    <w:rsid w:val="00614A7C"/>
    <w:rsid w:val="00614B00"/>
    <w:rsid w:val="00614BA5"/>
    <w:rsid w:val="00614CBF"/>
    <w:rsid w:val="00614F92"/>
    <w:rsid w:val="00615496"/>
    <w:rsid w:val="00615F13"/>
    <w:rsid w:val="00615FE0"/>
    <w:rsid w:val="006162B8"/>
    <w:rsid w:val="0061662B"/>
    <w:rsid w:val="00616631"/>
    <w:rsid w:val="00616649"/>
    <w:rsid w:val="006166E1"/>
    <w:rsid w:val="0061681A"/>
    <w:rsid w:val="00616884"/>
    <w:rsid w:val="00616956"/>
    <w:rsid w:val="0061696E"/>
    <w:rsid w:val="00616C4F"/>
    <w:rsid w:val="00617162"/>
    <w:rsid w:val="006175E2"/>
    <w:rsid w:val="00617C00"/>
    <w:rsid w:val="00617C38"/>
    <w:rsid w:val="006200CF"/>
    <w:rsid w:val="00620195"/>
    <w:rsid w:val="006205B9"/>
    <w:rsid w:val="00620A41"/>
    <w:rsid w:val="00620A6A"/>
    <w:rsid w:val="00620D17"/>
    <w:rsid w:val="0062103B"/>
    <w:rsid w:val="00621073"/>
    <w:rsid w:val="00621174"/>
    <w:rsid w:val="006212DD"/>
    <w:rsid w:val="00621890"/>
    <w:rsid w:val="006218E8"/>
    <w:rsid w:val="00621995"/>
    <w:rsid w:val="00622032"/>
    <w:rsid w:val="0062229B"/>
    <w:rsid w:val="006238A0"/>
    <w:rsid w:val="0062398D"/>
    <w:rsid w:val="00623A3B"/>
    <w:rsid w:val="00623A8B"/>
    <w:rsid w:val="00623C65"/>
    <w:rsid w:val="00623FA5"/>
    <w:rsid w:val="006246E6"/>
    <w:rsid w:val="00624766"/>
    <w:rsid w:val="00624913"/>
    <w:rsid w:val="0062495C"/>
    <w:rsid w:val="00624E58"/>
    <w:rsid w:val="00624EA0"/>
    <w:rsid w:val="0062519D"/>
    <w:rsid w:val="006253FD"/>
    <w:rsid w:val="006258BC"/>
    <w:rsid w:val="00625F83"/>
    <w:rsid w:val="0062629E"/>
    <w:rsid w:val="00626D76"/>
    <w:rsid w:val="006271D1"/>
    <w:rsid w:val="0062722F"/>
    <w:rsid w:val="006273F7"/>
    <w:rsid w:val="006275D6"/>
    <w:rsid w:val="006278D9"/>
    <w:rsid w:val="006278E4"/>
    <w:rsid w:val="006279A1"/>
    <w:rsid w:val="00627B86"/>
    <w:rsid w:val="0063082B"/>
    <w:rsid w:val="00630CD4"/>
    <w:rsid w:val="00630EB0"/>
    <w:rsid w:val="00630FCC"/>
    <w:rsid w:val="00630FFD"/>
    <w:rsid w:val="0063112A"/>
    <w:rsid w:val="0063143B"/>
    <w:rsid w:val="00631513"/>
    <w:rsid w:val="0063166B"/>
    <w:rsid w:val="006316ED"/>
    <w:rsid w:val="006316EE"/>
    <w:rsid w:val="006317AB"/>
    <w:rsid w:val="0063242E"/>
    <w:rsid w:val="006326D7"/>
    <w:rsid w:val="0063272B"/>
    <w:rsid w:val="00632BC6"/>
    <w:rsid w:val="00633012"/>
    <w:rsid w:val="00633297"/>
    <w:rsid w:val="00633341"/>
    <w:rsid w:val="00633526"/>
    <w:rsid w:val="00633AB0"/>
    <w:rsid w:val="00633BB7"/>
    <w:rsid w:val="00633E1D"/>
    <w:rsid w:val="006345A1"/>
    <w:rsid w:val="00634893"/>
    <w:rsid w:val="006349C1"/>
    <w:rsid w:val="00634A03"/>
    <w:rsid w:val="00634AE9"/>
    <w:rsid w:val="006351B2"/>
    <w:rsid w:val="0063564D"/>
    <w:rsid w:val="00635ACB"/>
    <w:rsid w:val="00635E57"/>
    <w:rsid w:val="00635F68"/>
    <w:rsid w:val="006362FA"/>
    <w:rsid w:val="006365A6"/>
    <w:rsid w:val="00636960"/>
    <w:rsid w:val="00636988"/>
    <w:rsid w:val="00636BDC"/>
    <w:rsid w:val="00636E16"/>
    <w:rsid w:val="00637084"/>
    <w:rsid w:val="00637413"/>
    <w:rsid w:val="006375BC"/>
    <w:rsid w:val="006378DF"/>
    <w:rsid w:val="00637C1F"/>
    <w:rsid w:val="0064065E"/>
    <w:rsid w:val="00640952"/>
    <w:rsid w:val="0064097B"/>
    <w:rsid w:val="0064097D"/>
    <w:rsid w:val="006409DB"/>
    <w:rsid w:val="00640A56"/>
    <w:rsid w:val="00640E01"/>
    <w:rsid w:val="00641189"/>
    <w:rsid w:val="006414FC"/>
    <w:rsid w:val="006415FA"/>
    <w:rsid w:val="00641B82"/>
    <w:rsid w:val="00641D33"/>
    <w:rsid w:val="00642992"/>
    <w:rsid w:val="006429DF"/>
    <w:rsid w:val="00642B36"/>
    <w:rsid w:val="00642BE8"/>
    <w:rsid w:val="00642D3C"/>
    <w:rsid w:val="00642E0F"/>
    <w:rsid w:val="00642EFB"/>
    <w:rsid w:val="00643141"/>
    <w:rsid w:val="006431D6"/>
    <w:rsid w:val="00643392"/>
    <w:rsid w:val="00643C1C"/>
    <w:rsid w:val="00643D08"/>
    <w:rsid w:val="00644112"/>
    <w:rsid w:val="00644249"/>
    <w:rsid w:val="00644B78"/>
    <w:rsid w:val="00644D12"/>
    <w:rsid w:val="00644D26"/>
    <w:rsid w:val="00644E65"/>
    <w:rsid w:val="0064543B"/>
    <w:rsid w:val="006456F6"/>
    <w:rsid w:val="00646045"/>
    <w:rsid w:val="0064625B"/>
    <w:rsid w:val="00646336"/>
    <w:rsid w:val="006467ED"/>
    <w:rsid w:val="0064708E"/>
    <w:rsid w:val="006473ED"/>
    <w:rsid w:val="0064773F"/>
    <w:rsid w:val="00647814"/>
    <w:rsid w:val="00647BBF"/>
    <w:rsid w:val="00650816"/>
    <w:rsid w:val="00650CEF"/>
    <w:rsid w:val="00650E9B"/>
    <w:rsid w:val="00651008"/>
    <w:rsid w:val="0065105D"/>
    <w:rsid w:val="006515BC"/>
    <w:rsid w:val="00651E5B"/>
    <w:rsid w:val="00651EB9"/>
    <w:rsid w:val="006526D2"/>
    <w:rsid w:val="00652823"/>
    <w:rsid w:val="00652DA7"/>
    <w:rsid w:val="006530B2"/>
    <w:rsid w:val="006530BF"/>
    <w:rsid w:val="006533DA"/>
    <w:rsid w:val="00653899"/>
    <w:rsid w:val="00653C61"/>
    <w:rsid w:val="006540C8"/>
    <w:rsid w:val="006542E1"/>
    <w:rsid w:val="006544AE"/>
    <w:rsid w:val="00654762"/>
    <w:rsid w:val="00654AB3"/>
    <w:rsid w:val="00654AE6"/>
    <w:rsid w:val="00654B7E"/>
    <w:rsid w:val="006550A6"/>
    <w:rsid w:val="00655392"/>
    <w:rsid w:val="006553B6"/>
    <w:rsid w:val="00655789"/>
    <w:rsid w:val="00655B29"/>
    <w:rsid w:val="00655BA3"/>
    <w:rsid w:val="00655DC0"/>
    <w:rsid w:val="00655E60"/>
    <w:rsid w:val="00656013"/>
    <w:rsid w:val="006562AD"/>
    <w:rsid w:val="00656520"/>
    <w:rsid w:val="00656E07"/>
    <w:rsid w:val="00656F16"/>
    <w:rsid w:val="006571A8"/>
    <w:rsid w:val="00657523"/>
    <w:rsid w:val="0065759B"/>
    <w:rsid w:val="006575D2"/>
    <w:rsid w:val="00657780"/>
    <w:rsid w:val="0065789A"/>
    <w:rsid w:val="00657982"/>
    <w:rsid w:val="00657D47"/>
    <w:rsid w:val="006601A9"/>
    <w:rsid w:val="006601DB"/>
    <w:rsid w:val="00660766"/>
    <w:rsid w:val="00660F05"/>
    <w:rsid w:val="00661622"/>
    <w:rsid w:val="00661B89"/>
    <w:rsid w:val="00661BF6"/>
    <w:rsid w:val="00661E88"/>
    <w:rsid w:val="0066204D"/>
    <w:rsid w:val="006625E7"/>
    <w:rsid w:val="00662C1F"/>
    <w:rsid w:val="00662F97"/>
    <w:rsid w:val="006631D6"/>
    <w:rsid w:val="006633A1"/>
    <w:rsid w:val="00663414"/>
    <w:rsid w:val="006639CB"/>
    <w:rsid w:val="00663F2A"/>
    <w:rsid w:val="0066420B"/>
    <w:rsid w:val="00664538"/>
    <w:rsid w:val="006647AC"/>
    <w:rsid w:val="00664993"/>
    <w:rsid w:val="00664999"/>
    <w:rsid w:val="00664EFF"/>
    <w:rsid w:val="00665322"/>
    <w:rsid w:val="006656CE"/>
    <w:rsid w:val="00665766"/>
    <w:rsid w:val="00665903"/>
    <w:rsid w:val="00665B57"/>
    <w:rsid w:val="00665C19"/>
    <w:rsid w:val="00666134"/>
    <w:rsid w:val="0066623A"/>
    <w:rsid w:val="00666333"/>
    <w:rsid w:val="00666848"/>
    <w:rsid w:val="00666D6B"/>
    <w:rsid w:val="00666EF2"/>
    <w:rsid w:val="00666FA4"/>
    <w:rsid w:val="00667084"/>
    <w:rsid w:val="006670FC"/>
    <w:rsid w:val="0066713E"/>
    <w:rsid w:val="00667B18"/>
    <w:rsid w:val="00667C39"/>
    <w:rsid w:val="00667E06"/>
    <w:rsid w:val="00667EAC"/>
    <w:rsid w:val="006700C4"/>
    <w:rsid w:val="006704E3"/>
    <w:rsid w:val="006705EE"/>
    <w:rsid w:val="0067070E"/>
    <w:rsid w:val="006708C2"/>
    <w:rsid w:val="006708E3"/>
    <w:rsid w:val="00671066"/>
    <w:rsid w:val="00671343"/>
    <w:rsid w:val="00671500"/>
    <w:rsid w:val="006715E2"/>
    <w:rsid w:val="00671637"/>
    <w:rsid w:val="006716B8"/>
    <w:rsid w:val="00671B12"/>
    <w:rsid w:val="00671B8C"/>
    <w:rsid w:val="00671D74"/>
    <w:rsid w:val="0067227B"/>
    <w:rsid w:val="00672BB2"/>
    <w:rsid w:val="00673095"/>
    <w:rsid w:val="006731F1"/>
    <w:rsid w:val="00673738"/>
    <w:rsid w:val="0067375B"/>
    <w:rsid w:val="006737F7"/>
    <w:rsid w:val="00673D79"/>
    <w:rsid w:val="00674169"/>
    <w:rsid w:val="006744A5"/>
    <w:rsid w:val="00674662"/>
    <w:rsid w:val="006747FB"/>
    <w:rsid w:val="00674932"/>
    <w:rsid w:val="00674B50"/>
    <w:rsid w:val="00675231"/>
    <w:rsid w:val="006752FC"/>
    <w:rsid w:val="00675557"/>
    <w:rsid w:val="006755C4"/>
    <w:rsid w:val="0067593A"/>
    <w:rsid w:val="00675E30"/>
    <w:rsid w:val="00675EDC"/>
    <w:rsid w:val="00675F64"/>
    <w:rsid w:val="00676311"/>
    <w:rsid w:val="0067671F"/>
    <w:rsid w:val="0067686E"/>
    <w:rsid w:val="006768DD"/>
    <w:rsid w:val="00676BD8"/>
    <w:rsid w:val="00676C6F"/>
    <w:rsid w:val="00676D9D"/>
    <w:rsid w:val="00676E0F"/>
    <w:rsid w:val="00677644"/>
    <w:rsid w:val="00677C72"/>
    <w:rsid w:val="00677CAE"/>
    <w:rsid w:val="00677FE4"/>
    <w:rsid w:val="00680552"/>
    <w:rsid w:val="00680637"/>
    <w:rsid w:val="00680764"/>
    <w:rsid w:val="00680846"/>
    <w:rsid w:val="0068099D"/>
    <w:rsid w:val="00680CB8"/>
    <w:rsid w:val="00680E0C"/>
    <w:rsid w:val="00680E2E"/>
    <w:rsid w:val="006811F2"/>
    <w:rsid w:val="00681604"/>
    <w:rsid w:val="00681763"/>
    <w:rsid w:val="006817C0"/>
    <w:rsid w:val="006818EE"/>
    <w:rsid w:val="00681A91"/>
    <w:rsid w:val="0068222E"/>
    <w:rsid w:val="006822F2"/>
    <w:rsid w:val="0068239D"/>
    <w:rsid w:val="00682547"/>
    <w:rsid w:val="00682CDF"/>
    <w:rsid w:val="00682D71"/>
    <w:rsid w:val="00683315"/>
    <w:rsid w:val="006833E8"/>
    <w:rsid w:val="006836CC"/>
    <w:rsid w:val="006837B2"/>
    <w:rsid w:val="006842BF"/>
    <w:rsid w:val="006843FD"/>
    <w:rsid w:val="0068444B"/>
    <w:rsid w:val="00684561"/>
    <w:rsid w:val="006845A3"/>
    <w:rsid w:val="00684DD4"/>
    <w:rsid w:val="0068526B"/>
    <w:rsid w:val="006853D4"/>
    <w:rsid w:val="00685444"/>
    <w:rsid w:val="006858F9"/>
    <w:rsid w:val="006860D2"/>
    <w:rsid w:val="006864E3"/>
    <w:rsid w:val="00686666"/>
    <w:rsid w:val="006869AA"/>
    <w:rsid w:val="00686D06"/>
    <w:rsid w:val="00687BDA"/>
    <w:rsid w:val="00690699"/>
    <w:rsid w:val="00690829"/>
    <w:rsid w:val="006908EF"/>
    <w:rsid w:val="00690AAB"/>
    <w:rsid w:val="00690C86"/>
    <w:rsid w:val="0069116C"/>
    <w:rsid w:val="00691255"/>
    <w:rsid w:val="00691725"/>
    <w:rsid w:val="006918FA"/>
    <w:rsid w:val="0069195A"/>
    <w:rsid w:val="00691B97"/>
    <w:rsid w:val="00691F01"/>
    <w:rsid w:val="0069222A"/>
    <w:rsid w:val="00692252"/>
    <w:rsid w:val="00692275"/>
    <w:rsid w:val="006922A3"/>
    <w:rsid w:val="006925C2"/>
    <w:rsid w:val="006926DC"/>
    <w:rsid w:val="00692726"/>
    <w:rsid w:val="00692DCD"/>
    <w:rsid w:val="00692EEF"/>
    <w:rsid w:val="00693040"/>
    <w:rsid w:val="00693BA9"/>
    <w:rsid w:val="00693EA2"/>
    <w:rsid w:val="00693FB7"/>
    <w:rsid w:val="006940A8"/>
    <w:rsid w:val="00694125"/>
    <w:rsid w:val="00694214"/>
    <w:rsid w:val="00694590"/>
    <w:rsid w:val="006947ED"/>
    <w:rsid w:val="00694F76"/>
    <w:rsid w:val="00695267"/>
    <w:rsid w:val="00695A03"/>
    <w:rsid w:val="00695CE4"/>
    <w:rsid w:val="00695EBC"/>
    <w:rsid w:val="006962CD"/>
    <w:rsid w:val="006965FE"/>
    <w:rsid w:val="0069672C"/>
    <w:rsid w:val="00696B10"/>
    <w:rsid w:val="00696B75"/>
    <w:rsid w:val="00696E33"/>
    <w:rsid w:val="006972D0"/>
    <w:rsid w:val="00697381"/>
    <w:rsid w:val="0069751C"/>
    <w:rsid w:val="00697D28"/>
    <w:rsid w:val="00697ED7"/>
    <w:rsid w:val="00697F51"/>
    <w:rsid w:val="006A02C5"/>
    <w:rsid w:val="006A0523"/>
    <w:rsid w:val="006A107A"/>
    <w:rsid w:val="006A10F1"/>
    <w:rsid w:val="006A1143"/>
    <w:rsid w:val="006A12A0"/>
    <w:rsid w:val="006A12C7"/>
    <w:rsid w:val="006A1367"/>
    <w:rsid w:val="006A17AA"/>
    <w:rsid w:val="006A17AB"/>
    <w:rsid w:val="006A1828"/>
    <w:rsid w:val="006A1839"/>
    <w:rsid w:val="006A1A50"/>
    <w:rsid w:val="006A1D48"/>
    <w:rsid w:val="006A1E93"/>
    <w:rsid w:val="006A232B"/>
    <w:rsid w:val="006A23D5"/>
    <w:rsid w:val="006A2735"/>
    <w:rsid w:val="006A286D"/>
    <w:rsid w:val="006A2C25"/>
    <w:rsid w:val="006A2CF7"/>
    <w:rsid w:val="006A2E57"/>
    <w:rsid w:val="006A2F5D"/>
    <w:rsid w:val="006A3267"/>
    <w:rsid w:val="006A33FD"/>
    <w:rsid w:val="006A3759"/>
    <w:rsid w:val="006A3986"/>
    <w:rsid w:val="006A4E36"/>
    <w:rsid w:val="006A50A0"/>
    <w:rsid w:val="006A532F"/>
    <w:rsid w:val="006A5462"/>
    <w:rsid w:val="006A5492"/>
    <w:rsid w:val="006A54BB"/>
    <w:rsid w:val="006A5500"/>
    <w:rsid w:val="006A55E0"/>
    <w:rsid w:val="006A5C2F"/>
    <w:rsid w:val="006A5D40"/>
    <w:rsid w:val="006A5F2D"/>
    <w:rsid w:val="006A6265"/>
    <w:rsid w:val="006A6276"/>
    <w:rsid w:val="006A66B6"/>
    <w:rsid w:val="006A673B"/>
    <w:rsid w:val="006A6F3C"/>
    <w:rsid w:val="006A6FEE"/>
    <w:rsid w:val="006A7016"/>
    <w:rsid w:val="006A7315"/>
    <w:rsid w:val="006A7DF9"/>
    <w:rsid w:val="006B058F"/>
    <w:rsid w:val="006B06D2"/>
    <w:rsid w:val="006B088E"/>
    <w:rsid w:val="006B0991"/>
    <w:rsid w:val="006B0F9C"/>
    <w:rsid w:val="006B1780"/>
    <w:rsid w:val="006B18E2"/>
    <w:rsid w:val="006B1D0F"/>
    <w:rsid w:val="006B1D5D"/>
    <w:rsid w:val="006B1DC4"/>
    <w:rsid w:val="006B1E20"/>
    <w:rsid w:val="006B2043"/>
    <w:rsid w:val="006B2282"/>
    <w:rsid w:val="006B288B"/>
    <w:rsid w:val="006B2984"/>
    <w:rsid w:val="006B2B83"/>
    <w:rsid w:val="006B415F"/>
    <w:rsid w:val="006B440F"/>
    <w:rsid w:val="006B45DD"/>
    <w:rsid w:val="006B48EA"/>
    <w:rsid w:val="006B4C3C"/>
    <w:rsid w:val="006B4F64"/>
    <w:rsid w:val="006B51FC"/>
    <w:rsid w:val="006B52BA"/>
    <w:rsid w:val="006B5460"/>
    <w:rsid w:val="006B5ABE"/>
    <w:rsid w:val="006B5AF0"/>
    <w:rsid w:val="006B5B4E"/>
    <w:rsid w:val="006B5C06"/>
    <w:rsid w:val="006B5CED"/>
    <w:rsid w:val="006B6576"/>
    <w:rsid w:val="006B65DE"/>
    <w:rsid w:val="006B669F"/>
    <w:rsid w:val="006B6795"/>
    <w:rsid w:val="006B7251"/>
    <w:rsid w:val="006B794E"/>
    <w:rsid w:val="006B79BE"/>
    <w:rsid w:val="006B7A95"/>
    <w:rsid w:val="006B7E6F"/>
    <w:rsid w:val="006C0820"/>
    <w:rsid w:val="006C088E"/>
    <w:rsid w:val="006C0C5F"/>
    <w:rsid w:val="006C0E61"/>
    <w:rsid w:val="006C10D8"/>
    <w:rsid w:val="006C164C"/>
    <w:rsid w:val="006C1BF9"/>
    <w:rsid w:val="006C1F22"/>
    <w:rsid w:val="006C1FA1"/>
    <w:rsid w:val="006C23D5"/>
    <w:rsid w:val="006C2476"/>
    <w:rsid w:val="006C24D9"/>
    <w:rsid w:val="006C2826"/>
    <w:rsid w:val="006C2B23"/>
    <w:rsid w:val="006C2B96"/>
    <w:rsid w:val="006C2C4C"/>
    <w:rsid w:val="006C2D6C"/>
    <w:rsid w:val="006C3038"/>
    <w:rsid w:val="006C30F8"/>
    <w:rsid w:val="006C34FF"/>
    <w:rsid w:val="006C3A44"/>
    <w:rsid w:val="006C3AC3"/>
    <w:rsid w:val="006C3CC9"/>
    <w:rsid w:val="006C3CE4"/>
    <w:rsid w:val="006C4298"/>
    <w:rsid w:val="006C429C"/>
    <w:rsid w:val="006C4897"/>
    <w:rsid w:val="006C4B76"/>
    <w:rsid w:val="006C4CD4"/>
    <w:rsid w:val="006C4D56"/>
    <w:rsid w:val="006C512F"/>
    <w:rsid w:val="006C5166"/>
    <w:rsid w:val="006C5265"/>
    <w:rsid w:val="006C5AAA"/>
    <w:rsid w:val="006C5B17"/>
    <w:rsid w:val="006C5CD0"/>
    <w:rsid w:val="006C5D6C"/>
    <w:rsid w:val="006C5F67"/>
    <w:rsid w:val="006C5FB0"/>
    <w:rsid w:val="006C616B"/>
    <w:rsid w:val="006C61C9"/>
    <w:rsid w:val="006C63D7"/>
    <w:rsid w:val="006C667B"/>
    <w:rsid w:val="006C67DA"/>
    <w:rsid w:val="006C6D73"/>
    <w:rsid w:val="006C6DE2"/>
    <w:rsid w:val="006C6E68"/>
    <w:rsid w:val="006C6F46"/>
    <w:rsid w:val="006C71FA"/>
    <w:rsid w:val="006C761C"/>
    <w:rsid w:val="006C7B3B"/>
    <w:rsid w:val="006C7BC0"/>
    <w:rsid w:val="006C7C45"/>
    <w:rsid w:val="006C7F5B"/>
    <w:rsid w:val="006D050A"/>
    <w:rsid w:val="006D0633"/>
    <w:rsid w:val="006D0733"/>
    <w:rsid w:val="006D0828"/>
    <w:rsid w:val="006D09ED"/>
    <w:rsid w:val="006D0B9E"/>
    <w:rsid w:val="006D0C09"/>
    <w:rsid w:val="006D0D65"/>
    <w:rsid w:val="006D0D85"/>
    <w:rsid w:val="006D10CE"/>
    <w:rsid w:val="006D1158"/>
    <w:rsid w:val="006D135B"/>
    <w:rsid w:val="006D13C6"/>
    <w:rsid w:val="006D14EA"/>
    <w:rsid w:val="006D1A3E"/>
    <w:rsid w:val="006D1BB3"/>
    <w:rsid w:val="006D1D9F"/>
    <w:rsid w:val="006D20A1"/>
    <w:rsid w:val="006D2B98"/>
    <w:rsid w:val="006D2C64"/>
    <w:rsid w:val="006D2F85"/>
    <w:rsid w:val="006D3142"/>
    <w:rsid w:val="006D3340"/>
    <w:rsid w:val="006D3CF6"/>
    <w:rsid w:val="006D3FA0"/>
    <w:rsid w:val="006D3FE1"/>
    <w:rsid w:val="006D4019"/>
    <w:rsid w:val="006D429B"/>
    <w:rsid w:val="006D4343"/>
    <w:rsid w:val="006D4362"/>
    <w:rsid w:val="006D4817"/>
    <w:rsid w:val="006D4921"/>
    <w:rsid w:val="006D4B11"/>
    <w:rsid w:val="006D4C9B"/>
    <w:rsid w:val="006D4E93"/>
    <w:rsid w:val="006D4ECF"/>
    <w:rsid w:val="006D5091"/>
    <w:rsid w:val="006D50A7"/>
    <w:rsid w:val="006D584E"/>
    <w:rsid w:val="006D592F"/>
    <w:rsid w:val="006D5C54"/>
    <w:rsid w:val="006D5C60"/>
    <w:rsid w:val="006D681D"/>
    <w:rsid w:val="006D6888"/>
    <w:rsid w:val="006D717E"/>
    <w:rsid w:val="006D7262"/>
    <w:rsid w:val="006D753C"/>
    <w:rsid w:val="006D778C"/>
    <w:rsid w:val="006D782B"/>
    <w:rsid w:val="006D7967"/>
    <w:rsid w:val="006D7B12"/>
    <w:rsid w:val="006D7FC8"/>
    <w:rsid w:val="006E05B6"/>
    <w:rsid w:val="006E0862"/>
    <w:rsid w:val="006E0AFB"/>
    <w:rsid w:val="006E0CBC"/>
    <w:rsid w:val="006E0D9F"/>
    <w:rsid w:val="006E1078"/>
    <w:rsid w:val="006E1A5A"/>
    <w:rsid w:val="006E1B91"/>
    <w:rsid w:val="006E1EC7"/>
    <w:rsid w:val="006E2062"/>
    <w:rsid w:val="006E2222"/>
    <w:rsid w:val="006E2A6A"/>
    <w:rsid w:val="006E2B42"/>
    <w:rsid w:val="006E2C6C"/>
    <w:rsid w:val="006E2E98"/>
    <w:rsid w:val="006E31A5"/>
    <w:rsid w:val="006E3482"/>
    <w:rsid w:val="006E37FE"/>
    <w:rsid w:val="006E3966"/>
    <w:rsid w:val="006E4432"/>
    <w:rsid w:val="006E4754"/>
    <w:rsid w:val="006E48B2"/>
    <w:rsid w:val="006E4D2B"/>
    <w:rsid w:val="006E4DA3"/>
    <w:rsid w:val="006E4E2E"/>
    <w:rsid w:val="006E51F0"/>
    <w:rsid w:val="006E5274"/>
    <w:rsid w:val="006E5688"/>
    <w:rsid w:val="006E577C"/>
    <w:rsid w:val="006E58D2"/>
    <w:rsid w:val="006E5F37"/>
    <w:rsid w:val="006E6070"/>
    <w:rsid w:val="006E60D5"/>
    <w:rsid w:val="006E61E1"/>
    <w:rsid w:val="006E6348"/>
    <w:rsid w:val="006E68B6"/>
    <w:rsid w:val="006E692B"/>
    <w:rsid w:val="006E6BE8"/>
    <w:rsid w:val="006E6CA8"/>
    <w:rsid w:val="006E6D70"/>
    <w:rsid w:val="006E6F8A"/>
    <w:rsid w:val="006E768E"/>
    <w:rsid w:val="006E79A1"/>
    <w:rsid w:val="006E7BB2"/>
    <w:rsid w:val="006E7D34"/>
    <w:rsid w:val="006F04AE"/>
    <w:rsid w:val="006F0740"/>
    <w:rsid w:val="006F0A66"/>
    <w:rsid w:val="006F0AB7"/>
    <w:rsid w:val="006F0FE9"/>
    <w:rsid w:val="006F145B"/>
    <w:rsid w:val="006F1699"/>
    <w:rsid w:val="006F1C20"/>
    <w:rsid w:val="006F1C5E"/>
    <w:rsid w:val="006F1D85"/>
    <w:rsid w:val="006F247A"/>
    <w:rsid w:val="006F2494"/>
    <w:rsid w:val="006F29F4"/>
    <w:rsid w:val="006F2BEC"/>
    <w:rsid w:val="006F2E18"/>
    <w:rsid w:val="006F3219"/>
    <w:rsid w:val="006F35EC"/>
    <w:rsid w:val="006F36BF"/>
    <w:rsid w:val="006F3D5B"/>
    <w:rsid w:val="006F3F32"/>
    <w:rsid w:val="006F4029"/>
    <w:rsid w:val="006F40EE"/>
    <w:rsid w:val="006F4204"/>
    <w:rsid w:val="006F4550"/>
    <w:rsid w:val="006F4AE3"/>
    <w:rsid w:val="006F5176"/>
    <w:rsid w:val="006F51BA"/>
    <w:rsid w:val="006F55F6"/>
    <w:rsid w:val="006F5783"/>
    <w:rsid w:val="006F57A5"/>
    <w:rsid w:val="006F58FB"/>
    <w:rsid w:val="006F5CB1"/>
    <w:rsid w:val="006F613C"/>
    <w:rsid w:val="006F6785"/>
    <w:rsid w:val="006F6885"/>
    <w:rsid w:val="006F6D1E"/>
    <w:rsid w:val="006F6E39"/>
    <w:rsid w:val="006F71B2"/>
    <w:rsid w:val="006F72C9"/>
    <w:rsid w:val="006F76DC"/>
    <w:rsid w:val="006F773A"/>
    <w:rsid w:val="006F7914"/>
    <w:rsid w:val="006F7B62"/>
    <w:rsid w:val="007002FF"/>
    <w:rsid w:val="00700810"/>
    <w:rsid w:val="00700A66"/>
    <w:rsid w:val="00700AF8"/>
    <w:rsid w:val="00700B6E"/>
    <w:rsid w:val="00700D8A"/>
    <w:rsid w:val="00700D99"/>
    <w:rsid w:val="00700E36"/>
    <w:rsid w:val="0070138A"/>
    <w:rsid w:val="007013AA"/>
    <w:rsid w:val="007014B4"/>
    <w:rsid w:val="00701647"/>
    <w:rsid w:val="007016A9"/>
    <w:rsid w:val="0070213E"/>
    <w:rsid w:val="007023BF"/>
    <w:rsid w:val="007024AD"/>
    <w:rsid w:val="007024E1"/>
    <w:rsid w:val="00702751"/>
    <w:rsid w:val="00702A20"/>
    <w:rsid w:val="00702A2C"/>
    <w:rsid w:val="00703094"/>
    <w:rsid w:val="0070314C"/>
    <w:rsid w:val="0070328B"/>
    <w:rsid w:val="00703E90"/>
    <w:rsid w:val="00704161"/>
    <w:rsid w:val="00704764"/>
    <w:rsid w:val="007047C0"/>
    <w:rsid w:val="00704842"/>
    <w:rsid w:val="00704944"/>
    <w:rsid w:val="00704A15"/>
    <w:rsid w:val="00704AD6"/>
    <w:rsid w:val="00704BB9"/>
    <w:rsid w:val="00705004"/>
    <w:rsid w:val="0070549A"/>
    <w:rsid w:val="00705786"/>
    <w:rsid w:val="00705893"/>
    <w:rsid w:val="00705BCD"/>
    <w:rsid w:val="00705CAD"/>
    <w:rsid w:val="00705CC1"/>
    <w:rsid w:val="00705DAE"/>
    <w:rsid w:val="00705DE3"/>
    <w:rsid w:val="00705EDA"/>
    <w:rsid w:val="00705F46"/>
    <w:rsid w:val="00705FDF"/>
    <w:rsid w:val="00706075"/>
    <w:rsid w:val="00706DB2"/>
    <w:rsid w:val="0070744D"/>
    <w:rsid w:val="007075BB"/>
    <w:rsid w:val="007076E0"/>
    <w:rsid w:val="00707D39"/>
    <w:rsid w:val="00707D60"/>
    <w:rsid w:val="00710381"/>
    <w:rsid w:val="00710398"/>
    <w:rsid w:val="007108A2"/>
    <w:rsid w:val="00710958"/>
    <w:rsid w:val="00710EAC"/>
    <w:rsid w:val="007112A4"/>
    <w:rsid w:val="007112BD"/>
    <w:rsid w:val="0071162E"/>
    <w:rsid w:val="00712008"/>
    <w:rsid w:val="007123FC"/>
    <w:rsid w:val="00712600"/>
    <w:rsid w:val="00712623"/>
    <w:rsid w:val="007129E9"/>
    <w:rsid w:val="00712E5A"/>
    <w:rsid w:val="00712F8F"/>
    <w:rsid w:val="00713616"/>
    <w:rsid w:val="00713744"/>
    <w:rsid w:val="00713DCB"/>
    <w:rsid w:val="00713F53"/>
    <w:rsid w:val="00714166"/>
    <w:rsid w:val="007141ED"/>
    <w:rsid w:val="007142C7"/>
    <w:rsid w:val="00714802"/>
    <w:rsid w:val="00714A96"/>
    <w:rsid w:val="00714E2C"/>
    <w:rsid w:val="00714E9B"/>
    <w:rsid w:val="00714EEC"/>
    <w:rsid w:val="00715598"/>
    <w:rsid w:val="00715D51"/>
    <w:rsid w:val="00716086"/>
    <w:rsid w:val="007164A0"/>
    <w:rsid w:val="00716CBF"/>
    <w:rsid w:val="007177F3"/>
    <w:rsid w:val="00717878"/>
    <w:rsid w:val="00717A75"/>
    <w:rsid w:val="007205D0"/>
    <w:rsid w:val="00720689"/>
    <w:rsid w:val="007206A8"/>
    <w:rsid w:val="007206CE"/>
    <w:rsid w:val="00720B1E"/>
    <w:rsid w:val="00721062"/>
    <w:rsid w:val="00721BAB"/>
    <w:rsid w:val="00721E34"/>
    <w:rsid w:val="00722C90"/>
    <w:rsid w:val="00723347"/>
    <w:rsid w:val="00723550"/>
    <w:rsid w:val="00724452"/>
    <w:rsid w:val="007247A7"/>
    <w:rsid w:val="00724933"/>
    <w:rsid w:val="00724D9B"/>
    <w:rsid w:val="00724E68"/>
    <w:rsid w:val="007252E4"/>
    <w:rsid w:val="00725350"/>
    <w:rsid w:val="007255E7"/>
    <w:rsid w:val="0072575C"/>
    <w:rsid w:val="00725DF3"/>
    <w:rsid w:val="00725F21"/>
    <w:rsid w:val="0072616E"/>
    <w:rsid w:val="007268CE"/>
    <w:rsid w:val="0072691E"/>
    <w:rsid w:val="00726B79"/>
    <w:rsid w:val="00726EAA"/>
    <w:rsid w:val="0072727C"/>
    <w:rsid w:val="007274D8"/>
    <w:rsid w:val="00727736"/>
    <w:rsid w:val="00730271"/>
    <w:rsid w:val="007302B9"/>
    <w:rsid w:val="007302DD"/>
    <w:rsid w:val="007307B7"/>
    <w:rsid w:val="00730838"/>
    <w:rsid w:val="00730F64"/>
    <w:rsid w:val="007316C9"/>
    <w:rsid w:val="007316FA"/>
    <w:rsid w:val="00731814"/>
    <w:rsid w:val="00731D02"/>
    <w:rsid w:val="00731FA1"/>
    <w:rsid w:val="00732014"/>
    <w:rsid w:val="0073201B"/>
    <w:rsid w:val="00732068"/>
    <w:rsid w:val="007323D9"/>
    <w:rsid w:val="007328AB"/>
    <w:rsid w:val="00732D7A"/>
    <w:rsid w:val="00732FB8"/>
    <w:rsid w:val="00733002"/>
    <w:rsid w:val="0073308E"/>
    <w:rsid w:val="007335E3"/>
    <w:rsid w:val="00733D94"/>
    <w:rsid w:val="00734093"/>
    <w:rsid w:val="00734346"/>
    <w:rsid w:val="00734396"/>
    <w:rsid w:val="007343D4"/>
    <w:rsid w:val="007344B1"/>
    <w:rsid w:val="00734605"/>
    <w:rsid w:val="0073461F"/>
    <w:rsid w:val="00734761"/>
    <w:rsid w:val="00734CA4"/>
    <w:rsid w:val="00734E17"/>
    <w:rsid w:val="00734F5D"/>
    <w:rsid w:val="00735038"/>
    <w:rsid w:val="0073506D"/>
    <w:rsid w:val="007352C0"/>
    <w:rsid w:val="007354CE"/>
    <w:rsid w:val="0073566E"/>
    <w:rsid w:val="00735861"/>
    <w:rsid w:val="00735875"/>
    <w:rsid w:val="007359AD"/>
    <w:rsid w:val="00735AE6"/>
    <w:rsid w:val="00735B4B"/>
    <w:rsid w:val="00735B58"/>
    <w:rsid w:val="00735C37"/>
    <w:rsid w:val="00735CD8"/>
    <w:rsid w:val="00735DDB"/>
    <w:rsid w:val="00735FE2"/>
    <w:rsid w:val="007362B2"/>
    <w:rsid w:val="007363A4"/>
    <w:rsid w:val="007363B1"/>
    <w:rsid w:val="00736468"/>
    <w:rsid w:val="00736628"/>
    <w:rsid w:val="007369E0"/>
    <w:rsid w:val="00736E4E"/>
    <w:rsid w:val="007378DB"/>
    <w:rsid w:val="007400B6"/>
    <w:rsid w:val="007409A1"/>
    <w:rsid w:val="00740EDA"/>
    <w:rsid w:val="0074136C"/>
    <w:rsid w:val="00741634"/>
    <w:rsid w:val="00741B30"/>
    <w:rsid w:val="00742447"/>
    <w:rsid w:val="00742D01"/>
    <w:rsid w:val="0074305A"/>
    <w:rsid w:val="007435AA"/>
    <w:rsid w:val="00743885"/>
    <w:rsid w:val="007439C4"/>
    <w:rsid w:val="00743B35"/>
    <w:rsid w:val="00743C13"/>
    <w:rsid w:val="00743CE9"/>
    <w:rsid w:val="00743E72"/>
    <w:rsid w:val="00743E7F"/>
    <w:rsid w:val="007441BA"/>
    <w:rsid w:val="00744418"/>
    <w:rsid w:val="007444F9"/>
    <w:rsid w:val="00744917"/>
    <w:rsid w:val="007449B0"/>
    <w:rsid w:val="00744D89"/>
    <w:rsid w:val="00744EF7"/>
    <w:rsid w:val="00745170"/>
    <w:rsid w:val="0074527A"/>
    <w:rsid w:val="00745291"/>
    <w:rsid w:val="007454B5"/>
    <w:rsid w:val="007455FB"/>
    <w:rsid w:val="00745654"/>
    <w:rsid w:val="00745708"/>
    <w:rsid w:val="00745738"/>
    <w:rsid w:val="00745822"/>
    <w:rsid w:val="00745891"/>
    <w:rsid w:val="00745BBB"/>
    <w:rsid w:val="00745C90"/>
    <w:rsid w:val="00745D1F"/>
    <w:rsid w:val="00745D39"/>
    <w:rsid w:val="00745DE6"/>
    <w:rsid w:val="007462E4"/>
    <w:rsid w:val="00746705"/>
    <w:rsid w:val="00746741"/>
    <w:rsid w:val="00746796"/>
    <w:rsid w:val="007468D7"/>
    <w:rsid w:val="00746BCA"/>
    <w:rsid w:val="00746BD5"/>
    <w:rsid w:val="00746BDE"/>
    <w:rsid w:val="00746C15"/>
    <w:rsid w:val="00746D89"/>
    <w:rsid w:val="007471B3"/>
    <w:rsid w:val="007471CD"/>
    <w:rsid w:val="007472DA"/>
    <w:rsid w:val="00747356"/>
    <w:rsid w:val="00747420"/>
    <w:rsid w:val="007476BE"/>
    <w:rsid w:val="007476D7"/>
    <w:rsid w:val="007478CE"/>
    <w:rsid w:val="00747D6F"/>
    <w:rsid w:val="00747E12"/>
    <w:rsid w:val="00747EC8"/>
    <w:rsid w:val="00747FF8"/>
    <w:rsid w:val="00747FFD"/>
    <w:rsid w:val="007500D4"/>
    <w:rsid w:val="00750B52"/>
    <w:rsid w:val="00750D8C"/>
    <w:rsid w:val="00750F5A"/>
    <w:rsid w:val="0075101A"/>
    <w:rsid w:val="007511D2"/>
    <w:rsid w:val="007515F8"/>
    <w:rsid w:val="00751B65"/>
    <w:rsid w:val="00751B68"/>
    <w:rsid w:val="0075256D"/>
    <w:rsid w:val="007528B8"/>
    <w:rsid w:val="00752C0D"/>
    <w:rsid w:val="00752C1C"/>
    <w:rsid w:val="00752EFC"/>
    <w:rsid w:val="0075390F"/>
    <w:rsid w:val="00753A3C"/>
    <w:rsid w:val="00753B2C"/>
    <w:rsid w:val="00753E94"/>
    <w:rsid w:val="00753F17"/>
    <w:rsid w:val="007540E3"/>
    <w:rsid w:val="007540FB"/>
    <w:rsid w:val="0075452B"/>
    <w:rsid w:val="00754B5B"/>
    <w:rsid w:val="00754F4A"/>
    <w:rsid w:val="00754FAB"/>
    <w:rsid w:val="0075560C"/>
    <w:rsid w:val="0075562A"/>
    <w:rsid w:val="00755776"/>
    <w:rsid w:val="00755781"/>
    <w:rsid w:val="00755829"/>
    <w:rsid w:val="00755FC1"/>
    <w:rsid w:val="00756B07"/>
    <w:rsid w:val="00756CEB"/>
    <w:rsid w:val="00756FC6"/>
    <w:rsid w:val="00757569"/>
    <w:rsid w:val="00757696"/>
    <w:rsid w:val="00757E16"/>
    <w:rsid w:val="007600BF"/>
    <w:rsid w:val="0076048C"/>
    <w:rsid w:val="00760563"/>
    <w:rsid w:val="00760A89"/>
    <w:rsid w:val="00761051"/>
    <w:rsid w:val="007610CE"/>
    <w:rsid w:val="00761655"/>
    <w:rsid w:val="0076186B"/>
    <w:rsid w:val="00761AD1"/>
    <w:rsid w:val="00761C66"/>
    <w:rsid w:val="007620AC"/>
    <w:rsid w:val="00762496"/>
    <w:rsid w:val="007624A8"/>
    <w:rsid w:val="007625E2"/>
    <w:rsid w:val="00762868"/>
    <w:rsid w:val="007631B4"/>
    <w:rsid w:val="00763382"/>
    <w:rsid w:val="007633E9"/>
    <w:rsid w:val="0076376E"/>
    <w:rsid w:val="00763935"/>
    <w:rsid w:val="007639A6"/>
    <w:rsid w:val="00763EC9"/>
    <w:rsid w:val="00764182"/>
    <w:rsid w:val="007647D2"/>
    <w:rsid w:val="00764914"/>
    <w:rsid w:val="00764F71"/>
    <w:rsid w:val="00765420"/>
    <w:rsid w:val="00765507"/>
    <w:rsid w:val="00765522"/>
    <w:rsid w:val="00765563"/>
    <w:rsid w:val="00765B34"/>
    <w:rsid w:val="00765B61"/>
    <w:rsid w:val="0076606A"/>
    <w:rsid w:val="00766182"/>
    <w:rsid w:val="007662D5"/>
    <w:rsid w:val="007669B3"/>
    <w:rsid w:val="00766A59"/>
    <w:rsid w:val="00766D7C"/>
    <w:rsid w:val="00766E2A"/>
    <w:rsid w:val="00766EA5"/>
    <w:rsid w:val="007673D7"/>
    <w:rsid w:val="007674C3"/>
    <w:rsid w:val="00767E1B"/>
    <w:rsid w:val="00767EF9"/>
    <w:rsid w:val="007701C2"/>
    <w:rsid w:val="00770323"/>
    <w:rsid w:val="007703AA"/>
    <w:rsid w:val="00770422"/>
    <w:rsid w:val="00770598"/>
    <w:rsid w:val="00770FE2"/>
    <w:rsid w:val="007716A5"/>
    <w:rsid w:val="007716B3"/>
    <w:rsid w:val="00771729"/>
    <w:rsid w:val="00771E9D"/>
    <w:rsid w:val="007723FF"/>
    <w:rsid w:val="007726DC"/>
    <w:rsid w:val="00772761"/>
    <w:rsid w:val="007727F7"/>
    <w:rsid w:val="00772C11"/>
    <w:rsid w:val="00772F13"/>
    <w:rsid w:val="007730B8"/>
    <w:rsid w:val="007733F8"/>
    <w:rsid w:val="007734BC"/>
    <w:rsid w:val="0077362D"/>
    <w:rsid w:val="0077391C"/>
    <w:rsid w:val="00773929"/>
    <w:rsid w:val="00773A7A"/>
    <w:rsid w:val="00773BBC"/>
    <w:rsid w:val="00773C9D"/>
    <w:rsid w:val="00774071"/>
    <w:rsid w:val="0077419B"/>
    <w:rsid w:val="007742A6"/>
    <w:rsid w:val="007742C1"/>
    <w:rsid w:val="00774388"/>
    <w:rsid w:val="007746F5"/>
    <w:rsid w:val="00774A5F"/>
    <w:rsid w:val="00774F02"/>
    <w:rsid w:val="0077544C"/>
    <w:rsid w:val="0077563A"/>
    <w:rsid w:val="007757E8"/>
    <w:rsid w:val="00775BA3"/>
    <w:rsid w:val="00775C7F"/>
    <w:rsid w:val="00775D81"/>
    <w:rsid w:val="007764AC"/>
    <w:rsid w:val="00776668"/>
    <w:rsid w:val="00776712"/>
    <w:rsid w:val="00776739"/>
    <w:rsid w:val="007767F0"/>
    <w:rsid w:val="00776C85"/>
    <w:rsid w:val="00776EB3"/>
    <w:rsid w:val="00776FB4"/>
    <w:rsid w:val="0077702F"/>
    <w:rsid w:val="007771C3"/>
    <w:rsid w:val="0077765F"/>
    <w:rsid w:val="00777B1E"/>
    <w:rsid w:val="007801B2"/>
    <w:rsid w:val="007806A9"/>
    <w:rsid w:val="007807DD"/>
    <w:rsid w:val="00780B5F"/>
    <w:rsid w:val="00780DDB"/>
    <w:rsid w:val="00780F23"/>
    <w:rsid w:val="007814AC"/>
    <w:rsid w:val="00781722"/>
    <w:rsid w:val="00782C20"/>
    <w:rsid w:val="00782C4E"/>
    <w:rsid w:val="0078308E"/>
    <w:rsid w:val="00783206"/>
    <w:rsid w:val="007832E8"/>
    <w:rsid w:val="007832FD"/>
    <w:rsid w:val="00783525"/>
    <w:rsid w:val="0078355B"/>
    <w:rsid w:val="00783FE4"/>
    <w:rsid w:val="00784A2A"/>
    <w:rsid w:val="00784D65"/>
    <w:rsid w:val="00784E7D"/>
    <w:rsid w:val="0078533B"/>
    <w:rsid w:val="00785794"/>
    <w:rsid w:val="007857B3"/>
    <w:rsid w:val="00786481"/>
    <w:rsid w:val="00786549"/>
    <w:rsid w:val="00786571"/>
    <w:rsid w:val="007867B4"/>
    <w:rsid w:val="0078680C"/>
    <w:rsid w:val="00786A3E"/>
    <w:rsid w:val="00786FD7"/>
    <w:rsid w:val="007871F7"/>
    <w:rsid w:val="00787587"/>
    <w:rsid w:val="00787617"/>
    <w:rsid w:val="0078767E"/>
    <w:rsid w:val="007879E4"/>
    <w:rsid w:val="00790DBF"/>
    <w:rsid w:val="0079107F"/>
    <w:rsid w:val="007913C5"/>
    <w:rsid w:val="007915C9"/>
    <w:rsid w:val="00791A7D"/>
    <w:rsid w:val="00791B11"/>
    <w:rsid w:val="0079220F"/>
    <w:rsid w:val="00792495"/>
    <w:rsid w:val="007925FD"/>
    <w:rsid w:val="0079263B"/>
    <w:rsid w:val="00792BC4"/>
    <w:rsid w:val="00792D57"/>
    <w:rsid w:val="0079306F"/>
    <w:rsid w:val="007930BA"/>
    <w:rsid w:val="00793293"/>
    <w:rsid w:val="00793353"/>
    <w:rsid w:val="00793392"/>
    <w:rsid w:val="007938E5"/>
    <w:rsid w:val="00793FE2"/>
    <w:rsid w:val="0079415A"/>
    <w:rsid w:val="00794240"/>
    <w:rsid w:val="007942D6"/>
    <w:rsid w:val="0079437E"/>
    <w:rsid w:val="0079443C"/>
    <w:rsid w:val="007946E5"/>
    <w:rsid w:val="00794756"/>
    <w:rsid w:val="00794848"/>
    <w:rsid w:val="00794A8B"/>
    <w:rsid w:val="00795322"/>
    <w:rsid w:val="0079533E"/>
    <w:rsid w:val="0079570D"/>
    <w:rsid w:val="007958D7"/>
    <w:rsid w:val="00795A88"/>
    <w:rsid w:val="00795AB8"/>
    <w:rsid w:val="00796042"/>
    <w:rsid w:val="007960CD"/>
    <w:rsid w:val="0079621B"/>
    <w:rsid w:val="00796770"/>
    <w:rsid w:val="00796865"/>
    <w:rsid w:val="00796896"/>
    <w:rsid w:val="0079698D"/>
    <w:rsid w:val="007969A2"/>
    <w:rsid w:val="00796A69"/>
    <w:rsid w:val="00796CFC"/>
    <w:rsid w:val="00796D28"/>
    <w:rsid w:val="00796EBA"/>
    <w:rsid w:val="00796FA5"/>
    <w:rsid w:val="00797185"/>
    <w:rsid w:val="00797248"/>
    <w:rsid w:val="0079728F"/>
    <w:rsid w:val="007973A7"/>
    <w:rsid w:val="0079740B"/>
    <w:rsid w:val="00797765"/>
    <w:rsid w:val="00797AD6"/>
    <w:rsid w:val="00797B04"/>
    <w:rsid w:val="00797BE6"/>
    <w:rsid w:val="00797F7F"/>
    <w:rsid w:val="00797FC3"/>
    <w:rsid w:val="00797FDF"/>
    <w:rsid w:val="007A0122"/>
    <w:rsid w:val="007A017D"/>
    <w:rsid w:val="007A04F3"/>
    <w:rsid w:val="007A05BD"/>
    <w:rsid w:val="007A1688"/>
    <w:rsid w:val="007A192E"/>
    <w:rsid w:val="007A1A18"/>
    <w:rsid w:val="007A1ACB"/>
    <w:rsid w:val="007A2390"/>
    <w:rsid w:val="007A2497"/>
    <w:rsid w:val="007A29B6"/>
    <w:rsid w:val="007A2B6B"/>
    <w:rsid w:val="007A3239"/>
    <w:rsid w:val="007A3341"/>
    <w:rsid w:val="007A4063"/>
    <w:rsid w:val="007A45AA"/>
    <w:rsid w:val="007A471C"/>
    <w:rsid w:val="007A49F5"/>
    <w:rsid w:val="007A4B77"/>
    <w:rsid w:val="007A4E4B"/>
    <w:rsid w:val="007A4F7C"/>
    <w:rsid w:val="007A537E"/>
    <w:rsid w:val="007A565B"/>
    <w:rsid w:val="007A56AD"/>
    <w:rsid w:val="007A574C"/>
    <w:rsid w:val="007A5895"/>
    <w:rsid w:val="007A5CF5"/>
    <w:rsid w:val="007A61D0"/>
    <w:rsid w:val="007A63B1"/>
    <w:rsid w:val="007A67F8"/>
    <w:rsid w:val="007A68D6"/>
    <w:rsid w:val="007A6905"/>
    <w:rsid w:val="007A6B27"/>
    <w:rsid w:val="007A6EE5"/>
    <w:rsid w:val="007A72A5"/>
    <w:rsid w:val="007A7382"/>
    <w:rsid w:val="007A7452"/>
    <w:rsid w:val="007A7980"/>
    <w:rsid w:val="007A7CA8"/>
    <w:rsid w:val="007B024A"/>
    <w:rsid w:val="007B0535"/>
    <w:rsid w:val="007B07BB"/>
    <w:rsid w:val="007B09EE"/>
    <w:rsid w:val="007B0FAE"/>
    <w:rsid w:val="007B1008"/>
    <w:rsid w:val="007B10D5"/>
    <w:rsid w:val="007B113D"/>
    <w:rsid w:val="007B1693"/>
    <w:rsid w:val="007B16D1"/>
    <w:rsid w:val="007B180E"/>
    <w:rsid w:val="007B1977"/>
    <w:rsid w:val="007B19B5"/>
    <w:rsid w:val="007B30D7"/>
    <w:rsid w:val="007B320F"/>
    <w:rsid w:val="007B336F"/>
    <w:rsid w:val="007B3BDA"/>
    <w:rsid w:val="007B3EAA"/>
    <w:rsid w:val="007B4A8E"/>
    <w:rsid w:val="007B4C21"/>
    <w:rsid w:val="007B4E85"/>
    <w:rsid w:val="007B525C"/>
    <w:rsid w:val="007B5387"/>
    <w:rsid w:val="007B5719"/>
    <w:rsid w:val="007B5782"/>
    <w:rsid w:val="007B5B32"/>
    <w:rsid w:val="007B6258"/>
    <w:rsid w:val="007B6673"/>
    <w:rsid w:val="007B6B8F"/>
    <w:rsid w:val="007B6FAD"/>
    <w:rsid w:val="007B705B"/>
    <w:rsid w:val="007B72C0"/>
    <w:rsid w:val="007B7451"/>
    <w:rsid w:val="007B74AF"/>
    <w:rsid w:val="007B76D3"/>
    <w:rsid w:val="007B77F4"/>
    <w:rsid w:val="007B7E29"/>
    <w:rsid w:val="007C0398"/>
    <w:rsid w:val="007C05AB"/>
    <w:rsid w:val="007C05C3"/>
    <w:rsid w:val="007C089C"/>
    <w:rsid w:val="007C09F5"/>
    <w:rsid w:val="007C0BCB"/>
    <w:rsid w:val="007C0C38"/>
    <w:rsid w:val="007C0F20"/>
    <w:rsid w:val="007C0FEE"/>
    <w:rsid w:val="007C13CA"/>
    <w:rsid w:val="007C18C1"/>
    <w:rsid w:val="007C1B9F"/>
    <w:rsid w:val="007C1C99"/>
    <w:rsid w:val="007C1E35"/>
    <w:rsid w:val="007C2AFD"/>
    <w:rsid w:val="007C2E2A"/>
    <w:rsid w:val="007C2F34"/>
    <w:rsid w:val="007C3659"/>
    <w:rsid w:val="007C41D8"/>
    <w:rsid w:val="007C4265"/>
    <w:rsid w:val="007C427B"/>
    <w:rsid w:val="007C42AB"/>
    <w:rsid w:val="007C4506"/>
    <w:rsid w:val="007C46EA"/>
    <w:rsid w:val="007C4A19"/>
    <w:rsid w:val="007C4C3A"/>
    <w:rsid w:val="007C4C62"/>
    <w:rsid w:val="007C4D51"/>
    <w:rsid w:val="007C536A"/>
    <w:rsid w:val="007C5B0E"/>
    <w:rsid w:val="007C5C0B"/>
    <w:rsid w:val="007C5C26"/>
    <w:rsid w:val="007C5E98"/>
    <w:rsid w:val="007C5EC0"/>
    <w:rsid w:val="007C6165"/>
    <w:rsid w:val="007C648E"/>
    <w:rsid w:val="007C6562"/>
    <w:rsid w:val="007C65D3"/>
    <w:rsid w:val="007C677E"/>
    <w:rsid w:val="007C67EC"/>
    <w:rsid w:val="007C6956"/>
    <w:rsid w:val="007C6C0F"/>
    <w:rsid w:val="007C768F"/>
    <w:rsid w:val="007C779D"/>
    <w:rsid w:val="007C7BE2"/>
    <w:rsid w:val="007C7F0C"/>
    <w:rsid w:val="007D02DB"/>
    <w:rsid w:val="007D0452"/>
    <w:rsid w:val="007D047B"/>
    <w:rsid w:val="007D0885"/>
    <w:rsid w:val="007D09CE"/>
    <w:rsid w:val="007D0CFA"/>
    <w:rsid w:val="007D15EA"/>
    <w:rsid w:val="007D1D0F"/>
    <w:rsid w:val="007D1D4E"/>
    <w:rsid w:val="007D1DB4"/>
    <w:rsid w:val="007D2091"/>
    <w:rsid w:val="007D2448"/>
    <w:rsid w:val="007D25DF"/>
    <w:rsid w:val="007D28ED"/>
    <w:rsid w:val="007D2A36"/>
    <w:rsid w:val="007D2B76"/>
    <w:rsid w:val="007D2BFB"/>
    <w:rsid w:val="007D2D93"/>
    <w:rsid w:val="007D2E46"/>
    <w:rsid w:val="007D2E74"/>
    <w:rsid w:val="007D2E8A"/>
    <w:rsid w:val="007D303D"/>
    <w:rsid w:val="007D3368"/>
    <w:rsid w:val="007D3B09"/>
    <w:rsid w:val="007D3CA0"/>
    <w:rsid w:val="007D406F"/>
    <w:rsid w:val="007D4090"/>
    <w:rsid w:val="007D4464"/>
    <w:rsid w:val="007D4485"/>
    <w:rsid w:val="007D4740"/>
    <w:rsid w:val="007D57AE"/>
    <w:rsid w:val="007D5D18"/>
    <w:rsid w:val="007D5D90"/>
    <w:rsid w:val="007D5DD4"/>
    <w:rsid w:val="007D5FFA"/>
    <w:rsid w:val="007D601F"/>
    <w:rsid w:val="007D6581"/>
    <w:rsid w:val="007D6647"/>
    <w:rsid w:val="007D67F1"/>
    <w:rsid w:val="007D6F87"/>
    <w:rsid w:val="007D721E"/>
    <w:rsid w:val="007D7259"/>
    <w:rsid w:val="007E0331"/>
    <w:rsid w:val="007E07E4"/>
    <w:rsid w:val="007E0A2A"/>
    <w:rsid w:val="007E0A8E"/>
    <w:rsid w:val="007E0D0B"/>
    <w:rsid w:val="007E0DC0"/>
    <w:rsid w:val="007E0E28"/>
    <w:rsid w:val="007E0E60"/>
    <w:rsid w:val="007E1031"/>
    <w:rsid w:val="007E1195"/>
    <w:rsid w:val="007E1268"/>
    <w:rsid w:val="007E133E"/>
    <w:rsid w:val="007E14C2"/>
    <w:rsid w:val="007E182A"/>
    <w:rsid w:val="007E190D"/>
    <w:rsid w:val="007E1959"/>
    <w:rsid w:val="007E1A66"/>
    <w:rsid w:val="007E1D0B"/>
    <w:rsid w:val="007E1D7E"/>
    <w:rsid w:val="007E2762"/>
    <w:rsid w:val="007E2764"/>
    <w:rsid w:val="007E27B5"/>
    <w:rsid w:val="007E2AB2"/>
    <w:rsid w:val="007E2CB7"/>
    <w:rsid w:val="007E2F2A"/>
    <w:rsid w:val="007E2F2E"/>
    <w:rsid w:val="007E2F59"/>
    <w:rsid w:val="007E3616"/>
    <w:rsid w:val="007E371E"/>
    <w:rsid w:val="007E3C37"/>
    <w:rsid w:val="007E4127"/>
    <w:rsid w:val="007E4472"/>
    <w:rsid w:val="007E4FCC"/>
    <w:rsid w:val="007E4FFB"/>
    <w:rsid w:val="007E508D"/>
    <w:rsid w:val="007E50E6"/>
    <w:rsid w:val="007E5128"/>
    <w:rsid w:val="007E5226"/>
    <w:rsid w:val="007E5352"/>
    <w:rsid w:val="007E6159"/>
    <w:rsid w:val="007E64C8"/>
    <w:rsid w:val="007E676B"/>
    <w:rsid w:val="007E6998"/>
    <w:rsid w:val="007E6A1F"/>
    <w:rsid w:val="007E6F28"/>
    <w:rsid w:val="007E7014"/>
    <w:rsid w:val="007E72B5"/>
    <w:rsid w:val="007E752E"/>
    <w:rsid w:val="007E7590"/>
    <w:rsid w:val="007E7A01"/>
    <w:rsid w:val="007E7B63"/>
    <w:rsid w:val="007E7BCC"/>
    <w:rsid w:val="007E7ED3"/>
    <w:rsid w:val="007F0287"/>
    <w:rsid w:val="007F0779"/>
    <w:rsid w:val="007F077C"/>
    <w:rsid w:val="007F0A0D"/>
    <w:rsid w:val="007F0A63"/>
    <w:rsid w:val="007F0B76"/>
    <w:rsid w:val="007F0CDD"/>
    <w:rsid w:val="007F0F51"/>
    <w:rsid w:val="007F1040"/>
    <w:rsid w:val="007F1068"/>
    <w:rsid w:val="007F1ACC"/>
    <w:rsid w:val="007F22E5"/>
    <w:rsid w:val="007F235A"/>
    <w:rsid w:val="007F23BD"/>
    <w:rsid w:val="007F28EE"/>
    <w:rsid w:val="007F29C9"/>
    <w:rsid w:val="007F2A18"/>
    <w:rsid w:val="007F2ACD"/>
    <w:rsid w:val="007F3207"/>
    <w:rsid w:val="007F3615"/>
    <w:rsid w:val="007F3688"/>
    <w:rsid w:val="007F3880"/>
    <w:rsid w:val="007F3E52"/>
    <w:rsid w:val="007F4421"/>
    <w:rsid w:val="007F48C8"/>
    <w:rsid w:val="007F4C02"/>
    <w:rsid w:val="007F51AF"/>
    <w:rsid w:val="007F55A6"/>
    <w:rsid w:val="007F5927"/>
    <w:rsid w:val="007F5986"/>
    <w:rsid w:val="007F5A50"/>
    <w:rsid w:val="007F5CD3"/>
    <w:rsid w:val="007F63D7"/>
    <w:rsid w:val="007F65CA"/>
    <w:rsid w:val="007F684D"/>
    <w:rsid w:val="007F6A2D"/>
    <w:rsid w:val="007F6A57"/>
    <w:rsid w:val="007F6D96"/>
    <w:rsid w:val="007F7606"/>
    <w:rsid w:val="007F7AE6"/>
    <w:rsid w:val="007F7B5B"/>
    <w:rsid w:val="007F7BC3"/>
    <w:rsid w:val="007F7E41"/>
    <w:rsid w:val="0080010F"/>
    <w:rsid w:val="008001AE"/>
    <w:rsid w:val="0080026A"/>
    <w:rsid w:val="00800411"/>
    <w:rsid w:val="008004DF"/>
    <w:rsid w:val="008005C3"/>
    <w:rsid w:val="0080087A"/>
    <w:rsid w:val="00800B4E"/>
    <w:rsid w:val="0080122E"/>
    <w:rsid w:val="00801BC8"/>
    <w:rsid w:val="008022AD"/>
    <w:rsid w:val="00802415"/>
    <w:rsid w:val="008026CC"/>
    <w:rsid w:val="0080287B"/>
    <w:rsid w:val="00802D10"/>
    <w:rsid w:val="00802E44"/>
    <w:rsid w:val="00802E65"/>
    <w:rsid w:val="00802ECE"/>
    <w:rsid w:val="00802F03"/>
    <w:rsid w:val="008032BA"/>
    <w:rsid w:val="008034CD"/>
    <w:rsid w:val="00803C66"/>
    <w:rsid w:val="00803EDA"/>
    <w:rsid w:val="0080402C"/>
    <w:rsid w:val="008043B1"/>
    <w:rsid w:val="00804577"/>
    <w:rsid w:val="00804699"/>
    <w:rsid w:val="0080522B"/>
    <w:rsid w:val="00805663"/>
    <w:rsid w:val="00805903"/>
    <w:rsid w:val="0080617C"/>
    <w:rsid w:val="008062E5"/>
    <w:rsid w:val="0080661A"/>
    <w:rsid w:val="00806A28"/>
    <w:rsid w:val="00806F81"/>
    <w:rsid w:val="008079CA"/>
    <w:rsid w:val="00807B93"/>
    <w:rsid w:val="00807E49"/>
    <w:rsid w:val="00810309"/>
    <w:rsid w:val="00810447"/>
    <w:rsid w:val="0081056E"/>
    <w:rsid w:val="00810694"/>
    <w:rsid w:val="008107C2"/>
    <w:rsid w:val="008109C3"/>
    <w:rsid w:val="00810A38"/>
    <w:rsid w:val="00810CEF"/>
    <w:rsid w:val="00810E37"/>
    <w:rsid w:val="00811DA4"/>
    <w:rsid w:val="00812466"/>
    <w:rsid w:val="008127C2"/>
    <w:rsid w:val="00812BBA"/>
    <w:rsid w:val="00812BF1"/>
    <w:rsid w:val="00812CA9"/>
    <w:rsid w:val="00812F1E"/>
    <w:rsid w:val="0081302A"/>
    <w:rsid w:val="00813201"/>
    <w:rsid w:val="00813C85"/>
    <w:rsid w:val="00814209"/>
    <w:rsid w:val="00814229"/>
    <w:rsid w:val="00814408"/>
    <w:rsid w:val="00814519"/>
    <w:rsid w:val="00814631"/>
    <w:rsid w:val="0081463B"/>
    <w:rsid w:val="00814834"/>
    <w:rsid w:val="00814881"/>
    <w:rsid w:val="00814895"/>
    <w:rsid w:val="00814AB9"/>
    <w:rsid w:val="00814F20"/>
    <w:rsid w:val="0081510B"/>
    <w:rsid w:val="0081534E"/>
    <w:rsid w:val="0081549B"/>
    <w:rsid w:val="00815918"/>
    <w:rsid w:val="0081594F"/>
    <w:rsid w:val="00815CA6"/>
    <w:rsid w:val="0081641B"/>
    <w:rsid w:val="008166CE"/>
    <w:rsid w:val="00816824"/>
    <w:rsid w:val="0081687B"/>
    <w:rsid w:val="008168B8"/>
    <w:rsid w:val="00816A76"/>
    <w:rsid w:val="00820007"/>
    <w:rsid w:val="0082003B"/>
    <w:rsid w:val="0082038E"/>
    <w:rsid w:val="008204DC"/>
    <w:rsid w:val="00820505"/>
    <w:rsid w:val="0082059D"/>
    <w:rsid w:val="0082065B"/>
    <w:rsid w:val="00820731"/>
    <w:rsid w:val="008208A0"/>
    <w:rsid w:val="00820A42"/>
    <w:rsid w:val="00820A65"/>
    <w:rsid w:val="00820C57"/>
    <w:rsid w:val="00820D5B"/>
    <w:rsid w:val="00820DE8"/>
    <w:rsid w:val="0082105D"/>
    <w:rsid w:val="008212F0"/>
    <w:rsid w:val="00821831"/>
    <w:rsid w:val="008218EA"/>
    <w:rsid w:val="00821D3B"/>
    <w:rsid w:val="008223B0"/>
    <w:rsid w:val="0082250C"/>
    <w:rsid w:val="008226A4"/>
    <w:rsid w:val="00822977"/>
    <w:rsid w:val="008229B5"/>
    <w:rsid w:val="00822A9B"/>
    <w:rsid w:val="00822BFE"/>
    <w:rsid w:val="0082301C"/>
    <w:rsid w:val="0082328C"/>
    <w:rsid w:val="00823467"/>
    <w:rsid w:val="00823624"/>
    <w:rsid w:val="00823784"/>
    <w:rsid w:val="00823AE9"/>
    <w:rsid w:val="00823DA5"/>
    <w:rsid w:val="008247AD"/>
    <w:rsid w:val="00824B34"/>
    <w:rsid w:val="00824E5A"/>
    <w:rsid w:val="00825311"/>
    <w:rsid w:val="008254B1"/>
    <w:rsid w:val="00825610"/>
    <w:rsid w:val="00825C0C"/>
    <w:rsid w:val="00825CD2"/>
    <w:rsid w:val="0082608E"/>
    <w:rsid w:val="008260DF"/>
    <w:rsid w:val="0082624F"/>
    <w:rsid w:val="0082630F"/>
    <w:rsid w:val="0082689E"/>
    <w:rsid w:val="00826D0E"/>
    <w:rsid w:val="00827042"/>
    <w:rsid w:val="0082728A"/>
    <w:rsid w:val="0082751E"/>
    <w:rsid w:val="008278CF"/>
    <w:rsid w:val="00827BAF"/>
    <w:rsid w:val="00827C6E"/>
    <w:rsid w:val="008300A4"/>
    <w:rsid w:val="008300B3"/>
    <w:rsid w:val="00830111"/>
    <w:rsid w:val="0083019A"/>
    <w:rsid w:val="0083030D"/>
    <w:rsid w:val="008305EC"/>
    <w:rsid w:val="0083098C"/>
    <w:rsid w:val="00830DF4"/>
    <w:rsid w:val="0083132C"/>
    <w:rsid w:val="008314FA"/>
    <w:rsid w:val="00831C93"/>
    <w:rsid w:val="00831DB5"/>
    <w:rsid w:val="00831DC6"/>
    <w:rsid w:val="00832180"/>
    <w:rsid w:val="008321C6"/>
    <w:rsid w:val="0083244B"/>
    <w:rsid w:val="00832953"/>
    <w:rsid w:val="00832BBA"/>
    <w:rsid w:val="008330A2"/>
    <w:rsid w:val="00833550"/>
    <w:rsid w:val="008337D8"/>
    <w:rsid w:val="00833880"/>
    <w:rsid w:val="00833C38"/>
    <w:rsid w:val="00833EAA"/>
    <w:rsid w:val="00833F12"/>
    <w:rsid w:val="00834205"/>
    <w:rsid w:val="008342DD"/>
    <w:rsid w:val="00834538"/>
    <w:rsid w:val="0083461B"/>
    <w:rsid w:val="00834626"/>
    <w:rsid w:val="008349D9"/>
    <w:rsid w:val="008349E8"/>
    <w:rsid w:val="00834D0D"/>
    <w:rsid w:val="00834FD2"/>
    <w:rsid w:val="008355DC"/>
    <w:rsid w:val="008356FC"/>
    <w:rsid w:val="00835ACB"/>
    <w:rsid w:val="00836537"/>
    <w:rsid w:val="00836882"/>
    <w:rsid w:val="008368BF"/>
    <w:rsid w:val="008369F4"/>
    <w:rsid w:val="00836C2B"/>
    <w:rsid w:val="0083707E"/>
    <w:rsid w:val="0083729A"/>
    <w:rsid w:val="0083787D"/>
    <w:rsid w:val="0084031B"/>
    <w:rsid w:val="00840879"/>
    <w:rsid w:val="00840B0E"/>
    <w:rsid w:val="00840B3C"/>
    <w:rsid w:val="00841041"/>
    <w:rsid w:val="00841067"/>
    <w:rsid w:val="008410E2"/>
    <w:rsid w:val="0084122C"/>
    <w:rsid w:val="0084128D"/>
    <w:rsid w:val="0084191C"/>
    <w:rsid w:val="00841CCE"/>
    <w:rsid w:val="0084217B"/>
    <w:rsid w:val="00842439"/>
    <w:rsid w:val="008427F1"/>
    <w:rsid w:val="00842952"/>
    <w:rsid w:val="00842ACC"/>
    <w:rsid w:val="00842CF4"/>
    <w:rsid w:val="00842E71"/>
    <w:rsid w:val="00843314"/>
    <w:rsid w:val="00843362"/>
    <w:rsid w:val="00843724"/>
    <w:rsid w:val="00843C45"/>
    <w:rsid w:val="00843C4B"/>
    <w:rsid w:val="00843EC8"/>
    <w:rsid w:val="00843F54"/>
    <w:rsid w:val="00843FC5"/>
    <w:rsid w:val="00844598"/>
    <w:rsid w:val="0084483B"/>
    <w:rsid w:val="00844A00"/>
    <w:rsid w:val="00844D25"/>
    <w:rsid w:val="00844FAE"/>
    <w:rsid w:val="008455EA"/>
    <w:rsid w:val="008457C1"/>
    <w:rsid w:val="008460EB"/>
    <w:rsid w:val="0084626B"/>
    <w:rsid w:val="00846583"/>
    <w:rsid w:val="008469AB"/>
    <w:rsid w:val="00846AEF"/>
    <w:rsid w:val="00847092"/>
    <w:rsid w:val="008473F2"/>
    <w:rsid w:val="0084743F"/>
    <w:rsid w:val="008475D2"/>
    <w:rsid w:val="008475F3"/>
    <w:rsid w:val="0084761F"/>
    <w:rsid w:val="00847686"/>
    <w:rsid w:val="00847723"/>
    <w:rsid w:val="008477A9"/>
    <w:rsid w:val="0084787F"/>
    <w:rsid w:val="00847895"/>
    <w:rsid w:val="008479B8"/>
    <w:rsid w:val="008479F4"/>
    <w:rsid w:val="00847BFF"/>
    <w:rsid w:val="00847C0E"/>
    <w:rsid w:val="008503E3"/>
    <w:rsid w:val="00850403"/>
    <w:rsid w:val="008506CE"/>
    <w:rsid w:val="00851861"/>
    <w:rsid w:val="00851CF6"/>
    <w:rsid w:val="00851F55"/>
    <w:rsid w:val="00852303"/>
    <w:rsid w:val="008526CA"/>
    <w:rsid w:val="008527EA"/>
    <w:rsid w:val="00852BE4"/>
    <w:rsid w:val="00852E14"/>
    <w:rsid w:val="00852E6F"/>
    <w:rsid w:val="0085311A"/>
    <w:rsid w:val="00853478"/>
    <w:rsid w:val="0085367B"/>
    <w:rsid w:val="00853AF9"/>
    <w:rsid w:val="0085406B"/>
    <w:rsid w:val="00854074"/>
    <w:rsid w:val="008541E3"/>
    <w:rsid w:val="00854543"/>
    <w:rsid w:val="0085460D"/>
    <w:rsid w:val="008546D1"/>
    <w:rsid w:val="00854960"/>
    <w:rsid w:val="00854B8B"/>
    <w:rsid w:val="008550E1"/>
    <w:rsid w:val="00855167"/>
    <w:rsid w:val="008552FA"/>
    <w:rsid w:val="00855459"/>
    <w:rsid w:val="00855599"/>
    <w:rsid w:val="00855A2E"/>
    <w:rsid w:val="00855AF6"/>
    <w:rsid w:val="00855C0A"/>
    <w:rsid w:val="00855D37"/>
    <w:rsid w:val="00855E9D"/>
    <w:rsid w:val="00855EEC"/>
    <w:rsid w:val="008563C5"/>
    <w:rsid w:val="00856D14"/>
    <w:rsid w:val="00856F53"/>
    <w:rsid w:val="00856F6B"/>
    <w:rsid w:val="0085711D"/>
    <w:rsid w:val="008573B5"/>
    <w:rsid w:val="008573DA"/>
    <w:rsid w:val="0085746D"/>
    <w:rsid w:val="008577DB"/>
    <w:rsid w:val="00857992"/>
    <w:rsid w:val="00857DC4"/>
    <w:rsid w:val="00857E52"/>
    <w:rsid w:val="008600AD"/>
    <w:rsid w:val="00860107"/>
    <w:rsid w:val="008601A4"/>
    <w:rsid w:val="00860380"/>
    <w:rsid w:val="008605E1"/>
    <w:rsid w:val="00860B4D"/>
    <w:rsid w:val="0086147A"/>
    <w:rsid w:val="00861553"/>
    <w:rsid w:val="00861DBB"/>
    <w:rsid w:val="00861DD4"/>
    <w:rsid w:val="008622BC"/>
    <w:rsid w:val="00862425"/>
    <w:rsid w:val="00862597"/>
    <w:rsid w:val="00862840"/>
    <w:rsid w:val="00862C18"/>
    <w:rsid w:val="00862C5F"/>
    <w:rsid w:val="00862E90"/>
    <w:rsid w:val="00862EC7"/>
    <w:rsid w:val="008631A6"/>
    <w:rsid w:val="0086328B"/>
    <w:rsid w:val="00863329"/>
    <w:rsid w:val="008635F9"/>
    <w:rsid w:val="008636EA"/>
    <w:rsid w:val="008637D4"/>
    <w:rsid w:val="00863B12"/>
    <w:rsid w:val="00863EC2"/>
    <w:rsid w:val="00864130"/>
    <w:rsid w:val="00864316"/>
    <w:rsid w:val="00864520"/>
    <w:rsid w:val="00864DD6"/>
    <w:rsid w:val="00865407"/>
    <w:rsid w:val="00865561"/>
    <w:rsid w:val="00865AB8"/>
    <w:rsid w:val="00865DF8"/>
    <w:rsid w:val="0086621D"/>
    <w:rsid w:val="0086622E"/>
    <w:rsid w:val="008664E4"/>
    <w:rsid w:val="008664EA"/>
    <w:rsid w:val="00867447"/>
    <w:rsid w:val="00867A93"/>
    <w:rsid w:val="00870531"/>
    <w:rsid w:val="00870EAA"/>
    <w:rsid w:val="00870FB7"/>
    <w:rsid w:val="0087116F"/>
    <w:rsid w:val="00871264"/>
    <w:rsid w:val="00871449"/>
    <w:rsid w:val="008719DF"/>
    <w:rsid w:val="00871A5C"/>
    <w:rsid w:val="00871AD3"/>
    <w:rsid w:val="00871D60"/>
    <w:rsid w:val="008721A7"/>
    <w:rsid w:val="008727B9"/>
    <w:rsid w:val="008728BD"/>
    <w:rsid w:val="00872ABF"/>
    <w:rsid w:val="00872E0C"/>
    <w:rsid w:val="00873586"/>
    <w:rsid w:val="008739F4"/>
    <w:rsid w:val="0087419F"/>
    <w:rsid w:val="008743AC"/>
    <w:rsid w:val="008745DC"/>
    <w:rsid w:val="00874863"/>
    <w:rsid w:val="00874A80"/>
    <w:rsid w:val="0087521F"/>
    <w:rsid w:val="00875229"/>
    <w:rsid w:val="00875340"/>
    <w:rsid w:val="008754C8"/>
    <w:rsid w:val="00875593"/>
    <w:rsid w:val="00875686"/>
    <w:rsid w:val="008757B9"/>
    <w:rsid w:val="00875836"/>
    <w:rsid w:val="00875876"/>
    <w:rsid w:val="00875877"/>
    <w:rsid w:val="00875AB5"/>
    <w:rsid w:val="00876121"/>
    <w:rsid w:val="00876166"/>
    <w:rsid w:val="0087651D"/>
    <w:rsid w:val="008765FB"/>
    <w:rsid w:val="00876AFB"/>
    <w:rsid w:val="00876B36"/>
    <w:rsid w:val="00876DFB"/>
    <w:rsid w:val="00876E08"/>
    <w:rsid w:val="00876FDA"/>
    <w:rsid w:val="00877638"/>
    <w:rsid w:val="00877742"/>
    <w:rsid w:val="00877843"/>
    <w:rsid w:val="00877A08"/>
    <w:rsid w:val="00877D7B"/>
    <w:rsid w:val="00880048"/>
    <w:rsid w:val="008802C7"/>
    <w:rsid w:val="0088035C"/>
    <w:rsid w:val="008805D6"/>
    <w:rsid w:val="008808BA"/>
    <w:rsid w:val="00880B42"/>
    <w:rsid w:val="00880FB6"/>
    <w:rsid w:val="0088119B"/>
    <w:rsid w:val="00881238"/>
    <w:rsid w:val="00881420"/>
    <w:rsid w:val="0088186F"/>
    <w:rsid w:val="0088191F"/>
    <w:rsid w:val="0088195A"/>
    <w:rsid w:val="008819EE"/>
    <w:rsid w:val="00881E48"/>
    <w:rsid w:val="00882361"/>
    <w:rsid w:val="00882646"/>
    <w:rsid w:val="008827AB"/>
    <w:rsid w:val="0088280D"/>
    <w:rsid w:val="00882810"/>
    <w:rsid w:val="008829E3"/>
    <w:rsid w:val="00882AF8"/>
    <w:rsid w:val="00882D9D"/>
    <w:rsid w:val="0088331A"/>
    <w:rsid w:val="008834BC"/>
    <w:rsid w:val="0088390F"/>
    <w:rsid w:val="00883A51"/>
    <w:rsid w:val="00883EB0"/>
    <w:rsid w:val="00883F38"/>
    <w:rsid w:val="0088418F"/>
    <w:rsid w:val="00884325"/>
    <w:rsid w:val="00884AF2"/>
    <w:rsid w:val="00884BFD"/>
    <w:rsid w:val="00884CC0"/>
    <w:rsid w:val="00884F24"/>
    <w:rsid w:val="008851DB"/>
    <w:rsid w:val="008852BB"/>
    <w:rsid w:val="00885676"/>
    <w:rsid w:val="008859FF"/>
    <w:rsid w:val="00885C9A"/>
    <w:rsid w:val="0088656D"/>
    <w:rsid w:val="008867FC"/>
    <w:rsid w:val="00886A7A"/>
    <w:rsid w:val="00886CD0"/>
    <w:rsid w:val="00886E68"/>
    <w:rsid w:val="00887091"/>
    <w:rsid w:val="00887467"/>
    <w:rsid w:val="00887519"/>
    <w:rsid w:val="00887942"/>
    <w:rsid w:val="00887AFD"/>
    <w:rsid w:val="00887E4F"/>
    <w:rsid w:val="008900E8"/>
    <w:rsid w:val="00890309"/>
    <w:rsid w:val="00890409"/>
    <w:rsid w:val="00890CDC"/>
    <w:rsid w:val="00890F30"/>
    <w:rsid w:val="00890F3E"/>
    <w:rsid w:val="0089106C"/>
    <w:rsid w:val="0089129A"/>
    <w:rsid w:val="008913EB"/>
    <w:rsid w:val="0089184F"/>
    <w:rsid w:val="008918ED"/>
    <w:rsid w:val="00891913"/>
    <w:rsid w:val="00891A29"/>
    <w:rsid w:val="00891AD2"/>
    <w:rsid w:val="00891DD1"/>
    <w:rsid w:val="00892184"/>
    <w:rsid w:val="00892591"/>
    <w:rsid w:val="008928E1"/>
    <w:rsid w:val="00892D63"/>
    <w:rsid w:val="00893DAF"/>
    <w:rsid w:val="00894166"/>
    <w:rsid w:val="008942AE"/>
    <w:rsid w:val="008942D3"/>
    <w:rsid w:val="0089437B"/>
    <w:rsid w:val="00894516"/>
    <w:rsid w:val="0089461A"/>
    <w:rsid w:val="00894807"/>
    <w:rsid w:val="00894819"/>
    <w:rsid w:val="00894A6C"/>
    <w:rsid w:val="008957AD"/>
    <w:rsid w:val="008958EB"/>
    <w:rsid w:val="00895CAC"/>
    <w:rsid w:val="00895DBA"/>
    <w:rsid w:val="00896142"/>
    <w:rsid w:val="00896379"/>
    <w:rsid w:val="0089641D"/>
    <w:rsid w:val="0089645F"/>
    <w:rsid w:val="008968FB"/>
    <w:rsid w:val="008968FF"/>
    <w:rsid w:val="008969A6"/>
    <w:rsid w:val="00896AF0"/>
    <w:rsid w:val="00896DC4"/>
    <w:rsid w:val="008970E0"/>
    <w:rsid w:val="008973A8"/>
    <w:rsid w:val="008974B0"/>
    <w:rsid w:val="00897616"/>
    <w:rsid w:val="00897805"/>
    <w:rsid w:val="008979C6"/>
    <w:rsid w:val="00897B3E"/>
    <w:rsid w:val="00897B45"/>
    <w:rsid w:val="00897CC6"/>
    <w:rsid w:val="00897F8A"/>
    <w:rsid w:val="008A0095"/>
    <w:rsid w:val="008A00BE"/>
    <w:rsid w:val="008A012A"/>
    <w:rsid w:val="008A06C6"/>
    <w:rsid w:val="008A085D"/>
    <w:rsid w:val="008A087C"/>
    <w:rsid w:val="008A0A17"/>
    <w:rsid w:val="008A1194"/>
    <w:rsid w:val="008A156E"/>
    <w:rsid w:val="008A1665"/>
    <w:rsid w:val="008A16FD"/>
    <w:rsid w:val="008A171D"/>
    <w:rsid w:val="008A1A6F"/>
    <w:rsid w:val="008A1BB9"/>
    <w:rsid w:val="008A2499"/>
    <w:rsid w:val="008A28DC"/>
    <w:rsid w:val="008A3088"/>
    <w:rsid w:val="008A3289"/>
    <w:rsid w:val="008A3419"/>
    <w:rsid w:val="008A3763"/>
    <w:rsid w:val="008A3C9F"/>
    <w:rsid w:val="008A4448"/>
    <w:rsid w:val="008A44DA"/>
    <w:rsid w:val="008A478E"/>
    <w:rsid w:val="008A48C2"/>
    <w:rsid w:val="008A4D74"/>
    <w:rsid w:val="008A4DF2"/>
    <w:rsid w:val="008A51AA"/>
    <w:rsid w:val="008A5802"/>
    <w:rsid w:val="008A5922"/>
    <w:rsid w:val="008A59B9"/>
    <w:rsid w:val="008A5B9D"/>
    <w:rsid w:val="008A5CED"/>
    <w:rsid w:val="008A5D39"/>
    <w:rsid w:val="008A5E41"/>
    <w:rsid w:val="008A5F36"/>
    <w:rsid w:val="008A607C"/>
    <w:rsid w:val="008A6284"/>
    <w:rsid w:val="008A66E6"/>
    <w:rsid w:val="008A6AF7"/>
    <w:rsid w:val="008A6FAF"/>
    <w:rsid w:val="008A72E1"/>
    <w:rsid w:val="008A759B"/>
    <w:rsid w:val="008A7820"/>
    <w:rsid w:val="008A7829"/>
    <w:rsid w:val="008A7A84"/>
    <w:rsid w:val="008A7C36"/>
    <w:rsid w:val="008B00D8"/>
    <w:rsid w:val="008B02B4"/>
    <w:rsid w:val="008B0430"/>
    <w:rsid w:val="008B0680"/>
    <w:rsid w:val="008B07CE"/>
    <w:rsid w:val="008B083E"/>
    <w:rsid w:val="008B0AB1"/>
    <w:rsid w:val="008B0ABE"/>
    <w:rsid w:val="008B0DF7"/>
    <w:rsid w:val="008B0EA3"/>
    <w:rsid w:val="008B1578"/>
    <w:rsid w:val="008B1AA2"/>
    <w:rsid w:val="008B1D9F"/>
    <w:rsid w:val="008B1F49"/>
    <w:rsid w:val="008B2623"/>
    <w:rsid w:val="008B2B0B"/>
    <w:rsid w:val="008B2CAA"/>
    <w:rsid w:val="008B33A9"/>
    <w:rsid w:val="008B342B"/>
    <w:rsid w:val="008B374E"/>
    <w:rsid w:val="008B38CC"/>
    <w:rsid w:val="008B3936"/>
    <w:rsid w:val="008B3AA6"/>
    <w:rsid w:val="008B3C3B"/>
    <w:rsid w:val="008B3C3C"/>
    <w:rsid w:val="008B3D24"/>
    <w:rsid w:val="008B3EEC"/>
    <w:rsid w:val="008B40D4"/>
    <w:rsid w:val="008B423E"/>
    <w:rsid w:val="008B4590"/>
    <w:rsid w:val="008B4BEE"/>
    <w:rsid w:val="008B4CA7"/>
    <w:rsid w:val="008B4D77"/>
    <w:rsid w:val="008B50B8"/>
    <w:rsid w:val="008B558E"/>
    <w:rsid w:val="008B57F3"/>
    <w:rsid w:val="008B59AC"/>
    <w:rsid w:val="008B5A31"/>
    <w:rsid w:val="008B648F"/>
    <w:rsid w:val="008B6873"/>
    <w:rsid w:val="008B68E7"/>
    <w:rsid w:val="008B6916"/>
    <w:rsid w:val="008B6A47"/>
    <w:rsid w:val="008B6CD8"/>
    <w:rsid w:val="008B6E98"/>
    <w:rsid w:val="008B785D"/>
    <w:rsid w:val="008B7E9B"/>
    <w:rsid w:val="008B7EED"/>
    <w:rsid w:val="008C0069"/>
    <w:rsid w:val="008C00C6"/>
    <w:rsid w:val="008C01B2"/>
    <w:rsid w:val="008C03B3"/>
    <w:rsid w:val="008C05DD"/>
    <w:rsid w:val="008C080E"/>
    <w:rsid w:val="008C0889"/>
    <w:rsid w:val="008C0C7E"/>
    <w:rsid w:val="008C0D9C"/>
    <w:rsid w:val="008C0DC1"/>
    <w:rsid w:val="008C13DF"/>
    <w:rsid w:val="008C14D5"/>
    <w:rsid w:val="008C158E"/>
    <w:rsid w:val="008C18E9"/>
    <w:rsid w:val="008C19D3"/>
    <w:rsid w:val="008C1A65"/>
    <w:rsid w:val="008C2A89"/>
    <w:rsid w:val="008C2AC6"/>
    <w:rsid w:val="008C2DA5"/>
    <w:rsid w:val="008C31BC"/>
    <w:rsid w:val="008C3530"/>
    <w:rsid w:val="008C3A3A"/>
    <w:rsid w:val="008C4472"/>
    <w:rsid w:val="008C4600"/>
    <w:rsid w:val="008C4900"/>
    <w:rsid w:val="008C49FD"/>
    <w:rsid w:val="008C4BD5"/>
    <w:rsid w:val="008C4D95"/>
    <w:rsid w:val="008C4FEA"/>
    <w:rsid w:val="008C62AE"/>
    <w:rsid w:val="008C6497"/>
    <w:rsid w:val="008C69C0"/>
    <w:rsid w:val="008C6C66"/>
    <w:rsid w:val="008C6CAE"/>
    <w:rsid w:val="008C700D"/>
    <w:rsid w:val="008C7156"/>
    <w:rsid w:val="008C73CC"/>
    <w:rsid w:val="008C7412"/>
    <w:rsid w:val="008C74E9"/>
    <w:rsid w:val="008C7647"/>
    <w:rsid w:val="008C790B"/>
    <w:rsid w:val="008C7A9E"/>
    <w:rsid w:val="008C7B6D"/>
    <w:rsid w:val="008D0264"/>
    <w:rsid w:val="008D029C"/>
    <w:rsid w:val="008D0450"/>
    <w:rsid w:val="008D04D7"/>
    <w:rsid w:val="008D0759"/>
    <w:rsid w:val="008D09DE"/>
    <w:rsid w:val="008D0B5D"/>
    <w:rsid w:val="008D0E17"/>
    <w:rsid w:val="008D1549"/>
    <w:rsid w:val="008D18B6"/>
    <w:rsid w:val="008D195E"/>
    <w:rsid w:val="008D1C6B"/>
    <w:rsid w:val="008D1E3A"/>
    <w:rsid w:val="008D1F37"/>
    <w:rsid w:val="008D2308"/>
    <w:rsid w:val="008D260D"/>
    <w:rsid w:val="008D286C"/>
    <w:rsid w:val="008D3122"/>
    <w:rsid w:val="008D3337"/>
    <w:rsid w:val="008D3692"/>
    <w:rsid w:val="008D3706"/>
    <w:rsid w:val="008D3918"/>
    <w:rsid w:val="008D3B26"/>
    <w:rsid w:val="008D3B55"/>
    <w:rsid w:val="008D4398"/>
    <w:rsid w:val="008D443B"/>
    <w:rsid w:val="008D475E"/>
    <w:rsid w:val="008D4827"/>
    <w:rsid w:val="008D492D"/>
    <w:rsid w:val="008D4A71"/>
    <w:rsid w:val="008D4AD1"/>
    <w:rsid w:val="008D4DA5"/>
    <w:rsid w:val="008D4E64"/>
    <w:rsid w:val="008D55D5"/>
    <w:rsid w:val="008D567F"/>
    <w:rsid w:val="008D5698"/>
    <w:rsid w:val="008D56DB"/>
    <w:rsid w:val="008D58F4"/>
    <w:rsid w:val="008D5F59"/>
    <w:rsid w:val="008D615B"/>
    <w:rsid w:val="008D6771"/>
    <w:rsid w:val="008D6EC9"/>
    <w:rsid w:val="008D75E9"/>
    <w:rsid w:val="008D7B4C"/>
    <w:rsid w:val="008D7BB9"/>
    <w:rsid w:val="008E0049"/>
    <w:rsid w:val="008E0115"/>
    <w:rsid w:val="008E02E1"/>
    <w:rsid w:val="008E05DF"/>
    <w:rsid w:val="008E08C5"/>
    <w:rsid w:val="008E0938"/>
    <w:rsid w:val="008E0A8B"/>
    <w:rsid w:val="008E163A"/>
    <w:rsid w:val="008E19BD"/>
    <w:rsid w:val="008E1B08"/>
    <w:rsid w:val="008E1C39"/>
    <w:rsid w:val="008E1C5B"/>
    <w:rsid w:val="008E1F60"/>
    <w:rsid w:val="008E28D8"/>
    <w:rsid w:val="008E2E42"/>
    <w:rsid w:val="008E2F66"/>
    <w:rsid w:val="008E3177"/>
    <w:rsid w:val="008E3932"/>
    <w:rsid w:val="008E39C5"/>
    <w:rsid w:val="008E3D69"/>
    <w:rsid w:val="008E3F92"/>
    <w:rsid w:val="008E40E1"/>
    <w:rsid w:val="008E413C"/>
    <w:rsid w:val="008E413E"/>
    <w:rsid w:val="008E4A26"/>
    <w:rsid w:val="008E535A"/>
    <w:rsid w:val="008E549A"/>
    <w:rsid w:val="008E564C"/>
    <w:rsid w:val="008E5A49"/>
    <w:rsid w:val="008E5B8E"/>
    <w:rsid w:val="008E5E4F"/>
    <w:rsid w:val="008E668D"/>
    <w:rsid w:val="008E6982"/>
    <w:rsid w:val="008E6AAD"/>
    <w:rsid w:val="008E71CD"/>
    <w:rsid w:val="008E71E0"/>
    <w:rsid w:val="008E72ED"/>
    <w:rsid w:val="008E7375"/>
    <w:rsid w:val="008E75FB"/>
    <w:rsid w:val="008E7659"/>
    <w:rsid w:val="008E7666"/>
    <w:rsid w:val="008E768C"/>
    <w:rsid w:val="008E76F3"/>
    <w:rsid w:val="008E76F6"/>
    <w:rsid w:val="008E7BF7"/>
    <w:rsid w:val="008F06D7"/>
    <w:rsid w:val="008F07A2"/>
    <w:rsid w:val="008F0A06"/>
    <w:rsid w:val="008F0A49"/>
    <w:rsid w:val="008F0AD4"/>
    <w:rsid w:val="008F0BEB"/>
    <w:rsid w:val="008F0C6E"/>
    <w:rsid w:val="008F0E7D"/>
    <w:rsid w:val="008F0F62"/>
    <w:rsid w:val="008F1121"/>
    <w:rsid w:val="008F13F4"/>
    <w:rsid w:val="008F150E"/>
    <w:rsid w:val="008F17A8"/>
    <w:rsid w:val="008F1850"/>
    <w:rsid w:val="008F1D08"/>
    <w:rsid w:val="008F20BE"/>
    <w:rsid w:val="008F2128"/>
    <w:rsid w:val="008F2175"/>
    <w:rsid w:val="008F23AA"/>
    <w:rsid w:val="008F26E3"/>
    <w:rsid w:val="008F2AF8"/>
    <w:rsid w:val="008F3192"/>
    <w:rsid w:val="008F3335"/>
    <w:rsid w:val="008F3423"/>
    <w:rsid w:val="008F35C8"/>
    <w:rsid w:val="008F367B"/>
    <w:rsid w:val="008F36B8"/>
    <w:rsid w:val="008F3727"/>
    <w:rsid w:val="008F37A8"/>
    <w:rsid w:val="008F3B42"/>
    <w:rsid w:val="008F3FE6"/>
    <w:rsid w:val="008F4098"/>
    <w:rsid w:val="008F409A"/>
    <w:rsid w:val="008F42FC"/>
    <w:rsid w:val="008F4816"/>
    <w:rsid w:val="008F4B38"/>
    <w:rsid w:val="008F526D"/>
    <w:rsid w:val="008F54AA"/>
    <w:rsid w:val="008F616A"/>
    <w:rsid w:val="008F644B"/>
    <w:rsid w:val="008F6454"/>
    <w:rsid w:val="008F682C"/>
    <w:rsid w:val="008F686C"/>
    <w:rsid w:val="008F7274"/>
    <w:rsid w:val="008F731A"/>
    <w:rsid w:val="008F749E"/>
    <w:rsid w:val="008F74C4"/>
    <w:rsid w:val="008F75A7"/>
    <w:rsid w:val="008F78A9"/>
    <w:rsid w:val="008F7B11"/>
    <w:rsid w:val="008F7CF4"/>
    <w:rsid w:val="009003BD"/>
    <w:rsid w:val="009004E0"/>
    <w:rsid w:val="00900558"/>
    <w:rsid w:val="009006E7"/>
    <w:rsid w:val="009007B8"/>
    <w:rsid w:val="009008F4"/>
    <w:rsid w:val="00900C3C"/>
    <w:rsid w:val="00900E8C"/>
    <w:rsid w:val="00901385"/>
    <w:rsid w:val="00901439"/>
    <w:rsid w:val="009017C4"/>
    <w:rsid w:val="00901AA3"/>
    <w:rsid w:val="00901FE8"/>
    <w:rsid w:val="00902147"/>
    <w:rsid w:val="00902340"/>
    <w:rsid w:val="009024BE"/>
    <w:rsid w:val="00902619"/>
    <w:rsid w:val="00902698"/>
    <w:rsid w:val="009029A6"/>
    <w:rsid w:val="00902A0D"/>
    <w:rsid w:val="00902C11"/>
    <w:rsid w:val="00902D52"/>
    <w:rsid w:val="00902E5A"/>
    <w:rsid w:val="009031DB"/>
    <w:rsid w:val="00903408"/>
    <w:rsid w:val="00903507"/>
    <w:rsid w:val="0090379F"/>
    <w:rsid w:val="00903836"/>
    <w:rsid w:val="00903DAB"/>
    <w:rsid w:val="00903DDF"/>
    <w:rsid w:val="009040E2"/>
    <w:rsid w:val="009043EA"/>
    <w:rsid w:val="00904647"/>
    <w:rsid w:val="0090466C"/>
    <w:rsid w:val="0090467B"/>
    <w:rsid w:val="0090471C"/>
    <w:rsid w:val="00904B66"/>
    <w:rsid w:val="00904C4C"/>
    <w:rsid w:val="00905012"/>
    <w:rsid w:val="00905125"/>
    <w:rsid w:val="009051B4"/>
    <w:rsid w:val="00905357"/>
    <w:rsid w:val="00905EC9"/>
    <w:rsid w:val="0090627E"/>
    <w:rsid w:val="00906422"/>
    <w:rsid w:val="009065A4"/>
    <w:rsid w:val="009067D6"/>
    <w:rsid w:val="0090694E"/>
    <w:rsid w:val="00906DEE"/>
    <w:rsid w:val="00906E56"/>
    <w:rsid w:val="00906FAF"/>
    <w:rsid w:val="00907038"/>
    <w:rsid w:val="0090768F"/>
    <w:rsid w:val="009077B7"/>
    <w:rsid w:val="009078A8"/>
    <w:rsid w:val="00907CF8"/>
    <w:rsid w:val="009100F8"/>
    <w:rsid w:val="009104CC"/>
    <w:rsid w:val="0091055E"/>
    <w:rsid w:val="009105C1"/>
    <w:rsid w:val="00910622"/>
    <w:rsid w:val="00910630"/>
    <w:rsid w:val="009107D4"/>
    <w:rsid w:val="009109E3"/>
    <w:rsid w:val="009109F4"/>
    <w:rsid w:val="00910AF0"/>
    <w:rsid w:val="00910DC8"/>
    <w:rsid w:val="00910E1D"/>
    <w:rsid w:val="009113FE"/>
    <w:rsid w:val="00911470"/>
    <w:rsid w:val="00911597"/>
    <w:rsid w:val="0091185E"/>
    <w:rsid w:val="00911950"/>
    <w:rsid w:val="00911C1D"/>
    <w:rsid w:val="009121A4"/>
    <w:rsid w:val="0091297D"/>
    <w:rsid w:val="00912C79"/>
    <w:rsid w:val="009133A1"/>
    <w:rsid w:val="009133B9"/>
    <w:rsid w:val="009134A2"/>
    <w:rsid w:val="00913C23"/>
    <w:rsid w:val="00913E6B"/>
    <w:rsid w:val="00913F55"/>
    <w:rsid w:val="00914062"/>
    <w:rsid w:val="009143FF"/>
    <w:rsid w:val="00914578"/>
    <w:rsid w:val="009148F8"/>
    <w:rsid w:val="00914AD2"/>
    <w:rsid w:val="00914BC9"/>
    <w:rsid w:val="00914F61"/>
    <w:rsid w:val="009151AF"/>
    <w:rsid w:val="009156AC"/>
    <w:rsid w:val="0091574B"/>
    <w:rsid w:val="00915770"/>
    <w:rsid w:val="00915B1A"/>
    <w:rsid w:val="00915BED"/>
    <w:rsid w:val="00915F61"/>
    <w:rsid w:val="00916004"/>
    <w:rsid w:val="00916296"/>
    <w:rsid w:val="009165E2"/>
    <w:rsid w:val="009165E8"/>
    <w:rsid w:val="00916662"/>
    <w:rsid w:val="009169E7"/>
    <w:rsid w:val="00916A25"/>
    <w:rsid w:val="00916AD0"/>
    <w:rsid w:val="00916D97"/>
    <w:rsid w:val="0091741D"/>
    <w:rsid w:val="00917849"/>
    <w:rsid w:val="00917AB1"/>
    <w:rsid w:val="00917B15"/>
    <w:rsid w:val="00917DF0"/>
    <w:rsid w:val="009200FD"/>
    <w:rsid w:val="009204E4"/>
    <w:rsid w:val="00920568"/>
    <w:rsid w:val="0092057B"/>
    <w:rsid w:val="009205EF"/>
    <w:rsid w:val="009208DB"/>
    <w:rsid w:val="00920DD9"/>
    <w:rsid w:val="00920DFE"/>
    <w:rsid w:val="0092128B"/>
    <w:rsid w:val="00921341"/>
    <w:rsid w:val="00921504"/>
    <w:rsid w:val="009216BD"/>
    <w:rsid w:val="009217A8"/>
    <w:rsid w:val="00921C13"/>
    <w:rsid w:val="0092205A"/>
    <w:rsid w:val="00922488"/>
    <w:rsid w:val="00922503"/>
    <w:rsid w:val="00922587"/>
    <w:rsid w:val="00922CCE"/>
    <w:rsid w:val="00922D7F"/>
    <w:rsid w:val="009231D8"/>
    <w:rsid w:val="00923452"/>
    <w:rsid w:val="00923B25"/>
    <w:rsid w:val="00923D09"/>
    <w:rsid w:val="00923F65"/>
    <w:rsid w:val="00924934"/>
    <w:rsid w:val="009254B2"/>
    <w:rsid w:val="009254CF"/>
    <w:rsid w:val="00925916"/>
    <w:rsid w:val="00925D23"/>
    <w:rsid w:val="00925DFC"/>
    <w:rsid w:val="00925E16"/>
    <w:rsid w:val="00926036"/>
    <w:rsid w:val="0092659B"/>
    <w:rsid w:val="00926763"/>
    <w:rsid w:val="0092689A"/>
    <w:rsid w:val="00926D6F"/>
    <w:rsid w:val="00927411"/>
    <w:rsid w:val="00927690"/>
    <w:rsid w:val="009279A0"/>
    <w:rsid w:val="00927E86"/>
    <w:rsid w:val="00927EDD"/>
    <w:rsid w:val="009302A3"/>
    <w:rsid w:val="0093044A"/>
    <w:rsid w:val="009305B2"/>
    <w:rsid w:val="00930778"/>
    <w:rsid w:val="009307E0"/>
    <w:rsid w:val="009309CD"/>
    <w:rsid w:val="00930A84"/>
    <w:rsid w:val="009312EE"/>
    <w:rsid w:val="0093146D"/>
    <w:rsid w:val="00931980"/>
    <w:rsid w:val="009319D5"/>
    <w:rsid w:val="00931B10"/>
    <w:rsid w:val="00931BC1"/>
    <w:rsid w:val="00931D38"/>
    <w:rsid w:val="00931EA5"/>
    <w:rsid w:val="009321EC"/>
    <w:rsid w:val="009324DD"/>
    <w:rsid w:val="00932AD8"/>
    <w:rsid w:val="0093324F"/>
    <w:rsid w:val="00933661"/>
    <w:rsid w:val="00933BB9"/>
    <w:rsid w:val="00933BC5"/>
    <w:rsid w:val="00933BF2"/>
    <w:rsid w:val="00933F72"/>
    <w:rsid w:val="009340D4"/>
    <w:rsid w:val="0093444C"/>
    <w:rsid w:val="00934648"/>
    <w:rsid w:val="00934942"/>
    <w:rsid w:val="009350C9"/>
    <w:rsid w:val="0093519D"/>
    <w:rsid w:val="009355D1"/>
    <w:rsid w:val="00935818"/>
    <w:rsid w:val="00935936"/>
    <w:rsid w:val="00935BB2"/>
    <w:rsid w:val="00935D4F"/>
    <w:rsid w:val="00935DA9"/>
    <w:rsid w:val="00936256"/>
    <w:rsid w:val="0093639F"/>
    <w:rsid w:val="009365D3"/>
    <w:rsid w:val="009369FF"/>
    <w:rsid w:val="009371EA"/>
    <w:rsid w:val="0093733C"/>
    <w:rsid w:val="0093745A"/>
    <w:rsid w:val="00937723"/>
    <w:rsid w:val="00937972"/>
    <w:rsid w:val="00937E2F"/>
    <w:rsid w:val="00940EA7"/>
    <w:rsid w:val="00941564"/>
    <w:rsid w:val="00941C26"/>
    <w:rsid w:val="00942051"/>
    <w:rsid w:val="00942743"/>
    <w:rsid w:val="00942ACE"/>
    <w:rsid w:val="00942D2E"/>
    <w:rsid w:val="00942DC2"/>
    <w:rsid w:val="00942E74"/>
    <w:rsid w:val="0094306B"/>
    <w:rsid w:val="009430F8"/>
    <w:rsid w:val="00943316"/>
    <w:rsid w:val="009434AD"/>
    <w:rsid w:val="00943A26"/>
    <w:rsid w:val="00943A62"/>
    <w:rsid w:val="00943EEA"/>
    <w:rsid w:val="0094424C"/>
    <w:rsid w:val="009446A4"/>
    <w:rsid w:val="00944BB0"/>
    <w:rsid w:val="00944E6A"/>
    <w:rsid w:val="00944EB4"/>
    <w:rsid w:val="00944EE2"/>
    <w:rsid w:val="00945253"/>
    <w:rsid w:val="009452B2"/>
    <w:rsid w:val="0094535E"/>
    <w:rsid w:val="009455D4"/>
    <w:rsid w:val="0094567E"/>
    <w:rsid w:val="00945822"/>
    <w:rsid w:val="00945974"/>
    <w:rsid w:val="00945B3A"/>
    <w:rsid w:val="00945C99"/>
    <w:rsid w:val="00946181"/>
    <w:rsid w:val="0094671F"/>
    <w:rsid w:val="0094694A"/>
    <w:rsid w:val="0094703C"/>
    <w:rsid w:val="0094707F"/>
    <w:rsid w:val="00947BCF"/>
    <w:rsid w:val="00950212"/>
    <w:rsid w:val="00950424"/>
    <w:rsid w:val="0095050D"/>
    <w:rsid w:val="00950770"/>
    <w:rsid w:val="00950EE9"/>
    <w:rsid w:val="00950EFC"/>
    <w:rsid w:val="0095131D"/>
    <w:rsid w:val="00951489"/>
    <w:rsid w:val="009514CE"/>
    <w:rsid w:val="009518DA"/>
    <w:rsid w:val="009523E7"/>
    <w:rsid w:val="0095267F"/>
    <w:rsid w:val="009527C0"/>
    <w:rsid w:val="00952853"/>
    <w:rsid w:val="0095287A"/>
    <w:rsid w:val="00952933"/>
    <w:rsid w:val="0095293B"/>
    <w:rsid w:val="009529FD"/>
    <w:rsid w:val="00952C18"/>
    <w:rsid w:val="00952D89"/>
    <w:rsid w:val="00952E6C"/>
    <w:rsid w:val="0095302C"/>
    <w:rsid w:val="00953079"/>
    <w:rsid w:val="00953160"/>
    <w:rsid w:val="00953791"/>
    <w:rsid w:val="00953AAA"/>
    <w:rsid w:val="00953B13"/>
    <w:rsid w:val="00953E9E"/>
    <w:rsid w:val="00953EB0"/>
    <w:rsid w:val="00954069"/>
    <w:rsid w:val="00954AB5"/>
    <w:rsid w:val="00954B99"/>
    <w:rsid w:val="00954D9B"/>
    <w:rsid w:val="00954DD5"/>
    <w:rsid w:val="009550CD"/>
    <w:rsid w:val="00955190"/>
    <w:rsid w:val="00955882"/>
    <w:rsid w:val="00955C88"/>
    <w:rsid w:val="00955CDF"/>
    <w:rsid w:val="00955D7B"/>
    <w:rsid w:val="0095617A"/>
    <w:rsid w:val="0095626A"/>
    <w:rsid w:val="00956543"/>
    <w:rsid w:val="0095681D"/>
    <w:rsid w:val="00956891"/>
    <w:rsid w:val="00956A09"/>
    <w:rsid w:val="00956D3E"/>
    <w:rsid w:val="0095761E"/>
    <w:rsid w:val="00957FB0"/>
    <w:rsid w:val="00957FD2"/>
    <w:rsid w:val="0096038E"/>
    <w:rsid w:val="009604A8"/>
    <w:rsid w:val="009605EE"/>
    <w:rsid w:val="0096069C"/>
    <w:rsid w:val="009609CC"/>
    <w:rsid w:val="009609CD"/>
    <w:rsid w:val="00960A01"/>
    <w:rsid w:val="00960CB6"/>
    <w:rsid w:val="00960E62"/>
    <w:rsid w:val="00960F52"/>
    <w:rsid w:val="0096150B"/>
    <w:rsid w:val="009616C9"/>
    <w:rsid w:val="00961D34"/>
    <w:rsid w:val="00961D52"/>
    <w:rsid w:val="0096217E"/>
    <w:rsid w:val="0096227D"/>
    <w:rsid w:val="00962C70"/>
    <w:rsid w:val="00962DC7"/>
    <w:rsid w:val="00962EDD"/>
    <w:rsid w:val="00962FAF"/>
    <w:rsid w:val="0096304D"/>
    <w:rsid w:val="009632BD"/>
    <w:rsid w:val="009633BD"/>
    <w:rsid w:val="009634BA"/>
    <w:rsid w:val="009635C5"/>
    <w:rsid w:val="0096393B"/>
    <w:rsid w:val="0096399B"/>
    <w:rsid w:val="00963C9F"/>
    <w:rsid w:val="00963E18"/>
    <w:rsid w:val="00964054"/>
    <w:rsid w:val="009640E3"/>
    <w:rsid w:val="00964271"/>
    <w:rsid w:val="00964448"/>
    <w:rsid w:val="009650C7"/>
    <w:rsid w:val="009654E4"/>
    <w:rsid w:val="009656DC"/>
    <w:rsid w:val="00965B83"/>
    <w:rsid w:val="00966504"/>
    <w:rsid w:val="00966601"/>
    <w:rsid w:val="00966692"/>
    <w:rsid w:val="00966988"/>
    <w:rsid w:val="009669E4"/>
    <w:rsid w:val="00966BC4"/>
    <w:rsid w:val="00966FF5"/>
    <w:rsid w:val="0096746E"/>
    <w:rsid w:val="009675C9"/>
    <w:rsid w:val="009677D9"/>
    <w:rsid w:val="009678E9"/>
    <w:rsid w:val="009678F4"/>
    <w:rsid w:val="00967A5B"/>
    <w:rsid w:val="00967B16"/>
    <w:rsid w:val="00967DF3"/>
    <w:rsid w:val="00967FE0"/>
    <w:rsid w:val="00970096"/>
    <w:rsid w:val="00970145"/>
    <w:rsid w:val="009705F7"/>
    <w:rsid w:val="009706AE"/>
    <w:rsid w:val="00970B0A"/>
    <w:rsid w:val="00970FC4"/>
    <w:rsid w:val="009710D7"/>
    <w:rsid w:val="0097136A"/>
    <w:rsid w:val="0097144B"/>
    <w:rsid w:val="00971822"/>
    <w:rsid w:val="00971C98"/>
    <w:rsid w:val="009721C2"/>
    <w:rsid w:val="00972377"/>
    <w:rsid w:val="00972544"/>
    <w:rsid w:val="00972AE1"/>
    <w:rsid w:val="0097341B"/>
    <w:rsid w:val="009736B0"/>
    <w:rsid w:val="009737F4"/>
    <w:rsid w:val="00973C5A"/>
    <w:rsid w:val="00973D60"/>
    <w:rsid w:val="00973E0B"/>
    <w:rsid w:val="00974020"/>
    <w:rsid w:val="0097463B"/>
    <w:rsid w:val="00974752"/>
    <w:rsid w:val="009749E4"/>
    <w:rsid w:val="00974E4A"/>
    <w:rsid w:val="00974FC5"/>
    <w:rsid w:val="00975673"/>
    <w:rsid w:val="00975DE7"/>
    <w:rsid w:val="00976154"/>
    <w:rsid w:val="00976179"/>
    <w:rsid w:val="00976297"/>
    <w:rsid w:val="00976AE5"/>
    <w:rsid w:val="00976AE6"/>
    <w:rsid w:val="00976E0D"/>
    <w:rsid w:val="00976F26"/>
    <w:rsid w:val="00976FE3"/>
    <w:rsid w:val="0097704D"/>
    <w:rsid w:val="009770E5"/>
    <w:rsid w:val="0097779E"/>
    <w:rsid w:val="00977E51"/>
    <w:rsid w:val="009802D3"/>
    <w:rsid w:val="00980446"/>
    <w:rsid w:val="009805F5"/>
    <w:rsid w:val="009807DA"/>
    <w:rsid w:val="009809E5"/>
    <w:rsid w:val="00980E8A"/>
    <w:rsid w:val="00980FB8"/>
    <w:rsid w:val="00981384"/>
    <w:rsid w:val="009815E6"/>
    <w:rsid w:val="0098178C"/>
    <w:rsid w:val="00981B04"/>
    <w:rsid w:val="00981EFA"/>
    <w:rsid w:val="00981F29"/>
    <w:rsid w:val="0098204B"/>
    <w:rsid w:val="0098207F"/>
    <w:rsid w:val="00982404"/>
    <w:rsid w:val="009824B0"/>
    <w:rsid w:val="0098260C"/>
    <w:rsid w:val="00982F6F"/>
    <w:rsid w:val="0098303B"/>
    <w:rsid w:val="0098307C"/>
    <w:rsid w:val="0098313B"/>
    <w:rsid w:val="009841A6"/>
    <w:rsid w:val="009841E1"/>
    <w:rsid w:val="00984533"/>
    <w:rsid w:val="009846F0"/>
    <w:rsid w:val="00984701"/>
    <w:rsid w:val="009849BA"/>
    <w:rsid w:val="00984C89"/>
    <w:rsid w:val="009852CA"/>
    <w:rsid w:val="009852ED"/>
    <w:rsid w:val="00985F20"/>
    <w:rsid w:val="009864A2"/>
    <w:rsid w:val="009864FB"/>
    <w:rsid w:val="009868FA"/>
    <w:rsid w:val="00986F54"/>
    <w:rsid w:val="00986FAC"/>
    <w:rsid w:val="00987A57"/>
    <w:rsid w:val="00987C20"/>
    <w:rsid w:val="00987C47"/>
    <w:rsid w:val="00987DBD"/>
    <w:rsid w:val="00987E13"/>
    <w:rsid w:val="009901CC"/>
    <w:rsid w:val="009902A9"/>
    <w:rsid w:val="0099042B"/>
    <w:rsid w:val="00990785"/>
    <w:rsid w:val="00990E8B"/>
    <w:rsid w:val="00990F01"/>
    <w:rsid w:val="009911EA"/>
    <w:rsid w:val="00991426"/>
    <w:rsid w:val="00991937"/>
    <w:rsid w:val="00991D9E"/>
    <w:rsid w:val="00991E7E"/>
    <w:rsid w:val="00992263"/>
    <w:rsid w:val="0099257E"/>
    <w:rsid w:val="00992E8A"/>
    <w:rsid w:val="00992FDB"/>
    <w:rsid w:val="00993019"/>
    <w:rsid w:val="0099359B"/>
    <w:rsid w:val="00994043"/>
    <w:rsid w:val="009941E5"/>
    <w:rsid w:val="009947CE"/>
    <w:rsid w:val="00994A28"/>
    <w:rsid w:val="00994E18"/>
    <w:rsid w:val="00994E33"/>
    <w:rsid w:val="00994F71"/>
    <w:rsid w:val="00995154"/>
    <w:rsid w:val="0099515C"/>
    <w:rsid w:val="00995456"/>
    <w:rsid w:val="009960DA"/>
    <w:rsid w:val="0099610F"/>
    <w:rsid w:val="009965BB"/>
    <w:rsid w:val="009969B2"/>
    <w:rsid w:val="00996B2A"/>
    <w:rsid w:val="00996B92"/>
    <w:rsid w:val="00996D87"/>
    <w:rsid w:val="00997013"/>
    <w:rsid w:val="0099713E"/>
    <w:rsid w:val="009974BD"/>
    <w:rsid w:val="0099797A"/>
    <w:rsid w:val="00997A24"/>
    <w:rsid w:val="00997E40"/>
    <w:rsid w:val="00997E73"/>
    <w:rsid w:val="009A004B"/>
    <w:rsid w:val="009A036E"/>
    <w:rsid w:val="009A040B"/>
    <w:rsid w:val="009A04C3"/>
    <w:rsid w:val="009A0805"/>
    <w:rsid w:val="009A0838"/>
    <w:rsid w:val="009A0C28"/>
    <w:rsid w:val="009A0C99"/>
    <w:rsid w:val="009A0F0C"/>
    <w:rsid w:val="009A133A"/>
    <w:rsid w:val="009A18F9"/>
    <w:rsid w:val="009A195D"/>
    <w:rsid w:val="009A1E63"/>
    <w:rsid w:val="009A1ED0"/>
    <w:rsid w:val="009A2361"/>
    <w:rsid w:val="009A275B"/>
    <w:rsid w:val="009A2772"/>
    <w:rsid w:val="009A2A6C"/>
    <w:rsid w:val="009A2D9E"/>
    <w:rsid w:val="009A2F14"/>
    <w:rsid w:val="009A2F4B"/>
    <w:rsid w:val="009A3046"/>
    <w:rsid w:val="009A306F"/>
    <w:rsid w:val="009A313D"/>
    <w:rsid w:val="009A34EF"/>
    <w:rsid w:val="009A3BB3"/>
    <w:rsid w:val="009A3D08"/>
    <w:rsid w:val="009A3F4D"/>
    <w:rsid w:val="009A4071"/>
    <w:rsid w:val="009A40BA"/>
    <w:rsid w:val="009A459F"/>
    <w:rsid w:val="009A47CC"/>
    <w:rsid w:val="009A4C1A"/>
    <w:rsid w:val="009A4D72"/>
    <w:rsid w:val="009A4D94"/>
    <w:rsid w:val="009A53C3"/>
    <w:rsid w:val="009A5432"/>
    <w:rsid w:val="009A5709"/>
    <w:rsid w:val="009A57EA"/>
    <w:rsid w:val="009A5CA9"/>
    <w:rsid w:val="009A5CC1"/>
    <w:rsid w:val="009A5D10"/>
    <w:rsid w:val="009A6013"/>
    <w:rsid w:val="009A617F"/>
    <w:rsid w:val="009A62AA"/>
    <w:rsid w:val="009A6C0E"/>
    <w:rsid w:val="009A7300"/>
    <w:rsid w:val="009A74C6"/>
    <w:rsid w:val="009A7BA3"/>
    <w:rsid w:val="009A7CE2"/>
    <w:rsid w:val="009A7D22"/>
    <w:rsid w:val="009B0569"/>
    <w:rsid w:val="009B070D"/>
    <w:rsid w:val="009B0928"/>
    <w:rsid w:val="009B0E55"/>
    <w:rsid w:val="009B10FE"/>
    <w:rsid w:val="009B1123"/>
    <w:rsid w:val="009B171C"/>
    <w:rsid w:val="009B17CD"/>
    <w:rsid w:val="009B18D9"/>
    <w:rsid w:val="009B1F04"/>
    <w:rsid w:val="009B210F"/>
    <w:rsid w:val="009B23EB"/>
    <w:rsid w:val="009B258F"/>
    <w:rsid w:val="009B2658"/>
    <w:rsid w:val="009B26CF"/>
    <w:rsid w:val="009B28E7"/>
    <w:rsid w:val="009B2B1B"/>
    <w:rsid w:val="009B2B9C"/>
    <w:rsid w:val="009B3175"/>
    <w:rsid w:val="009B3D4C"/>
    <w:rsid w:val="009B3D69"/>
    <w:rsid w:val="009B3F67"/>
    <w:rsid w:val="009B446B"/>
    <w:rsid w:val="009B44FF"/>
    <w:rsid w:val="009B471B"/>
    <w:rsid w:val="009B48AA"/>
    <w:rsid w:val="009B4D06"/>
    <w:rsid w:val="009B576C"/>
    <w:rsid w:val="009B57B4"/>
    <w:rsid w:val="009B599B"/>
    <w:rsid w:val="009B59BB"/>
    <w:rsid w:val="009B5A23"/>
    <w:rsid w:val="009B5CA0"/>
    <w:rsid w:val="009B6417"/>
    <w:rsid w:val="009B65D6"/>
    <w:rsid w:val="009B663B"/>
    <w:rsid w:val="009B6CD0"/>
    <w:rsid w:val="009B7183"/>
    <w:rsid w:val="009B72B7"/>
    <w:rsid w:val="009B7367"/>
    <w:rsid w:val="009B7681"/>
    <w:rsid w:val="009B7943"/>
    <w:rsid w:val="009B7C08"/>
    <w:rsid w:val="009B7D15"/>
    <w:rsid w:val="009B7ECF"/>
    <w:rsid w:val="009B7F06"/>
    <w:rsid w:val="009C057D"/>
    <w:rsid w:val="009C05F9"/>
    <w:rsid w:val="009C0755"/>
    <w:rsid w:val="009C090F"/>
    <w:rsid w:val="009C0A54"/>
    <w:rsid w:val="009C0B8C"/>
    <w:rsid w:val="009C0BAB"/>
    <w:rsid w:val="009C0C17"/>
    <w:rsid w:val="009C0E52"/>
    <w:rsid w:val="009C0F9F"/>
    <w:rsid w:val="009C1021"/>
    <w:rsid w:val="009C10A5"/>
    <w:rsid w:val="009C1321"/>
    <w:rsid w:val="009C13EB"/>
    <w:rsid w:val="009C13FE"/>
    <w:rsid w:val="009C1A1E"/>
    <w:rsid w:val="009C1A66"/>
    <w:rsid w:val="009C1B92"/>
    <w:rsid w:val="009C1D66"/>
    <w:rsid w:val="009C20E9"/>
    <w:rsid w:val="009C2258"/>
    <w:rsid w:val="009C2484"/>
    <w:rsid w:val="009C28DE"/>
    <w:rsid w:val="009C2BDE"/>
    <w:rsid w:val="009C2F3B"/>
    <w:rsid w:val="009C32E5"/>
    <w:rsid w:val="009C32F7"/>
    <w:rsid w:val="009C34AB"/>
    <w:rsid w:val="009C3842"/>
    <w:rsid w:val="009C3A8F"/>
    <w:rsid w:val="009C3C62"/>
    <w:rsid w:val="009C3DDA"/>
    <w:rsid w:val="009C4353"/>
    <w:rsid w:val="009C478B"/>
    <w:rsid w:val="009C4AC6"/>
    <w:rsid w:val="009C4B7A"/>
    <w:rsid w:val="009C5BE2"/>
    <w:rsid w:val="009C5D06"/>
    <w:rsid w:val="009C63FA"/>
    <w:rsid w:val="009C707E"/>
    <w:rsid w:val="009C78A1"/>
    <w:rsid w:val="009C7921"/>
    <w:rsid w:val="009D0096"/>
    <w:rsid w:val="009D0124"/>
    <w:rsid w:val="009D0E40"/>
    <w:rsid w:val="009D0E8E"/>
    <w:rsid w:val="009D0F96"/>
    <w:rsid w:val="009D11A8"/>
    <w:rsid w:val="009D134B"/>
    <w:rsid w:val="009D16E7"/>
    <w:rsid w:val="009D1C61"/>
    <w:rsid w:val="009D2077"/>
    <w:rsid w:val="009D2134"/>
    <w:rsid w:val="009D287C"/>
    <w:rsid w:val="009D29D4"/>
    <w:rsid w:val="009D2A5D"/>
    <w:rsid w:val="009D2C56"/>
    <w:rsid w:val="009D350A"/>
    <w:rsid w:val="009D352A"/>
    <w:rsid w:val="009D3D4C"/>
    <w:rsid w:val="009D3D68"/>
    <w:rsid w:val="009D3DB1"/>
    <w:rsid w:val="009D410E"/>
    <w:rsid w:val="009D41A8"/>
    <w:rsid w:val="009D43A6"/>
    <w:rsid w:val="009D4490"/>
    <w:rsid w:val="009D462B"/>
    <w:rsid w:val="009D484E"/>
    <w:rsid w:val="009D48E9"/>
    <w:rsid w:val="009D494E"/>
    <w:rsid w:val="009D5206"/>
    <w:rsid w:val="009D545D"/>
    <w:rsid w:val="009D5C85"/>
    <w:rsid w:val="009D5CF0"/>
    <w:rsid w:val="009D6836"/>
    <w:rsid w:val="009D6907"/>
    <w:rsid w:val="009D6992"/>
    <w:rsid w:val="009D6B37"/>
    <w:rsid w:val="009D6DC0"/>
    <w:rsid w:val="009D6F7C"/>
    <w:rsid w:val="009D7075"/>
    <w:rsid w:val="009D7167"/>
    <w:rsid w:val="009D7367"/>
    <w:rsid w:val="009D7442"/>
    <w:rsid w:val="009D76D8"/>
    <w:rsid w:val="009D780A"/>
    <w:rsid w:val="009D7E44"/>
    <w:rsid w:val="009E0090"/>
    <w:rsid w:val="009E027F"/>
    <w:rsid w:val="009E0302"/>
    <w:rsid w:val="009E046A"/>
    <w:rsid w:val="009E0CB9"/>
    <w:rsid w:val="009E0E25"/>
    <w:rsid w:val="009E0E76"/>
    <w:rsid w:val="009E1344"/>
    <w:rsid w:val="009E13D6"/>
    <w:rsid w:val="009E1407"/>
    <w:rsid w:val="009E1606"/>
    <w:rsid w:val="009E18BE"/>
    <w:rsid w:val="009E1D94"/>
    <w:rsid w:val="009E22E8"/>
    <w:rsid w:val="009E29DE"/>
    <w:rsid w:val="009E2F85"/>
    <w:rsid w:val="009E324C"/>
    <w:rsid w:val="009E325F"/>
    <w:rsid w:val="009E36C8"/>
    <w:rsid w:val="009E3FE2"/>
    <w:rsid w:val="009E4148"/>
    <w:rsid w:val="009E42F4"/>
    <w:rsid w:val="009E4870"/>
    <w:rsid w:val="009E4ADC"/>
    <w:rsid w:val="009E4D84"/>
    <w:rsid w:val="009E582B"/>
    <w:rsid w:val="009E5F94"/>
    <w:rsid w:val="009E62D4"/>
    <w:rsid w:val="009E6364"/>
    <w:rsid w:val="009E640E"/>
    <w:rsid w:val="009E6905"/>
    <w:rsid w:val="009E6C7B"/>
    <w:rsid w:val="009E75E1"/>
    <w:rsid w:val="009E7671"/>
    <w:rsid w:val="009E76CA"/>
    <w:rsid w:val="009E7936"/>
    <w:rsid w:val="009E7A11"/>
    <w:rsid w:val="009E7C97"/>
    <w:rsid w:val="009F00AB"/>
    <w:rsid w:val="009F06F4"/>
    <w:rsid w:val="009F0744"/>
    <w:rsid w:val="009F13D0"/>
    <w:rsid w:val="009F13DF"/>
    <w:rsid w:val="009F1533"/>
    <w:rsid w:val="009F1558"/>
    <w:rsid w:val="009F19D0"/>
    <w:rsid w:val="009F1D19"/>
    <w:rsid w:val="009F1EDD"/>
    <w:rsid w:val="009F200F"/>
    <w:rsid w:val="009F227E"/>
    <w:rsid w:val="009F2616"/>
    <w:rsid w:val="009F26B8"/>
    <w:rsid w:val="009F2738"/>
    <w:rsid w:val="009F27D3"/>
    <w:rsid w:val="009F290E"/>
    <w:rsid w:val="009F3428"/>
    <w:rsid w:val="009F366C"/>
    <w:rsid w:val="009F3A05"/>
    <w:rsid w:val="009F3FE8"/>
    <w:rsid w:val="009F47D6"/>
    <w:rsid w:val="009F4A2A"/>
    <w:rsid w:val="009F4D4E"/>
    <w:rsid w:val="009F52B8"/>
    <w:rsid w:val="009F5352"/>
    <w:rsid w:val="009F5449"/>
    <w:rsid w:val="009F54CD"/>
    <w:rsid w:val="009F5625"/>
    <w:rsid w:val="009F5B93"/>
    <w:rsid w:val="009F5D2D"/>
    <w:rsid w:val="009F6383"/>
    <w:rsid w:val="009F63CD"/>
    <w:rsid w:val="009F67B7"/>
    <w:rsid w:val="009F69E5"/>
    <w:rsid w:val="009F7042"/>
    <w:rsid w:val="009F735D"/>
    <w:rsid w:val="009F749C"/>
    <w:rsid w:val="009F7591"/>
    <w:rsid w:val="009F7B5A"/>
    <w:rsid w:val="00A0040A"/>
    <w:rsid w:val="00A007F4"/>
    <w:rsid w:val="00A00C18"/>
    <w:rsid w:val="00A00DDB"/>
    <w:rsid w:val="00A00E91"/>
    <w:rsid w:val="00A015A1"/>
    <w:rsid w:val="00A0162D"/>
    <w:rsid w:val="00A01DBF"/>
    <w:rsid w:val="00A01DE7"/>
    <w:rsid w:val="00A0228B"/>
    <w:rsid w:val="00A0269F"/>
    <w:rsid w:val="00A028A1"/>
    <w:rsid w:val="00A02BB2"/>
    <w:rsid w:val="00A0311A"/>
    <w:rsid w:val="00A03123"/>
    <w:rsid w:val="00A03230"/>
    <w:rsid w:val="00A037D4"/>
    <w:rsid w:val="00A03A75"/>
    <w:rsid w:val="00A03D8E"/>
    <w:rsid w:val="00A03F5C"/>
    <w:rsid w:val="00A04196"/>
    <w:rsid w:val="00A04433"/>
    <w:rsid w:val="00A044AF"/>
    <w:rsid w:val="00A04871"/>
    <w:rsid w:val="00A049AC"/>
    <w:rsid w:val="00A04A50"/>
    <w:rsid w:val="00A04BC4"/>
    <w:rsid w:val="00A04CC0"/>
    <w:rsid w:val="00A054FA"/>
    <w:rsid w:val="00A05553"/>
    <w:rsid w:val="00A05B23"/>
    <w:rsid w:val="00A05BCC"/>
    <w:rsid w:val="00A06074"/>
    <w:rsid w:val="00A061D9"/>
    <w:rsid w:val="00A06292"/>
    <w:rsid w:val="00A06296"/>
    <w:rsid w:val="00A068D4"/>
    <w:rsid w:val="00A06983"/>
    <w:rsid w:val="00A06E8D"/>
    <w:rsid w:val="00A06EE2"/>
    <w:rsid w:val="00A0707C"/>
    <w:rsid w:val="00A072C3"/>
    <w:rsid w:val="00A0757C"/>
    <w:rsid w:val="00A079A7"/>
    <w:rsid w:val="00A07CCC"/>
    <w:rsid w:val="00A10359"/>
    <w:rsid w:val="00A105F1"/>
    <w:rsid w:val="00A10782"/>
    <w:rsid w:val="00A10A2F"/>
    <w:rsid w:val="00A10F07"/>
    <w:rsid w:val="00A1101B"/>
    <w:rsid w:val="00A118ED"/>
    <w:rsid w:val="00A1191E"/>
    <w:rsid w:val="00A11B95"/>
    <w:rsid w:val="00A11BBA"/>
    <w:rsid w:val="00A11F03"/>
    <w:rsid w:val="00A11FFA"/>
    <w:rsid w:val="00A1203F"/>
    <w:rsid w:val="00A1223F"/>
    <w:rsid w:val="00A12343"/>
    <w:rsid w:val="00A1283A"/>
    <w:rsid w:val="00A1285F"/>
    <w:rsid w:val="00A12AB4"/>
    <w:rsid w:val="00A12E3E"/>
    <w:rsid w:val="00A13AAA"/>
    <w:rsid w:val="00A13B40"/>
    <w:rsid w:val="00A146A2"/>
    <w:rsid w:val="00A14712"/>
    <w:rsid w:val="00A147C4"/>
    <w:rsid w:val="00A1489E"/>
    <w:rsid w:val="00A14A0F"/>
    <w:rsid w:val="00A14BDA"/>
    <w:rsid w:val="00A15327"/>
    <w:rsid w:val="00A15C87"/>
    <w:rsid w:val="00A16B39"/>
    <w:rsid w:val="00A16B66"/>
    <w:rsid w:val="00A16DBB"/>
    <w:rsid w:val="00A16EA6"/>
    <w:rsid w:val="00A16F9C"/>
    <w:rsid w:val="00A16FD9"/>
    <w:rsid w:val="00A17506"/>
    <w:rsid w:val="00A17677"/>
    <w:rsid w:val="00A179AB"/>
    <w:rsid w:val="00A17AEE"/>
    <w:rsid w:val="00A17C99"/>
    <w:rsid w:val="00A17EA9"/>
    <w:rsid w:val="00A2068B"/>
    <w:rsid w:val="00A20819"/>
    <w:rsid w:val="00A20AB4"/>
    <w:rsid w:val="00A213AE"/>
    <w:rsid w:val="00A216A5"/>
    <w:rsid w:val="00A217FA"/>
    <w:rsid w:val="00A219C0"/>
    <w:rsid w:val="00A228CC"/>
    <w:rsid w:val="00A22929"/>
    <w:rsid w:val="00A22D61"/>
    <w:rsid w:val="00A2308E"/>
    <w:rsid w:val="00A23100"/>
    <w:rsid w:val="00A23169"/>
    <w:rsid w:val="00A235A6"/>
    <w:rsid w:val="00A236EB"/>
    <w:rsid w:val="00A24355"/>
    <w:rsid w:val="00A243DE"/>
    <w:rsid w:val="00A2445C"/>
    <w:rsid w:val="00A248B0"/>
    <w:rsid w:val="00A24953"/>
    <w:rsid w:val="00A24DD3"/>
    <w:rsid w:val="00A250A6"/>
    <w:rsid w:val="00A2514D"/>
    <w:rsid w:val="00A25206"/>
    <w:rsid w:val="00A256D4"/>
    <w:rsid w:val="00A2589B"/>
    <w:rsid w:val="00A25901"/>
    <w:rsid w:val="00A25F0A"/>
    <w:rsid w:val="00A26001"/>
    <w:rsid w:val="00A26100"/>
    <w:rsid w:val="00A26578"/>
    <w:rsid w:val="00A26983"/>
    <w:rsid w:val="00A26EC0"/>
    <w:rsid w:val="00A273BD"/>
    <w:rsid w:val="00A2742D"/>
    <w:rsid w:val="00A27BF9"/>
    <w:rsid w:val="00A30266"/>
    <w:rsid w:val="00A30384"/>
    <w:rsid w:val="00A309FE"/>
    <w:rsid w:val="00A30D44"/>
    <w:rsid w:val="00A3170F"/>
    <w:rsid w:val="00A317E2"/>
    <w:rsid w:val="00A31E9C"/>
    <w:rsid w:val="00A32853"/>
    <w:rsid w:val="00A32B1F"/>
    <w:rsid w:val="00A32B4E"/>
    <w:rsid w:val="00A32BC0"/>
    <w:rsid w:val="00A330C9"/>
    <w:rsid w:val="00A33544"/>
    <w:rsid w:val="00A33579"/>
    <w:rsid w:val="00A33CEB"/>
    <w:rsid w:val="00A33EB0"/>
    <w:rsid w:val="00A34142"/>
    <w:rsid w:val="00A34384"/>
    <w:rsid w:val="00A347B6"/>
    <w:rsid w:val="00A34A4A"/>
    <w:rsid w:val="00A34DB8"/>
    <w:rsid w:val="00A35043"/>
    <w:rsid w:val="00A35396"/>
    <w:rsid w:val="00A3598B"/>
    <w:rsid w:val="00A35C6E"/>
    <w:rsid w:val="00A35CCE"/>
    <w:rsid w:val="00A3681C"/>
    <w:rsid w:val="00A3686C"/>
    <w:rsid w:val="00A3696D"/>
    <w:rsid w:val="00A36B06"/>
    <w:rsid w:val="00A36B71"/>
    <w:rsid w:val="00A36C36"/>
    <w:rsid w:val="00A36C67"/>
    <w:rsid w:val="00A36F0B"/>
    <w:rsid w:val="00A37AF6"/>
    <w:rsid w:val="00A37CB8"/>
    <w:rsid w:val="00A402E5"/>
    <w:rsid w:val="00A40488"/>
    <w:rsid w:val="00A40634"/>
    <w:rsid w:val="00A4071E"/>
    <w:rsid w:val="00A40AFE"/>
    <w:rsid w:val="00A411C7"/>
    <w:rsid w:val="00A4120A"/>
    <w:rsid w:val="00A41799"/>
    <w:rsid w:val="00A417EF"/>
    <w:rsid w:val="00A41966"/>
    <w:rsid w:val="00A41A52"/>
    <w:rsid w:val="00A41E0C"/>
    <w:rsid w:val="00A41F28"/>
    <w:rsid w:val="00A42703"/>
    <w:rsid w:val="00A4275A"/>
    <w:rsid w:val="00A4288C"/>
    <w:rsid w:val="00A42ACA"/>
    <w:rsid w:val="00A42C54"/>
    <w:rsid w:val="00A430BB"/>
    <w:rsid w:val="00A4318A"/>
    <w:rsid w:val="00A43253"/>
    <w:rsid w:val="00A439AC"/>
    <w:rsid w:val="00A43BCA"/>
    <w:rsid w:val="00A43DE2"/>
    <w:rsid w:val="00A43E3E"/>
    <w:rsid w:val="00A43F36"/>
    <w:rsid w:val="00A43FAC"/>
    <w:rsid w:val="00A4404F"/>
    <w:rsid w:val="00A4408A"/>
    <w:rsid w:val="00A44114"/>
    <w:rsid w:val="00A4439C"/>
    <w:rsid w:val="00A4445C"/>
    <w:rsid w:val="00A44950"/>
    <w:rsid w:val="00A44B31"/>
    <w:rsid w:val="00A45518"/>
    <w:rsid w:val="00A4557E"/>
    <w:rsid w:val="00A45AFB"/>
    <w:rsid w:val="00A45D64"/>
    <w:rsid w:val="00A45DF6"/>
    <w:rsid w:val="00A45E27"/>
    <w:rsid w:val="00A46810"/>
    <w:rsid w:val="00A46C86"/>
    <w:rsid w:val="00A46E2F"/>
    <w:rsid w:val="00A46EC9"/>
    <w:rsid w:val="00A4706E"/>
    <w:rsid w:val="00A477E1"/>
    <w:rsid w:val="00A47AE3"/>
    <w:rsid w:val="00A50121"/>
    <w:rsid w:val="00A508E2"/>
    <w:rsid w:val="00A51009"/>
    <w:rsid w:val="00A51057"/>
    <w:rsid w:val="00A51AA0"/>
    <w:rsid w:val="00A51BFB"/>
    <w:rsid w:val="00A52C50"/>
    <w:rsid w:val="00A5322A"/>
    <w:rsid w:val="00A53613"/>
    <w:rsid w:val="00A53689"/>
    <w:rsid w:val="00A539AC"/>
    <w:rsid w:val="00A53F3E"/>
    <w:rsid w:val="00A5417C"/>
    <w:rsid w:val="00A5460D"/>
    <w:rsid w:val="00A54F20"/>
    <w:rsid w:val="00A55129"/>
    <w:rsid w:val="00A55293"/>
    <w:rsid w:val="00A5591C"/>
    <w:rsid w:val="00A55C27"/>
    <w:rsid w:val="00A55F86"/>
    <w:rsid w:val="00A56597"/>
    <w:rsid w:val="00A56A7E"/>
    <w:rsid w:val="00A56ACE"/>
    <w:rsid w:val="00A56FBE"/>
    <w:rsid w:val="00A572B2"/>
    <w:rsid w:val="00A57C24"/>
    <w:rsid w:val="00A57C99"/>
    <w:rsid w:val="00A600FE"/>
    <w:rsid w:val="00A6024B"/>
    <w:rsid w:val="00A602F2"/>
    <w:rsid w:val="00A606DB"/>
    <w:rsid w:val="00A6091A"/>
    <w:rsid w:val="00A60BD0"/>
    <w:rsid w:val="00A60C68"/>
    <w:rsid w:val="00A611C3"/>
    <w:rsid w:val="00A61B95"/>
    <w:rsid w:val="00A6208F"/>
    <w:rsid w:val="00A625D7"/>
    <w:rsid w:val="00A62789"/>
    <w:rsid w:val="00A62A33"/>
    <w:rsid w:val="00A62ABF"/>
    <w:rsid w:val="00A62C01"/>
    <w:rsid w:val="00A634B4"/>
    <w:rsid w:val="00A63664"/>
    <w:rsid w:val="00A6367A"/>
    <w:rsid w:val="00A63B38"/>
    <w:rsid w:val="00A64371"/>
    <w:rsid w:val="00A64461"/>
    <w:rsid w:val="00A645A1"/>
    <w:rsid w:val="00A64686"/>
    <w:rsid w:val="00A6478D"/>
    <w:rsid w:val="00A64D06"/>
    <w:rsid w:val="00A6524B"/>
    <w:rsid w:val="00A65583"/>
    <w:rsid w:val="00A65AAE"/>
    <w:rsid w:val="00A65DCD"/>
    <w:rsid w:val="00A65FE9"/>
    <w:rsid w:val="00A66002"/>
    <w:rsid w:val="00A66050"/>
    <w:rsid w:val="00A662E3"/>
    <w:rsid w:val="00A66362"/>
    <w:rsid w:val="00A669E5"/>
    <w:rsid w:val="00A66ADE"/>
    <w:rsid w:val="00A672A4"/>
    <w:rsid w:val="00A67482"/>
    <w:rsid w:val="00A67657"/>
    <w:rsid w:val="00A67D52"/>
    <w:rsid w:val="00A67DB8"/>
    <w:rsid w:val="00A67ECE"/>
    <w:rsid w:val="00A7038B"/>
    <w:rsid w:val="00A70478"/>
    <w:rsid w:val="00A7052B"/>
    <w:rsid w:val="00A705DA"/>
    <w:rsid w:val="00A70730"/>
    <w:rsid w:val="00A70B0C"/>
    <w:rsid w:val="00A70E09"/>
    <w:rsid w:val="00A719F4"/>
    <w:rsid w:val="00A71BA4"/>
    <w:rsid w:val="00A71CC8"/>
    <w:rsid w:val="00A71DFB"/>
    <w:rsid w:val="00A7296A"/>
    <w:rsid w:val="00A72B49"/>
    <w:rsid w:val="00A72B6B"/>
    <w:rsid w:val="00A72BC4"/>
    <w:rsid w:val="00A72C18"/>
    <w:rsid w:val="00A72C82"/>
    <w:rsid w:val="00A7350F"/>
    <w:rsid w:val="00A735F8"/>
    <w:rsid w:val="00A73EA1"/>
    <w:rsid w:val="00A743D4"/>
    <w:rsid w:val="00A744BD"/>
    <w:rsid w:val="00A746EC"/>
    <w:rsid w:val="00A74CBA"/>
    <w:rsid w:val="00A74DFD"/>
    <w:rsid w:val="00A750A0"/>
    <w:rsid w:val="00A75E24"/>
    <w:rsid w:val="00A75E99"/>
    <w:rsid w:val="00A75EAD"/>
    <w:rsid w:val="00A75FF2"/>
    <w:rsid w:val="00A762BA"/>
    <w:rsid w:val="00A764A3"/>
    <w:rsid w:val="00A765D1"/>
    <w:rsid w:val="00A76744"/>
    <w:rsid w:val="00A76955"/>
    <w:rsid w:val="00A76A61"/>
    <w:rsid w:val="00A76D71"/>
    <w:rsid w:val="00A76D8C"/>
    <w:rsid w:val="00A770A9"/>
    <w:rsid w:val="00A77409"/>
    <w:rsid w:val="00A7765C"/>
    <w:rsid w:val="00A77C6D"/>
    <w:rsid w:val="00A77ED0"/>
    <w:rsid w:val="00A801EC"/>
    <w:rsid w:val="00A80335"/>
    <w:rsid w:val="00A80D48"/>
    <w:rsid w:val="00A80F64"/>
    <w:rsid w:val="00A81C52"/>
    <w:rsid w:val="00A81F77"/>
    <w:rsid w:val="00A81FC1"/>
    <w:rsid w:val="00A82345"/>
    <w:rsid w:val="00A82BCF"/>
    <w:rsid w:val="00A82C01"/>
    <w:rsid w:val="00A8314A"/>
    <w:rsid w:val="00A831E2"/>
    <w:rsid w:val="00A83261"/>
    <w:rsid w:val="00A83313"/>
    <w:rsid w:val="00A836F8"/>
    <w:rsid w:val="00A843E6"/>
    <w:rsid w:val="00A849ED"/>
    <w:rsid w:val="00A84C82"/>
    <w:rsid w:val="00A84DE7"/>
    <w:rsid w:val="00A84E24"/>
    <w:rsid w:val="00A85023"/>
    <w:rsid w:val="00A852A1"/>
    <w:rsid w:val="00A855C5"/>
    <w:rsid w:val="00A85631"/>
    <w:rsid w:val="00A85B16"/>
    <w:rsid w:val="00A85C6F"/>
    <w:rsid w:val="00A85F31"/>
    <w:rsid w:val="00A85FB4"/>
    <w:rsid w:val="00A86207"/>
    <w:rsid w:val="00A86322"/>
    <w:rsid w:val="00A86526"/>
    <w:rsid w:val="00A86533"/>
    <w:rsid w:val="00A867FA"/>
    <w:rsid w:val="00A868DF"/>
    <w:rsid w:val="00A86A14"/>
    <w:rsid w:val="00A86A8E"/>
    <w:rsid w:val="00A86AA8"/>
    <w:rsid w:val="00A872A9"/>
    <w:rsid w:val="00A8740D"/>
    <w:rsid w:val="00A877EA"/>
    <w:rsid w:val="00A87A9C"/>
    <w:rsid w:val="00A87BFD"/>
    <w:rsid w:val="00A87E2F"/>
    <w:rsid w:val="00A900CA"/>
    <w:rsid w:val="00A90145"/>
    <w:rsid w:val="00A901EF"/>
    <w:rsid w:val="00A90428"/>
    <w:rsid w:val="00A905C8"/>
    <w:rsid w:val="00A905FE"/>
    <w:rsid w:val="00A9068F"/>
    <w:rsid w:val="00A90F49"/>
    <w:rsid w:val="00A90F78"/>
    <w:rsid w:val="00A911F0"/>
    <w:rsid w:val="00A91384"/>
    <w:rsid w:val="00A91569"/>
    <w:rsid w:val="00A916C6"/>
    <w:rsid w:val="00A91AFF"/>
    <w:rsid w:val="00A91CD6"/>
    <w:rsid w:val="00A9238B"/>
    <w:rsid w:val="00A929DE"/>
    <w:rsid w:val="00A92DBE"/>
    <w:rsid w:val="00A92F2D"/>
    <w:rsid w:val="00A9320B"/>
    <w:rsid w:val="00A933A5"/>
    <w:rsid w:val="00A936FE"/>
    <w:rsid w:val="00A94396"/>
    <w:rsid w:val="00A9440F"/>
    <w:rsid w:val="00A94485"/>
    <w:rsid w:val="00A9457F"/>
    <w:rsid w:val="00A949DF"/>
    <w:rsid w:val="00A94F7B"/>
    <w:rsid w:val="00A9510B"/>
    <w:rsid w:val="00A953EB"/>
    <w:rsid w:val="00A9558E"/>
    <w:rsid w:val="00A957E1"/>
    <w:rsid w:val="00A95894"/>
    <w:rsid w:val="00A958F1"/>
    <w:rsid w:val="00A95936"/>
    <w:rsid w:val="00A959A3"/>
    <w:rsid w:val="00A959F6"/>
    <w:rsid w:val="00A95ACE"/>
    <w:rsid w:val="00A96035"/>
    <w:rsid w:val="00A96073"/>
    <w:rsid w:val="00A961C5"/>
    <w:rsid w:val="00A961D4"/>
    <w:rsid w:val="00A961E2"/>
    <w:rsid w:val="00A96488"/>
    <w:rsid w:val="00A965D8"/>
    <w:rsid w:val="00A96673"/>
    <w:rsid w:val="00A96B80"/>
    <w:rsid w:val="00A9709F"/>
    <w:rsid w:val="00A970F6"/>
    <w:rsid w:val="00A971F1"/>
    <w:rsid w:val="00A972CB"/>
    <w:rsid w:val="00A9733E"/>
    <w:rsid w:val="00A97446"/>
    <w:rsid w:val="00A97502"/>
    <w:rsid w:val="00A975DC"/>
    <w:rsid w:val="00A97703"/>
    <w:rsid w:val="00A97B13"/>
    <w:rsid w:val="00A97CD9"/>
    <w:rsid w:val="00A97CF5"/>
    <w:rsid w:val="00AA0136"/>
    <w:rsid w:val="00AA02F8"/>
    <w:rsid w:val="00AA03C3"/>
    <w:rsid w:val="00AA05B1"/>
    <w:rsid w:val="00AA0A09"/>
    <w:rsid w:val="00AA0A15"/>
    <w:rsid w:val="00AA0E21"/>
    <w:rsid w:val="00AA1231"/>
    <w:rsid w:val="00AA1305"/>
    <w:rsid w:val="00AA13DC"/>
    <w:rsid w:val="00AA1579"/>
    <w:rsid w:val="00AA1A09"/>
    <w:rsid w:val="00AA1D25"/>
    <w:rsid w:val="00AA1DAC"/>
    <w:rsid w:val="00AA237E"/>
    <w:rsid w:val="00AA23F8"/>
    <w:rsid w:val="00AA26F7"/>
    <w:rsid w:val="00AA2818"/>
    <w:rsid w:val="00AA2897"/>
    <w:rsid w:val="00AA31AD"/>
    <w:rsid w:val="00AA3384"/>
    <w:rsid w:val="00AA3A75"/>
    <w:rsid w:val="00AA40D9"/>
    <w:rsid w:val="00AA40ED"/>
    <w:rsid w:val="00AA43F6"/>
    <w:rsid w:val="00AA4657"/>
    <w:rsid w:val="00AA4809"/>
    <w:rsid w:val="00AA4F48"/>
    <w:rsid w:val="00AA5259"/>
    <w:rsid w:val="00AA5A89"/>
    <w:rsid w:val="00AA5FB8"/>
    <w:rsid w:val="00AA62AF"/>
    <w:rsid w:val="00AA62B0"/>
    <w:rsid w:val="00AA6329"/>
    <w:rsid w:val="00AA638A"/>
    <w:rsid w:val="00AA6451"/>
    <w:rsid w:val="00AA6744"/>
    <w:rsid w:val="00AA6D53"/>
    <w:rsid w:val="00AA6ED9"/>
    <w:rsid w:val="00AA7206"/>
    <w:rsid w:val="00AA73BC"/>
    <w:rsid w:val="00AA743C"/>
    <w:rsid w:val="00AA784B"/>
    <w:rsid w:val="00AA7891"/>
    <w:rsid w:val="00AA7A96"/>
    <w:rsid w:val="00AA7A98"/>
    <w:rsid w:val="00AA7C0C"/>
    <w:rsid w:val="00AA7F6D"/>
    <w:rsid w:val="00AB0143"/>
    <w:rsid w:val="00AB0AE7"/>
    <w:rsid w:val="00AB0C10"/>
    <w:rsid w:val="00AB0EE3"/>
    <w:rsid w:val="00AB12F6"/>
    <w:rsid w:val="00AB1341"/>
    <w:rsid w:val="00AB14E6"/>
    <w:rsid w:val="00AB14F3"/>
    <w:rsid w:val="00AB1726"/>
    <w:rsid w:val="00AB1755"/>
    <w:rsid w:val="00AB1B8E"/>
    <w:rsid w:val="00AB1CC2"/>
    <w:rsid w:val="00AB1CDA"/>
    <w:rsid w:val="00AB1CE0"/>
    <w:rsid w:val="00AB1E66"/>
    <w:rsid w:val="00AB207D"/>
    <w:rsid w:val="00AB21C4"/>
    <w:rsid w:val="00AB22AC"/>
    <w:rsid w:val="00AB26BB"/>
    <w:rsid w:val="00AB28DF"/>
    <w:rsid w:val="00AB2B47"/>
    <w:rsid w:val="00AB3064"/>
    <w:rsid w:val="00AB3142"/>
    <w:rsid w:val="00AB321E"/>
    <w:rsid w:val="00AB32E1"/>
    <w:rsid w:val="00AB3365"/>
    <w:rsid w:val="00AB385F"/>
    <w:rsid w:val="00AB3865"/>
    <w:rsid w:val="00AB3FE0"/>
    <w:rsid w:val="00AB4137"/>
    <w:rsid w:val="00AB4779"/>
    <w:rsid w:val="00AB4B3D"/>
    <w:rsid w:val="00AB5184"/>
    <w:rsid w:val="00AB538D"/>
    <w:rsid w:val="00AB54D6"/>
    <w:rsid w:val="00AB5792"/>
    <w:rsid w:val="00AB62DC"/>
    <w:rsid w:val="00AB6321"/>
    <w:rsid w:val="00AB69B1"/>
    <w:rsid w:val="00AB6A36"/>
    <w:rsid w:val="00AB6CAE"/>
    <w:rsid w:val="00AB6CC0"/>
    <w:rsid w:val="00AB6D61"/>
    <w:rsid w:val="00AB6F83"/>
    <w:rsid w:val="00AB713D"/>
    <w:rsid w:val="00AB7823"/>
    <w:rsid w:val="00AB7909"/>
    <w:rsid w:val="00AB7BFE"/>
    <w:rsid w:val="00AB7C0F"/>
    <w:rsid w:val="00AC0654"/>
    <w:rsid w:val="00AC13F0"/>
    <w:rsid w:val="00AC14A4"/>
    <w:rsid w:val="00AC14D9"/>
    <w:rsid w:val="00AC157D"/>
    <w:rsid w:val="00AC15CC"/>
    <w:rsid w:val="00AC19C4"/>
    <w:rsid w:val="00AC203F"/>
    <w:rsid w:val="00AC20D3"/>
    <w:rsid w:val="00AC20FE"/>
    <w:rsid w:val="00AC2192"/>
    <w:rsid w:val="00AC219F"/>
    <w:rsid w:val="00AC23F1"/>
    <w:rsid w:val="00AC246B"/>
    <w:rsid w:val="00AC2B59"/>
    <w:rsid w:val="00AC3066"/>
    <w:rsid w:val="00AC3385"/>
    <w:rsid w:val="00AC4073"/>
    <w:rsid w:val="00AC4123"/>
    <w:rsid w:val="00AC422D"/>
    <w:rsid w:val="00AC4346"/>
    <w:rsid w:val="00AC437C"/>
    <w:rsid w:val="00AC44B9"/>
    <w:rsid w:val="00AC4932"/>
    <w:rsid w:val="00AC4B32"/>
    <w:rsid w:val="00AC4D21"/>
    <w:rsid w:val="00AC4F37"/>
    <w:rsid w:val="00AC55CC"/>
    <w:rsid w:val="00AC55FD"/>
    <w:rsid w:val="00AC57B6"/>
    <w:rsid w:val="00AC594D"/>
    <w:rsid w:val="00AC5A7F"/>
    <w:rsid w:val="00AC5FD1"/>
    <w:rsid w:val="00AC628A"/>
    <w:rsid w:val="00AC698C"/>
    <w:rsid w:val="00AC6C1E"/>
    <w:rsid w:val="00AC6C81"/>
    <w:rsid w:val="00AC6EF4"/>
    <w:rsid w:val="00AC6F4D"/>
    <w:rsid w:val="00AC71E0"/>
    <w:rsid w:val="00AC72F4"/>
    <w:rsid w:val="00AC78DD"/>
    <w:rsid w:val="00AC7E71"/>
    <w:rsid w:val="00AD00F0"/>
    <w:rsid w:val="00AD0764"/>
    <w:rsid w:val="00AD0F95"/>
    <w:rsid w:val="00AD0FE8"/>
    <w:rsid w:val="00AD14BE"/>
    <w:rsid w:val="00AD158C"/>
    <w:rsid w:val="00AD15D6"/>
    <w:rsid w:val="00AD15FD"/>
    <w:rsid w:val="00AD16D8"/>
    <w:rsid w:val="00AD1A6F"/>
    <w:rsid w:val="00AD1C86"/>
    <w:rsid w:val="00AD1D41"/>
    <w:rsid w:val="00AD1F38"/>
    <w:rsid w:val="00AD21CC"/>
    <w:rsid w:val="00AD2830"/>
    <w:rsid w:val="00AD2F22"/>
    <w:rsid w:val="00AD2FA2"/>
    <w:rsid w:val="00AD361D"/>
    <w:rsid w:val="00AD3765"/>
    <w:rsid w:val="00AD39C8"/>
    <w:rsid w:val="00AD3FB4"/>
    <w:rsid w:val="00AD4272"/>
    <w:rsid w:val="00AD48A5"/>
    <w:rsid w:val="00AD4D24"/>
    <w:rsid w:val="00AD4D2F"/>
    <w:rsid w:val="00AD4E5A"/>
    <w:rsid w:val="00AD5451"/>
    <w:rsid w:val="00AD574B"/>
    <w:rsid w:val="00AD57B3"/>
    <w:rsid w:val="00AD5A8D"/>
    <w:rsid w:val="00AD5D19"/>
    <w:rsid w:val="00AD5D8E"/>
    <w:rsid w:val="00AD5E07"/>
    <w:rsid w:val="00AD5F26"/>
    <w:rsid w:val="00AD688E"/>
    <w:rsid w:val="00AD6A6E"/>
    <w:rsid w:val="00AD6B66"/>
    <w:rsid w:val="00AD6D87"/>
    <w:rsid w:val="00AD6E7C"/>
    <w:rsid w:val="00AD6ED7"/>
    <w:rsid w:val="00AD6F74"/>
    <w:rsid w:val="00AD7945"/>
    <w:rsid w:val="00AD7A7D"/>
    <w:rsid w:val="00AD7BE5"/>
    <w:rsid w:val="00AD7C84"/>
    <w:rsid w:val="00AD7DC9"/>
    <w:rsid w:val="00AE0005"/>
    <w:rsid w:val="00AE001D"/>
    <w:rsid w:val="00AE0575"/>
    <w:rsid w:val="00AE0628"/>
    <w:rsid w:val="00AE066D"/>
    <w:rsid w:val="00AE0780"/>
    <w:rsid w:val="00AE0781"/>
    <w:rsid w:val="00AE0BA7"/>
    <w:rsid w:val="00AE1024"/>
    <w:rsid w:val="00AE126B"/>
    <w:rsid w:val="00AE1412"/>
    <w:rsid w:val="00AE1567"/>
    <w:rsid w:val="00AE173E"/>
    <w:rsid w:val="00AE17D3"/>
    <w:rsid w:val="00AE199A"/>
    <w:rsid w:val="00AE1B3A"/>
    <w:rsid w:val="00AE1BF3"/>
    <w:rsid w:val="00AE1DFC"/>
    <w:rsid w:val="00AE1E0A"/>
    <w:rsid w:val="00AE1F35"/>
    <w:rsid w:val="00AE1F59"/>
    <w:rsid w:val="00AE26A2"/>
    <w:rsid w:val="00AE26F4"/>
    <w:rsid w:val="00AE28C4"/>
    <w:rsid w:val="00AE3248"/>
    <w:rsid w:val="00AE32C0"/>
    <w:rsid w:val="00AE38D2"/>
    <w:rsid w:val="00AE3AAC"/>
    <w:rsid w:val="00AE403E"/>
    <w:rsid w:val="00AE416F"/>
    <w:rsid w:val="00AE4419"/>
    <w:rsid w:val="00AE466F"/>
    <w:rsid w:val="00AE4B5B"/>
    <w:rsid w:val="00AE4D87"/>
    <w:rsid w:val="00AE5046"/>
    <w:rsid w:val="00AE5A6F"/>
    <w:rsid w:val="00AE5C3A"/>
    <w:rsid w:val="00AE60FD"/>
    <w:rsid w:val="00AE6203"/>
    <w:rsid w:val="00AE627C"/>
    <w:rsid w:val="00AE693C"/>
    <w:rsid w:val="00AE6F6B"/>
    <w:rsid w:val="00AE7135"/>
    <w:rsid w:val="00AE74DC"/>
    <w:rsid w:val="00AE7CB9"/>
    <w:rsid w:val="00AF0181"/>
    <w:rsid w:val="00AF019A"/>
    <w:rsid w:val="00AF022B"/>
    <w:rsid w:val="00AF036C"/>
    <w:rsid w:val="00AF0DDB"/>
    <w:rsid w:val="00AF0FBE"/>
    <w:rsid w:val="00AF1055"/>
    <w:rsid w:val="00AF1642"/>
    <w:rsid w:val="00AF166A"/>
    <w:rsid w:val="00AF1736"/>
    <w:rsid w:val="00AF19B9"/>
    <w:rsid w:val="00AF19DE"/>
    <w:rsid w:val="00AF1E77"/>
    <w:rsid w:val="00AF1E85"/>
    <w:rsid w:val="00AF2286"/>
    <w:rsid w:val="00AF22B4"/>
    <w:rsid w:val="00AF23C5"/>
    <w:rsid w:val="00AF2470"/>
    <w:rsid w:val="00AF25D2"/>
    <w:rsid w:val="00AF26DC"/>
    <w:rsid w:val="00AF2BA7"/>
    <w:rsid w:val="00AF32CA"/>
    <w:rsid w:val="00AF34C0"/>
    <w:rsid w:val="00AF4110"/>
    <w:rsid w:val="00AF4377"/>
    <w:rsid w:val="00AF44FE"/>
    <w:rsid w:val="00AF4667"/>
    <w:rsid w:val="00AF4A93"/>
    <w:rsid w:val="00AF4CDB"/>
    <w:rsid w:val="00AF52F0"/>
    <w:rsid w:val="00AF539E"/>
    <w:rsid w:val="00AF568C"/>
    <w:rsid w:val="00AF5902"/>
    <w:rsid w:val="00AF6386"/>
    <w:rsid w:val="00AF638C"/>
    <w:rsid w:val="00AF6417"/>
    <w:rsid w:val="00AF6809"/>
    <w:rsid w:val="00AF6936"/>
    <w:rsid w:val="00AF6E8A"/>
    <w:rsid w:val="00AF72B1"/>
    <w:rsid w:val="00AF7493"/>
    <w:rsid w:val="00AF7CEC"/>
    <w:rsid w:val="00AF7FF0"/>
    <w:rsid w:val="00B00532"/>
    <w:rsid w:val="00B01227"/>
    <w:rsid w:val="00B012CC"/>
    <w:rsid w:val="00B0144E"/>
    <w:rsid w:val="00B014E1"/>
    <w:rsid w:val="00B015C1"/>
    <w:rsid w:val="00B01EB5"/>
    <w:rsid w:val="00B01F60"/>
    <w:rsid w:val="00B01F9E"/>
    <w:rsid w:val="00B020D0"/>
    <w:rsid w:val="00B025B1"/>
    <w:rsid w:val="00B02AD7"/>
    <w:rsid w:val="00B02BF8"/>
    <w:rsid w:val="00B03387"/>
    <w:rsid w:val="00B0344E"/>
    <w:rsid w:val="00B036E4"/>
    <w:rsid w:val="00B038CF"/>
    <w:rsid w:val="00B03C82"/>
    <w:rsid w:val="00B040CF"/>
    <w:rsid w:val="00B0410D"/>
    <w:rsid w:val="00B04330"/>
    <w:rsid w:val="00B04625"/>
    <w:rsid w:val="00B0481C"/>
    <w:rsid w:val="00B04E8D"/>
    <w:rsid w:val="00B04EFA"/>
    <w:rsid w:val="00B05052"/>
    <w:rsid w:val="00B05095"/>
    <w:rsid w:val="00B05111"/>
    <w:rsid w:val="00B051FF"/>
    <w:rsid w:val="00B05595"/>
    <w:rsid w:val="00B05714"/>
    <w:rsid w:val="00B0588E"/>
    <w:rsid w:val="00B05912"/>
    <w:rsid w:val="00B05D1A"/>
    <w:rsid w:val="00B06463"/>
    <w:rsid w:val="00B065E7"/>
    <w:rsid w:val="00B06894"/>
    <w:rsid w:val="00B06904"/>
    <w:rsid w:val="00B06909"/>
    <w:rsid w:val="00B06BB9"/>
    <w:rsid w:val="00B06E39"/>
    <w:rsid w:val="00B06F85"/>
    <w:rsid w:val="00B072AB"/>
    <w:rsid w:val="00B0730F"/>
    <w:rsid w:val="00B07603"/>
    <w:rsid w:val="00B07E61"/>
    <w:rsid w:val="00B07E95"/>
    <w:rsid w:val="00B10476"/>
    <w:rsid w:val="00B1055C"/>
    <w:rsid w:val="00B1056E"/>
    <w:rsid w:val="00B105C7"/>
    <w:rsid w:val="00B1084D"/>
    <w:rsid w:val="00B110D3"/>
    <w:rsid w:val="00B113B9"/>
    <w:rsid w:val="00B119E6"/>
    <w:rsid w:val="00B11AF0"/>
    <w:rsid w:val="00B11F42"/>
    <w:rsid w:val="00B12109"/>
    <w:rsid w:val="00B124D3"/>
    <w:rsid w:val="00B129A7"/>
    <w:rsid w:val="00B12A13"/>
    <w:rsid w:val="00B12D06"/>
    <w:rsid w:val="00B12D67"/>
    <w:rsid w:val="00B12E4E"/>
    <w:rsid w:val="00B12EC2"/>
    <w:rsid w:val="00B12ECA"/>
    <w:rsid w:val="00B1305B"/>
    <w:rsid w:val="00B13A0E"/>
    <w:rsid w:val="00B13B7A"/>
    <w:rsid w:val="00B13C0A"/>
    <w:rsid w:val="00B13DEF"/>
    <w:rsid w:val="00B14D0C"/>
    <w:rsid w:val="00B14E1F"/>
    <w:rsid w:val="00B14E31"/>
    <w:rsid w:val="00B15189"/>
    <w:rsid w:val="00B15416"/>
    <w:rsid w:val="00B15440"/>
    <w:rsid w:val="00B15952"/>
    <w:rsid w:val="00B159CA"/>
    <w:rsid w:val="00B15AB5"/>
    <w:rsid w:val="00B15E55"/>
    <w:rsid w:val="00B1644C"/>
    <w:rsid w:val="00B1674C"/>
    <w:rsid w:val="00B167A3"/>
    <w:rsid w:val="00B1691B"/>
    <w:rsid w:val="00B16AEE"/>
    <w:rsid w:val="00B16B6F"/>
    <w:rsid w:val="00B16C3E"/>
    <w:rsid w:val="00B16DDB"/>
    <w:rsid w:val="00B17060"/>
    <w:rsid w:val="00B171AC"/>
    <w:rsid w:val="00B17D0A"/>
    <w:rsid w:val="00B20051"/>
    <w:rsid w:val="00B20074"/>
    <w:rsid w:val="00B202B9"/>
    <w:rsid w:val="00B204BB"/>
    <w:rsid w:val="00B205AB"/>
    <w:rsid w:val="00B205B2"/>
    <w:rsid w:val="00B205DC"/>
    <w:rsid w:val="00B207AA"/>
    <w:rsid w:val="00B20C5B"/>
    <w:rsid w:val="00B20EBC"/>
    <w:rsid w:val="00B20EE4"/>
    <w:rsid w:val="00B215F0"/>
    <w:rsid w:val="00B21625"/>
    <w:rsid w:val="00B21B39"/>
    <w:rsid w:val="00B21B84"/>
    <w:rsid w:val="00B21BC2"/>
    <w:rsid w:val="00B21E1B"/>
    <w:rsid w:val="00B21E37"/>
    <w:rsid w:val="00B21FC7"/>
    <w:rsid w:val="00B2202B"/>
    <w:rsid w:val="00B22336"/>
    <w:rsid w:val="00B22AD0"/>
    <w:rsid w:val="00B22B69"/>
    <w:rsid w:val="00B22D66"/>
    <w:rsid w:val="00B2340A"/>
    <w:rsid w:val="00B23613"/>
    <w:rsid w:val="00B23656"/>
    <w:rsid w:val="00B242AC"/>
    <w:rsid w:val="00B2472D"/>
    <w:rsid w:val="00B247B5"/>
    <w:rsid w:val="00B247EE"/>
    <w:rsid w:val="00B2484D"/>
    <w:rsid w:val="00B24D52"/>
    <w:rsid w:val="00B2513F"/>
    <w:rsid w:val="00B25173"/>
    <w:rsid w:val="00B25A05"/>
    <w:rsid w:val="00B25F4C"/>
    <w:rsid w:val="00B260DB"/>
    <w:rsid w:val="00B2637A"/>
    <w:rsid w:val="00B266FD"/>
    <w:rsid w:val="00B26720"/>
    <w:rsid w:val="00B26764"/>
    <w:rsid w:val="00B26783"/>
    <w:rsid w:val="00B26B6B"/>
    <w:rsid w:val="00B26CE5"/>
    <w:rsid w:val="00B27044"/>
    <w:rsid w:val="00B27693"/>
    <w:rsid w:val="00B279ED"/>
    <w:rsid w:val="00B27AD0"/>
    <w:rsid w:val="00B27F3C"/>
    <w:rsid w:val="00B3011E"/>
    <w:rsid w:val="00B303DC"/>
    <w:rsid w:val="00B305C7"/>
    <w:rsid w:val="00B308B2"/>
    <w:rsid w:val="00B30C2D"/>
    <w:rsid w:val="00B30C3A"/>
    <w:rsid w:val="00B317C4"/>
    <w:rsid w:val="00B317CF"/>
    <w:rsid w:val="00B31952"/>
    <w:rsid w:val="00B31BBF"/>
    <w:rsid w:val="00B31C23"/>
    <w:rsid w:val="00B32080"/>
    <w:rsid w:val="00B328B6"/>
    <w:rsid w:val="00B32F63"/>
    <w:rsid w:val="00B331AF"/>
    <w:rsid w:val="00B33921"/>
    <w:rsid w:val="00B3392B"/>
    <w:rsid w:val="00B33E4E"/>
    <w:rsid w:val="00B340D3"/>
    <w:rsid w:val="00B3458A"/>
    <w:rsid w:val="00B34B24"/>
    <w:rsid w:val="00B34F9B"/>
    <w:rsid w:val="00B35259"/>
    <w:rsid w:val="00B354E1"/>
    <w:rsid w:val="00B35535"/>
    <w:rsid w:val="00B355AB"/>
    <w:rsid w:val="00B355B9"/>
    <w:rsid w:val="00B356B6"/>
    <w:rsid w:val="00B35C97"/>
    <w:rsid w:val="00B3620B"/>
    <w:rsid w:val="00B362E5"/>
    <w:rsid w:val="00B3661E"/>
    <w:rsid w:val="00B366A2"/>
    <w:rsid w:val="00B36D67"/>
    <w:rsid w:val="00B37107"/>
    <w:rsid w:val="00B37225"/>
    <w:rsid w:val="00B37E3E"/>
    <w:rsid w:val="00B40243"/>
    <w:rsid w:val="00B40395"/>
    <w:rsid w:val="00B40580"/>
    <w:rsid w:val="00B40831"/>
    <w:rsid w:val="00B40999"/>
    <w:rsid w:val="00B40AD1"/>
    <w:rsid w:val="00B40DA7"/>
    <w:rsid w:val="00B40DDA"/>
    <w:rsid w:val="00B40FF3"/>
    <w:rsid w:val="00B40FF8"/>
    <w:rsid w:val="00B41685"/>
    <w:rsid w:val="00B41839"/>
    <w:rsid w:val="00B41A8F"/>
    <w:rsid w:val="00B41D7B"/>
    <w:rsid w:val="00B41F15"/>
    <w:rsid w:val="00B41F85"/>
    <w:rsid w:val="00B424F1"/>
    <w:rsid w:val="00B427A9"/>
    <w:rsid w:val="00B429CE"/>
    <w:rsid w:val="00B431D1"/>
    <w:rsid w:val="00B43350"/>
    <w:rsid w:val="00B434A0"/>
    <w:rsid w:val="00B4359B"/>
    <w:rsid w:val="00B44250"/>
    <w:rsid w:val="00B449C0"/>
    <w:rsid w:val="00B44C38"/>
    <w:rsid w:val="00B452BE"/>
    <w:rsid w:val="00B453D7"/>
    <w:rsid w:val="00B4565B"/>
    <w:rsid w:val="00B45BF9"/>
    <w:rsid w:val="00B45D0D"/>
    <w:rsid w:val="00B45D80"/>
    <w:rsid w:val="00B461FF"/>
    <w:rsid w:val="00B46389"/>
    <w:rsid w:val="00B4650F"/>
    <w:rsid w:val="00B47634"/>
    <w:rsid w:val="00B47697"/>
    <w:rsid w:val="00B478F9"/>
    <w:rsid w:val="00B478FE"/>
    <w:rsid w:val="00B4793C"/>
    <w:rsid w:val="00B47A67"/>
    <w:rsid w:val="00B47CCF"/>
    <w:rsid w:val="00B47DA0"/>
    <w:rsid w:val="00B47FB9"/>
    <w:rsid w:val="00B50227"/>
    <w:rsid w:val="00B50B1B"/>
    <w:rsid w:val="00B50D15"/>
    <w:rsid w:val="00B50E65"/>
    <w:rsid w:val="00B50FFC"/>
    <w:rsid w:val="00B51093"/>
    <w:rsid w:val="00B5109E"/>
    <w:rsid w:val="00B510AA"/>
    <w:rsid w:val="00B5159B"/>
    <w:rsid w:val="00B51610"/>
    <w:rsid w:val="00B516BD"/>
    <w:rsid w:val="00B519DB"/>
    <w:rsid w:val="00B51A9B"/>
    <w:rsid w:val="00B51AB4"/>
    <w:rsid w:val="00B51FE7"/>
    <w:rsid w:val="00B5285A"/>
    <w:rsid w:val="00B529AF"/>
    <w:rsid w:val="00B52AEB"/>
    <w:rsid w:val="00B53C7A"/>
    <w:rsid w:val="00B5408B"/>
    <w:rsid w:val="00B54090"/>
    <w:rsid w:val="00B54331"/>
    <w:rsid w:val="00B5494F"/>
    <w:rsid w:val="00B5497C"/>
    <w:rsid w:val="00B54ADE"/>
    <w:rsid w:val="00B54AE1"/>
    <w:rsid w:val="00B54B45"/>
    <w:rsid w:val="00B54F31"/>
    <w:rsid w:val="00B553C7"/>
    <w:rsid w:val="00B55BBD"/>
    <w:rsid w:val="00B55D33"/>
    <w:rsid w:val="00B56355"/>
    <w:rsid w:val="00B56BA5"/>
    <w:rsid w:val="00B56D7B"/>
    <w:rsid w:val="00B5713D"/>
    <w:rsid w:val="00B57545"/>
    <w:rsid w:val="00B57A62"/>
    <w:rsid w:val="00B57BB8"/>
    <w:rsid w:val="00B57DB6"/>
    <w:rsid w:val="00B57DE3"/>
    <w:rsid w:val="00B60344"/>
    <w:rsid w:val="00B603FC"/>
    <w:rsid w:val="00B604C6"/>
    <w:rsid w:val="00B607A7"/>
    <w:rsid w:val="00B612B1"/>
    <w:rsid w:val="00B6153A"/>
    <w:rsid w:val="00B61941"/>
    <w:rsid w:val="00B61C51"/>
    <w:rsid w:val="00B61C6D"/>
    <w:rsid w:val="00B61E77"/>
    <w:rsid w:val="00B62014"/>
    <w:rsid w:val="00B627A0"/>
    <w:rsid w:val="00B62E0B"/>
    <w:rsid w:val="00B6338A"/>
    <w:rsid w:val="00B635E8"/>
    <w:rsid w:val="00B63A3C"/>
    <w:rsid w:val="00B63A60"/>
    <w:rsid w:val="00B63D77"/>
    <w:rsid w:val="00B63FFE"/>
    <w:rsid w:val="00B640A1"/>
    <w:rsid w:val="00B640D0"/>
    <w:rsid w:val="00B64BD0"/>
    <w:rsid w:val="00B64BFD"/>
    <w:rsid w:val="00B64D53"/>
    <w:rsid w:val="00B64D64"/>
    <w:rsid w:val="00B64D80"/>
    <w:rsid w:val="00B64F03"/>
    <w:rsid w:val="00B65E1B"/>
    <w:rsid w:val="00B65E6E"/>
    <w:rsid w:val="00B6601A"/>
    <w:rsid w:val="00B6620D"/>
    <w:rsid w:val="00B66499"/>
    <w:rsid w:val="00B664D4"/>
    <w:rsid w:val="00B668BD"/>
    <w:rsid w:val="00B669D6"/>
    <w:rsid w:val="00B66CA3"/>
    <w:rsid w:val="00B66F28"/>
    <w:rsid w:val="00B670FE"/>
    <w:rsid w:val="00B671FF"/>
    <w:rsid w:val="00B6722C"/>
    <w:rsid w:val="00B6746B"/>
    <w:rsid w:val="00B674FC"/>
    <w:rsid w:val="00B6778A"/>
    <w:rsid w:val="00B67A36"/>
    <w:rsid w:val="00B67CBE"/>
    <w:rsid w:val="00B67CFD"/>
    <w:rsid w:val="00B700D8"/>
    <w:rsid w:val="00B7049C"/>
    <w:rsid w:val="00B7052E"/>
    <w:rsid w:val="00B707D8"/>
    <w:rsid w:val="00B709D0"/>
    <w:rsid w:val="00B70FC6"/>
    <w:rsid w:val="00B71073"/>
    <w:rsid w:val="00B710B7"/>
    <w:rsid w:val="00B711B1"/>
    <w:rsid w:val="00B71602"/>
    <w:rsid w:val="00B71621"/>
    <w:rsid w:val="00B7181D"/>
    <w:rsid w:val="00B71955"/>
    <w:rsid w:val="00B71AFD"/>
    <w:rsid w:val="00B71D34"/>
    <w:rsid w:val="00B71D83"/>
    <w:rsid w:val="00B723B4"/>
    <w:rsid w:val="00B724F9"/>
    <w:rsid w:val="00B725CE"/>
    <w:rsid w:val="00B728CE"/>
    <w:rsid w:val="00B72A71"/>
    <w:rsid w:val="00B72B13"/>
    <w:rsid w:val="00B72C3F"/>
    <w:rsid w:val="00B72CF5"/>
    <w:rsid w:val="00B72E06"/>
    <w:rsid w:val="00B7327D"/>
    <w:rsid w:val="00B7340D"/>
    <w:rsid w:val="00B737E0"/>
    <w:rsid w:val="00B73B3E"/>
    <w:rsid w:val="00B73D1F"/>
    <w:rsid w:val="00B73E62"/>
    <w:rsid w:val="00B7402B"/>
    <w:rsid w:val="00B742C5"/>
    <w:rsid w:val="00B74829"/>
    <w:rsid w:val="00B74AC3"/>
    <w:rsid w:val="00B74BE8"/>
    <w:rsid w:val="00B74E35"/>
    <w:rsid w:val="00B75331"/>
    <w:rsid w:val="00B754F1"/>
    <w:rsid w:val="00B75B25"/>
    <w:rsid w:val="00B75CC2"/>
    <w:rsid w:val="00B75EE6"/>
    <w:rsid w:val="00B7633F"/>
    <w:rsid w:val="00B763F1"/>
    <w:rsid w:val="00B7671F"/>
    <w:rsid w:val="00B7689E"/>
    <w:rsid w:val="00B76A5F"/>
    <w:rsid w:val="00B7744C"/>
    <w:rsid w:val="00B77C86"/>
    <w:rsid w:val="00B77CC1"/>
    <w:rsid w:val="00B77D98"/>
    <w:rsid w:val="00B77E06"/>
    <w:rsid w:val="00B77FD4"/>
    <w:rsid w:val="00B8003E"/>
    <w:rsid w:val="00B80253"/>
    <w:rsid w:val="00B8044E"/>
    <w:rsid w:val="00B80D6E"/>
    <w:rsid w:val="00B817A8"/>
    <w:rsid w:val="00B81A77"/>
    <w:rsid w:val="00B81CD3"/>
    <w:rsid w:val="00B81E05"/>
    <w:rsid w:val="00B82206"/>
    <w:rsid w:val="00B82615"/>
    <w:rsid w:val="00B8269B"/>
    <w:rsid w:val="00B82A69"/>
    <w:rsid w:val="00B8310C"/>
    <w:rsid w:val="00B83936"/>
    <w:rsid w:val="00B83CF4"/>
    <w:rsid w:val="00B84F2E"/>
    <w:rsid w:val="00B850CD"/>
    <w:rsid w:val="00B853A5"/>
    <w:rsid w:val="00B853D3"/>
    <w:rsid w:val="00B8553E"/>
    <w:rsid w:val="00B85B04"/>
    <w:rsid w:val="00B86804"/>
    <w:rsid w:val="00B8680D"/>
    <w:rsid w:val="00B869B9"/>
    <w:rsid w:val="00B86AD2"/>
    <w:rsid w:val="00B86B65"/>
    <w:rsid w:val="00B86D93"/>
    <w:rsid w:val="00B8736F"/>
    <w:rsid w:val="00B8773E"/>
    <w:rsid w:val="00B879CF"/>
    <w:rsid w:val="00B87A5D"/>
    <w:rsid w:val="00B87BE5"/>
    <w:rsid w:val="00B87D30"/>
    <w:rsid w:val="00B87E08"/>
    <w:rsid w:val="00B908E2"/>
    <w:rsid w:val="00B909A7"/>
    <w:rsid w:val="00B90C03"/>
    <w:rsid w:val="00B90CA7"/>
    <w:rsid w:val="00B90D75"/>
    <w:rsid w:val="00B90E49"/>
    <w:rsid w:val="00B90E67"/>
    <w:rsid w:val="00B91875"/>
    <w:rsid w:val="00B91B60"/>
    <w:rsid w:val="00B92055"/>
    <w:rsid w:val="00B926E9"/>
    <w:rsid w:val="00B9281E"/>
    <w:rsid w:val="00B92B4F"/>
    <w:rsid w:val="00B92D6A"/>
    <w:rsid w:val="00B92E27"/>
    <w:rsid w:val="00B92EB0"/>
    <w:rsid w:val="00B92F5F"/>
    <w:rsid w:val="00B93575"/>
    <w:rsid w:val="00B93708"/>
    <w:rsid w:val="00B93888"/>
    <w:rsid w:val="00B93AF5"/>
    <w:rsid w:val="00B93B98"/>
    <w:rsid w:val="00B93DB6"/>
    <w:rsid w:val="00B93F15"/>
    <w:rsid w:val="00B94459"/>
    <w:rsid w:val="00B94721"/>
    <w:rsid w:val="00B94AEB"/>
    <w:rsid w:val="00B94B9F"/>
    <w:rsid w:val="00B94C4B"/>
    <w:rsid w:val="00B94C7F"/>
    <w:rsid w:val="00B94CC7"/>
    <w:rsid w:val="00B94EF9"/>
    <w:rsid w:val="00B94F0E"/>
    <w:rsid w:val="00B94F91"/>
    <w:rsid w:val="00B954CC"/>
    <w:rsid w:val="00B95730"/>
    <w:rsid w:val="00B95A05"/>
    <w:rsid w:val="00B96003"/>
    <w:rsid w:val="00B961AB"/>
    <w:rsid w:val="00B961D0"/>
    <w:rsid w:val="00B9634E"/>
    <w:rsid w:val="00B96561"/>
    <w:rsid w:val="00B967B5"/>
    <w:rsid w:val="00B968AF"/>
    <w:rsid w:val="00B96E38"/>
    <w:rsid w:val="00B97301"/>
    <w:rsid w:val="00B97422"/>
    <w:rsid w:val="00B976A7"/>
    <w:rsid w:val="00B976BA"/>
    <w:rsid w:val="00B97C10"/>
    <w:rsid w:val="00BA00FF"/>
    <w:rsid w:val="00BA0301"/>
    <w:rsid w:val="00BA0504"/>
    <w:rsid w:val="00BA053E"/>
    <w:rsid w:val="00BA0645"/>
    <w:rsid w:val="00BA0CC8"/>
    <w:rsid w:val="00BA0E00"/>
    <w:rsid w:val="00BA0E4F"/>
    <w:rsid w:val="00BA0F8F"/>
    <w:rsid w:val="00BA16DA"/>
    <w:rsid w:val="00BA1E6D"/>
    <w:rsid w:val="00BA1EBD"/>
    <w:rsid w:val="00BA2257"/>
    <w:rsid w:val="00BA2793"/>
    <w:rsid w:val="00BA2AD4"/>
    <w:rsid w:val="00BA2C55"/>
    <w:rsid w:val="00BA2DE3"/>
    <w:rsid w:val="00BA2F5E"/>
    <w:rsid w:val="00BA316E"/>
    <w:rsid w:val="00BA3173"/>
    <w:rsid w:val="00BA3717"/>
    <w:rsid w:val="00BA37BD"/>
    <w:rsid w:val="00BA3F78"/>
    <w:rsid w:val="00BA4378"/>
    <w:rsid w:val="00BA489C"/>
    <w:rsid w:val="00BA48C3"/>
    <w:rsid w:val="00BA4B43"/>
    <w:rsid w:val="00BA4CBF"/>
    <w:rsid w:val="00BA4F81"/>
    <w:rsid w:val="00BA5428"/>
    <w:rsid w:val="00BA571A"/>
    <w:rsid w:val="00BA5AFC"/>
    <w:rsid w:val="00BA641D"/>
    <w:rsid w:val="00BA68BC"/>
    <w:rsid w:val="00BA6CB3"/>
    <w:rsid w:val="00BA6D01"/>
    <w:rsid w:val="00BA7164"/>
    <w:rsid w:val="00BA732A"/>
    <w:rsid w:val="00BA74C1"/>
    <w:rsid w:val="00BA7513"/>
    <w:rsid w:val="00BA7813"/>
    <w:rsid w:val="00BA7CF2"/>
    <w:rsid w:val="00BB0112"/>
    <w:rsid w:val="00BB0353"/>
    <w:rsid w:val="00BB060A"/>
    <w:rsid w:val="00BB0C23"/>
    <w:rsid w:val="00BB0F6F"/>
    <w:rsid w:val="00BB172E"/>
    <w:rsid w:val="00BB1F32"/>
    <w:rsid w:val="00BB2089"/>
    <w:rsid w:val="00BB221E"/>
    <w:rsid w:val="00BB2557"/>
    <w:rsid w:val="00BB262F"/>
    <w:rsid w:val="00BB264D"/>
    <w:rsid w:val="00BB2C72"/>
    <w:rsid w:val="00BB2DF6"/>
    <w:rsid w:val="00BB2F44"/>
    <w:rsid w:val="00BB312B"/>
    <w:rsid w:val="00BB327F"/>
    <w:rsid w:val="00BB34AA"/>
    <w:rsid w:val="00BB367B"/>
    <w:rsid w:val="00BB3ADE"/>
    <w:rsid w:val="00BB3C65"/>
    <w:rsid w:val="00BB40C7"/>
    <w:rsid w:val="00BB4278"/>
    <w:rsid w:val="00BB42D3"/>
    <w:rsid w:val="00BB4315"/>
    <w:rsid w:val="00BB4601"/>
    <w:rsid w:val="00BB4870"/>
    <w:rsid w:val="00BB4C4A"/>
    <w:rsid w:val="00BB4DEA"/>
    <w:rsid w:val="00BB4F78"/>
    <w:rsid w:val="00BB4F91"/>
    <w:rsid w:val="00BB501D"/>
    <w:rsid w:val="00BB5047"/>
    <w:rsid w:val="00BB5476"/>
    <w:rsid w:val="00BB5975"/>
    <w:rsid w:val="00BB645A"/>
    <w:rsid w:val="00BB6619"/>
    <w:rsid w:val="00BB6DA3"/>
    <w:rsid w:val="00BB6F52"/>
    <w:rsid w:val="00BB6FF8"/>
    <w:rsid w:val="00BB71D9"/>
    <w:rsid w:val="00BB74CF"/>
    <w:rsid w:val="00BB767D"/>
    <w:rsid w:val="00BB770E"/>
    <w:rsid w:val="00BB790E"/>
    <w:rsid w:val="00BC023C"/>
    <w:rsid w:val="00BC06EB"/>
    <w:rsid w:val="00BC0A48"/>
    <w:rsid w:val="00BC0E6E"/>
    <w:rsid w:val="00BC1073"/>
    <w:rsid w:val="00BC108C"/>
    <w:rsid w:val="00BC117F"/>
    <w:rsid w:val="00BC11C5"/>
    <w:rsid w:val="00BC13CC"/>
    <w:rsid w:val="00BC1765"/>
    <w:rsid w:val="00BC1A5D"/>
    <w:rsid w:val="00BC1B2B"/>
    <w:rsid w:val="00BC1C1C"/>
    <w:rsid w:val="00BC1CCD"/>
    <w:rsid w:val="00BC1F0F"/>
    <w:rsid w:val="00BC245F"/>
    <w:rsid w:val="00BC2FD1"/>
    <w:rsid w:val="00BC3E05"/>
    <w:rsid w:val="00BC3ECE"/>
    <w:rsid w:val="00BC40C5"/>
    <w:rsid w:val="00BC4150"/>
    <w:rsid w:val="00BC4379"/>
    <w:rsid w:val="00BC45A0"/>
    <w:rsid w:val="00BC4EF9"/>
    <w:rsid w:val="00BC5618"/>
    <w:rsid w:val="00BC575E"/>
    <w:rsid w:val="00BC5897"/>
    <w:rsid w:val="00BC5E30"/>
    <w:rsid w:val="00BC5F6A"/>
    <w:rsid w:val="00BC621A"/>
    <w:rsid w:val="00BC632B"/>
    <w:rsid w:val="00BC682D"/>
    <w:rsid w:val="00BC6C54"/>
    <w:rsid w:val="00BC6CFF"/>
    <w:rsid w:val="00BC6E8C"/>
    <w:rsid w:val="00BC7130"/>
    <w:rsid w:val="00BC7288"/>
    <w:rsid w:val="00BC73FD"/>
    <w:rsid w:val="00BC7BBC"/>
    <w:rsid w:val="00BD02A1"/>
    <w:rsid w:val="00BD0339"/>
    <w:rsid w:val="00BD068B"/>
    <w:rsid w:val="00BD075C"/>
    <w:rsid w:val="00BD09B7"/>
    <w:rsid w:val="00BD0A24"/>
    <w:rsid w:val="00BD0ACD"/>
    <w:rsid w:val="00BD0C38"/>
    <w:rsid w:val="00BD1003"/>
    <w:rsid w:val="00BD12CF"/>
    <w:rsid w:val="00BD16D5"/>
    <w:rsid w:val="00BD1715"/>
    <w:rsid w:val="00BD175E"/>
    <w:rsid w:val="00BD19CA"/>
    <w:rsid w:val="00BD1C4C"/>
    <w:rsid w:val="00BD1C61"/>
    <w:rsid w:val="00BD24A6"/>
    <w:rsid w:val="00BD298B"/>
    <w:rsid w:val="00BD2B54"/>
    <w:rsid w:val="00BD3199"/>
    <w:rsid w:val="00BD349C"/>
    <w:rsid w:val="00BD35D2"/>
    <w:rsid w:val="00BD3680"/>
    <w:rsid w:val="00BD418B"/>
    <w:rsid w:val="00BD4369"/>
    <w:rsid w:val="00BD46DA"/>
    <w:rsid w:val="00BD4850"/>
    <w:rsid w:val="00BD490A"/>
    <w:rsid w:val="00BD4935"/>
    <w:rsid w:val="00BD4A6F"/>
    <w:rsid w:val="00BD4E6B"/>
    <w:rsid w:val="00BD4F6E"/>
    <w:rsid w:val="00BD4F95"/>
    <w:rsid w:val="00BD5151"/>
    <w:rsid w:val="00BD51FA"/>
    <w:rsid w:val="00BD535B"/>
    <w:rsid w:val="00BD5388"/>
    <w:rsid w:val="00BD591D"/>
    <w:rsid w:val="00BD5DA5"/>
    <w:rsid w:val="00BD60C5"/>
    <w:rsid w:val="00BD6366"/>
    <w:rsid w:val="00BD6797"/>
    <w:rsid w:val="00BD69BE"/>
    <w:rsid w:val="00BD6F6E"/>
    <w:rsid w:val="00BD71C7"/>
    <w:rsid w:val="00BD74AC"/>
    <w:rsid w:val="00BE02B5"/>
    <w:rsid w:val="00BE04FD"/>
    <w:rsid w:val="00BE051B"/>
    <w:rsid w:val="00BE05FA"/>
    <w:rsid w:val="00BE08CB"/>
    <w:rsid w:val="00BE0D0C"/>
    <w:rsid w:val="00BE10CC"/>
    <w:rsid w:val="00BE1191"/>
    <w:rsid w:val="00BE143A"/>
    <w:rsid w:val="00BE1573"/>
    <w:rsid w:val="00BE1578"/>
    <w:rsid w:val="00BE1BAC"/>
    <w:rsid w:val="00BE1BC8"/>
    <w:rsid w:val="00BE1E1A"/>
    <w:rsid w:val="00BE1E6B"/>
    <w:rsid w:val="00BE1FFB"/>
    <w:rsid w:val="00BE26AD"/>
    <w:rsid w:val="00BE27D0"/>
    <w:rsid w:val="00BE2C20"/>
    <w:rsid w:val="00BE30EA"/>
    <w:rsid w:val="00BE32B0"/>
    <w:rsid w:val="00BE330C"/>
    <w:rsid w:val="00BE33E1"/>
    <w:rsid w:val="00BE3A5E"/>
    <w:rsid w:val="00BE3A96"/>
    <w:rsid w:val="00BE3AD0"/>
    <w:rsid w:val="00BE3BE4"/>
    <w:rsid w:val="00BE3D1E"/>
    <w:rsid w:val="00BE3D5D"/>
    <w:rsid w:val="00BE3E23"/>
    <w:rsid w:val="00BE4482"/>
    <w:rsid w:val="00BE4995"/>
    <w:rsid w:val="00BE4B72"/>
    <w:rsid w:val="00BE5109"/>
    <w:rsid w:val="00BE524C"/>
    <w:rsid w:val="00BE5C37"/>
    <w:rsid w:val="00BE5D12"/>
    <w:rsid w:val="00BE5E56"/>
    <w:rsid w:val="00BE5EB5"/>
    <w:rsid w:val="00BE6440"/>
    <w:rsid w:val="00BE657C"/>
    <w:rsid w:val="00BE66EA"/>
    <w:rsid w:val="00BE6716"/>
    <w:rsid w:val="00BE6B49"/>
    <w:rsid w:val="00BE6DC7"/>
    <w:rsid w:val="00BE7026"/>
    <w:rsid w:val="00BE7170"/>
    <w:rsid w:val="00BE7440"/>
    <w:rsid w:val="00BE74AA"/>
    <w:rsid w:val="00BE7545"/>
    <w:rsid w:val="00BE7BF5"/>
    <w:rsid w:val="00BE7CDB"/>
    <w:rsid w:val="00BF01C3"/>
    <w:rsid w:val="00BF05A6"/>
    <w:rsid w:val="00BF0BCD"/>
    <w:rsid w:val="00BF0E2F"/>
    <w:rsid w:val="00BF108B"/>
    <w:rsid w:val="00BF12C6"/>
    <w:rsid w:val="00BF1861"/>
    <w:rsid w:val="00BF187B"/>
    <w:rsid w:val="00BF1B10"/>
    <w:rsid w:val="00BF2322"/>
    <w:rsid w:val="00BF2527"/>
    <w:rsid w:val="00BF2627"/>
    <w:rsid w:val="00BF267F"/>
    <w:rsid w:val="00BF2810"/>
    <w:rsid w:val="00BF2AAE"/>
    <w:rsid w:val="00BF2B66"/>
    <w:rsid w:val="00BF2BCB"/>
    <w:rsid w:val="00BF2F54"/>
    <w:rsid w:val="00BF31C9"/>
    <w:rsid w:val="00BF3234"/>
    <w:rsid w:val="00BF3271"/>
    <w:rsid w:val="00BF397C"/>
    <w:rsid w:val="00BF39BD"/>
    <w:rsid w:val="00BF3C78"/>
    <w:rsid w:val="00BF3FBC"/>
    <w:rsid w:val="00BF41D9"/>
    <w:rsid w:val="00BF44E4"/>
    <w:rsid w:val="00BF4644"/>
    <w:rsid w:val="00BF474E"/>
    <w:rsid w:val="00BF4E9D"/>
    <w:rsid w:val="00BF4F18"/>
    <w:rsid w:val="00BF51AB"/>
    <w:rsid w:val="00BF53A5"/>
    <w:rsid w:val="00BF54C8"/>
    <w:rsid w:val="00BF5A61"/>
    <w:rsid w:val="00BF5D30"/>
    <w:rsid w:val="00BF5DD8"/>
    <w:rsid w:val="00BF5E45"/>
    <w:rsid w:val="00BF60A8"/>
    <w:rsid w:val="00BF6154"/>
    <w:rsid w:val="00BF6181"/>
    <w:rsid w:val="00BF6C0C"/>
    <w:rsid w:val="00BF6FA1"/>
    <w:rsid w:val="00BF72BE"/>
    <w:rsid w:val="00BF7449"/>
    <w:rsid w:val="00BF7757"/>
    <w:rsid w:val="00BF78D0"/>
    <w:rsid w:val="00BF7A73"/>
    <w:rsid w:val="00BF7BA2"/>
    <w:rsid w:val="00BF7DC3"/>
    <w:rsid w:val="00BF7E72"/>
    <w:rsid w:val="00C000ED"/>
    <w:rsid w:val="00C00195"/>
    <w:rsid w:val="00C0033B"/>
    <w:rsid w:val="00C00B75"/>
    <w:rsid w:val="00C01402"/>
    <w:rsid w:val="00C01485"/>
    <w:rsid w:val="00C01853"/>
    <w:rsid w:val="00C01982"/>
    <w:rsid w:val="00C01B8B"/>
    <w:rsid w:val="00C01BD8"/>
    <w:rsid w:val="00C01C70"/>
    <w:rsid w:val="00C0202A"/>
    <w:rsid w:val="00C02196"/>
    <w:rsid w:val="00C02324"/>
    <w:rsid w:val="00C0268C"/>
    <w:rsid w:val="00C027E3"/>
    <w:rsid w:val="00C02802"/>
    <w:rsid w:val="00C02CBC"/>
    <w:rsid w:val="00C02F53"/>
    <w:rsid w:val="00C030D5"/>
    <w:rsid w:val="00C03215"/>
    <w:rsid w:val="00C0389C"/>
    <w:rsid w:val="00C0391F"/>
    <w:rsid w:val="00C039D5"/>
    <w:rsid w:val="00C04072"/>
    <w:rsid w:val="00C047F9"/>
    <w:rsid w:val="00C055DF"/>
    <w:rsid w:val="00C060BC"/>
    <w:rsid w:val="00C0639C"/>
    <w:rsid w:val="00C0651B"/>
    <w:rsid w:val="00C0688B"/>
    <w:rsid w:val="00C06939"/>
    <w:rsid w:val="00C0696C"/>
    <w:rsid w:val="00C07284"/>
    <w:rsid w:val="00C072B2"/>
    <w:rsid w:val="00C07394"/>
    <w:rsid w:val="00C07C84"/>
    <w:rsid w:val="00C07DA7"/>
    <w:rsid w:val="00C07EF0"/>
    <w:rsid w:val="00C10494"/>
    <w:rsid w:val="00C1059C"/>
    <w:rsid w:val="00C10740"/>
    <w:rsid w:val="00C10B61"/>
    <w:rsid w:val="00C10F48"/>
    <w:rsid w:val="00C117C9"/>
    <w:rsid w:val="00C11990"/>
    <w:rsid w:val="00C11C2B"/>
    <w:rsid w:val="00C12070"/>
    <w:rsid w:val="00C1238E"/>
    <w:rsid w:val="00C12446"/>
    <w:rsid w:val="00C127F2"/>
    <w:rsid w:val="00C12961"/>
    <w:rsid w:val="00C12AF5"/>
    <w:rsid w:val="00C12D15"/>
    <w:rsid w:val="00C12F14"/>
    <w:rsid w:val="00C1314F"/>
    <w:rsid w:val="00C1318A"/>
    <w:rsid w:val="00C13C89"/>
    <w:rsid w:val="00C14302"/>
    <w:rsid w:val="00C14313"/>
    <w:rsid w:val="00C144B9"/>
    <w:rsid w:val="00C147DD"/>
    <w:rsid w:val="00C14912"/>
    <w:rsid w:val="00C14B11"/>
    <w:rsid w:val="00C15110"/>
    <w:rsid w:val="00C1563C"/>
    <w:rsid w:val="00C1592A"/>
    <w:rsid w:val="00C16054"/>
    <w:rsid w:val="00C1605D"/>
    <w:rsid w:val="00C16509"/>
    <w:rsid w:val="00C165BD"/>
    <w:rsid w:val="00C16785"/>
    <w:rsid w:val="00C167DF"/>
    <w:rsid w:val="00C16D05"/>
    <w:rsid w:val="00C16E53"/>
    <w:rsid w:val="00C16FEC"/>
    <w:rsid w:val="00C170AA"/>
    <w:rsid w:val="00C170E5"/>
    <w:rsid w:val="00C170F7"/>
    <w:rsid w:val="00C1762A"/>
    <w:rsid w:val="00C2005C"/>
    <w:rsid w:val="00C201AA"/>
    <w:rsid w:val="00C209AF"/>
    <w:rsid w:val="00C20A1A"/>
    <w:rsid w:val="00C20B07"/>
    <w:rsid w:val="00C20C92"/>
    <w:rsid w:val="00C212B0"/>
    <w:rsid w:val="00C21968"/>
    <w:rsid w:val="00C21A2D"/>
    <w:rsid w:val="00C21B59"/>
    <w:rsid w:val="00C21EE4"/>
    <w:rsid w:val="00C221E1"/>
    <w:rsid w:val="00C222A0"/>
    <w:rsid w:val="00C22995"/>
    <w:rsid w:val="00C22BFE"/>
    <w:rsid w:val="00C2318E"/>
    <w:rsid w:val="00C2398C"/>
    <w:rsid w:val="00C23B6F"/>
    <w:rsid w:val="00C24122"/>
    <w:rsid w:val="00C242A8"/>
    <w:rsid w:val="00C249CF"/>
    <w:rsid w:val="00C24E26"/>
    <w:rsid w:val="00C25652"/>
    <w:rsid w:val="00C257F4"/>
    <w:rsid w:val="00C25987"/>
    <w:rsid w:val="00C25A88"/>
    <w:rsid w:val="00C26002"/>
    <w:rsid w:val="00C2620C"/>
    <w:rsid w:val="00C26412"/>
    <w:rsid w:val="00C26D25"/>
    <w:rsid w:val="00C26ECF"/>
    <w:rsid w:val="00C27790"/>
    <w:rsid w:val="00C27B56"/>
    <w:rsid w:val="00C27C88"/>
    <w:rsid w:val="00C30061"/>
    <w:rsid w:val="00C3006A"/>
    <w:rsid w:val="00C300A8"/>
    <w:rsid w:val="00C3014A"/>
    <w:rsid w:val="00C30544"/>
    <w:rsid w:val="00C3072A"/>
    <w:rsid w:val="00C30C4D"/>
    <w:rsid w:val="00C30C6E"/>
    <w:rsid w:val="00C312BB"/>
    <w:rsid w:val="00C31713"/>
    <w:rsid w:val="00C31C13"/>
    <w:rsid w:val="00C320A8"/>
    <w:rsid w:val="00C3241F"/>
    <w:rsid w:val="00C328A4"/>
    <w:rsid w:val="00C32B55"/>
    <w:rsid w:val="00C32D36"/>
    <w:rsid w:val="00C332F9"/>
    <w:rsid w:val="00C335BB"/>
    <w:rsid w:val="00C337D5"/>
    <w:rsid w:val="00C3391F"/>
    <w:rsid w:val="00C34008"/>
    <w:rsid w:val="00C3402B"/>
    <w:rsid w:val="00C3493E"/>
    <w:rsid w:val="00C34E23"/>
    <w:rsid w:val="00C35459"/>
    <w:rsid w:val="00C35489"/>
    <w:rsid w:val="00C35688"/>
    <w:rsid w:val="00C35712"/>
    <w:rsid w:val="00C35898"/>
    <w:rsid w:val="00C35A63"/>
    <w:rsid w:val="00C36037"/>
    <w:rsid w:val="00C3638E"/>
    <w:rsid w:val="00C365C5"/>
    <w:rsid w:val="00C36AE9"/>
    <w:rsid w:val="00C36C25"/>
    <w:rsid w:val="00C3717C"/>
    <w:rsid w:val="00C3725A"/>
    <w:rsid w:val="00C3731F"/>
    <w:rsid w:val="00C37A9B"/>
    <w:rsid w:val="00C37C92"/>
    <w:rsid w:val="00C37D84"/>
    <w:rsid w:val="00C40033"/>
    <w:rsid w:val="00C408FF"/>
    <w:rsid w:val="00C40B4F"/>
    <w:rsid w:val="00C40C29"/>
    <w:rsid w:val="00C40C2D"/>
    <w:rsid w:val="00C40CCE"/>
    <w:rsid w:val="00C412AA"/>
    <w:rsid w:val="00C414A7"/>
    <w:rsid w:val="00C41895"/>
    <w:rsid w:val="00C41930"/>
    <w:rsid w:val="00C41AFB"/>
    <w:rsid w:val="00C41C4A"/>
    <w:rsid w:val="00C41EF1"/>
    <w:rsid w:val="00C41F24"/>
    <w:rsid w:val="00C41F35"/>
    <w:rsid w:val="00C41FAD"/>
    <w:rsid w:val="00C4238F"/>
    <w:rsid w:val="00C42468"/>
    <w:rsid w:val="00C42A6D"/>
    <w:rsid w:val="00C42B60"/>
    <w:rsid w:val="00C42CD9"/>
    <w:rsid w:val="00C43378"/>
    <w:rsid w:val="00C435B4"/>
    <w:rsid w:val="00C43826"/>
    <w:rsid w:val="00C43CE2"/>
    <w:rsid w:val="00C43EED"/>
    <w:rsid w:val="00C444FB"/>
    <w:rsid w:val="00C44601"/>
    <w:rsid w:val="00C4497D"/>
    <w:rsid w:val="00C44ADA"/>
    <w:rsid w:val="00C44CED"/>
    <w:rsid w:val="00C451EE"/>
    <w:rsid w:val="00C453E8"/>
    <w:rsid w:val="00C4545C"/>
    <w:rsid w:val="00C45685"/>
    <w:rsid w:val="00C456A4"/>
    <w:rsid w:val="00C45C9C"/>
    <w:rsid w:val="00C4648B"/>
    <w:rsid w:val="00C46516"/>
    <w:rsid w:val="00C467D4"/>
    <w:rsid w:val="00C46A38"/>
    <w:rsid w:val="00C46BE4"/>
    <w:rsid w:val="00C46D77"/>
    <w:rsid w:val="00C503B2"/>
    <w:rsid w:val="00C504E7"/>
    <w:rsid w:val="00C50B4F"/>
    <w:rsid w:val="00C50F21"/>
    <w:rsid w:val="00C5118E"/>
    <w:rsid w:val="00C5128B"/>
    <w:rsid w:val="00C513EE"/>
    <w:rsid w:val="00C515EC"/>
    <w:rsid w:val="00C516EC"/>
    <w:rsid w:val="00C51935"/>
    <w:rsid w:val="00C519CC"/>
    <w:rsid w:val="00C519F0"/>
    <w:rsid w:val="00C51B9D"/>
    <w:rsid w:val="00C51BD7"/>
    <w:rsid w:val="00C5268B"/>
    <w:rsid w:val="00C5278A"/>
    <w:rsid w:val="00C52A3C"/>
    <w:rsid w:val="00C52A98"/>
    <w:rsid w:val="00C52CD6"/>
    <w:rsid w:val="00C52D3B"/>
    <w:rsid w:val="00C52EBA"/>
    <w:rsid w:val="00C53846"/>
    <w:rsid w:val="00C5389A"/>
    <w:rsid w:val="00C53CFE"/>
    <w:rsid w:val="00C53D5E"/>
    <w:rsid w:val="00C53DED"/>
    <w:rsid w:val="00C53E4E"/>
    <w:rsid w:val="00C53EAF"/>
    <w:rsid w:val="00C5435D"/>
    <w:rsid w:val="00C5474B"/>
    <w:rsid w:val="00C54971"/>
    <w:rsid w:val="00C54B32"/>
    <w:rsid w:val="00C54C28"/>
    <w:rsid w:val="00C54CFC"/>
    <w:rsid w:val="00C54DC1"/>
    <w:rsid w:val="00C54F23"/>
    <w:rsid w:val="00C551C8"/>
    <w:rsid w:val="00C5546B"/>
    <w:rsid w:val="00C5549B"/>
    <w:rsid w:val="00C55863"/>
    <w:rsid w:val="00C55900"/>
    <w:rsid w:val="00C55A85"/>
    <w:rsid w:val="00C55BF4"/>
    <w:rsid w:val="00C55F77"/>
    <w:rsid w:val="00C55F79"/>
    <w:rsid w:val="00C56308"/>
    <w:rsid w:val="00C563BA"/>
    <w:rsid w:val="00C565AE"/>
    <w:rsid w:val="00C56B71"/>
    <w:rsid w:val="00C56C89"/>
    <w:rsid w:val="00C56CAB"/>
    <w:rsid w:val="00C56DDD"/>
    <w:rsid w:val="00C56FD1"/>
    <w:rsid w:val="00C574E6"/>
    <w:rsid w:val="00C57535"/>
    <w:rsid w:val="00C5767A"/>
    <w:rsid w:val="00C578AA"/>
    <w:rsid w:val="00C57A90"/>
    <w:rsid w:val="00C57ABF"/>
    <w:rsid w:val="00C60064"/>
    <w:rsid w:val="00C6069D"/>
    <w:rsid w:val="00C6079F"/>
    <w:rsid w:val="00C6092F"/>
    <w:rsid w:val="00C61395"/>
    <w:rsid w:val="00C614B3"/>
    <w:rsid w:val="00C61698"/>
    <w:rsid w:val="00C61816"/>
    <w:rsid w:val="00C6184F"/>
    <w:rsid w:val="00C61B3D"/>
    <w:rsid w:val="00C61B84"/>
    <w:rsid w:val="00C61F81"/>
    <w:rsid w:val="00C622B9"/>
    <w:rsid w:val="00C62419"/>
    <w:rsid w:val="00C624A5"/>
    <w:rsid w:val="00C625A5"/>
    <w:rsid w:val="00C626B4"/>
    <w:rsid w:val="00C626E7"/>
    <w:rsid w:val="00C63160"/>
    <w:rsid w:val="00C63221"/>
    <w:rsid w:val="00C640F8"/>
    <w:rsid w:val="00C64705"/>
    <w:rsid w:val="00C648EB"/>
    <w:rsid w:val="00C64900"/>
    <w:rsid w:val="00C64AAD"/>
    <w:rsid w:val="00C64CDA"/>
    <w:rsid w:val="00C64F26"/>
    <w:rsid w:val="00C64F97"/>
    <w:rsid w:val="00C65087"/>
    <w:rsid w:val="00C65312"/>
    <w:rsid w:val="00C658E2"/>
    <w:rsid w:val="00C6594A"/>
    <w:rsid w:val="00C660AE"/>
    <w:rsid w:val="00C667CF"/>
    <w:rsid w:val="00C66DB5"/>
    <w:rsid w:val="00C66DBE"/>
    <w:rsid w:val="00C66FB2"/>
    <w:rsid w:val="00C67145"/>
    <w:rsid w:val="00C671BE"/>
    <w:rsid w:val="00C6740A"/>
    <w:rsid w:val="00C677FD"/>
    <w:rsid w:val="00C67AEA"/>
    <w:rsid w:val="00C67B17"/>
    <w:rsid w:val="00C67BCF"/>
    <w:rsid w:val="00C67E7C"/>
    <w:rsid w:val="00C67E97"/>
    <w:rsid w:val="00C70005"/>
    <w:rsid w:val="00C7049A"/>
    <w:rsid w:val="00C70649"/>
    <w:rsid w:val="00C7131B"/>
    <w:rsid w:val="00C714EE"/>
    <w:rsid w:val="00C7192C"/>
    <w:rsid w:val="00C7231E"/>
    <w:rsid w:val="00C7239C"/>
    <w:rsid w:val="00C7245A"/>
    <w:rsid w:val="00C72913"/>
    <w:rsid w:val="00C72A3E"/>
    <w:rsid w:val="00C72B78"/>
    <w:rsid w:val="00C72BF7"/>
    <w:rsid w:val="00C72CE7"/>
    <w:rsid w:val="00C72DE3"/>
    <w:rsid w:val="00C72EE4"/>
    <w:rsid w:val="00C72F14"/>
    <w:rsid w:val="00C732EE"/>
    <w:rsid w:val="00C733B4"/>
    <w:rsid w:val="00C73587"/>
    <w:rsid w:val="00C73775"/>
    <w:rsid w:val="00C73786"/>
    <w:rsid w:val="00C73952"/>
    <w:rsid w:val="00C739A5"/>
    <w:rsid w:val="00C73DCC"/>
    <w:rsid w:val="00C73F80"/>
    <w:rsid w:val="00C74235"/>
    <w:rsid w:val="00C74905"/>
    <w:rsid w:val="00C74DB0"/>
    <w:rsid w:val="00C74EAB"/>
    <w:rsid w:val="00C74FAC"/>
    <w:rsid w:val="00C74FDD"/>
    <w:rsid w:val="00C75264"/>
    <w:rsid w:val="00C75692"/>
    <w:rsid w:val="00C7581A"/>
    <w:rsid w:val="00C758E7"/>
    <w:rsid w:val="00C75B11"/>
    <w:rsid w:val="00C75F65"/>
    <w:rsid w:val="00C76387"/>
    <w:rsid w:val="00C766EC"/>
    <w:rsid w:val="00C7692A"/>
    <w:rsid w:val="00C76A32"/>
    <w:rsid w:val="00C76F35"/>
    <w:rsid w:val="00C77110"/>
    <w:rsid w:val="00C7712A"/>
    <w:rsid w:val="00C7767A"/>
    <w:rsid w:val="00C77C04"/>
    <w:rsid w:val="00C804D0"/>
    <w:rsid w:val="00C80562"/>
    <w:rsid w:val="00C80806"/>
    <w:rsid w:val="00C809D6"/>
    <w:rsid w:val="00C80CF2"/>
    <w:rsid w:val="00C80D25"/>
    <w:rsid w:val="00C80EE7"/>
    <w:rsid w:val="00C8150F"/>
    <w:rsid w:val="00C81638"/>
    <w:rsid w:val="00C8178D"/>
    <w:rsid w:val="00C8182B"/>
    <w:rsid w:val="00C821F6"/>
    <w:rsid w:val="00C82422"/>
    <w:rsid w:val="00C82A86"/>
    <w:rsid w:val="00C82E61"/>
    <w:rsid w:val="00C82FA3"/>
    <w:rsid w:val="00C83208"/>
    <w:rsid w:val="00C835D4"/>
    <w:rsid w:val="00C83657"/>
    <w:rsid w:val="00C83762"/>
    <w:rsid w:val="00C839C5"/>
    <w:rsid w:val="00C839E4"/>
    <w:rsid w:val="00C83E0A"/>
    <w:rsid w:val="00C83FDD"/>
    <w:rsid w:val="00C84024"/>
    <w:rsid w:val="00C8425B"/>
    <w:rsid w:val="00C85149"/>
    <w:rsid w:val="00C8551C"/>
    <w:rsid w:val="00C856C2"/>
    <w:rsid w:val="00C85ABA"/>
    <w:rsid w:val="00C85B18"/>
    <w:rsid w:val="00C85B98"/>
    <w:rsid w:val="00C85D08"/>
    <w:rsid w:val="00C85EAD"/>
    <w:rsid w:val="00C85EDF"/>
    <w:rsid w:val="00C865D4"/>
    <w:rsid w:val="00C8683A"/>
    <w:rsid w:val="00C86887"/>
    <w:rsid w:val="00C86961"/>
    <w:rsid w:val="00C86A09"/>
    <w:rsid w:val="00C86D36"/>
    <w:rsid w:val="00C86DDA"/>
    <w:rsid w:val="00C86EDF"/>
    <w:rsid w:val="00C870B7"/>
    <w:rsid w:val="00C87D61"/>
    <w:rsid w:val="00C908EF"/>
    <w:rsid w:val="00C90958"/>
    <w:rsid w:val="00C90AD4"/>
    <w:rsid w:val="00C90B71"/>
    <w:rsid w:val="00C90C85"/>
    <w:rsid w:val="00C90E34"/>
    <w:rsid w:val="00C90EA5"/>
    <w:rsid w:val="00C91372"/>
    <w:rsid w:val="00C9147C"/>
    <w:rsid w:val="00C915B9"/>
    <w:rsid w:val="00C917C0"/>
    <w:rsid w:val="00C91954"/>
    <w:rsid w:val="00C91CD9"/>
    <w:rsid w:val="00C91D16"/>
    <w:rsid w:val="00C91D65"/>
    <w:rsid w:val="00C91ED5"/>
    <w:rsid w:val="00C91FBA"/>
    <w:rsid w:val="00C9229F"/>
    <w:rsid w:val="00C922CF"/>
    <w:rsid w:val="00C9238A"/>
    <w:rsid w:val="00C924F3"/>
    <w:rsid w:val="00C92FFD"/>
    <w:rsid w:val="00C93081"/>
    <w:rsid w:val="00C93214"/>
    <w:rsid w:val="00C9351B"/>
    <w:rsid w:val="00C936B9"/>
    <w:rsid w:val="00C93942"/>
    <w:rsid w:val="00C93CA1"/>
    <w:rsid w:val="00C93CD8"/>
    <w:rsid w:val="00C93D9E"/>
    <w:rsid w:val="00C94143"/>
    <w:rsid w:val="00C9414C"/>
    <w:rsid w:val="00C94198"/>
    <w:rsid w:val="00C94645"/>
    <w:rsid w:val="00C94709"/>
    <w:rsid w:val="00C947C0"/>
    <w:rsid w:val="00C94968"/>
    <w:rsid w:val="00C94E5A"/>
    <w:rsid w:val="00C95396"/>
    <w:rsid w:val="00C953EA"/>
    <w:rsid w:val="00C955C9"/>
    <w:rsid w:val="00C9566B"/>
    <w:rsid w:val="00C95737"/>
    <w:rsid w:val="00C95797"/>
    <w:rsid w:val="00C95C4E"/>
    <w:rsid w:val="00C95D62"/>
    <w:rsid w:val="00C96064"/>
    <w:rsid w:val="00C96447"/>
    <w:rsid w:val="00C964A1"/>
    <w:rsid w:val="00C967D5"/>
    <w:rsid w:val="00C9690B"/>
    <w:rsid w:val="00C9694F"/>
    <w:rsid w:val="00C96DBA"/>
    <w:rsid w:val="00C97014"/>
    <w:rsid w:val="00C97018"/>
    <w:rsid w:val="00C975AC"/>
    <w:rsid w:val="00C975C0"/>
    <w:rsid w:val="00C978B6"/>
    <w:rsid w:val="00C97B39"/>
    <w:rsid w:val="00C97BD2"/>
    <w:rsid w:val="00CA020D"/>
    <w:rsid w:val="00CA04B3"/>
    <w:rsid w:val="00CA07BB"/>
    <w:rsid w:val="00CA07C8"/>
    <w:rsid w:val="00CA07E8"/>
    <w:rsid w:val="00CA084C"/>
    <w:rsid w:val="00CA08B6"/>
    <w:rsid w:val="00CA0D07"/>
    <w:rsid w:val="00CA1328"/>
    <w:rsid w:val="00CA1A02"/>
    <w:rsid w:val="00CA1ADB"/>
    <w:rsid w:val="00CA1C6B"/>
    <w:rsid w:val="00CA2221"/>
    <w:rsid w:val="00CA27C4"/>
    <w:rsid w:val="00CA2902"/>
    <w:rsid w:val="00CA2C13"/>
    <w:rsid w:val="00CA2D24"/>
    <w:rsid w:val="00CA34FA"/>
    <w:rsid w:val="00CA36DA"/>
    <w:rsid w:val="00CA37C2"/>
    <w:rsid w:val="00CA391F"/>
    <w:rsid w:val="00CA4027"/>
    <w:rsid w:val="00CA420E"/>
    <w:rsid w:val="00CA4316"/>
    <w:rsid w:val="00CA48D6"/>
    <w:rsid w:val="00CA4909"/>
    <w:rsid w:val="00CA4A63"/>
    <w:rsid w:val="00CA4B67"/>
    <w:rsid w:val="00CA4C10"/>
    <w:rsid w:val="00CA4E44"/>
    <w:rsid w:val="00CA4F1A"/>
    <w:rsid w:val="00CA4FB4"/>
    <w:rsid w:val="00CA537F"/>
    <w:rsid w:val="00CA5577"/>
    <w:rsid w:val="00CA5AEB"/>
    <w:rsid w:val="00CA5C82"/>
    <w:rsid w:val="00CA612C"/>
    <w:rsid w:val="00CA6321"/>
    <w:rsid w:val="00CA639F"/>
    <w:rsid w:val="00CA660F"/>
    <w:rsid w:val="00CA69D5"/>
    <w:rsid w:val="00CA6CEA"/>
    <w:rsid w:val="00CA75FF"/>
    <w:rsid w:val="00CA7B7B"/>
    <w:rsid w:val="00CA7C53"/>
    <w:rsid w:val="00CA7EBA"/>
    <w:rsid w:val="00CA7F5B"/>
    <w:rsid w:val="00CB0579"/>
    <w:rsid w:val="00CB0CB4"/>
    <w:rsid w:val="00CB138F"/>
    <w:rsid w:val="00CB160A"/>
    <w:rsid w:val="00CB190B"/>
    <w:rsid w:val="00CB1982"/>
    <w:rsid w:val="00CB1C47"/>
    <w:rsid w:val="00CB2098"/>
    <w:rsid w:val="00CB2179"/>
    <w:rsid w:val="00CB22DB"/>
    <w:rsid w:val="00CB2518"/>
    <w:rsid w:val="00CB2587"/>
    <w:rsid w:val="00CB2679"/>
    <w:rsid w:val="00CB270F"/>
    <w:rsid w:val="00CB2A07"/>
    <w:rsid w:val="00CB2B64"/>
    <w:rsid w:val="00CB301A"/>
    <w:rsid w:val="00CB30C0"/>
    <w:rsid w:val="00CB353E"/>
    <w:rsid w:val="00CB3A27"/>
    <w:rsid w:val="00CB3B8F"/>
    <w:rsid w:val="00CB3C29"/>
    <w:rsid w:val="00CB3C52"/>
    <w:rsid w:val="00CB3ED7"/>
    <w:rsid w:val="00CB445F"/>
    <w:rsid w:val="00CB4E34"/>
    <w:rsid w:val="00CB4F4E"/>
    <w:rsid w:val="00CB5040"/>
    <w:rsid w:val="00CB51A6"/>
    <w:rsid w:val="00CB5D2F"/>
    <w:rsid w:val="00CB6598"/>
    <w:rsid w:val="00CB66A6"/>
    <w:rsid w:val="00CB68FE"/>
    <w:rsid w:val="00CB6CD9"/>
    <w:rsid w:val="00CB6F80"/>
    <w:rsid w:val="00CB6FA7"/>
    <w:rsid w:val="00CB6FEC"/>
    <w:rsid w:val="00CB7310"/>
    <w:rsid w:val="00CB7333"/>
    <w:rsid w:val="00CB7500"/>
    <w:rsid w:val="00CB7C71"/>
    <w:rsid w:val="00CB7F01"/>
    <w:rsid w:val="00CC0046"/>
    <w:rsid w:val="00CC02C6"/>
    <w:rsid w:val="00CC0431"/>
    <w:rsid w:val="00CC04CC"/>
    <w:rsid w:val="00CC0744"/>
    <w:rsid w:val="00CC0807"/>
    <w:rsid w:val="00CC091F"/>
    <w:rsid w:val="00CC1004"/>
    <w:rsid w:val="00CC11AE"/>
    <w:rsid w:val="00CC12CB"/>
    <w:rsid w:val="00CC14C3"/>
    <w:rsid w:val="00CC159E"/>
    <w:rsid w:val="00CC17EC"/>
    <w:rsid w:val="00CC1A8E"/>
    <w:rsid w:val="00CC1D73"/>
    <w:rsid w:val="00CC1D93"/>
    <w:rsid w:val="00CC1F9C"/>
    <w:rsid w:val="00CC2045"/>
    <w:rsid w:val="00CC20FF"/>
    <w:rsid w:val="00CC211A"/>
    <w:rsid w:val="00CC230A"/>
    <w:rsid w:val="00CC2A98"/>
    <w:rsid w:val="00CC33CC"/>
    <w:rsid w:val="00CC39FE"/>
    <w:rsid w:val="00CC3C64"/>
    <w:rsid w:val="00CC3E81"/>
    <w:rsid w:val="00CC3F97"/>
    <w:rsid w:val="00CC4097"/>
    <w:rsid w:val="00CC463D"/>
    <w:rsid w:val="00CC48B4"/>
    <w:rsid w:val="00CC4922"/>
    <w:rsid w:val="00CC496C"/>
    <w:rsid w:val="00CC4BD9"/>
    <w:rsid w:val="00CC4E4E"/>
    <w:rsid w:val="00CC50D8"/>
    <w:rsid w:val="00CC5390"/>
    <w:rsid w:val="00CC58A6"/>
    <w:rsid w:val="00CC5CC2"/>
    <w:rsid w:val="00CC5EBB"/>
    <w:rsid w:val="00CC5F5B"/>
    <w:rsid w:val="00CC6065"/>
    <w:rsid w:val="00CC639E"/>
    <w:rsid w:val="00CC690E"/>
    <w:rsid w:val="00CC6C66"/>
    <w:rsid w:val="00CC778A"/>
    <w:rsid w:val="00CC778B"/>
    <w:rsid w:val="00CC7970"/>
    <w:rsid w:val="00CC7B14"/>
    <w:rsid w:val="00CC7D2D"/>
    <w:rsid w:val="00CC7FC3"/>
    <w:rsid w:val="00CD0074"/>
    <w:rsid w:val="00CD03B2"/>
    <w:rsid w:val="00CD04A7"/>
    <w:rsid w:val="00CD05E5"/>
    <w:rsid w:val="00CD06A6"/>
    <w:rsid w:val="00CD074C"/>
    <w:rsid w:val="00CD07A2"/>
    <w:rsid w:val="00CD0D9D"/>
    <w:rsid w:val="00CD107E"/>
    <w:rsid w:val="00CD1324"/>
    <w:rsid w:val="00CD1982"/>
    <w:rsid w:val="00CD1D48"/>
    <w:rsid w:val="00CD2819"/>
    <w:rsid w:val="00CD2932"/>
    <w:rsid w:val="00CD2A2F"/>
    <w:rsid w:val="00CD2B12"/>
    <w:rsid w:val="00CD2C3E"/>
    <w:rsid w:val="00CD2E01"/>
    <w:rsid w:val="00CD3536"/>
    <w:rsid w:val="00CD3889"/>
    <w:rsid w:val="00CD39FD"/>
    <w:rsid w:val="00CD3D1D"/>
    <w:rsid w:val="00CD3E1A"/>
    <w:rsid w:val="00CD3F4E"/>
    <w:rsid w:val="00CD3FFE"/>
    <w:rsid w:val="00CD4047"/>
    <w:rsid w:val="00CD427B"/>
    <w:rsid w:val="00CD448C"/>
    <w:rsid w:val="00CD450F"/>
    <w:rsid w:val="00CD463C"/>
    <w:rsid w:val="00CD49C8"/>
    <w:rsid w:val="00CD4B22"/>
    <w:rsid w:val="00CD4BB1"/>
    <w:rsid w:val="00CD5592"/>
    <w:rsid w:val="00CD57A9"/>
    <w:rsid w:val="00CD5DC5"/>
    <w:rsid w:val="00CD5EC8"/>
    <w:rsid w:val="00CD6094"/>
    <w:rsid w:val="00CD634E"/>
    <w:rsid w:val="00CD6583"/>
    <w:rsid w:val="00CD664F"/>
    <w:rsid w:val="00CD6CDF"/>
    <w:rsid w:val="00CD7200"/>
    <w:rsid w:val="00CD74F3"/>
    <w:rsid w:val="00CD776A"/>
    <w:rsid w:val="00CD7A9A"/>
    <w:rsid w:val="00CD7FA5"/>
    <w:rsid w:val="00CE013D"/>
    <w:rsid w:val="00CE04B3"/>
    <w:rsid w:val="00CE05D4"/>
    <w:rsid w:val="00CE0657"/>
    <w:rsid w:val="00CE0C02"/>
    <w:rsid w:val="00CE105C"/>
    <w:rsid w:val="00CE10C6"/>
    <w:rsid w:val="00CE1219"/>
    <w:rsid w:val="00CE187E"/>
    <w:rsid w:val="00CE1974"/>
    <w:rsid w:val="00CE20FB"/>
    <w:rsid w:val="00CE2215"/>
    <w:rsid w:val="00CE2263"/>
    <w:rsid w:val="00CE26A4"/>
    <w:rsid w:val="00CE26DB"/>
    <w:rsid w:val="00CE29D5"/>
    <w:rsid w:val="00CE2AD2"/>
    <w:rsid w:val="00CE2B03"/>
    <w:rsid w:val="00CE2B27"/>
    <w:rsid w:val="00CE33E1"/>
    <w:rsid w:val="00CE341B"/>
    <w:rsid w:val="00CE350A"/>
    <w:rsid w:val="00CE3567"/>
    <w:rsid w:val="00CE3697"/>
    <w:rsid w:val="00CE3BE1"/>
    <w:rsid w:val="00CE3C81"/>
    <w:rsid w:val="00CE3CA5"/>
    <w:rsid w:val="00CE3CE0"/>
    <w:rsid w:val="00CE424C"/>
    <w:rsid w:val="00CE4318"/>
    <w:rsid w:val="00CE445F"/>
    <w:rsid w:val="00CE471A"/>
    <w:rsid w:val="00CE4953"/>
    <w:rsid w:val="00CE4A2B"/>
    <w:rsid w:val="00CE4A2F"/>
    <w:rsid w:val="00CE4A88"/>
    <w:rsid w:val="00CE4ABD"/>
    <w:rsid w:val="00CE5094"/>
    <w:rsid w:val="00CE5339"/>
    <w:rsid w:val="00CE5383"/>
    <w:rsid w:val="00CE5467"/>
    <w:rsid w:val="00CE5AF6"/>
    <w:rsid w:val="00CE5EE1"/>
    <w:rsid w:val="00CE6007"/>
    <w:rsid w:val="00CE631D"/>
    <w:rsid w:val="00CE639A"/>
    <w:rsid w:val="00CE65B0"/>
    <w:rsid w:val="00CE6F71"/>
    <w:rsid w:val="00CE7941"/>
    <w:rsid w:val="00CE7AF0"/>
    <w:rsid w:val="00CE7B6A"/>
    <w:rsid w:val="00CE7DCA"/>
    <w:rsid w:val="00CF04BE"/>
    <w:rsid w:val="00CF052D"/>
    <w:rsid w:val="00CF05B9"/>
    <w:rsid w:val="00CF0854"/>
    <w:rsid w:val="00CF0D2C"/>
    <w:rsid w:val="00CF118A"/>
    <w:rsid w:val="00CF11C3"/>
    <w:rsid w:val="00CF1284"/>
    <w:rsid w:val="00CF1744"/>
    <w:rsid w:val="00CF1B41"/>
    <w:rsid w:val="00CF1B98"/>
    <w:rsid w:val="00CF1C5B"/>
    <w:rsid w:val="00CF20DC"/>
    <w:rsid w:val="00CF250E"/>
    <w:rsid w:val="00CF2678"/>
    <w:rsid w:val="00CF2863"/>
    <w:rsid w:val="00CF2DB2"/>
    <w:rsid w:val="00CF3368"/>
    <w:rsid w:val="00CF3C7D"/>
    <w:rsid w:val="00CF3D52"/>
    <w:rsid w:val="00CF3FC1"/>
    <w:rsid w:val="00CF4278"/>
    <w:rsid w:val="00CF442A"/>
    <w:rsid w:val="00CF463B"/>
    <w:rsid w:val="00CF48C1"/>
    <w:rsid w:val="00CF4990"/>
    <w:rsid w:val="00CF4991"/>
    <w:rsid w:val="00CF4A36"/>
    <w:rsid w:val="00CF4AD7"/>
    <w:rsid w:val="00CF52EF"/>
    <w:rsid w:val="00CF54AA"/>
    <w:rsid w:val="00CF5731"/>
    <w:rsid w:val="00CF61C6"/>
    <w:rsid w:val="00CF6474"/>
    <w:rsid w:val="00CF64C1"/>
    <w:rsid w:val="00CF6582"/>
    <w:rsid w:val="00CF66F7"/>
    <w:rsid w:val="00CF67D8"/>
    <w:rsid w:val="00CF67EC"/>
    <w:rsid w:val="00CF72CF"/>
    <w:rsid w:val="00CF7344"/>
    <w:rsid w:val="00CF74C8"/>
    <w:rsid w:val="00CF7551"/>
    <w:rsid w:val="00CF75B8"/>
    <w:rsid w:val="00CF7A9A"/>
    <w:rsid w:val="00CF7C05"/>
    <w:rsid w:val="00CF7CDD"/>
    <w:rsid w:val="00CF7F6D"/>
    <w:rsid w:val="00D00584"/>
    <w:rsid w:val="00D0088B"/>
    <w:rsid w:val="00D00B20"/>
    <w:rsid w:val="00D00DB6"/>
    <w:rsid w:val="00D00F3C"/>
    <w:rsid w:val="00D01076"/>
    <w:rsid w:val="00D01244"/>
    <w:rsid w:val="00D0144F"/>
    <w:rsid w:val="00D01578"/>
    <w:rsid w:val="00D0181D"/>
    <w:rsid w:val="00D01F45"/>
    <w:rsid w:val="00D01FFD"/>
    <w:rsid w:val="00D021E4"/>
    <w:rsid w:val="00D021F1"/>
    <w:rsid w:val="00D02554"/>
    <w:rsid w:val="00D02B01"/>
    <w:rsid w:val="00D02E40"/>
    <w:rsid w:val="00D02F06"/>
    <w:rsid w:val="00D0300C"/>
    <w:rsid w:val="00D03484"/>
    <w:rsid w:val="00D03632"/>
    <w:rsid w:val="00D03887"/>
    <w:rsid w:val="00D03B53"/>
    <w:rsid w:val="00D03D61"/>
    <w:rsid w:val="00D03F53"/>
    <w:rsid w:val="00D04AAA"/>
    <w:rsid w:val="00D04ADD"/>
    <w:rsid w:val="00D04BA3"/>
    <w:rsid w:val="00D04FB8"/>
    <w:rsid w:val="00D05625"/>
    <w:rsid w:val="00D05CA9"/>
    <w:rsid w:val="00D06056"/>
    <w:rsid w:val="00D06359"/>
    <w:rsid w:val="00D064F5"/>
    <w:rsid w:val="00D0692D"/>
    <w:rsid w:val="00D06CD5"/>
    <w:rsid w:val="00D06D3A"/>
    <w:rsid w:val="00D06D8F"/>
    <w:rsid w:val="00D06ECD"/>
    <w:rsid w:val="00D07036"/>
    <w:rsid w:val="00D0786A"/>
    <w:rsid w:val="00D0792A"/>
    <w:rsid w:val="00D07C60"/>
    <w:rsid w:val="00D106BC"/>
    <w:rsid w:val="00D106DD"/>
    <w:rsid w:val="00D10881"/>
    <w:rsid w:val="00D10C68"/>
    <w:rsid w:val="00D10C6D"/>
    <w:rsid w:val="00D10EE7"/>
    <w:rsid w:val="00D1225A"/>
    <w:rsid w:val="00D123C8"/>
    <w:rsid w:val="00D125DA"/>
    <w:rsid w:val="00D12A0F"/>
    <w:rsid w:val="00D12B80"/>
    <w:rsid w:val="00D13203"/>
    <w:rsid w:val="00D1362C"/>
    <w:rsid w:val="00D13AF2"/>
    <w:rsid w:val="00D14945"/>
    <w:rsid w:val="00D1499C"/>
    <w:rsid w:val="00D1572D"/>
    <w:rsid w:val="00D1577D"/>
    <w:rsid w:val="00D15A4B"/>
    <w:rsid w:val="00D15AA0"/>
    <w:rsid w:val="00D15B96"/>
    <w:rsid w:val="00D16288"/>
    <w:rsid w:val="00D162DD"/>
    <w:rsid w:val="00D16422"/>
    <w:rsid w:val="00D16503"/>
    <w:rsid w:val="00D16841"/>
    <w:rsid w:val="00D16B50"/>
    <w:rsid w:val="00D16B94"/>
    <w:rsid w:val="00D16E0B"/>
    <w:rsid w:val="00D17173"/>
    <w:rsid w:val="00D17200"/>
    <w:rsid w:val="00D172B9"/>
    <w:rsid w:val="00D1793B"/>
    <w:rsid w:val="00D17A98"/>
    <w:rsid w:val="00D17B63"/>
    <w:rsid w:val="00D17DF6"/>
    <w:rsid w:val="00D17EC7"/>
    <w:rsid w:val="00D17F36"/>
    <w:rsid w:val="00D203D4"/>
    <w:rsid w:val="00D20492"/>
    <w:rsid w:val="00D2068C"/>
    <w:rsid w:val="00D207EF"/>
    <w:rsid w:val="00D20A80"/>
    <w:rsid w:val="00D20B14"/>
    <w:rsid w:val="00D20BBC"/>
    <w:rsid w:val="00D20E07"/>
    <w:rsid w:val="00D21284"/>
    <w:rsid w:val="00D214E8"/>
    <w:rsid w:val="00D214F1"/>
    <w:rsid w:val="00D2165C"/>
    <w:rsid w:val="00D21721"/>
    <w:rsid w:val="00D21C27"/>
    <w:rsid w:val="00D21C7C"/>
    <w:rsid w:val="00D21DB1"/>
    <w:rsid w:val="00D21EB9"/>
    <w:rsid w:val="00D2216D"/>
    <w:rsid w:val="00D221FD"/>
    <w:rsid w:val="00D222DF"/>
    <w:rsid w:val="00D223D0"/>
    <w:rsid w:val="00D22527"/>
    <w:rsid w:val="00D2270A"/>
    <w:rsid w:val="00D22897"/>
    <w:rsid w:val="00D22973"/>
    <w:rsid w:val="00D22AD8"/>
    <w:rsid w:val="00D22BE6"/>
    <w:rsid w:val="00D231A8"/>
    <w:rsid w:val="00D241C0"/>
    <w:rsid w:val="00D245BE"/>
    <w:rsid w:val="00D247E1"/>
    <w:rsid w:val="00D24ADA"/>
    <w:rsid w:val="00D24C6D"/>
    <w:rsid w:val="00D25309"/>
    <w:rsid w:val="00D253B8"/>
    <w:rsid w:val="00D25434"/>
    <w:rsid w:val="00D259AB"/>
    <w:rsid w:val="00D25A32"/>
    <w:rsid w:val="00D25C3E"/>
    <w:rsid w:val="00D265C1"/>
    <w:rsid w:val="00D269FA"/>
    <w:rsid w:val="00D26B38"/>
    <w:rsid w:val="00D26B6F"/>
    <w:rsid w:val="00D26D67"/>
    <w:rsid w:val="00D26EA6"/>
    <w:rsid w:val="00D270C1"/>
    <w:rsid w:val="00D27269"/>
    <w:rsid w:val="00D277A5"/>
    <w:rsid w:val="00D278F0"/>
    <w:rsid w:val="00D27D19"/>
    <w:rsid w:val="00D27DA1"/>
    <w:rsid w:val="00D27E7C"/>
    <w:rsid w:val="00D27FDB"/>
    <w:rsid w:val="00D300CE"/>
    <w:rsid w:val="00D30BD3"/>
    <w:rsid w:val="00D30E7C"/>
    <w:rsid w:val="00D312E9"/>
    <w:rsid w:val="00D315C9"/>
    <w:rsid w:val="00D31F9F"/>
    <w:rsid w:val="00D31FA6"/>
    <w:rsid w:val="00D31FB2"/>
    <w:rsid w:val="00D31FB7"/>
    <w:rsid w:val="00D326EA"/>
    <w:rsid w:val="00D327F7"/>
    <w:rsid w:val="00D336F4"/>
    <w:rsid w:val="00D33812"/>
    <w:rsid w:val="00D33F6D"/>
    <w:rsid w:val="00D346F6"/>
    <w:rsid w:val="00D34D01"/>
    <w:rsid w:val="00D34F7F"/>
    <w:rsid w:val="00D3544E"/>
    <w:rsid w:val="00D3550C"/>
    <w:rsid w:val="00D35698"/>
    <w:rsid w:val="00D35858"/>
    <w:rsid w:val="00D358DF"/>
    <w:rsid w:val="00D35973"/>
    <w:rsid w:val="00D362D7"/>
    <w:rsid w:val="00D363B3"/>
    <w:rsid w:val="00D36429"/>
    <w:rsid w:val="00D36439"/>
    <w:rsid w:val="00D365A3"/>
    <w:rsid w:val="00D366E0"/>
    <w:rsid w:val="00D36B6D"/>
    <w:rsid w:val="00D36CF3"/>
    <w:rsid w:val="00D371B3"/>
    <w:rsid w:val="00D37C01"/>
    <w:rsid w:val="00D37D2C"/>
    <w:rsid w:val="00D400F3"/>
    <w:rsid w:val="00D40D38"/>
    <w:rsid w:val="00D410E5"/>
    <w:rsid w:val="00D4130C"/>
    <w:rsid w:val="00D41376"/>
    <w:rsid w:val="00D414B0"/>
    <w:rsid w:val="00D415F8"/>
    <w:rsid w:val="00D41685"/>
    <w:rsid w:val="00D416E5"/>
    <w:rsid w:val="00D416F3"/>
    <w:rsid w:val="00D41B4D"/>
    <w:rsid w:val="00D41B9F"/>
    <w:rsid w:val="00D42096"/>
    <w:rsid w:val="00D420B1"/>
    <w:rsid w:val="00D4249B"/>
    <w:rsid w:val="00D42F99"/>
    <w:rsid w:val="00D430F1"/>
    <w:rsid w:val="00D431EF"/>
    <w:rsid w:val="00D433C5"/>
    <w:rsid w:val="00D435C5"/>
    <w:rsid w:val="00D437F3"/>
    <w:rsid w:val="00D43D07"/>
    <w:rsid w:val="00D43E0C"/>
    <w:rsid w:val="00D4414B"/>
    <w:rsid w:val="00D44579"/>
    <w:rsid w:val="00D44659"/>
    <w:rsid w:val="00D44B1E"/>
    <w:rsid w:val="00D44BF7"/>
    <w:rsid w:val="00D44EE2"/>
    <w:rsid w:val="00D44F0B"/>
    <w:rsid w:val="00D45B3B"/>
    <w:rsid w:val="00D45C73"/>
    <w:rsid w:val="00D462D4"/>
    <w:rsid w:val="00D464CE"/>
    <w:rsid w:val="00D4651E"/>
    <w:rsid w:val="00D467A6"/>
    <w:rsid w:val="00D46DCB"/>
    <w:rsid w:val="00D46E19"/>
    <w:rsid w:val="00D46EC4"/>
    <w:rsid w:val="00D47F9F"/>
    <w:rsid w:val="00D5042A"/>
    <w:rsid w:val="00D504EC"/>
    <w:rsid w:val="00D50643"/>
    <w:rsid w:val="00D50CA5"/>
    <w:rsid w:val="00D5143E"/>
    <w:rsid w:val="00D51460"/>
    <w:rsid w:val="00D5162B"/>
    <w:rsid w:val="00D51737"/>
    <w:rsid w:val="00D5192F"/>
    <w:rsid w:val="00D51B53"/>
    <w:rsid w:val="00D51B58"/>
    <w:rsid w:val="00D51E3F"/>
    <w:rsid w:val="00D51ED4"/>
    <w:rsid w:val="00D51EDD"/>
    <w:rsid w:val="00D51F19"/>
    <w:rsid w:val="00D52541"/>
    <w:rsid w:val="00D525B2"/>
    <w:rsid w:val="00D52606"/>
    <w:rsid w:val="00D52711"/>
    <w:rsid w:val="00D52795"/>
    <w:rsid w:val="00D52A68"/>
    <w:rsid w:val="00D52CE1"/>
    <w:rsid w:val="00D53138"/>
    <w:rsid w:val="00D53F8C"/>
    <w:rsid w:val="00D54A48"/>
    <w:rsid w:val="00D54C70"/>
    <w:rsid w:val="00D54CDB"/>
    <w:rsid w:val="00D54EBB"/>
    <w:rsid w:val="00D54F00"/>
    <w:rsid w:val="00D550E6"/>
    <w:rsid w:val="00D55483"/>
    <w:rsid w:val="00D555B1"/>
    <w:rsid w:val="00D55946"/>
    <w:rsid w:val="00D55A61"/>
    <w:rsid w:val="00D55F47"/>
    <w:rsid w:val="00D560B8"/>
    <w:rsid w:val="00D5616F"/>
    <w:rsid w:val="00D566AD"/>
    <w:rsid w:val="00D56C9C"/>
    <w:rsid w:val="00D572CF"/>
    <w:rsid w:val="00D57508"/>
    <w:rsid w:val="00D57859"/>
    <w:rsid w:val="00D5792D"/>
    <w:rsid w:val="00D57C78"/>
    <w:rsid w:val="00D57F3D"/>
    <w:rsid w:val="00D6004F"/>
    <w:rsid w:val="00D60841"/>
    <w:rsid w:val="00D608B0"/>
    <w:rsid w:val="00D60AAC"/>
    <w:rsid w:val="00D60B79"/>
    <w:rsid w:val="00D60EDC"/>
    <w:rsid w:val="00D61042"/>
    <w:rsid w:val="00D61194"/>
    <w:rsid w:val="00D61291"/>
    <w:rsid w:val="00D612B7"/>
    <w:rsid w:val="00D61967"/>
    <w:rsid w:val="00D61CFD"/>
    <w:rsid w:val="00D61E08"/>
    <w:rsid w:val="00D62238"/>
    <w:rsid w:val="00D622DA"/>
    <w:rsid w:val="00D623D4"/>
    <w:rsid w:val="00D6270E"/>
    <w:rsid w:val="00D62B29"/>
    <w:rsid w:val="00D62E78"/>
    <w:rsid w:val="00D63383"/>
    <w:rsid w:val="00D6364F"/>
    <w:rsid w:val="00D6369B"/>
    <w:rsid w:val="00D63708"/>
    <w:rsid w:val="00D63950"/>
    <w:rsid w:val="00D63DDD"/>
    <w:rsid w:val="00D63E2B"/>
    <w:rsid w:val="00D63FC3"/>
    <w:rsid w:val="00D640A0"/>
    <w:rsid w:val="00D64194"/>
    <w:rsid w:val="00D647F6"/>
    <w:rsid w:val="00D648FB"/>
    <w:rsid w:val="00D64A90"/>
    <w:rsid w:val="00D64D19"/>
    <w:rsid w:val="00D64DE5"/>
    <w:rsid w:val="00D64E70"/>
    <w:rsid w:val="00D64FF9"/>
    <w:rsid w:val="00D650BE"/>
    <w:rsid w:val="00D65230"/>
    <w:rsid w:val="00D65A68"/>
    <w:rsid w:val="00D65D1B"/>
    <w:rsid w:val="00D65EE8"/>
    <w:rsid w:val="00D65F9C"/>
    <w:rsid w:val="00D666EA"/>
    <w:rsid w:val="00D66923"/>
    <w:rsid w:val="00D66C2F"/>
    <w:rsid w:val="00D66DEB"/>
    <w:rsid w:val="00D67590"/>
    <w:rsid w:val="00D6768F"/>
    <w:rsid w:val="00D678B2"/>
    <w:rsid w:val="00D67A62"/>
    <w:rsid w:val="00D67C3E"/>
    <w:rsid w:val="00D67C77"/>
    <w:rsid w:val="00D67D3D"/>
    <w:rsid w:val="00D67D94"/>
    <w:rsid w:val="00D67E8D"/>
    <w:rsid w:val="00D7044E"/>
    <w:rsid w:val="00D70789"/>
    <w:rsid w:val="00D70D07"/>
    <w:rsid w:val="00D710B5"/>
    <w:rsid w:val="00D71118"/>
    <w:rsid w:val="00D712AC"/>
    <w:rsid w:val="00D71561"/>
    <w:rsid w:val="00D7157E"/>
    <w:rsid w:val="00D716A7"/>
    <w:rsid w:val="00D7174B"/>
    <w:rsid w:val="00D717C8"/>
    <w:rsid w:val="00D7186E"/>
    <w:rsid w:val="00D71892"/>
    <w:rsid w:val="00D71A5E"/>
    <w:rsid w:val="00D72183"/>
    <w:rsid w:val="00D7225D"/>
    <w:rsid w:val="00D72371"/>
    <w:rsid w:val="00D72963"/>
    <w:rsid w:val="00D72B4F"/>
    <w:rsid w:val="00D72C44"/>
    <w:rsid w:val="00D72E2D"/>
    <w:rsid w:val="00D72F76"/>
    <w:rsid w:val="00D731B7"/>
    <w:rsid w:val="00D7350B"/>
    <w:rsid w:val="00D73776"/>
    <w:rsid w:val="00D73870"/>
    <w:rsid w:val="00D7401D"/>
    <w:rsid w:val="00D74212"/>
    <w:rsid w:val="00D742CB"/>
    <w:rsid w:val="00D746D6"/>
    <w:rsid w:val="00D747CF"/>
    <w:rsid w:val="00D748EC"/>
    <w:rsid w:val="00D74AE0"/>
    <w:rsid w:val="00D74CDE"/>
    <w:rsid w:val="00D74D4D"/>
    <w:rsid w:val="00D75109"/>
    <w:rsid w:val="00D752DB"/>
    <w:rsid w:val="00D754A5"/>
    <w:rsid w:val="00D757D8"/>
    <w:rsid w:val="00D75BD9"/>
    <w:rsid w:val="00D75C74"/>
    <w:rsid w:val="00D75DF9"/>
    <w:rsid w:val="00D75EE9"/>
    <w:rsid w:val="00D76535"/>
    <w:rsid w:val="00D76619"/>
    <w:rsid w:val="00D770AA"/>
    <w:rsid w:val="00D7733D"/>
    <w:rsid w:val="00D77363"/>
    <w:rsid w:val="00D7743B"/>
    <w:rsid w:val="00D77B1D"/>
    <w:rsid w:val="00D77B91"/>
    <w:rsid w:val="00D77C35"/>
    <w:rsid w:val="00D802A5"/>
    <w:rsid w:val="00D80563"/>
    <w:rsid w:val="00D80A60"/>
    <w:rsid w:val="00D80F95"/>
    <w:rsid w:val="00D813EC"/>
    <w:rsid w:val="00D81809"/>
    <w:rsid w:val="00D82049"/>
    <w:rsid w:val="00D820F6"/>
    <w:rsid w:val="00D824F3"/>
    <w:rsid w:val="00D82690"/>
    <w:rsid w:val="00D82877"/>
    <w:rsid w:val="00D82BC0"/>
    <w:rsid w:val="00D82E14"/>
    <w:rsid w:val="00D830F0"/>
    <w:rsid w:val="00D8327C"/>
    <w:rsid w:val="00D83533"/>
    <w:rsid w:val="00D83670"/>
    <w:rsid w:val="00D836B0"/>
    <w:rsid w:val="00D837C4"/>
    <w:rsid w:val="00D83896"/>
    <w:rsid w:val="00D83DBA"/>
    <w:rsid w:val="00D83FF5"/>
    <w:rsid w:val="00D8404F"/>
    <w:rsid w:val="00D84132"/>
    <w:rsid w:val="00D8450A"/>
    <w:rsid w:val="00D8493A"/>
    <w:rsid w:val="00D8496F"/>
    <w:rsid w:val="00D85552"/>
    <w:rsid w:val="00D8572F"/>
    <w:rsid w:val="00D85785"/>
    <w:rsid w:val="00D85880"/>
    <w:rsid w:val="00D85AAC"/>
    <w:rsid w:val="00D85CA4"/>
    <w:rsid w:val="00D860B5"/>
    <w:rsid w:val="00D86639"/>
    <w:rsid w:val="00D866EB"/>
    <w:rsid w:val="00D86801"/>
    <w:rsid w:val="00D86A84"/>
    <w:rsid w:val="00D86B2D"/>
    <w:rsid w:val="00D871D3"/>
    <w:rsid w:val="00D8721A"/>
    <w:rsid w:val="00D87311"/>
    <w:rsid w:val="00D87391"/>
    <w:rsid w:val="00D877EC"/>
    <w:rsid w:val="00D878E7"/>
    <w:rsid w:val="00D87919"/>
    <w:rsid w:val="00D87BAB"/>
    <w:rsid w:val="00D87C9E"/>
    <w:rsid w:val="00D87E36"/>
    <w:rsid w:val="00D90055"/>
    <w:rsid w:val="00D900BA"/>
    <w:rsid w:val="00D90181"/>
    <w:rsid w:val="00D90442"/>
    <w:rsid w:val="00D90638"/>
    <w:rsid w:val="00D90783"/>
    <w:rsid w:val="00D90D61"/>
    <w:rsid w:val="00D91015"/>
    <w:rsid w:val="00D9150F"/>
    <w:rsid w:val="00D9170C"/>
    <w:rsid w:val="00D919E9"/>
    <w:rsid w:val="00D91DD3"/>
    <w:rsid w:val="00D920BA"/>
    <w:rsid w:val="00D920D6"/>
    <w:rsid w:val="00D922B9"/>
    <w:rsid w:val="00D92725"/>
    <w:rsid w:val="00D9295F"/>
    <w:rsid w:val="00D92969"/>
    <w:rsid w:val="00D92B2F"/>
    <w:rsid w:val="00D92B30"/>
    <w:rsid w:val="00D92BCE"/>
    <w:rsid w:val="00D92BF8"/>
    <w:rsid w:val="00D92C7E"/>
    <w:rsid w:val="00D9312F"/>
    <w:rsid w:val="00D93317"/>
    <w:rsid w:val="00D93385"/>
    <w:rsid w:val="00D94125"/>
    <w:rsid w:val="00D941D4"/>
    <w:rsid w:val="00D94E96"/>
    <w:rsid w:val="00D94EA1"/>
    <w:rsid w:val="00D95005"/>
    <w:rsid w:val="00D9501C"/>
    <w:rsid w:val="00D95103"/>
    <w:rsid w:val="00D9526A"/>
    <w:rsid w:val="00D95483"/>
    <w:rsid w:val="00D954C3"/>
    <w:rsid w:val="00D957F4"/>
    <w:rsid w:val="00D9580A"/>
    <w:rsid w:val="00D9581D"/>
    <w:rsid w:val="00D95A0C"/>
    <w:rsid w:val="00D95B00"/>
    <w:rsid w:val="00D95E16"/>
    <w:rsid w:val="00D96268"/>
    <w:rsid w:val="00D96533"/>
    <w:rsid w:val="00D966C2"/>
    <w:rsid w:val="00D9670A"/>
    <w:rsid w:val="00D96F30"/>
    <w:rsid w:val="00D96FD9"/>
    <w:rsid w:val="00D9762E"/>
    <w:rsid w:val="00D97A69"/>
    <w:rsid w:val="00DA0093"/>
    <w:rsid w:val="00DA0643"/>
    <w:rsid w:val="00DA0668"/>
    <w:rsid w:val="00DA076F"/>
    <w:rsid w:val="00DA0928"/>
    <w:rsid w:val="00DA1546"/>
    <w:rsid w:val="00DA15EE"/>
    <w:rsid w:val="00DA1645"/>
    <w:rsid w:val="00DA1BA5"/>
    <w:rsid w:val="00DA1D42"/>
    <w:rsid w:val="00DA1D85"/>
    <w:rsid w:val="00DA22ED"/>
    <w:rsid w:val="00DA22EF"/>
    <w:rsid w:val="00DA2955"/>
    <w:rsid w:val="00DA297A"/>
    <w:rsid w:val="00DA29E8"/>
    <w:rsid w:val="00DA34BD"/>
    <w:rsid w:val="00DA36C8"/>
    <w:rsid w:val="00DA38C5"/>
    <w:rsid w:val="00DA3AF4"/>
    <w:rsid w:val="00DA3B00"/>
    <w:rsid w:val="00DA3DF6"/>
    <w:rsid w:val="00DA3EC3"/>
    <w:rsid w:val="00DA3F4A"/>
    <w:rsid w:val="00DA43B1"/>
    <w:rsid w:val="00DA4587"/>
    <w:rsid w:val="00DA4931"/>
    <w:rsid w:val="00DA4B22"/>
    <w:rsid w:val="00DA5608"/>
    <w:rsid w:val="00DA5764"/>
    <w:rsid w:val="00DA5965"/>
    <w:rsid w:val="00DA5AD8"/>
    <w:rsid w:val="00DA5B3F"/>
    <w:rsid w:val="00DA5D44"/>
    <w:rsid w:val="00DA63DC"/>
    <w:rsid w:val="00DA64A9"/>
    <w:rsid w:val="00DA66CF"/>
    <w:rsid w:val="00DA6903"/>
    <w:rsid w:val="00DA69D3"/>
    <w:rsid w:val="00DA6A03"/>
    <w:rsid w:val="00DA6A25"/>
    <w:rsid w:val="00DA6B76"/>
    <w:rsid w:val="00DA6C3D"/>
    <w:rsid w:val="00DA6CC5"/>
    <w:rsid w:val="00DA7A40"/>
    <w:rsid w:val="00DA7C0E"/>
    <w:rsid w:val="00DA7DD5"/>
    <w:rsid w:val="00DB086B"/>
    <w:rsid w:val="00DB08EC"/>
    <w:rsid w:val="00DB0C4A"/>
    <w:rsid w:val="00DB0F25"/>
    <w:rsid w:val="00DB1378"/>
    <w:rsid w:val="00DB1876"/>
    <w:rsid w:val="00DB1CE0"/>
    <w:rsid w:val="00DB23D8"/>
    <w:rsid w:val="00DB24FD"/>
    <w:rsid w:val="00DB27CD"/>
    <w:rsid w:val="00DB2CC4"/>
    <w:rsid w:val="00DB3090"/>
    <w:rsid w:val="00DB345B"/>
    <w:rsid w:val="00DB374D"/>
    <w:rsid w:val="00DB4104"/>
    <w:rsid w:val="00DB45EB"/>
    <w:rsid w:val="00DB473E"/>
    <w:rsid w:val="00DB48F6"/>
    <w:rsid w:val="00DB492F"/>
    <w:rsid w:val="00DB49DA"/>
    <w:rsid w:val="00DB4AA9"/>
    <w:rsid w:val="00DB4BA9"/>
    <w:rsid w:val="00DB4BC8"/>
    <w:rsid w:val="00DB4BD0"/>
    <w:rsid w:val="00DB4E10"/>
    <w:rsid w:val="00DB4F1F"/>
    <w:rsid w:val="00DB5063"/>
    <w:rsid w:val="00DB528C"/>
    <w:rsid w:val="00DB5304"/>
    <w:rsid w:val="00DB5579"/>
    <w:rsid w:val="00DB5AF9"/>
    <w:rsid w:val="00DB5F74"/>
    <w:rsid w:val="00DB5F91"/>
    <w:rsid w:val="00DB617C"/>
    <w:rsid w:val="00DB61FD"/>
    <w:rsid w:val="00DB63CE"/>
    <w:rsid w:val="00DB6549"/>
    <w:rsid w:val="00DB66D3"/>
    <w:rsid w:val="00DB6A24"/>
    <w:rsid w:val="00DB6E8A"/>
    <w:rsid w:val="00DB700C"/>
    <w:rsid w:val="00DB7429"/>
    <w:rsid w:val="00DB77DC"/>
    <w:rsid w:val="00DB77F1"/>
    <w:rsid w:val="00DB780D"/>
    <w:rsid w:val="00DB7D5D"/>
    <w:rsid w:val="00DC037C"/>
    <w:rsid w:val="00DC04F3"/>
    <w:rsid w:val="00DC06C4"/>
    <w:rsid w:val="00DC06E4"/>
    <w:rsid w:val="00DC0C24"/>
    <w:rsid w:val="00DC1AFF"/>
    <w:rsid w:val="00DC20EA"/>
    <w:rsid w:val="00DC2169"/>
    <w:rsid w:val="00DC243F"/>
    <w:rsid w:val="00DC246A"/>
    <w:rsid w:val="00DC276D"/>
    <w:rsid w:val="00DC27FA"/>
    <w:rsid w:val="00DC28CB"/>
    <w:rsid w:val="00DC2A16"/>
    <w:rsid w:val="00DC2A68"/>
    <w:rsid w:val="00DC2BEA"/>
    <w:rsid w:val="00DC31D4"/>
    <w:rsid w:val="00DC32F4"/>
    <w:rsid w:val="00DC3594"/>
    <w:rsid w:val="00DC3927"/>
    <w:rsid w:val="00DC4257"/>
    <w:rsid w:val="00DC44D6"/>
    <w:rsid w:val="00DC4505"/>
    <w:rsid w:val="00DC45AF"/>
    <w:rsid w:val="00DC46CA"/>
    <w:rsid w:val="00DC493C"/>
    <w:rsid w:val="00DC497B"/>
    <w:rsid w:val="00DC4BB7"/>
    <w:rsid w:val="00DC4CB2"/>
    <w:rsid w:val="00DC5366"/>
    <w:rsid w:val="00DC5C06"/>
    <w:rsid w:val="00DC5C0A"/>
    <w:rsid w:val="00DC6145"/>
    <w:rsid w:val="00DC6B02"/>
    <w:rsid w:val="00DC6E2F"/>
    <w:rsid w:val="00DC7121"/>
    <w:rsid w:val="00DC740C"/>
    <w:rsid w:val="00DC7942"/>
    <w:rsid w:val="00DC7CE5"/>
    <w:rsid w:val="00DC7E8B"/>
    <w:rsid w:val="00DC7ED0"/>
    <w:rsid w:val="00DD06D0"/>
    <w:rsid w:val="00DD09D0"/>
    <w:rsid w:val="00DD0D78"/>
    <w:rsid w:val="00DD0F8F"/>
    <w:rsid w:val="00DD1067"/>
    <w:rsid w:val="00DD112C"/>
    <w:rsid w:val="00DD146E"/>
    <w:rsid w:val="00DD15AA"/>
    <w:rsid w:val="00DD193D"/>
    <w:rsid w:val="00DD1D6C"/>
    <w:rsid w:val="00DD1DD7"/>
    <w:rsid w:val="00DD212F"/>
    <w:rsid w:val="00DD27A5"/>
    <w:rsid w:val="00DD295E"/>
    <w:rsid w:val="00DD2AB7"/>
    <w:rsid w:val="00DD2B28"/>
    <w:rsid w:val="00DD2BBD"/>
    <w:rsid w:val="00DD3596"/>
    <w:rsid w:val="00DD3679"/>
    <w:rsid w:val="00DD38DD"/>
    <w:rsid w:val="00DD3D3F"/>
    <w:rsid w:val="00DD3FD9"/>
    <w:rsid w:val="00DD41D2"/>
    <w:rsid w:val="00DD4210"/>
    <w:rsid w:val="00DD4719"/>
    <w:rsid w:val="00DD47C1"/>
    <w:rsid w:val="00DD49AA"/>
    <w:rsid w:val="00DD49FB"/>
    <w:rsid w:val="00DD4FA7"/>
    <w:rsid w:val="00DD53E0"/>
    <w:rsid w:val="00DD5481"/>
    <w:rsid w:val="00DD60C7"/>
    <w:rsid w:val="00DD6491"/>
    <w:rsid w:val="00DD6724"/>
    <w:rsid w:val="00DD68EC"/>
    <w:rsid w:val="00DD6955"/>
    <w:rsid w:val="00DD6A7A"/>
    <w:rsid w:val="00DD6E24"/>
    <w:rsid w:val="00DD6F72"/>
    <w:rsid w:val="00DD7045"/>
    <w:rsid w:val="00DD70AD"/>
    <w:rsid w:val="00DD75D7"/>
    <w:rsid w:val="00DD7AD3"/>
    <w:rsid w:val="00DD7B72"/>
    <w:rsid w:val="00DE003B"/>
    <w:rsid w:val="00DE0358"/>
    <w:rsid w:val="00DE057D"/>
    <w:rsid w:val="00DE06C8"/>
    <w:rsid w:val="00DE06D4"/>
    <w:rsid w:val="00DE06EE"/>
    <w:rsid w:val="00DE06F8"/>
    <w:rsid w:val="00DE08D8"/>
    <w:rsid w:val="00DE0C9F"/>
    <w:rsid w:val="00DE0E17"/>
    <w:rsid w:val="00DE0E99"/>
    <w:rsid w:val="00DE10E4"/>
    <w:rsid w:val="00DE1259"/>
    <w:rsid w:val="00DE140B"/>
    <w:rsid w:val="00DE1478"/>
    <w:rsid w:val="00DE152E"/>
    <w:rsid w:val="00DE17AC"/>
    <w:rsid w:val="00DE19AF"/>
    <w:rsid w:val="00DE1A36"/>
    <w:rsid w:val="00DE1AF9"/>
    <w:rsid w:val="00DE1DDE"/>
    <w:rsid w:val="00DE1FDE"/>
    <w:rsid w:val="00DE2678"/>
    <w:rsid w:val="00DE28EB"/>
    <w:rsid w:val="00DE2AB5"/>
    <w:rsid w:val="00DE2BA5"/>
    <w:rsid w:val="00DE2F24"/>
    <w:rsid w:val="00DE30C8"/>
    <w:rsid w:val="00DE325A"/>
    <w:rsid w:val="00DE3605"/>
    <w:rsid w:val="00DE3C7F"/>
    <w:rsid w:val="00DE3C99"/>
    <w:rsid w:val="00DE403B"/>
    <w:rsid w:val="00DE4359"/>
    <w:rsid w:val="00DE48AD"/>
    <w:rsid w:val="00DE49AF"/>
    <w:rsid w:val="00DE4B4C"/>
    <w:rsid w:val="00DE4D2B"/>
    <w:rsid w:val="00DE5244"/>
    <w:rsid w:val="00DE552C"/>
    <w:rsid w:val="00DE58AF"/>
    <w:rsid w:val="00DE58DD"/>
    <w:rsid w:val="00DE62AA"/>
    <w:rsid w:val="00DE6618"/>
    <w:rsid w:val="00DE6657"/>
    <w:rsid w:val="00DE698F"/>
    <w:rsid w:val="00DE6BF5"/>
    <w:rsid w:val="00DE6C3A"/>
    <w:rsid w:val="00DE6D70"/>
    <w:rsid w:val="00DE6E9C"/>
    <w:rsid w:val="00DE76D4"/>
    <w:rsid w:val="00DE7E5C"/>
    <w:rsid w:val="00DE7EEF"/>
    <w:rsid w:val="00DF0709"/>
    <w:rsid w:val="00DF07E4"/>
    <w:rsid w:val="00DF0BA7"/>
    <w:rsid w:val="00DF12D9"/>
    <w:rsid w:val="00DF1922"/>
    <w:rsid w:val="00DF22EA"/>
    <w:rsid w:val="00DF26D7"/>
    <w:rsid w:val="00DF2781"/>
    <w:rsid w:val="00DF2C3D"/>
    <w:rsid w:val="00DF2CC1"/>
    <w:rsid w:val="00DF2CEC"/>
    <w:rsid w:val="00DF31F8"/>
    <w:rsid w:val="00DF339C"/>
    <w:rsid w:val="00DF3D93"/>
    <w:rsid w:val="00DF3E39"/>
    <w:rsid w:val="00DF3F16"/>
    <w:rsid w:val="00DF3F44"/>
    <w:rsid w:val="00DF40C1"/>
    <w:rsid w:val="00DF4192"/>
    <w:rsid w:val="00DF41F4"/>
    <w:rsid w:val="00DF48E3"/>
    <w:rsid w:val="00DF4CBA"/>
    <w:rsid w:val="00DF4FC3"/>
    <w:rsid w:val="00DF5376"/>
    <w:rsid w:val="00DF53A2"/>
    <w:rsid w:val="00DF5663"/>
    <w:rsid w:val="00DF5CD8"/>
    <w:rsid w:val="00DF5E0E"/>
    <w:rsid w:val="00DF5F5A"/>
    <w:rsid w:val="00DF6603"/>
    <w:rsid w:val="00DF69E1"/>
    <w:rsid w:val="00DF6A02"/>
    <w:rsid w:val="00DF7128"/>
    <w:rsid w:val="00DF7409"/>
    <w:rsid w:val="00DF7546"/>
    <w:rsid w:val="00DF76F0"/>
    <w:rsid w:val="00E002ED"/>
    <w:rsid w:val="00E0031C"/>
    <w:rsid w:val="00E01186"/>
    <w:rsid w:val="00E01514"/>
    <w:rsid w:val="00E01AD4"/>
    <w:rsid w:val="00E01D7F"/>
    <w:rsid w:val="00E01D82"/>
    <w:rsid w:val="00E01F66"/>
    <w:rsid w:val="00E021C3"/>
    <w:rsid w:val="00E0226B"/>
    <w:rsid w:val="00E02368"/>
    <w:rsid w:val="00E024C2"/>
    <w:rsid w:val="00E0266B"/>
    <w:rsid w:val="00E028A3"/>
    <w:rsid w:val="00E02E2F"/>
    <w:rsid w:val="00E02FC6"/>
    <w:rsid w:val="00E03526"/>
    <w:rsid w:val="00E03574"/>
    <w:rsid w:val="00E039F1"/>
    <w:rsid w:val="00E03BE5"/>
    <w:rsid w:val="00E03E97"/>
    <w:rsid w:val="00E0413D"/>
    <w:rsid w:val="00E0439F"/>
    <w:rsid w:val="00E04916"/>
    <w:rsid w:val="00E04961"/>
    <w:rsid w:val="00E049A2"/>
    <w:rsid w:val="00E0502B"/>
    <w:rsid w:val="00E05753"/>
    <w:rsid w:val="00E057E7"/>
    <w:rsid w:val="00E061D9"/>
    <w:rsid w:val="00E063E7"/>
    <w:rsid w:val="00E0648A"/>
    <w:rsid w:val="00E066A3"/>
    <w:rsid w:val="00E0678F"/>
    <w:rsid w:val="00E0680E"/>
    <w:rsid w:val="00E06EAB"/>
    <w:rsid w:val="00E06F01"/>
    <w:rsid w:val="00E0713C"/>
    <w:rsid w:val="00E072E5"/>
    <w:rsid w:val="00E07C99"/>
    <w:rsid w:val="00E07D8E"/>
    <w:rsid w:val="00E07E1B"/>
    <w:rsid w:val="00E10061"/>
    <w:rsid w:val="00E100A6"/>
    <w:rsid w:val="00E1040C"/>
    <w:rsid w:val="00E1042D"/>
    <w:rsid w:val="00E10A58"/>
    <w:rsid w:val="00E10B82"/>
    <w:rsid w:val="00E10BAA"/>
    <w:rsid w:val="00E10C08"/>
    <w:rsid w:val="00E10E07"/>
    <w:rsid w:val="00E10E46"/>
    <w:rsid w:val="00E113F7"/>
    <w:rsid w:val="00E117F3"/>
    <w:rsid w:val="00E11F44"/>
    <w:rsid w:val="00E1220A"/>
    <w:rsid w:val="00E12282"/>
    <w:rsid w:val="00E1257C"/>
    <w:rsid w:val="00E12FD2"/>
    <w:rsid w:val="00E13122"/>
    <w:rsid w:val="00E1361C"/>
    <w:rsid w:val="00E13B57"/>
    <w:rsid w:val="00E146B5"/>
    <w:rsid w:val="00E14AD9"/>
    <w:rsid w:val="00E14B29"/>
    <w:rsid w:val="00E14CBC"/>
    <w:rsid w:val="00E14D3E"/>
    <w:rsid w:val="00E14E36"/>
    <w:rsid w:val="00E15651"/>
    <w:rsid w:val="00E15B12"/>
    <w:rsid w:val="00E15C18"/>
    <w:rsid w:val="00E15E33"/>
    <w:rsid w:val="00E16214"/>
    <w:rsid w:val="00E163C8"/>
    <w:rsid w:val="00E16516"/>
    <w:rsid w:val="00E168E8"/>
    <w:rsid w:val="00E16ABF"/>
    <w:rsid w:val="00E16C09"/>
    <w:rsid w:val="00E16EE4"/>
    <w:rsid w:val="00E17407"/>
    <w:rsid w:val="00E1757D"/>
    <w:rsid w:val="00E20425"/>
    <w:rsid w:val="00E204BE"/>
    <w:rsid w:val="00E20527"/>
    <w:rsid w:val="00E2067C"/>
    <w:rsid w:val="00E2097F"/>
    <w:rsid w:val="00E209B6"/>
    <w:rsid w:val="00E20F2E"/>
    <w:rsid w:val="00E21191"/>
    <w:rsid w:val="00E2123E"/>
    <w:rsid w:val="00E215EC"/>
    <w:rsid w:val="00E217E1"/>
    <w:rsid w:val="00E21BE0"/>
    <w:rsid w:val="00E21DB2"/>
    <w:rsid w:val="00E21F33"/>
    <w:rsid w:val="00E224FA"/>
    <w:rsid w:val="00E2265E"/>
    <w:rsid w:val="00E2266D"/>
    <w:rsid w:val="00E22D48"/>
    <w:rsid w:val="00E23327"/>
    <w:rsid w:val="00E233E5"/>
    <w:rsid w:val="00E23777"/>
    <w:rsid w:val="00E24138"/>
    <w:rsid w:val="00E2475D"/>
    <w:rsid w:val="00E24EF9"/>
    <w:rsid w:val="00E2508E"/>
    <w:rsid w:val="00E25264"/>
    <w:rsid w:val="00E256A7"/>
    <w:rsid w:val="00E256B0"/>
    <w:rsid w:val="00E26332"/>
    <w:rsid w:val="00E2677E"/>
    <w:rsid w:val="00E26A2C"/>
    <w:rsid w:val="00E26B82"/>
    <w:rsid w:val="00E270B0"/>
    <w:rsid w:val="00E2736D"/>
    <w:rsid w:val="00E275C7"/>
    <w:rsid w:val="00E27789"/>
    <w:rsid w:val="00E27D23"/>
    <w:rsid w:val="00E30209"/>
    <w:rsid w:val="00E30831"/>
    <w:rsid w:val="00E3095B"/>
    <w:rsid w:val="00E30D08"/>
    <w:rsid w:val="00E31085"/>
    <w:rsid w:val="00E31880"/>
    <w:rsid w:val="00E3199C"/>
    <w:rsid w:val="00E31B5F"/>
    <w:rsid w:val="00E31BFB"/>
    <w:rsid w:val="00E31CD5"/>
    <w:rsid w:val="00E325F6"/>
    <w:rsid w:val="00E3265B"/>
    <w:rsid w:val="00E32C4A"/>
    <w:rsid w:val="00E32DA3"/>
    <w:rsid w:val="00E330E9"/>
    <w:rsid w:val="00E338D0"/>
    <w:rsid w:val="00E33A67"/>
    <w:rsid w:val="00E340CD"/>
    <w:rsid w:val="00E341D2"/>
    <w:rsid w:val="00E34B1E"/>
    <w:rsid w:val="00E34F58"/>
    <w:rsid w:val="00E3571D"/>
    <w:rsid w:val="00E35F21"/>
    <w:rsid w:val="00E3600F"/>
    <w:rsid w:val="00E3633D"/>
    <w:rsid w:val="00E3652F"/>
    <w:rsid w:val="00E36C85"/>
    <w:rsid w:val="00E36FBB"/>
    <w:rsid w:val="00E374FF"/>
    <w:rsid w:val="00E375E5"/>
    <w:rsid w:val="00E3791E"/>
    <w:rsid w:val="00E379AC"/>
    <w:rsid w:val="00E37DCD"/>
    <w:rsid w:val="00E37F4E"/>
    <w:rsid w:val="00E4003B"/>
    <w:rsid w:val="00E4022C"/>
    <w:rsid w:val="00E403F5"/>
    <w:rsid w:val="00E4048A"/>
    <w:rsid w:val="00E404EA"/>
    <w:rsid w:val="00E4057E"/>
    <w:rsid w:val="00E407EE"/>
    <w:rsid w:val="00E40848"/>
    <w:rsid w:val="00E40C15"/>
    <w:rsid w:val="00E416F8"/>
    <w:rsid w:val="00E41D3E"/>
    <w:rsid w:val="00E420A2"/>
    <w:rsid w:val="00E42431"/>
    <w:rsid w:val="00E42685"/>
    <w:rsid w:val="00E426A9"/>
    <w:rsid w:val="00E4293A"/>
    <w:rsid w:val="00E42AB3"/>
    <w:rsid w:val="00E42BCA"/>
    <w:rsid w:val="00E42DB3"/>
    <w:rsid w:val="00E43177"/>
    <w:rsid w:val="00E431F4"/>
    <w:rsid w:val="00E434C7"/>
    <w:rsid w:val="00E43768"/>
    <w:rsid w:val="00E43A01"/>
    <w:rsid w:val="00E43B18"/>
    <w:rsid w:val="00E43B57"/>
    <w:rsid w:val="00E4406D"/>
    <w:rsid w:val="00E441BF"/>
    <w:rsid w:val="00E44248"/>
    <w:rsid w:val="00E44273"/>
    <w:rsid w:val="00E44965"/>
    <w:rsid w:val="00E450F2"/>
    <w:rsid w:val="00E4543E"/>
    <w:rsid w:val="00E45444"/>
    <w:rsid w:val="00E45465"/>
    <w:rsid w:val="00E456A2"/>
    <w:rsid w:val="00E45B5D"/>
    <w:rsid w:val="00E45C08"/>
    <w:rsid w:val="00E45DF6"/>
    <w:rsid w:val="00E461DF"/>
    <w:rsid w:val="00E462B4"/>
    <w:rsid w:val="00E46631"/>
    <w:rsid w:val="00E4693A"/>
    <w:rsid w:val="00E471F6"/>
    <w:rsid w:val="00E4740C"/>
    <w:rsid w:val="00E47554"/>
    <w:rsid w:val="00E47673"/>
    <w:rsid w:val="00E4767D"/>
    <w:rsid w:val="00E476E2"/>
    <w:rsid w:val="00E47B4D"/>
    <w:rsid w:val="00E47CE7"/>
    <w:rsid w:val="00E47CF1"/>
    <w:rsid w:val="00E47D91"/>
    <w:rsid w:val="00E50D54"/>
    <w:rsid w:val="00E5104A"/>
    <w:rsid w:val="00E5121A"/>
    <w:rsid w:val="00E512C1"/>
    <w:rsid w:val="00E514E5"/>
    <w:rsid w:val="00E516FA"/>
    <w:rsid w:val="00E517B9"/>
    <w:rsid w:val="00E519E2"/>
    <w:rsid w:val="00E51EB8"/>
    <w:rsid w:val="00E522D0"/>
    <w:rsid w:val="00E5244A"/>
    <w:rsid w:val="00E52617"/>
    <w:rsid w:val="00E5281B"/>
    <w:rsid w:val="00E528EC"/>
    <w:rsid w:val="00E52928"/>
    <w:rsid w:val="00E529B6"/>
    <w:rsid w:val="00E529D7"/>
    <w:rsid w:val="00E52ACB"/>
    <w:rsid w:val="00E52B10"/>
    <w:rsid w:val="00E52D48"/>
    <w:rsid w:val="00E52E3F"/>
    <w:rsid w:val="00E5320C"/>
    <w:rsid w:val="00E53346"/>
    <w:rsid w:val="00E536F8"/>
    <w:rsid w:val="00E539F4"/>
    <w:rsid w:val="00E53AFC"/>
    <w:rsid w:val="00E53EC2"/>
    <w:rsid w:val="00E54018"/>
    <w:rsid w:val="00E540B4"/>
    <w:rsid w:val="00E541CA"/>
    <w:rsid w:val="00E543EE"/>
    <w:rsid w:val="00E54534"/>
    <w:rsid w:val="00E54597"/>
    <w:rsid w:val="00E54657"/>
    <w:rsid w:val="00E54878"/>
    <w:rsid w:val="00E54B92"/>
    <w:rsid w:val="00E54D2E"/>
    <w:rsid w:val="00E54F28"/>
    <w:rsid w:val="00E55A43"/>
    <w:rsid w:val="00E560BC"/>
    <w:rsid w:val="00E5627C"/>
    <w:rsid w:val="00E5652C"/>
    <w:rsid w:val="00E567A3"/>
    <w:rsid w:val="00E567B0"/>
    <w:rsid w:val="00E56817"/>
    <w:rsid w:val="00E5693D"/>
    <w:rsid w:val="00E56CCE"/>
    <w:rsid w:val="00E56F2D"/>
    <w:rsid w:val="00E5720C"/>
    <w:rsid w:val="00E574C3"/>
    <w:rsid w:val="00E57552"/>
    <w:rsid w:val="00E575CD"/>
    <w:rsid w:val="00E575DD"/>
    <w:rsid w:val="00E57CA1"/>
    <w:rsid w:val="00E600CD"/>
    <w:rsid w:val="00E60255"/>
    <w:rsid w:val="00E602EA"/>
    <w:rsid w:val="00E60327"/>
    <w:rsid w:val="00E603DE"/>
    <w:rsid w:val="00E60725"/>
    <w:rsid w:val="00E6074C"/>
    <w:rsid w:val="00E6097A"/>
    <w:rsid w:val="00E60B7C"/>
    <w:rsid w:val="00E60EBD"/>
    <w:rsid w:val="00E6163A"/>
    <w:rsid w:val="00E6184F"/>
    <w:rsid w:val="00E61AA4"/>
    <w:rsid w:val="00E61BA5"/>
    <w:rsid w:val="00E625A0"/>
    <w:rsid w:val="00E6295C"/>
    <w:rsid w:val="00E629D9"/>
    <w:rsid w:val="00E62C86"/>
    <w:rsid w:val="00E62F09"/>
    <w:rsid w:val="00E63052"/>
    <w:rsid w:val="00E63578"/>
    <w:rsid w:val="00E640E1"/>
    <w:rsid w:val="00E64706"/>
    <w:rsid w:val="00E64B49"/>
    <w:rsid w:val="00E64B76"/>
    <w:rsid w:val="00E64C14"/>
    <w:rsid w:val="00E64C22"/>
    <w:rsid w:val="00E64F90"/>
    <w:rsid w:val="00E6504C"/>
    <w:rsid w:val="00E65CE1"/>
    <w:rsid w:val="00E65F66"/>
    <w:rsid w:val="00E66153"/>
    <w:rsid w:val="00E6701E"/>
    <w:rsid w:val="00E67432"/>
    <w:rsid w:val="00E6772F"/>
    <w:rsid w:val="00E67A63"/>
    <w:rsid w:val="00E67EA7"/>
    <w:rsid w:val="00E700ED"/>
    <w:rsid w:val="00E70128"/>
    <w:rsid w:val="00E7068F"/>
    <w:rsid w:val="00E706ED"/>
    <w:rsid w:val="00E70761"/>
    <w:rsid w:val="00E70855"/>
    <w:rsid w:val="00E708B2"/>
    <w:rsid w:val="00E70A32"/>
    <w:rsid w:val="00E70CF0"/>
    <w:rsid w:val="00E70D21"/>
    <w:rsid w:val="00E70FFB"/>
    <w:rsid w:val="00E71286"/>
    <w:rsid w:val="00E71407"/>
    <w:rsid w:val="00E7175B"/>
    <w:rsid w:val="00E71836"/>
    <w:rsid w:val="00E71B1E"/>
    <w:rsid w:val="00E71B72"/>
    <w:rsid w:val="00E72049"/>
    <w:rsid w:val="00E72070"/>
    <w:rsid w:val="00E721AA"/>
    <w:rsid w:val="00E7243F"/>
    <w:rsid w:val="00E7248A"/>
    <w:rsid w:val="00E724C2"/>
    <w:rsid w:val="00E72559"/>
    <w:rsid w:val="00E72A18"/>
    <w:rsid w:val="00E72A27"/>
    <w:rsid w:val="00E72CCD"/>
    <w:rsid w:val="00E73666"/>
    <w:rsid w:val="00E73D20"/>
    <w:rsid w:val="00E74141"/>
    <w:rsid w:val="00E742A2"/>
    <w:rsid w:val="00E74376"/>
    <w:rsid w:val="00E74605"/>
    <w:rsid w:val="00E747E1"/>
    <w:rsid w:val="00E74AF1"/>
    <w:rsid w:val="00E75027"/>
    <w:rsid w:val="00E7511A"/>
    <w:rsid w:val="00E75202"/>
    <w:rsid w:val="00E75C82"/>
    <w:rsid w:val="00E75D3A"/>
    <w:rsid w:val="00E75E06"/>
    <w:rsid w:val="00E7621C"/>
    <w:rsid w:val="00E76745"/>
    <w:rsid w:val="00E769EF"/>
    <w:rsid w:val="00E76A41"/>
    <w:rsid w:val="00E76ECA"/>
    <w:rsid w:val="00E76FB6"/>
    <w:rsid w:val="00E77216"/>
    <w:rsid w:val="00E772EE"/>
    <w:rsid w:val="00E77373"/>
    <w:rsid w:val="00E77381"/>
    <w:rsid w:val="00E774A1"/>
    <w:rsid w:val="00E77630"/>
    <w:rsid w:val="00E77B29"/>
    <w:rsid w:val="00E77BF5"/>
    <w:rsid w:val="00E77E4A"/>
    <w:rsid w:val="00E80003"/>
    <w:rsid w:val="00E8004A"/>
    <w:rsid w:val="00E80676"/>
    <w:rsid w:val="00E8116E"/>
    <w:rsid w:val="00E81580"/>
    <w:rsid w:val="00E817B8"/>
    <w:rsid w:val="00E81AC5"/>
    <w:rsid w:val="00E81ED4"/>
    <w:rsid w:val="00E821FB"/>
    <w:rsid w:val="00E822B3"/>
    <w:rsid w:val="00E82452"/>
    <w:rsid w:val="00E8275E"/>
    <w:rsid w:val="00E82B82"/>
    <w:rsid w:val="00E82E72"/>
    <w:rsid w:val="00E83331"/>
    <w:rsid w:val="00E83A07"/>
    <w:rsid w:val="00E83D09"/>
    <w:rsid w:val="00E83EEC"/>
    <w:rsid w:val="00E84164"/>
    <w:rsid w:val="00E8427E"/>
    <w:rsid w:val="00E847D0"/>
    <w:rsid w:val="00E849E3"/>
    <w:rsid w:val="00E84B0D"/>
    <w:rsid w:val="00E84CD3"/>
    <w:rsid w:val="00E84D2E"/>
    <w:rsid w:val="00E84F46"/>
    <w:rsid w:val="00E850CD"/>
    <w:rsid w:val="00E850DF"/>
    <w:rsid w:val="00E852D3"/>
    <w:rsid w:val="00E85718"/>
    <w:rsid w:val="00E8572E"/>
    <w:rsid w:val="00E8592C"/>
    <w:rsid w:val="00E85F2F"/>
    <w:rsid w:val="00E85FDD"/>
    <w:rsid w:val="00E8648F"/>
    <w:rsid w:val="00E869BD"/>
    <w:rsid w:val="00E86B53"/>
    <w:rsid w:val="00E86F84"/>
    <w:rsid w:val="00E87346"/>
    <w:rsid w:val="00E87575"/>
    <w:rsid w:val="00E875FB"/>
    <w:rsid w:val="00E8763E"/>
    <w:rsid w:val="00E877E9"/>
    <w:rsid w:val="00E902D0"/>
    <w:rsid w:val="00E9032D"/>
    <w:rsid w:val="00E90654"/>
    <w:rsid w:val="00E90B97"/>
    <w:rsid w:val="00E90CB4"/>
    <w:rsid w:val="00E913EF"/>
    <w:rsid w:val="00E91543"/>
    <w:rsid w:val="00E91665"/>
    <w:rsid w:val="00E9173E"/>
    <w:rsid w:val="00E91801"/>
    <w:rsid w:val="00E91ADC"/>
    <w:rsid w:val="00E91AFB"/>
    <w:rsid w:val="00E91B36"/>
    <w:rsid w:val="00E91B9C"/>
    <w:rsid w:val="00E91C77"/>
    <w:rsid w:val="00E91F6B"/>
    <w:rsid w:val="00E92083"/>
    <w:rsid w:val="00E921D5"/>
    <w:rsid w:val="00E92239"/>
    <w:rsid w:val="00E92426"/>
    <w:rsid w:val="00E92552"/>
    <w:rsid w:val="00E92D28"/>
    <w:rsid w:val="00E9320E"/>
    <w:rsid w:val="00E9327B"/>
    <w:rsid w:val="00E93547"/>
    <w:rsid w:val="00E936D7"/>
    <w:rsid w:val="00E93DCC"/>
    <w:rsid w:val="00E93ECE"/>
    <w:rsid w:val="00E93FD3"/>
    <w:rsid w:val="00E940CF"/>
    <w:rsid w:val="00E94126"/>
    <w:rsid w:val="00E948CF"/>
    <w:rsid w:val="00E94AAC"/>
    <w:rsid w:val="00E94B29"/>
    <w:rsid w:val="00E94EC3"/>
    <w:rsid w:val="00E94FC4"/>
    <w:rsid w:val="00E95160"/>
    <w:rsid w:val="00E95916"/>
    <w:rsid w:val="00E95A64"/>
    <w:rsid w:val="00E95AB1"/>
    <w:rsid w:val="00E95CE2"/>
    <w:rsid w:val="00E95DAE"/>
    <w:rsid w:val="00E95DC9"/>
    <w:rsid w:val="00E9628C"/>
    <w:rsid w:val="00E96F4E"/>
    <w:rsid w:val="00E970F8"/>
    <w:rsid w:val="00E9742D"/>
    <w:rsid w:val="00E97596"/>
    <w:rsid w:val="00E9794F"/>
    <w:rsid w:val="00E97C16"/>
    <w:rsid w:val="00EA0757"/>
    <w:rsid w:val="00EA0B51"/>
    <w:rsid w:val="00EA0B88"/>
    <w:rsid w:val="00EA0C2E"/>
    <w:rsid w:val="00EA0EB8"/>
    <w:rsid w:val="00EA153D"/>
    <w:rsid w:val="00EA1D18"/>
    <w:rsid w:val="00EA1D2A"/>
    <w:rsid w:val="00EA1DAA"/>
    <w:rsid w:val="00EA1F83"/>
    <w:rsid w:val="00EA226D"/>
    <w:rsid w:val="00EA23F4"/>
    <w:rsid w:val="00EA2CC5"/>
    <w:rsid w:val="00EA2DC2"/>
    <w:rsid w:val="00EA2E4D"/>
    <w:rsid w:val="00EA30F1"/>
    <w:rsid w:val="00EA3262"/>
    <w:rsid w:val="00EA32E0"/>
    <w:rsid w:val="00EA3401"/>
    <w:rsid w:val="00EA3A05"/>
    <w:rsid w:val="00EA3A65"/>
    <w:rsid w:val="00EA3D4B"/>
    <w:rsid w:val="00EA3F37"/>
    <w:rsid w:val="00EA402B"/>
    <w:rsid w:val="00EA41BA"/>
    <w:rsid w:val="00EA41F0"/>
    <w:rsid w:val="00EA49B6"/>
    <w:rsid w:val="00EA4B28"/>
    <w:rsid w:val="00EA4C9D"/>
    <w:rsid w:val="00EA4D00"/>
    <w:rsid w:val="00EA4F6B"/>
    <w:rsid w:val="00EA5150"/>
    <w:rsid w:val="00EA5E47"/>
    <w:rsid w:val="00EA5EBB"/>
    <w:rsid w:val="00EA5F33"/>
    <w:rsid w:val="00EA5F47"/>
    <w:rsid w:val="00EA6126"/>
    <w:rsid w:val="00EA6300"/>
    <w:rsid w:val="00EA6387"/>
    <w:rsid w:val="00EA6C15"/>
    <w:rsid w:val="00EA6FA8"/>
    <w:rsid w:val="00EA72AF"/>
    <w:rsid w:val="00EA752A"/>
    <w:rsid w:val="00EA787F"/>
    <w:rsid w:val="00EB026D"/>
    <w:rsid w:val="00EB02C0"/>
    <w:rsid w:val="00EB07A0"/>
    <w:rsid w:val="00EB0930"/>
    <w:rsid w:val="00EB0BBD"/>
    <w:rsid w:val="00EB0DF1"/>
    <w:rsid w:val="00EB1071"/>
    <w:rsid w:val="00EB13CB"/>
    <w:rsid w:val="00EB1651"/>
    <w:rsid w:val="00EB17AC"/>
    <w:rsid w:val="00EB1B3B"/>
    <w:rsid w:val="00EB1E5E"/>
    <w:rsid w:val="00EB2138"/>
    <w:rsid w:val="00EB23AF"/>
    <w:rsid w:val="00EB2D1E"/>
    <w:rsid w:val="00EB2D33"/>
    <w:rsid w:val="00EB2EF3"/>
    <w:rsid w:val="00EB36F1"/>
    <w:rsid w:val="00EB3FA8"/>
    <w:rsid w:val="00EB4323"/>
    <w:rsid w:val="00EB46B0"/>
    <w:rsid w:val="00EB47DE"/>
    <w:rsid w:val="00EB48BC"/>
    <w:rsid w:val="00EB4C1E"/>
    <w:rsid w:val="00EB4C6F"/>
    <w:rsid w:val="00EB4E72"/>
    <w:rsid w:val="00EB4EBC"/>
    <w:rsid w:val="00EB503D"/>
    <w:rsid w:val="00EB5054"/>
    <w:rsid w:val="00EB5167"/>
    <w:rsid w:val="00EB51C9"/>
    <w:rsid w:val="00EB54B3"/>
    <w:rsid w:val="00EB5886"/>
    <w:rsid w:val="00EB6372"/>
    <w:rsid w:val="00EB6574"/>
    <w:rsid w:val="00EB6F26"/>
    <w:rsid w:val="00EB7085"/>
    <w:rsid w:val="00EB70F0"/>
    <w:rsid w:val="00EB74BC"/>
    <w:rsid w:val="00EB791C"/>
    <w:rsid w:val="00EB7D90"/>
    <w:rsid w:val="00EB7ED0"/>
    <w:rsid w:val="00EC03AA"/>
    <w:rsid w:val="00EC062A"/>
    <w:rsid w:val="00EC0B24"/>
    <w:rsid w:val="00EC10F1"/>
    <w:rsid w:val="00EC1AB7"/>
    <w:rsid w:val="00EC1C0E"/>
    <w:rsid w:val="00EC1E02"/>
    <w:rsid w:val="00EC2079"/>
    <w:rsid w:val="00EC21B6"/>
    <w:rsid w:val="00EC2431"/>
    <w:rsid w:val="00EC252B"/>
    <w:rsid w:val="00EC25F8"/>
    <w:rsid w:val="00EC272C"/>
    <w:rsid w:val="00EC2758"/>
    <w:rsid w:val="00EC2C67"/>
    <w:rsid w:val="00EC2F3E"/>
    <w:rsid w:val="00EC30E4"/>
    <w:rsid w:val="00EC3399"/>
    <w:rsid w:val="00EC3751"/>
    <w:rsid w:val="00EC375D"/>
    <w:rsid w:val="00EC3BCC"/>
    <w:rsid w:val="00EC3E37"/>
    <w:rsid w:val="00EC3FC8"/>
    <w:rsid w:val="00EC4256"/>
    <w:rsid w:val="00EC471C"/>
    <w:rsid w:val="00EC49F3"/>
    <w:rsid w:val="00EC4B73"/>
    <w:rsid w:val="00EC53AE"/>
    <w:rsid w:val="00EC5420"/>
    <w:rsid w:val="00EC5497"/>
    <w:rsid w:val="00EC55CA"/>
    <w:rsid w:val="00EC5933"/>
    <w:rsid w:val="00EC5D79"/>
    <w:rsid w:val="00EC64A1"/>
    <w:rsid w:val="00EC6599"/>
    <w:rsid w:val="00EC6B34"/>
    <w:rsid w:val="00EC71C9"/>
    <w:rsid w:val="00EC7593"/>
    <w:rsid w:val="00EC79CC"/>
    <w:rsid w:val="00EC7C42"/>
    <w:rsid w:val="00EC7C57"/>
    <w:rsid w:val="00EC7FE3"/>
    <w:rsid w:val="00ED04FD"/>
    <w:rsid w:val="00ED064A"/>
    <w:rsid w:val="00ED0847"/>
    <w:rsid w:val="00ED0933"/>
    <w:rsid w:val="00ED09B0"/>
    <w:rsid w:val="00ED1184"/>
    <w:rsid w:val="00ED11B6"/>
    <w:rsid w:val="00ED1253"/>
    <w:rsid w:val="00ED1311"/>
    <w:rsid w:val="00ED13F6"/>
    <w:rsid w:val="00ED1B1C"/>
    <w:rsid w:val="00ED20EF"/>
    <w:rsid w:val="00ED2358"/>
    <w:rsid w:val="00ED29BD"/>
    <w:rsid w:val="00ED29F3"/>
    <w:rsid w:val="00ED2B26"/>
    <w:rsid w:val="00ED2C15"/>
    <w:rsid w:val="00ED2ECB"/>
    <w:rsid w:val="00ED2F3F"/>
    <w:rsid w:val="00ED2F9D"/>
    <w:rsid w:val="00ED31F0"/>
    <w:rsid w:val="00ED3631"/>
    <w:rsid w:val="00ED3719"/>
    <w:rsid w:val="00ED379D"/>
    <w:rsid w:val="00ED38C4"/>
    <w:rsid w:val="00ED39B9"/>
    <w:rsid w:val="00ED3D29"/>
    <w:rsid w:val="00ED3D48"/>
    <w:rsid w:val="00ED3F7D"/>
    <w:rsid w:val="00ED4CA6"/>
    <w:rsid w:val="00ED4D48"/>
    <w:rsid w:val="00ED529C"/>
    <w:rsid w:val="00ED53B6"/>
    <w:rsid w:val="00ED59A9"/>
    <w:rsid w:val="00ED693F"/>
    <w:rsid w:val="00ED6BFC"/>
    <w:rsid w:val="00ED6F6C"/>
    <w:rsid w:val="00ED7043"/>
    <w:rsid w:val="00ED7495"/>
    <w:rsid w:val="00ED754E"/>
    <w:rsid w:val="00ED7884"/>
    <w:rsid w:val="00ED79F2"/>
    <w:rsid w:val="00ED7C10"/>
    <w:rsid w:val="00ED7C82"/>
    <w:rsid w:val="00ED7F0C"/>
    <w:rsid w:val="00ED7F34"/>
    <w:rsid w:val="00EE0350"/>
    <w:rsid w:val="00EE0429"/>
    <w:rsid w:val="00EE0734"/>
    <w:rsid w:val="00EE0C90"/>
    <w:rsid w:val="00EE0CE1"/>
    <w:rsid w:val="00EE0E24"/>
    <w:rsid w:val="00EE0EE5"/>
    <w:rsid w:val="00EE1100"/>
    <w:rsid w:val="00EE13A3"/>
    <w:rsid w:val="00EE16E9"/>
    <w:rsid w:val="00EE1AD4"/>
    <w:rsid w:val="00EE20D6"/>
    <w:rsid w:val="00EE244C"/>
    <w:rsid w:val="00EE259A"/>
    <w:rsid w:val="00EE2E58"/>
    <w:rsid w:val="00EE2F47"/>
    <w:rsid w:val="00EE31FC"/>
    <w:rsid w:val="00EE32BB"/>
    <w:rsid w:val="00EE32DC"/>
    <w:rsid w:val="00EE3476"/>
    <w:rsid w:val="00EE34A0"/>
    <w:rsid w:val="00EE384A"/>
    <w:rsid w:val="00EE3A64"/>
    <w:rsid w:val="00EE3FD6"/>
    <w:rsid w:val="00EE402F"/>
    <w:rsid w:val="00EE4275"/>
    <w:rsid w:val="00EE43BE"/>
    <w:rsid w:val="00EE481E"/>
    <w:rsid w:val="00EE4881"/>
    <w:rsid w:val="00EE4B7E"/>
    <w:rsid w:val="00EE4F26"/>
    <w:rsid w:val="00EE50CA"/>
    <w:rsid w:val="00EE583E"/>
    <w:rsid w:val="00EE58C3"/>
    <w:rsid w:val="00EE5B31"/>
    <w:rsid w:val="00EE5C8A"/>
    <w:rsid w:val="00EE5E22"/>
    <w:rsid w:val="00EE6129"/>
    <w:rsid w:val="00EE6433"/>
    <w:rsid w:val="00EE6442"/>
    <w:rsid w:val="00EE667E"/>
    <w:rsid w:val="00EE6868"/>
    <w:rsid w:val="00EE69B3"/>
    <w:rsid w:val="00EE6B7E"/>
    <w:rsid w:val="00EE6BBA"/>
    <w:rsid w:val="00EE6C89"/>
    <w:rsid w:val="00EE6CAA"/>
    <w:rsid w:val="00EE6FB0"/>
    <w:rsid w:val="00EE7224"/>
    <w:rsid w:val="00EE737B"/>
    <w:rsid w:val="00EE741B"/>
    <w:rsid w:val="00EE7A51"/>
    <w:rsid w:val="00EE7CCD"/>
    <w:rsid w:val="00EF00D2"/>
    <w:rsid w:val="00EF06FB"/>
    <w:rsid w:val="00EF0EEF"/>
    <w:rsid w:val="00EF1041"/>
    <w:rsid w:val="00EF126C"/>
    <w:rsid w:val="00EF12A5"/>
    <w:rsid w:val="00EF1681"/>
    <w:rsid w:val="00EF168A"/>
    <w:rsid w:val="00EF1777"/>
    <w:rsid w:val="00EF1917"/>
    <w:rsid w:val="00EF19DB"/>
    <w:rsid w:val="00EF2328"/>
    <w:rsid w:val="00EF2346"/>
    <w:rsid w:val="00EF273E"/>
    <w:rsid w:val="00EF27DC"/>
    <w:rsid w:val="00EF3202"/>
    <w:rsid w:val="00EF3223"/>
    <w:rsid w:val="00EF33B2"/>
    <w:rsid w:val="00EF3A0A"/>
    <w:rsid w:val="00EF3A35"/>
    <w:rsid w:val="00EF3B88"/>
    <w:rsid w:val="00EF3BC3"/>
    <w:rsid w:val="00EF3CAA"/>
    <w:rsid w:val="00EF411F"/>
    <w:rsid w:val="00EF46F4"/>
    <w:rsid w:val="00EF494D"/>
    <w:rsid w:val="00EF5159"/>
    <w:rsid w:val="00EF5480"/>
    <w:rsid w:val="00EF627A"/>
    <w:rsid w:val="00EF679B"/>
    <w:rsid w:val="00EF6CFC"/>
    <w:rsid w:val="00EF6E22"/>
    <w:rsid w:val="00EF7135"/>
    <w:rsid w:val="00EF743D"/>
    <w:rsid w:val="00EF774D"/>
    <w:rsid w:val="00EF7CAB"/>
    <w:rsid w:val="00EF7D95"/>
    <w:rsid w:val="00EF7FEE"/>
    <w:rsid w:val="00EF7FF8"/>
    <w:rsid w:val="00F001B3"/>
    <w:rsid w:val="00F001FE"/>
    <w:rsid w:val="00F002C4"/>
    <w:rsid w:val="00F004A9"/>
    <w:rsid w:val="00F0064B"/>
    <w:rsid w:val="00F00A02"/>
    <w:rsid w:val="00F00DA1"/>
    <w:rsid w:val="00F01AC7"/>
    <w:rsid w:val="00F01C16"/>
    <w:rsid w:val="00F01CA0"/>
    <w:rsid w:val="00F020E6"/>
    <w:rsid w:val="00F021EF"/>
    <w:rsid w:val="00F028EF"/>
    <w:rsid w:val="00F02921"/>
    <w:rsid w:val="00F02CC3"/>
    <w:rsid w:val="00F02CFE"/>
    <w:rsid w:val="00F02F2A"/>
    <w:rsid w:val="00F03007"/>
    <w:rsid w:val="00F0319B"/>
    <w:rsid w:val="00F03561"/>
    <w:rsid w:val="00F036FE"/>
    <w:rsid w:val="00F03732"/>
    <w:rsid w:val="00F038E2"/>
    <w:rsid w:val="00F041DE"/>
    <w:rsid w:val="00F0422E"/>
    <w:rsid w:val="00F044A1"/>
    <w:rsid w:val="00F0454A"/>
    <w:rsid w:val="00F04AF4"/>
    <w:rsid w:val="00F04D9D"/>
    <w:rsid w:val="00F053A5"/>
    <w:rsid w:val="00F05503"/>
    <w:rsid w:val="00F059A4"/>
    <w:rsid w:val="00F05AE0"/>
    <w:rsid w:val="00F05FC0"/>
    <w:rsid w:val="00F06485"/>
    <w:rsid w:val="00F067AB"/>
    <w:rsid w:val="00F067E2"/>
    <w:rsid w:val="00F06864"/>
    <w:rsid w:val="00F06C51"/>
    <w:rsid w:val="00F0715D"/>
    <w:rsid w:val="00F075A6"/>
    <w:rsid w:val="00F07976"/>
    <w:rsid w:val="00F07990"/>
    <w:rsid w:val="00F07B9F"/>
    <w:rsid w:val="00F07FA9"/>
    <w:rsid w:val="00F07FB1"/>
    <w:rsid w:val="00F1001F"/>
    <w:rsid w:val="00F10243"/>
    <w:rsid w:val="00F106B3"/>
    <w:rsid w:val="00F107D3"/>
    <w:rsid w:val="00F109B4"/>
    <w:rsid w:val="00F10D09"/>
    <w:rsid w:val="00F10D4F"/>
    <w:rsid w:val="00F10F44"/>
    <w:rsid w:val="00F113A4"/>
    <w:rsid w:val="00F116F7"/>
    <w:rsid w:val="00F11792"/>
    <w:rsid w:val="00F118A2"/>
    <w:rsid w:val="00F11909"/>
    <w:rsid w:val="00F11A8D"/>
    <w:rsid w:val="00F11A99"/>
    <w:rsid w:val="00F11C21"/>
    <w:rsid w:val="00F11C22"/>
    <w:rsid w:val="00F121A2"/>
    <w:rsid w:val="00F122ED"/>
    <w:rsid w:val="00F1260D"/>
    <w:rsid w:val="00F12B3B"/>
    <w:rsid w:val="00F131B5"/>
    <w:rsid w:val="00F132EF"/>
    <w:rsid w:val="00F13528"/>
    <w:rsid w:val="00F13539"/>
    <w:rsid w:val="00F135AF"/>
    <w:rsid w:val="00F140C8"/>
    <w:rsid w:val="00F142E2"/>
    <w:rsid w:val="00F14BC1"/>
    <w:rsid w:val="00F153E9"/>
    <w:rsid w:val="00F15439"/>
    <w:rsid w:val="00F15713"/>
    <w:rsid w:val="00F15A24"/>
    <w:rsid w:val="00F15B2E"/>
    <w:rsid w:val="00F15C94"/>
    <w:rsid w:val="00F16366"/>
    <w:rsid w:val="00F16AFB"/>
    <w:rsid w:val="00F17D7B"/>
    <w:rsid w:val="00F17EB3"/>
    <w:rsid w:val="00F17ED9"/>
    <w:rsid w:val="00F17FBC"/>
    <w:rsid w:val="00F202D9"/>
    <w:rsid w:val="00F20427"/>
    <w:rsid w:val="00F20755"/>
    <w:rsid w:val="00F209FA"/>
    <w:rsid w:val="00F20F62"/>
    <w:rsid w:val="00F212AF"/>
    <w:rsid w:val="00F21578"/>
    <w:rsid w:val="00F218C9"/>
    <w:rsid w:val="00F218FF"/>
    <w:rsid w:val="00F21C10"/>
    <w:rsid w:val="00F21F46"/>
    <w:rsid w:val="00F22186"/>
    <w:rsid w:val="00F226CD"/>
    <w:rsid w:val="00F2279B"/>
    <w:rsid w:val="00F22B2D"/>
    <w:rsid w:val="00F22D4E"/>
    <w:rsid w:val="00F22DD3"/>
    <w:rsid w:val="00F22F35"/>
    <w:rsid w:val="00F234DA"/>
    <w:rsid w:val="00F23566"/>
    <w:rsid w:val="00F23914"/>
    <w:rsid w:val="00F239A2"/>
    <w:rsid w:val="00F23DC9"/>
    <w:rsid w:val="00F241DC"/>
    <w:rsid w:val="00F24544"/>
    <w:rsid w:val="00F247FC"/>
    <w:rsid w:val="00F24A70"/>
    <w:rsid w:val="00F24C71"/>
    <w:rsid w:val="00F25166"/>
    <w:rsid w:val="00F251F7"/>
    <w:rsid w:val="00F253C7"/>
    <w:rsid w:val="00F253CC"/>
    <w:rsid w:val="00F2543F"/>
    <w:rsid w:val="00F25470"/>
    <w:rsid w:val="00F25701"/>
    <w:rsid w:val="00F259A6"/>
    <w:rsid w:val="00F25AE6"/>
    <w:rsid w:val="00F2621A"/>
    <w:rsid w:val="00F26818"/>
    <w:rsid w:val="00F2686E"/>
    <w:rsid w:val="00F26CFB"/>
    <w:rsid w:val="00F26E1E"/>
    <w:rsid w:val="00F27705"/>
    <w:rsid w:val="00F2771C"/>
    <w:rsid w:val="00F27FD1"/>
    <w:rsid w:val="00F304E2"/>
    <w:rsid w:val="00F3059E"/>
    <w:rsid w:val="00F308EF"/>
    <w:rsid w:val="00F30A5F"/>
    <w:rsid w:val="00F30AC2"/>
    <w:rsid w:val="00F30B3C"/>
    <w:rsid w:val="00F30BB6"/>
    <w:rsid w:val="00F30EE9"/>
    <w:rsid w:val="00F31166"/>
    <w:rsid w:val="00F31174"/>
    <w:rsid w:val="00F3184D"/>
    <w:rsid w:val="00F31AA7"/>
    <w:rsid w:val="00F31EA9"/>
    <w:rsid w:val="00F32202"/>
    <w:rsid w:val="00F32373"/>
    <w:rsid w:val="00F32485"/>
    <w:rsid w:val="00F32593"/>
    <w:rsid w:val="00F325F7"/>
    <w:rsid w:val="00F327C8"/>
    <w:rsid w:val="00F3290F"/>
    <w:rsid w:val="00F32928"/>
    <w:rsid w:val="00F32A25"/>
    <w:rsid w:val="00F32A4C"/>
    <w:rsid w:val="00F32BD4"/>
    <w:rsid w:val="00F32CFC"/>
    <w:rsid w:val="00F32DF3"/>
    <w:rsid w:val="00F33074"/>
    <w:rsid w:val="00F33197"/>
    <w:rsid w:val="00F331E1"/>
    <w:rsid w:val="00F33291"/>
    <w:rsid w:val="00F33711"/>
    <w:rsid w:val="00F33742"/>
    <w:rsid w:val="00F339AC"/>
    <w:rsid w:val="00F339AE"/>
    <w:rsid w:val="00F33D0F"/>
    <w:rsid w:val="00F33E3D"/>
    <w:rsid w:val="00F33FAE"/>
    <w:rsid w:val="00F3403B"/>
    <w:rsid w:val="00F342EB"/>
    <w:rsid w:val="00F347E3"/>
    <w:rsid w:val="00F34921"/>
    <w:rsid w:val="00F34AB0"/>
    <w:rsid w:val="00F34BAD"/>
    <w:rsid w:val="00F34BDE"/>
    <w:rsid w:val="00F34D66"/>
    <w:rsid w:val="00F35044"/>
    <w:rsid w:val="00F35318"/>
    <w:rsid w:val="00F35B6B"/>
    <w:rsid w:val="00F35F9E"/>
    <w:rsid w:val="00F36190"/>
    <w:rsid w:val="00F3631A"/>
    <w:rsid w:val="00F36FE2"/>
    <w:rsid w:val="00F37095"/>
    <w:rsid w:val="00F37597"/>
    <w:rsid w:val="00F37898"/>
    <w:rsid w:val="00F379C1"/>
    <w:rsid w:val="00F37BDE"/>
    <w:rsid w:val="00F37DA5"/>
    <w:rsid w:val="00F37EBA"/>
    <w:rsid w:val="00F400CF"/>
    <w:rsid w:val="00F40BB7"/>
    <w:rsid w:val="00F40D5B"/>
    <w:rsid w:val="00F411D9"/>
    <w:rsid w:val="00F4152B"/>
    <w:rsid w:val="00F415AE"/>
    <w:rsid w:val="00F41628"/>
    <w:rsid w:val="00F42247"/>
    <w:rsid w:val="00F42B26"/>
    <w:rsid w:val="00F4344E"/>
    <w:rsid w:val="00F436DE"/>
    <w:rsid w:val="00F43933"/>
    <w:rsid w:val="00F43ACE"/>
    <w:rsid w:val="00F43B93"/>
    <w:rsid w:val="00F43FB7"/>
    <w:rsid w:val="00F44613"/>
    <w:rsid w:val="00F446EA"/>
    <w:rsid w:val="00F4484E"/>
    <w:rsid w:val="00F448CA"/>
    <w:rsid w:val="00F449D0"/>
    <w:rsid w:val="00F44CBA"/>
    <w:rsid w:val="00F44EF7"/>
    <w:rsid w:val="00F44FBF"/>
    <w:rsid w:val="00F45672"/>
    <w:rsid w:val="00F45AD7"/>
    <w:rsid w:val="00F45CAF"/>
    <w:rsid w:val="00F45E90"/>
    <w:rsid w:val="00F460A9"/>
    <w:rsid w:val="00F460D2"/>
    <w:rsid w:val="00F461D1"/>
    <w:rsid w:val="00F4635D"/>
    <w:rsid w:val="00F4668D"/>
    <w:rsid w:val="00F468B4"/>
    <w:rsid w:val="00F46AFF"/>
    <w:rsid w:val="00F4758B"/>
    <w:rsid w:val="00F478BB"/>
    <w:rsid w:val="00F478FD"/>
    <w:rsid w:val="00F47BCB"/>
    <w:rsid w:val="00F47E4B"/>
    <w:rsid w:val="00F47F5B"/>
    <w:rsid w:val="00F47F70"/>
    <w:rsid w:val="00F5021B"/>
    <w:rsid w:val="00F5032C"/>
    <w:rsid w:val="00F507FF"/>
    <w:rsid w:val="00F50802"/>
    <w:rsid w:val="00F508A4"/>
    <w:rsid w:val="00F50A8A"/>
    <w:rsid w:val="00F50AEE"/>
    <w:rsid w:val="00F518DF"/>
    <w:rsid w:val="00F51960"/>
    <w:rsid w:val="00F51B40"/>
    <w:rsid w:val="00F51EC4"/>
    <w:rsid w:val="00F52092"/>
    <w:rsid w:val="00F5210E"/>
    <w:rsid w:val="00F5284D"/>
    <w:rsid w:val="00F52C40"/>
    <w:rsid w:val="00F52F97"/>
    <w:rsid w:val="00F531F2"/>
    <w:rsid w:val="00F53290"/>
    <w:rsid w:val="00F53299"/>
    <w:rsid w:val="00F532BB"/>
    <w:rsid w:val="00F535D8"/>
    <w:rsid w:val="00F53C28"/>
    <w:rsid w:val="00F53E29"/>
    <w:rsid w:val="00F544E3"/>
    <w:rsid w:val="00F54642"/>
    <w:rsid w:val="00F54B35"/>
    <w:rsid w:val="00F54C5A"/>
    <w:rsid w:val="00F54E72"/>
    <w:rsid w:val="00F553CA"/>
    <w:rsid w:val="00F555EF"/>
    <w:rsid w:val="00F55ED9"/>
    <w:rsid w:val="00F56115"/>
    <w:rsid w:val="00F5634B"/>
    <w:rsid w:val="00F56686"/>
    <w:rsid w:val="00F5678F"/>
    <w:rsid w:val="00F568D8"/>
    <w:rsid w:val="00F56EA9"/>
    <w:rsid w:val="00F57140"/>
    <w:rsid w:val="00F5787F"/>
    <w:rsid w:val="00F57A77"/>
    <w:rsid w:val="00F57AA6"/>
    <w:rsid w:val="00F57BC3"/>
    <w:rsid w:val="00F57DF2"/>
    <w:rsid w:val="00F602F7"/>
    <w:rsid w:val="00F6046F"/>
    <w:rsid w:val="00F604FF"/>
    <w:rsid w:val="00F60570"/>
    <w:rsid w:val="00F607BA"/>
    <w:rsid w:val="00F6080E"/>
    <w:rsid w:val="00F608C9"/>
    <w:rsid w:val="00F60910"/>
    <w:rsid w:val="00F60B2C"/>
    <w:rsid w:val="00F60B43"/>
    <w:rsid w:val="00F61983"/>
    <w:rsid w:val="00F619C1"/>
    <w:rsid w:val="00F62118"/>
    <w:rsid w:val="00F6242D"/>
    <w:rsid w:val="00F62693"/>
    <w:rsid w:val="00F629C0"/>
    <w:rsid w:val="00F629FC"/>
    <w:rsid w:val="00F62A38"/>
    <w:rsid w:val="00F62A7A"/>
    <w:rsid w:val="00F62A98"/>
    <w:rsid w:val="00F633E2"/>
    <w:rsid w:val="00F63550"/>
    <w:rsid w:val="00F635C1"/>
    <w:rsid w:val="00F63674"/>
    <w:rsid w:val="00F63A30"/>
    <w:rsid w:val="00F63D00"/>
    <w:rsid w:val="00F6455F"/>
    <w:rsid w:val="00F646AF"/>
    <w:rsid w:val="00F64AC3"/>
    <w:rsid w:val="00F65B66"/>
    <w:rsid w:val="00F65CAF"/>
    <w:rsid w:val="00F65EDB"/>
    <w:rsid w:val="00F65FF1"/>
    <w:rsid w:val="00F65FF9"/>
    <w:rsid w:val="00F6637C"/>
    <w:rsid w:val="00F6685F"/>
    <w:rsid w:val="00F668EE"/>
    <w:rsid w:val="00F66951"/>
    <w:rsid w:val="00F669CC"/>
    <w:rsid w:val="00F66A00"/>
    <w:rsid w:val="00F66A2D"/>
    <w:rsid w:val="00F66D0F"/>
    <w:rsid w:val="00F67176"/>
    <w:rsid w:val="00F6725D"/>
    <w:rsid w:val="00F67285"/>
    <w:rsid w:val="00F672B3"/>
    <w:rsid w:val="00F67681"/>
    <w:rsid w:val="00F70126"/>
    <w:rsid w:val="00F701E9"/>
    <w:rsid w:val="00F70236"/>
    <w:rsid w:val="00F70342"/>
    <w:rsid w:val="00F707F0"/>
    <w:rsid w:val="00F70E4B"/>
    <w:rsid w:val="00F71386"/>
    <w:rsid w:val="00F71729"/>
    <w:rsid w:val="00F7184E"/>
    <w:rsid w:val="00F71945"/>
    <w:rsid w:val="00F71A82"/>
    <w:rsid w:val="00F71BBF"/>
    <w:rsid w:val="00F71FEF"/>
    <w:rsid w:val="00F720C0"/>
    <w:rsid w:val="00F72238"/>
    <w:rsid w:val="00F7239C"/>
    <w:rsid w:val="00F725CB"/>
    <w:rsid w:val="00F727C7"/>
    <w:rsid w:val="00F727EC"/>
    <w:rsid w:val="00F72B3C"/>
    <w:rsid w:val="00F72DE5"/>
    <w:rsid w:val="00F72FC9"/>
    <w:rsid w:val="00F73597"/>
    <w:rsid w:val="00F73810"/>
    <w:rsid w:val="00F739D1"/>
    <w:rsid w:val="00F739D8"/>
    <w:rsid w:val="00F73D0A"/>
    <w:rsid w:val="00F73E48"/>
    <w:rsid w:val="00F7420B"/>
    <w:rsid w:val="00F74240"/>
    <w:rsid w:val="00F74737"/>
    <w:rsid w:val="00F748E1"/>
    <w:rsid w:val="00F74F78"/>
    <w:rsid w:val="00F75069"/>
    <w:rsid w:val="00F75194"/>
    <w:rsid w:val="00F752AE"/>
    <w:rsid w:val="00F7575F"/>
    <w:rsid w:val="00F75B75"/>
    <w:rsid w:val="00F75D1D"/>
    <w:rsid w:val="00F7650A"/>
    <w:rsid w:val="00F767B4"/>
    <w:rsid w:val="00F768BA"/>
    <w:rsid w:val="00F76AC5"/>
    <w:rsid w:val="00F76BF5"/>
    <w:rsid w:val="00F76D82"/>
    <w:rsid w:val="00F7767B"/>
    <w:rsid w:val="00F801E4"/>
    <w:rsid w:val="00F80368"/>
    <w:rsid w:val="00F8045A"/>
    <w:rsid w:val="00F8063C"/>
    <w:rsid w:val="00F80953"/>
    <w:rsid w:val="00F80B17"/>
    <w:rsid w:val="00F80E5A"/>
    <w:rsid w:val="00F80EBD"/>
    <w:rsid w:val="00F8109B"/>
    <w:rsid w:val="00F81403"/>
    <w:rsid w:val="00F81518"/>
    <w:rsid w:val="00F81850"/>
    <w:rsid w:val="00F81AE7"/>
    <w:rsid w:val="00F81D0C"/>
    <w:rsid w:val="00F8224D"/>
    <w:rsid w:val="00F825C1"/>
    <w:rsid w:val="00F82713"/>
    <w:rsid w:val="00F8286A"/>
    <w:rsid w:val="00F82D6D"/>
    <w:rsid w:val="00F8351E"/>
    <w:rsid w:val="00F835C6"/>
    <w:rsid w:val="00F8391B"/>
    <w:rsid w:val="00F83EA2"/>
    <w:rsid w:val="00F8429A"/>
    <w:rsid w:val="00F846D7"/>
    <w:rsid w:val="00F8473A"/>
    <w:rsid w:val="00F8490C"/>
    <w:rsid w:val="00F84B76"/>
    <w:rsid w:val="00F84D51"/>
    <w:rsid w:val="00F859CE"/>
    <w:rsid w:val="00F86164"/>
    <w:rsid w:val="00F862C4"/>
    <w:rsid w:val="00F863E4"/>
    <w:rsid w:val="00F86B95"/>
    <w:rsid w:val="00F86B99"/>
    <w:rsid w:val="00F86F6D"/>
    <w:rsid w:val="00F87670"/>
    <w:rsid w:val="00F877BB"/>
    <w:rsid w:val="00F87870"/>
    <w:rsid w:val="00F87E09"/>
    <w:rsid w:val="00F87E7E"/>
    <w:rsid w:val="00F9020A"/>
    <w:rsid w:val="00F9027D"/>
    <w:rsid w:val="00F90411"/>
    <w:rsid w:val="00F9052E"/>
    <w:rsid w:val="00F90ACC"/>
    <w:rsid w:val="00F90D7F"/>
    <w:rsid w:val="00F910D1"/>
    <w:rsid w:val="00F91419"/>
    <w:rsid w:val="00F9168E"/>
    <w:rsid w:val="00F91695"/>
    <w:rsid w:val="00F91B66"/>
    <w:rsid w:val="00F92152"/>
    <w:rsid w:val="00F9222C"/>
    <w:rsid w:val="00F92302"/>
    <w:rsid w:val="00F92707"/>
    <w:rsid w:val="00F9282C"/>
    <w:rsid w:val="00F92B59"/>
    <w:rsid w:val="00F93113"/>
    <w:rsid w:val="00F931D2"/>
    <w:rsid w:val="00F93312"/>
    <w:rsid w:val="00F93430"/>
    <w:rsid w:val="00F934FB"/>
    <w:rsid w:val="00F93528"/>
    <w:rsid w:val="00F93625"/>
    <w:rsid w:val="00F93866"/>
    <w:rsid w:val="00F93A83"/>
    <w:rsid w:val="00F93C9B"/>
    <w:rsid w:val="00F94221"/>
    <w:rsid w:val="00F943A1"/>
    <w:rsid w:val="00F94544"/>
    <w:rsid w:val="00F94664"/>
    <w:rsid w:val="00F948F1"/>
    <w:rsid w:val="00F94B46"/>
    <w:rsid w:val="00F9547D"/>
    <w:rsid w:val="00F9555B"/>
    <w:rsid w:val="00F95936"/>
    <w:rsid w:val="00F95953"/>
    <w:rsid w:val="00F95C3F"/>
    <w:rsid w:val="00F95F55"/>
    <w:rsid w:val="00F9616C"/>
    <w:rsid w:val="00F96249"/>
    <w:rsid w:val="00F965F1"/>
    <w:rsid w:val="00F96627"/>
    <w:rsid w:val="00F96F29"/>
    <w:rsid w:val="00F976B7"/>
    <w:rsid w:val="00F9797D"/>
    <w:rsid w:val="00F979B7"/>
    <w:rsid w:val="00FA0969"/>
    <w:rsid w:val="00FA09D3"/>
    <w:rsid w:val="00FA0BF0"/>
    <w:rsid w:val="00FA0D85"/>
    <w:rsid w:val="00FA0EDE"/>
    <w:rsid w:val="00FA1287"/>
    <w:rsid w:val="00FA1417"/>
    <w:rsid w:val="00FA16FE"/>
    <w:rsid w:val="00FA17A0"/>
    <w:rsid w:val="00FA181A"/>
    <w:rsid w:val="00FA1AEB"/>
    <w:rsid w:val="00FA2215"/>
    <w:rsid w:val="00FA22AA"/>
    <w:rsid w:val="00FA2314"/>
    <w:rsid w:val="00FA2B08"/>
    <w:rsid w:val="00FA2E36"/>
    <w:rsid w:val="00FA2FCA"/>
    <w:rsid w:val="00FA37A8"/>
    <w:rsid w:val="00FA3924"/>
    <w:rsid w:val="00FA3B07"/>
    <w:rsid w:val="00FA3BA5"/>
    <w:rsid w:val="00FA3C23"/>
    <w:rsid w:val="00FA3D7C"/>
    <w:rsid w:val="00FA4275"/>
    <w:rsid w:val="00FA447A"/>
    <w:rsid w:val="00FA4625"/>
    <w:rsid w:val="00FA46A7"/>
    <w:rsid w:val="00FA470D"/>
    <w:rsid w:val="00FA4A11"/>
    <w:rsid w:val="00FA4D31"/>
    <w:rsid w:val="00FA4F64"/>
    <w:rsid w:val="00FA51F8"/>
    <w:rsid w:val="00FA52AA"/>
    <w:rsid w:val="00FA569E"/>
    <w:rsid w:val="00FA5BC6"/>
    <w:rsid w:val="00FA5BF8"/>
    <w:rsid w:val="00FA5CD5"/>
    <w:rsid w:val="00FA5F4C"/>
    <w:rsid w:val="00FA61A3"/>
    <w:rsid w:val="00FA6211"/>
    <w:rsid w:val="00FA6338"/>
    <w:rsid w:val="00FA6474"/>
    <w:rsid w:val="00FA653D"/>
    <w:rsid w:val="00FA662B"/>
    <w:rsid w:val="00FA6EE0"/>
    <w:rsid w:val="00FA71A9"/>
    <w:rsid w:val="00FA7244"/>
    <w:rsid w:val="00FA7247"/>
    <w:rsid w:val="00FA7513"/>
    <w:rsid w:val="00FA7532"/>
    <w:rsid w:val="00FA770A"/>
    <w:rsid w:val="00FA7771"/>
    <w:rsid w:val="00FA790A"/>
    <w:rsid w:val="00FA7B9B"/>
    <w:rsid w:val="00FA7BEA"/>
    <w:rsid w:val="00FA7CD0"/>
    <w:rsid w:val="00FB03AB"/>
    <w:rsid w:val="00FB0627"/>
    <w:rsid w:val="00FB0638"/>
    <w:rsid w:val="00FB0AFC"/>
    <w:rsid w:val="00FB0C4A"/>
    <w:rsid w:val="00FB0C64"/>
    <w:rsid w:val="00FB0DE0"/>
    <w:rsid w:val="00FB0EFA"/>
    <w:rsid w:val="00FB0FB4"/>
    <w:rsid w:val="00FB100F"/>
    <w:rsid w:val="00FB175B"/>
    <w:rsid w:val="00FB1991"/>
    <w:rsid w:val="00FB1C5F"/>
    <w:rsid w:val="00FB1ED7"/>
    <w:rsid w:val="00FB20DD"/>
    <w:rsid w:val="00FB240F"/>
    <w:rsid w:val="00FB3435"/>
    <w:rsid w:val="00FB346C"/>
    <w:rsid w:val="00FB361C"/>
    <w:rsid w:val="00FB39CA"/>
    <w:rsid w:val="00FB3AD7"/>
    <w:rsid w:val="00FB3B76"/>
    <w:rsid w:val="00FB3CF1"/>
    <w:rsid w:val="00FB3E71"/>
    <w:rsid w:val="00FB3EF9"/>
    <w:rsid w:val="00FB40A8"/>
    <w:rsid w:val="00FB415F"/>
    <w:rsid w:val="00FB44F1"/>
    <w:rsid w:val="00FB5192"/>
    <w:rsid w:val="00FB51B4"/>
    <w:rsid w:val="00FB5564"/>
    <w:rsid w:val="00FB56BE"/>
    <w:rsid w:val="00FB5802"/>
    <w:rsid w:val="00FB5B09"/>
    <w:rsid w:val="00FB6120"/>
    <w:rsid w:val="00FB62ED"/>
    <w:rsid w:val="00FB6370"/>
    <w:rsid w:val="00FB6670"/>
    <w:rsid w:val="00FB688E"/>
    <w:rsid w:val="00FB6920"/>
    <w:rsid w:val="00FB6B33"/>
    <w:rsid w:val="00FB6DC5"/>
    <w:rsid w:val="00FB6E8B"/>
    <w:rsid w:val="00FB6FA8"/>
    <w:rsid w:val="00FB7634"/>
    <w:rsid w:val="00FB790A"/>
    <w:rsid w:val="00FB7970"/>
    <w:rsid w:val="00FB7FD4"/>
    <w:rsid w:val="00FC008D"/>
    <w:rsid w:val="00FC0B52"/>
    <w:rsid w:val="00FC0C3C"/>
    <w:rsid w:val="00FC0DB9"/>
    <w:rsid w:val="00FC157B"/>
    <w:rsid w:val="00FC15A8"/>
    <w:rsid w:val="00FC19F6"/>
    <w:rsid w:val="00FC1B38"/>
    <w:rsid w:val="00FC1C7B"/>
    <w:rsid w:val="00FC1D7A"/>
    <w:rsid w:val="00FC1E21"/>
    <w:rsid w:val="00FC23E1"/>
    <w:rsid w:val="00FC240A"/>
    <w:rsid w:val="00FC25D7"/>
    <w:rsid w:val="00FC25F4"/>
    <w:rsid w:val="00FC2707"/>
    <w:rsid w:val="00FC292B"/>
    <w:rsid w:val="00FC2AE9"/>
    <w:rsid w:val="00FC2DB7"/>
    <w:rsid w:val="00FC2EEA"/>
    <w:rsid w:val="00FC320E"/>
    <w:rsid w:val="00FC3873"/>
    <w:rsid w:val="00FC3B20"/>
    <w:rsid w:val="00FC3C2C"/>
    <w:rsid w:val="00FC3DB7"/>
    <w:rsid w:val="00FC45BE"/>
    <w:rsid w:val="00FC45CD"/>
    <w:rsid w:val="00FC480C"/>
    <w:rsid w:val="00FC49FF"/>
    <w:rsid w:val="00FC4A71"/>
    <w:rsid w:val="00FC4F7C"/>
    <w:rsid w:val="00FC5048"/>
    <w:rsid w:val="00FC50D9"/>
    <w:rsid w:val="00FC5425"/>
    <w:rsid w:val="00FC5754"/>
    <w:rsid w:val="00FC57A4"/>
    <w:rsid w:val="00FC5A6E"/>
    <w:rsid w:val="00FC5D29"/>
    <w:rsid w:val="00FC5D56"/>
    <w:rsid w:val="00FC6402"/>
    <w:rsid w:val="00FC673D"/>
    <w:rsid w:val="00FC6AA7"/>
    <w:rsid w:val="00FC6E97"/>
    <w:rsid w:val="00FC6F44"/>
    <w:rsid w:val="00FC7519"/>
    <w:rsid w:val="00FC77FA"/>
    <w:rsid w:val="00FC7831"/>
    <w:rsid w:val="00FC7B21"/>
    <w:rsid w:val="00FC7B9F"/>
    <w:rsid w:val="00FD0226"/>
    <w:rsid w:val="00FD06BE"/>
    <w:rsid w:val="00FD0A35"/>
    <w:rsid w:val="00FD0C4A"/>
    <w:rsid w:val="00FD0EC4"/>
    <w:rsid w:val="00FD0F26"/>
    <w:rsid w:val="00FD11E7"/>
    <w:rsid w:val="00FD1222"/>
    <w:rsid w:val="00FD1322"/>
    <w:rsid w:val="00FD140A"/>
    <w:rsid w:val="00FD15EE"/>
    <w:rsid w:val="00FD1759"/>
    <w:rsid w:val="00FD18B1"/>
    <w:rsid w:val="00FD19C4"/>
    <w:rsid w:val="00FD1C40"/>
    <w:rsid w:val="00FD2165"/>
    <w:rsid w:val="00FD238D"/>
    <w:rsid w:val="00FD248B"/>
    <w:rsid w:val="00FD26EA"/>
    <w:rsid w:val="00FD27E5"/>
    <w:rsid w:val="00FD2FDF"/>
    <w:rsid w:val="00FD3096"/>
    <w:rsid w:val="00FD314A"/>
    <w:rsid w:val="00FD31F1"/>
    <w:rsid w:val="00FD3458"/>
    <w:rsid w:val="00FD345D"/>
    <w:rsid w:val="00FD3552"/>
    <w:rsid w:val="00FD3A8D"/>
    <w:rsid w:val="00FD3B8A"/>
    <w:rsid w:val="00FD3BC6"/>
    <w:rsid w:val="00FD3EAA"/>
    <w:rsid w:val="00FD4090"/>
    <w:rsid w:val="00FD433C"/>
    <w:rsid w:val="00FD43AD"/>
    <w:rsid w:val="00FD444A"/>
    <w:rsid w:val="00FD4587"/>
    <w:rsid w:val="00FD4713"/>
    <w:rsid w:val="00FD4D9A"/>
    <w:rsid w:val="00FD505A"/>
    <w:rsid w:val="00FD517F"/>
    <w:rsid w:val="00FD526D"/>
    <w:rsid w:val="00FD533C"/>
    <w:rsid w:val="00FD56FE"/>
    <w:rsid w:val="00FD5E67"/>
    <w:rsid w:val="00FD5E70"/>
    <w:rsid w:val="00FD6013"/>
    <w:rsid w:val="00FD6167"/>
    <w:rsid w:val="00FD6894"/>
    <w:rsid w:val="00FD6A42"/>
    <w:rsid w:val="00FD6AC4"/>
    <w:rsid w:val="00FD6B8F"/>
    <w:rsid w:val="00FD6B9C"/>
    <w:rsid w:val="00FD6C10"/>
    <w:rsid w:val="00FD6F62"/>
    <w:rsid w:val="00FD7625"/>
    <w:rsid w:val="00FD7948"/>
    <w:rsid w:val="00FD7AD6"/>
    <w:rsid w:val="00FE06C5"/>
    <w:rsid w:val="00FE0A76"/>
    <w:rsid w:val="00FE0C64"/>
    <w:rsid w:val="00FE0D56"/>
    <w:rsid w:val="00FE10FA"/>
    <w:rsid w:val="00FE1347"/>
    <w:rsid w:val="00FE14DD"/>
    <w:rsid w:val="00FE161E"/>
    <w:rsid w:val="00FE1786"/>
    <w:rsid w:val="00FE1993"/>
    <w:rsid w:val="00FE1AEF"/>
    <w:rsid w:val="00FE1B94"/>
    <w:rsid w:val="00FE1F3A"/>
    <w:rsid w:val="00FE235C"/>
    <w:rsid w:val="00FE2443"/>
    <w:rsid w:val="00FE26D9"/>
    <w:rsid w:val="00FE2BDF"/>
    <w:rsid w:val="00FE2F1D"/>
    <w:rsid w:val="00FE2F7A"/>
    <w:rsid w:val="00FE30CF"/>
    <w:rsid w:val="00FE3101"/>
    <w:rsid w:val="00FE319B"/>
    <w:rsid w:val="00FE34D2"/>
    <w:rsid w:val="00FE34E7"/>
    <w:rsid w:val="00FE3509"/>
    <w:rsid w:val="00FE3592"/>
    <w:rsid w:val="00FE36DB"/>
    <w:rsid w:val="00FE36ED"/>
    <w:rsid w:val="00FE37AE"/>
    <w:rsid w:val="00FE37F2"/>
    <w:rsid w:val="00FE390E"/>
    <w:rsid w:val="00FE3D6F"/>
    <w:rsid w:val="00FE3E8F"/>
    <w:rsid w:val="00FE3EF9"/>
    <w:rsid w:val="00FE405D"/>
    <w:rsid w:val="00FE4118"/>
    <w:rsid w:val="00FE41B5"/>
    <w:rsid w:val="00FE429D"/>
    <w:rsid w:val="00FE46F4"/>
    <w:rsid w:val="00FE4780"/>
    <w:rsid w:val="00FE486E"/>
    <w:rsid w:val="00FE4BFC"/>
    <w:rsid w:val="00FE4CC3"/>
    <w:rsid w:val="00FE4D59"/>
    <w:rsid w:val="00FE4E37"/>
    <w:rsid w:val="00FE4E5F"/>
    <w:rsid w:val="00FE5237"/>
    <w:rsid w:val="00FE5288"/>
    <w:rsid w:val="00FE5342"/>
    <w:rsid w:val="00FE5708"/>
    <w:rsid w:val="00FE5940"/>
    <w:rsid w:val="00FE5A8B"/>
    <w:rsid w:val="00FE5CCA"/>
    <w:rsid w:val="00FE5E50"/>
    <w:rsid w:val="00FE5EE1"/>
    <w:rsid w:val="00FE6A46"/>
    <w:rsid w:val="00FE6DC6"/>
    <w:rsid w:val="00FE6EEC"/>
    <w:rsid w:val="00FE73D6"/>
    <w:rsid w:val="00FE79CD"/>
    <w:rsid w:val="00FE7B01"/>
    <w:rsid w:val="00FE7B7C"/>
    <w:rsid w:val="00FE7BE4"/>
    <w:rsid w:val="00FF043E"/>
    <w:rsid w:val="00FF06EB"/>
    <w:rsid w:val="00FF07CE"/>
    <w:rsid w:val="00FF07CF"/>
    <w:rsid w:val="00FF0823"/>
    <w:rsid w:val="00FF08FC"/>
    <w:rsid w:val="00FF0AAB"/>
    <w:rsid w:val="00FF0DFB"/>
    <w:rsid w:val="00FF1209"/>
    <w:rsid w:val="00FF166D"/>
    <w:rsid w:val="00FF174B"/>
    <w:rsid w:val="00FF1A71"/>
    <w:rsid w:val="00FF1B52"/>
    <w:rsid w:val="00FF1C63"/>
    <w:rsid w:val="00FF1CFB"/>
    <w:rsid w:val="00FF1FF8"/>
    <w:rsid w:val="00FF20AD"/>
    <w:rsid w:val="00FF21B7"/>
    <w:rsid w:val="00FF23A2"/>
    <w:rsid w:val="00FF23EE"/>
    <w:rsid w:val="00FF2752"/>
    <w:rsid w:val="00FF27B3"/>
    <w:rsid w:val="00FF28BF"/>
    <w:rsid w:val="00FF30A3"/>
    <w:rsid w:val="00FF30E6"/>
    <w:rsid w:val="00FF3104"/>
    <w:rsid w:val="00FF3226"/>
    <w:rsid w:val="00FF3E71"/>
    <w:rsid w:val="00FF41F6"/>
    <w:rsid w:val="00FF43DA"/>
    <w:rsid w:val="00FF471E"/>
    <w:rsid w:val="00FF48D6"/>
    <w:rsid w:val="00FF49F8"/>
    <w:rsid w:val="00FF4CC2"/>
    <w:rsid w:val="00FF4EB0"/>
    <w:rsid w:val="00FF4FCA"/>
    <w:rsid w:val="00FF50B3"/>
    <w:rsid w:val="00FF5187"/>
    <w:rsid w:val="00FF54C7"/>
    <w:rsid w:val="00FF5753"/>
    <w:rsid w:val="00FF5CD4"/>
    <w:rsid w:val="00FF5D28"/>
    <w:rsid w:val="00FF5D3C"/>
    <w:rsid w:val="00FF5DCC"/>
    <w:rsid w:val="00FF5E13"/>
    <w:rsid w:val="00FF60BE"/>
    <w:rsid w:val="00FF6278"/>
    <w:rsid w:val="00FF635A"/>
    <w:rsid w:val="00FF68DE"/>
    <w:rsid w:val="00FF6A59"/>
    <w:rsid w:val="00FF73C1"/>
    <w:rsid w:val="00FF763D"/>
    <w:rsid w:val="00FF7A90"/>
    <w:rsid w:val="00FF7B60"/>
    <w:rsid w:val="00FF7C1D"/>
    <w:rsid w:val="00FF7C6D"/>
    <w:rsid w:val="00FF7DD7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4F6AD18"/>
  <w15:docId w15:val="{FFA2FF55-45BA-4479-97A4-9962332B1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4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30DF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30D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300C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300CE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830DF4"/>
    <w:pPr>
      <w:spacing w:after="120"/>
    </w:pPr>
  </w:style>
  <w:style w:type="paragraph" w:styleId="Header">
    <w:name w:val="header"/>
    <w:basedOn w:val="Normal"/>
    <w:link w:val="Head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30DF4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695A03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830D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30DF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30DF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30DF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30DF4"/>
    <w:pPr>
      <w:ind w:left="284"/>
    </w:pPr>
  </w:style>
  <w:style w:type="paragraph" w:customStyle="1" w:styleId="AAFrameAddress">
    <w:name w:val="AA Frame Address"/>
    <w:basedOn w:val="Heading1"/>
    <w:rsid w:val="00830D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30DF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30DF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30D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30D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30D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30DF4"/>
    <w:pPr>
      <w:ind w:left="851" w:hanging="284"/>
    </w:pPr>
  </w:style>
  <w:style w:type="paragraph" w:styleId="Index4">
    <w:name w:val="index 4"/>
    <w:basedOn w:val="Normal"/>
    <w:next w:val="Normal"/>
    <w:semiHidden/>
    <w:rsid w:val="00830DF4"/>
    <w:pPr>
      <w:ind w:left="1135" w:hanging="284"/>
    </w:pPr>
  </w:style>
  <w:style w:type="paragraph" w:styleId="Index6">
    <w:name w:val="index 6"/>
    <w:basedOn w:val="Normal"/>
    <w:next w:val="Normal"/>
    <w:semiHidden/>
    <w:rsid w:val="00830DF4"/>
    <w:pPr>
      <w:ind w:left="1702" w:hanging="284"/>
    </w:pPr>
  </w:style>
  <w:style w:type="paragraph" w:styleId="Index5">
    <w:name w:val="index 5"/>
    <w:basedOn w:val="Normal"/>
    <w:next w:val="Normal"/>
    <w:semiHidden/>
    <w:rsid w:val="00830DF4"/>
    <w:pPr>
      <w:ind w:left="1418" w:hanging="284"/>
    </w:pPr>
  </w:style>
  <w:style w:type="paragraph" w:styleId="Index7">
    <w:name w:val="index 7"/>
    <w:basedOn w:val="Normal"/>
    <w:next w:val="Normal"/>
    <w:semiHidden/>
    <w:rsid w:val="00830DF4"/>
    <w:pPr>
      <w:ind w:left="1985" w:hanging="284"/>
    </w:pPr>
  </w:style>
  <w:style w:type="paragraph" w:styleId="Index8">
    <w:name w:val="index 8"/>
    <w:basedOn w:val="Normal"/>
    <w:next w:val="Normal"/>
    <w:semiHidden/>
    <w:rsid w:val="00830DF4"/>
    <w:pPr>
      <w:ind w:left="2269" w:hanging="284"/>
    </w:pPr>
  </w:style>
  <w:style w:type="paragraph" w:styleId="Index9">
    <w:name w:val="index 9"/>
    <w:basedOn w:val="Normal"/>
    <w:next w:val="Normal"/>
    <w:semiHidden/>
    <w:rsid w:val="00830DF4"/>
    <w:pPr>
      <w:ind w:left="2552" w:hanging="284"/>
    </w:pPr>
  </w:style>
  <w:style w:type="paragraph" w:styleId="TOC2">
    <w:name w:val="toc 2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30DF4"/>
    <w:pPr>
      <w:ind w:left="851"/>
    </w:pPr>
  </w:style>
  <w:style w:type="paragraph" w:styleId="TOC5">
    <w:name w:val="toc 5"/>
    <w:basedOn w:val="Normal"/>
    <w:next w:val="Normal"/>
    <w:semiHidden/>
    <w:rsid w:val="00830DF4"/>
    <w:pPr>
      <w:ind w:left="1134"/>
    </w:pPr>
  </w:style>
  <w:style w:type="paragraph" w:styleId="TOC6">
    <w:name w:val="toc 6"/>
    <w:basedOn w:val="Normal"/>
    <w:next w:val="Normal"/>
    <w:semiHidden/>
    <w:rsid w:val="00830DF4"/>
    <w:pPr>
      <w:ind w:left="1418"/>
    </w:pPr>
  </w:style>
  <w:style w:type="paragraph" w:styleId="TOC7">
    <w:name w:val="toc 7"/>
    <w:basedOn w:val="Normal"/>
    <w:next w:val="Normal"/>
    <w:semiHidden/>
    <w:rsid w:val="00830DF4"/>
    <w:pPr>
      <w:ind w:left="1701"/>
    </w:pPr>
  </w:style>
  <w:style w:type="paragraph" w:styleId="TOC8">
    <w:name w:val="toc 8"/>
    <w:basedOn w:val="Normal"/>
    <w:next w:val="Normal"/>
    <w:semiHidden/>
    <w:rsid w:val="00830DF4"/>
    <w:pPr>
      <w:ind w:left="1985"/>
    </w:pPr>
  </w:style>
  <w:style w:type="paragraph" w:styleId="TOC9">
    <w:name w:val="toc 9"/>
    <w:basedOn w:val="Normal"/>
    <w:next w:val="Normal"/>
    <w:semiHidden/>
    <w:rsid w:val="00830DF4"/>
    <w:pPr>
      <w:ind w:left="2268"/>
    </w:pPr>
  </w:style>
  <w:style w:type="paragraph" w:styleId="TableofFigures">
    <w:name w:val="table of figures"/>
    <w:basedOn w:val="Normal"/>
    <w:next w:val="Normal"/>
    <w:semiHidden/>
    <w:rsid w:val="00830DF4"/>
    <w:pPr>
      <w:ind w:left="567" w:hanging="567"/>
    </w:pPr>
  </w:style>
  <w:style w:type="paragraph" w:styleId="ListBullet5">
    <w:name w:val="List Bullet 5"/>
    <w:basedOn w:val="Normal"/>
    <w:rsid w:val="00830DF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30DF4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30DF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30DF4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830D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0D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30D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30D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0DF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0D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30DF4"/>
    <w:pPr>
      <w:framePr w:h="1054" w:wrap="around" w:y="5920"/>
    </w:pPr>
  </w:style>
  <w:style w:type="paragraph" w:customStyle="1" w:styleId="ReportHeading3">
    <w:name w:val="ReportHeading3"/>
    <w:basedOn w:val="ReportHeading2"/>
    <w:rsid w:val="00830D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30D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30D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30D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0D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0D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D300CE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300CE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830DF4"/>
  </w:style>
  <w:style w:type="paragraph" w:customStyle="1" w:styleId="ASSETS">
    <w:name w:val="ASSETS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300CE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300C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2"/>
      </w:numPr>
      <w:tabs>
        <w:tab w:val="clear" w:pos="227"/>
        <w:tab w:val="clear" w:pos="454"/>
        <w:tab w:val="clear" w:pos="680"/>
        <w:tab w:val="clear" w:pos="72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3A790A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300C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300CE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3E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both"/>
    </w:pPr>
    <w:rPr>
      <w:rFonts w:ascii="Angsana New" w:hAnsi="Angsana New"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C3EE3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300C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character" w:styleId="Emphasis">
    <w:name w:val="Emphasis"/>
    <w:qFormat/>
    <w:rsid w:val="004E2E38"/>
    <w:rPr>
      <w:i/>
      <w:iCs/>
    </w:rPr>
  </w:style>
  <w:style w:type="paragraph" w:customStyle="1" w:styleId="Bullet">
    <w:name w:val="Bullet"/>
    <w:basedOn w:val="Normal"/>
    <w:rsid w:val="00D300CE"/>
    <w:pPr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D30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FE3EF9"/>
    <w:rPr>
      <w:rFonts w:ascii="Consolas" w:hAnsi="Consolas"/>
      <w:sz w:val="21"/>
      <w:szCs w:val="26"/>
    </w:rPr>
  </w:style>
  <w:style w:type="character" w:customStyle="1" w:styleId="Heading8Char1">
    <w:name w:val="Heading 8 Char1"/>
    <w:rsid w:val="00DF3F16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C01B2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B"/>
    <w:rPr>
      <w:rFonts w:ascii="Arial" w:hAnsi="Arial"/>
      <w:sz w:val="18"/>
      <w:szCs w:val="22"/>
    </w:rPr>
  </w:style>
  <w:style w:type="character" w:customStyle="1" w:styleId="Heading5Char1">
    <w:name w:val="Heading 5 Char1"/>
    <w:rsid w:val="00BB255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55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E3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3EF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FE3EF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FE3EF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E3EF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E3EF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E3EF9"/>
    <w:rPr>
      <w:sz w:val="29"/>
      <w:szCs w:val="29"/>
    </w:rPr>
  </w:style>
  <w:style w:type="character" w:customStyle="1" w:styleId="shorttext">
    <w:name w:val="short_text"/>
    <w:basedOn w:val="DefaultParagraphFont"/>
    <w:rsid w:val="00FE3EF9"/>
  </w:style>
  <w:style w:type="paragraph" w:customStyle="1" w:styleId="Default">
    <w:name w:val="Default"/>
    <w:rsid w:val="00FE3EF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rsid w:val="00FE3E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FE3EF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3EF9"/>
    <w:rPr>
      <w:b/>
      <w:bCs/>
    </w:rPr>
  </w:style>
  <w:style w:type="character" w:customStyle="1" w:styleId="CommentSubjectChar">
    <w:name w:val="Comment Subject Char"/>
    <w:link w:val="CommentSubject"/>
    <w:rsid w:val="00FE3EF9"/>
    <w:rPr>
      <w:rFonts w:ascii="Arial" w:hAnsi="Arial"/>
      <w:b/>
      <w:bCs/>
      <w:szCs w:val="25"/>
    </w:rPr>
  </w:style>
  <w:style w:type="character" w:customStyle="1" w:styleId="hps">
    <w:name w:val="hps"/>
    <w:rsid w:val="00FE3EF9"/>
    <w:rPr>
      <w:rFonts w:cs="Times New Roman"/>
    </w:rPr>
  </w:style>
  <w:style w:type="character" w:customStyle="1" w:styleId="gt-icon-text1">
    <w:name w:val="gt-icon-text1"/>
    <w:rsid w:val="00FE3EF9"/>
    <w:rPr>
      <w:rFonts w:cs="Times New Roman"/>
    </w:rPr>
  </w:style>
  <w:style w:type="character" w:customStyle="1" w:styleId="longtext">
    <w:name w:val="long_text"/>
    <w:rsid w:val="00FE3EF9"/>
    <w:rPr>
      <w:rFonts w:cs="Times New Roman"/>
    </w:rPr>
  </w:style>
  <w:style w:type="character" w:styleId="CommentReference">
    <w:name w:val="annotation reference"/>
    <w:rsid w:val="00FE3EF9"/>
    <w:rPr>
      <w:rFonts w:cs="Times New Roman"/>
      <w:sz w:val="16"/>
      <w:szCs w:val="16"/>
    </w:rPr>
  </w:style>
  <w:style w:type="character" w:customStyle="1" w:styleId="CharChar22">
    <w:name w:val="Char Char22"/>
    <w:rsid w:val="00FE3EF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E3EF9"/>
  </w:style>
  <w:style w:type="character" w:customStyle="1" w:styleId="st1">
    <w:name w:val="st1"/>
    <w:basedOn w:val="DefaultParagraphFont"/>
    <w:rsid w:val="00FE3EF9"/>
  </w:style>
  <w:style w:type="character" w:styleId="Hyperlink">
    <w:name w:val="Hyperlink"/>
    <w:uiPriority w:val="99"/>
    <w:semiHidden/>
    <w:unhideWhenUsed/>
    <w:rsid w:val="00FE3EF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E3EF9"/>
    <w:rPr>
      <w:color w:val="4D90F0"/>
    </w:rPr>
  </w:style>
  <w:style w:type="paragraph" w:styleId="Revision">
    <w:name w:val="Revision"/>
    <w:hidden/>
    <w:semiHidden/>
    <w:rsid w:val="00620A6A"/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8D0450"/>
    <w:rPr>
      <w:color w:val="808080"/>
    </w:rPr>
  </w:style>
  <w:style w:type="table" w:customStyle="1" w:styleId="TableGridLight1">
    <w:name w:val="Table Grid Light1"/>
    <w:basedOn w:val="TableNormal"/>
    <w:uiPriority w:val="40"/>
    <w:rsid w:val="008B1F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247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71D8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271D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71D8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5271D8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271D8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71D8"/>
    <w:rPr>
      <w:szCs w:val="22"/>
    </w:rPr>
  </w:style>
  <w:style w:type="character" w:customStyle="1" w:styleId="DateChar">
    <w:name w:val="Date Char"/>
    <w:basedOn w:val="DefaultParagraphFont"/>
    <w:link w:val="Date"/>
    <w:rsid w:val="005271D8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71D8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271D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271D8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271D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271D8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271D8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271D8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71D8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71D8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5271D8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D8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5271D8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271D8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271D8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71D8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71D8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271D8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271D8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271D8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271D8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271D8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27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271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271D8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71D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71D8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71D8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71D8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71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71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71D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7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5271D8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1D8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PlainTextChar1">
    <w:name w:val="Plain Text Char1"/>
    <w:basedOn w:val="DefaultParagraphFont"/>
    <w:locked/>
    <w:rsid w:val="00786481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Pa47">
    <w:name w:val="Pa47"/>
    <w:basedOn w:val="Normal"/>
    <w:next w:val="Normal"/>
    <w:uiPriority w:val="99"/>
    <w:rsid w:val="007864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58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0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2" ma:contentTypeDescription="Create a new document." ma:contentTypeScope="" ma:versionID="990f745fba6f75c86b8e6a57846e7de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49267a7319008e7c2fe74dc5dc131b25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04F52-9E12-4E92-8862-8E6DE8A826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6663D-E078-4746-B930-517A653131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265F21-51CD-4F08-A672-D7B1016A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673E8A-3850-4BEF-BC55-869A7CE92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Piyanan, Nutrujiroj</cp:lastModifiedBy>
  <cp:revision>6</cp:revision>
  <cp:lastPrinted>2022-05-11T15:02:00Z</cp:lastPrinted>
  <dcterms:created xsi:type="dcterms:W3CDTF">2022-05-13T01:48:00Z</dcterms:created>
  <dcterms:modified xsi:type="dcterms:W3CDTF">2022-05-14T01:26:00Z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0x0101008483FEC7C353A64EA08AEBE76464B8C2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2021-11-22T03:52:23Z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fbc1abda-5d71-41d2-95e7-d53a2ec18e6f</vt:lpwstr>
  </property>
  <property fmtid="{D5CDD505-2E9C-101B-9397-08002B2CF9AE}" pid="12" name="MSIP_Label_4ed8881d-4062-46d6-b0ca-1cc939420954_ContentBits">
    <vt:lpwstr>0</vt:lpwstr>
  </property>
</Properties>
</file>