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EF9F" w14:textId="77777777" w:rsidR="000B78AD" w:rsidRPr="0047558B" w:rsidRDefault="003C763B" w:rsidP="00B4359B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0B78AD" w:rsidRPr="0047558B">
        <w:rPr>
          <w:rFonts w:ascii="Angsana New" w:hAnsi="Angsana New"/>
          <w:b w:val="0"/>
          <w:bCs/>
          <w:sz w:val="30"/>
          <w:szCs w:val="30"/>
        </w:rPr>
        <w:tab/>
      </w: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  <w:r w:rsidR="00F253C7"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699B71EA" w14:textId="77777777" w:rsidR="00C3725A" w:rsidRPr="0047558B" w:rsidRDefault="00C3725A" w:rsidP="00011257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0B6DFEF8" w14:textId="77777777" w:rsidR="000B78AD" w:rsidRPr="0047558B" w:rsidRDefault="008D370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="000B78AD" w:rsidRPr="0047558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15DB2539" w14:textId="3AFE2BD7" w:rsidR="000313C2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FC2AE9" w:rsidRPr="00FC2AE9">
        <w:rPr>
          <w:rFonts w:ascii="Angsana New" w:hAnsi="Angsana New"/>
          <w:sz w:val="30"/>
          <w:szCs w:val="30"/>
          <w:cs/>
          <w:lang w:val="en-US" w:bidi="th-TH"/>
        </w:rPr>
        <w:t>ระหว่างกาล</w:t>
      </w:r>
    </w:p>
    <w:p w14:paraId="7BBFA6DE" w14:textId="62C5B444" w:rsidR="001D3AC0" w:rsidRDefault="001D3AC0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D3AC0">
        <w:rPr>
          <w:rFonts w:ascii="Angsana New" w:hAnsi="Angsana New"/>
          <w:sz w:val="30"/>
          <w:szCs w:val="30"/>
          <w:cs/>
          <w:lang w:bidi="th-TH"/>
        </w:rPr>
        <w:t>การปรับโครงสร้างธุรกิจภายในกลุ่มบริษัท</w:t>
      </w:r>
    </w:p>
    <w:p w14:paraId="6923E1E9" w14:textId="4B8D032D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F60DB1B" w14:textId="77777777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33D02C4" w14:textId="77777777" w:rsidR="00FB39CA" w:rsidRPr="0047558B" w:rsidRDefault="00FB39CA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สินทรัพย์ชีวภาพ</w:t>
      </w:r>
    </w:p>
    <w:p w14:paraId="1D9BEA86" w14:textId="7405C965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r w:rsidR="001D3AC0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1D3AC0" w:rsidRPr="0047558B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</w:p>
    <w:p w14:paraId="369FF2AB" w14:textId="7974155D" w:rsidR="00CD5DC5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858D19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48C414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FF66590" w14:textId="2F75AF05" w:rsidR="00FB6920" w:rsidRPr="0047558B" w:rsidRDefault="00FB6920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การดำเนินงานที่ยกเลิก</w:t>
      </w:r>
    </w:p>
    <w:p w14:paraId="538A77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16EF2D5" w14:textId="62340DFD" w:rsidR="00FE36DB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3D20296" w14:textId="77777777" w:rsidR="005A7B66" w:rsidRPr="00FB6920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B6920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B1ECE70" w14:textId="5AD0D212" w:rsidR="00EA752A" w:rsidRPr="0047558B" w:rsidRDefault="00EA752A" w:rsidP="00B4359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62BECC10" w14:textId="6323C106" w:rsidR="003057D6" w:rsidRPr="0047558B" w:rsidRDefault="003F2371" w:rsidP="00A243DE">
      <w:pPr>
        <w:pStyle w:val="Heading7"/>
        <w:ind w:firstLine="540"/>
        <w:rPr>
          <w:rFonts w:asciiTheme="majorBidi" w:hAnsiTheme="majorBidi" w:cstheme="majorBidi"/>
          <w:b w:val="0"/>
          <w:bCs w:val="0"/>
        </w:rPr>
      </w:pPr>
      <w:r w:rsidRPr="0047558B">
        <w:br w:type="page"/>
      </w:r>
      <w:r w:rsidR="003057D6" w:rsidRPr="0047558B">
        <w:rPr>
          <w:rFonts w:asciiTheme="majorBidi" w:hAnsiTheme="majorBidi" w:cstheme="majorBidi"/>
          <w:b w:val="0"/>
          <w:bCs w:val="0"/>
          <w:cs/>
        </w:rPr>
        <w:lastRenderedPageBreak/>
        <w:t>หมายเหตุประกอบงบการเงินเป็นส่วนหนึ่งของงบการเงิน</w:t>
      </w:r>
      <w:r w:rsidR="00FC2AE9" w:rsidRPr="00FC2AE9">
        <w:rPr>
          <w:rFonts w:ascii="Angsana New" w:hAnsi="Angsana New" w:cs="Angsana New"/>
          <w:b w:val="0"/>
          <w:bCs w:val="0"/>
          <w:cs/>
        </w:rPr>
        <w:t>ระหว่างกาล</w:t>
      </w:r>
      <w:r w:rsidR="003057D6" w:rsidRPr="0047558B">
        <w:rPr>
          <w:rFonts w:asciiTheme="majorBidi" w:hAnsiTheme="majorBidi" w:cstheme="majorBidi"/>
          <w:b w:val="0"/>
          <w:bCs w:val="0"/>
          <w:cs/>
        </w:rPr>
        <w:t>นี้</w:t>
      </w:r>
    </w:p>
    <w:p w14:paraId="4CA77BB8" w14:textId="77777777" w:rsidR="003057D6" w:rsidRPr="00154A7F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0422FFD" w14:textId="44D86549" w:rsidR="0066713E" w:rsidRPr="0047558B" w:rsidRDefault="003057D6" w:rsidP="0066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</w:t>
      </w:r>
      <w:r w:rsidR="00FC2AE9" w:rsidRPr="00FC2AE9">
        <w:rPr>
          <w:rFonts w:ascii="Angsana New" w:hAnsi="Angsana New"/>
          <w:sz w:val="30"/>
          <w:szCs w:val="30"/>
          <w:cs/>
        </w:rPr>
        <w:t>ระหว่างกาล</w:t>
      </w:r>
      <w:r w:rsidR="000A0EA3" w:rsidRPr="0047558B">
        <w:rPr>
          <w:rFonts w:ascii="Angsana New" w:hAnsi="Angsana New"/>
          <w:sz w:val="30"/>
          <w:szCs w:val="30"/>
          <w:cs/>
        </w:rPr>
        <w:t>นี้</w:t>
      </w:r>
      <w:r w:rsidRPr="0047558B">
        <w:rPr>
          <w:rFonts w:ascii="Angsana New" w:hAnsi="Angsana New"/>
          <w:sz w:val="30"/>
          <w:szCs w:val="30"/>
          <w:cs/>
        </w:rPr>
        <w:t>ได้รับอนุมัติ</w:t>
      </w:r>
      <w:r w:rsidR="00060457" w:rsidRPr="0047558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7558B">
        <w:rPr>
          <w:rFonts w:ascii="Angsana New" w:hAnsi="Angsana New"/>
          <w:sz w:val="30"/>
          <w:szCs w:val="30"/>
          <w:cs/>
        </w:rPr>
        <w:t>จาก</w:t>
      </w:r>
      <w:r w:rsidR="00AC20D3" w:rsidRPr="0047558B">
        <w:rPr>
          <w:rFonts w:ascii="Angsana New" w:hAnsi="Angsana New"/>
          <w:sz w:val="30"/>
          <w:szCs w:val="30"/>
          <w:cs/>
        </w:rPr>
        <w:t>คณะ</w:t>
      </w:r>
      <w:r w:rsidRPr="0047558B">
        <w:rPr>
          <w:rFonts w:ascii="Angsana New" w:hAnsi="Angsana New"/>
          <w:sz w:val="30"/>
          <w:szCs w:val="30"/>
          <w:cs/>
        </w:rPr>
        <w:t>กรรมการเมื่อ</w:t>
      </w:r>
      <w:r w:rsidR="00060457" w:rsidRPr="0047558B">
        <w:rPr>
          <w:rFonts w:ascii="Angsana New" w:hAnsi="Angsana New"/>
          <w:sz w:val="30"/>
          <w:szCs w:val="30"/>
          <w:cs/>
        </w:rPr>
        <w:t>วันที่</w:t>
      </w:r>
      <w:r w:rsidR="00642BE8" w:rsidRPr="0047558B">
        <w:rPr>
          <w:rFonts w:ascii="Angsana New" w:hAnsi="Angsana New"/>
          <w:sz w:val="30"/>
          <w:szCs w:val="30"/>
          <w:cs/>
        </w:rPr>
        <w:t xml:space="preserve"> </w:t>
      </w:r>
      <w:r w:rsidR="00FB6920" w:rsidRPr="00B4359B">
        <w:rPr>
          <w:rFonts w:ascii="Angsana New" w:hAnsi="Angsana New"/>
          <w:sz w:val="30"/>
          <w:szCs w:val="30"/>
        </w:rPr>
        <w:t>13</w:t>
      </w:r>
      <w:r w:rsidR="00E256A7" w:rsidRPr="00E256A7">
        <w:rPr>
          <w:rFonts w:ascii="Angsana New" w:hAnsi="Angsana New"/>
          <w:sz w:val="30"/>
          <w:szCs w:val="30"/>
        </w:rPr>
        <w:t xml:space="preserve"> </w:t>
      </w:r>
      <w:r w:rsidR="00E256A7" w:rsidRPr="00E256A7">
        <w:rPr>
          <w:rFonts w:ascii="Angsana New" w:hAnsi="Angsana New" w:hint="cs"/>
          <w:sz w:val="30"/>
          <w:szCs w:val="30"/>
          <w:cs/>
        </w:rPr>
        <w:t>พฤษภาคม</w:t>
      </w:r>
      <w:r w:rsidR="00E256A7" w:rsidRPr="00B4359B">
        <w:rPr>
          <w:rFonts w:ascii="Angsana New" w:hAnsi="Angsana New"/>
          <w:sz w:val="30"/>
          <w:szCs w:val="30"/>
        </w:rPr>
        <w:t xml:space="preserve"> 2565</w:t>
      </w:r>
    </w:p>
    <w:p w14:paraId="1637D734" w14:textId="77777777" w:rsidR="003057D6" w:rsidRPr="00154A7F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74794A5" w14:textId="77777777" w:rsidR="0066713E" w:rsidRPr="0047558B" w:rsidRDefault="003057D6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01E64F9" w14:textId="77777777" w:rsidR="00DB7D5D" w:rsidRPr="00154A7F" w:rsidRDefault="00DB7D5D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E77586" w14:textId="583FCAD7" w:rsidR="00FB6920" w:rsidRPr="0047558B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4A7F">
        <w:rPr>
          <w:rFonts w:ascii="Angsana New" w:hAnsi="Angsana New"/>
          <w:spacing w:val="-2"/>
          <w:sz w:val="30"/>
          <w:szCs w:val="30"/>
          <w:cs/>
        </w:rPr>
        <w:t>กลุ่มบริษัทดำเนินธุรกิจหลักเกี่ยวกับการเพาะปลูก การผลิตและจำหน่ายอาหารแปรสภาพจากพืชผลทางการเกษตร</w:t>
      </w:r>
      <w:r w:rsidRPr="00FB6920">
        <w:rPr>
          <w:rFonts w:ascii="Angsana New" w:hAnsi="Angsana New"/>
          <w:sz w:val="30"/>
          <w:szCs w:val="30"/>
          <w:cs/>
        </w:rPr>
        <w:t>เพื่อการส่งออก ส่วนงานสับปะรดมีผลิตภัณฑ์หลักได้แก่ สับปะรดบรรจุกระป๋อง บรรจุในถุงปลอดเชื้อและ</w:t>
      </w:r>
      <w:r w:rsidR="000D0AEC">
        <w:rPr>
          <w:rFonts w:ascii="Angsana New" w:hAnsi="Angsana New"/>
          <w:sz w:val="30"/>
          <w:szCs w:val="30"/>
          <w:cs/>
        </w:rPr>
        <w:br/>
      </w:r>
      <w:r w:rsidRPr="00FB6920">
        <w:rPr>
          <w:rFonts w:ascii="Angsana New" w:hAnsi="Angsana New"/>
          <w:sz w:val="30"/>
          <w:szCs w:val="30"/>
          <w:cs/>
        </w:rPr>
        <w:t xml:space="preserve">ในถุงพลาสติก น้ำสับปะรดเข้มข้น ผลไม้อื่นๆ บรรจุกระป๋องและถ้วยพลาสติกและน้ำสับปะรดบรรจุกระป๋อง ตั้งแต่วันที่ </w:t>
      </w:r>
      <w:r w:rsidR="00F34AB0">
        <w:rPr>
          <w:rFonts w:ascii="Angsana New" w:hAnsi="Angsana New"/>
          <w:sz w:val="30"/>
          <w:szCs w:val="30"/>
        </w:rPr>
        <w:t>1</w:t>
      </w:r>
      <w:r w:rsidRPr="00FB69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AB0">
        <w:rPr>
          <w:rFonts w:ascii="Angsana New" w:hAnsi="Angsana New"/>
          <w:sz w:val="30"/>
          <w:szCs w:val="30"/>
        </w:rPr>
        <w:t>2564</w:t>
      </w:r>
      <w:r w:rsidRPr="00FB6920">
        <w:rPr>
          <w:rFonts w:ascii="Angsana New" w:hAnsi="Angsana New"/>
          <w:sz w:val="30"/>
          <w:szCs w:val="30"/>
          <w:cs/>
        </w:rPr>
        <w:t xml:space="preserve"> เป็นต้นไป บริษัทได้หยุดดำเนินการผลิตส่วนงานสับปะรดและคงเหลือเพียง</w:t>
      </w:r>
      <w:r w:rsidR="00F34AB0">
        <w:rPr>
          <w:rFonts w:ascii="Angsana New" w:hAnsi="Angsana New"/>
          <w:sz w:val="30"/>
          <w:szCs w:val="30"/>
        </w:rPr>
        <w:br/>
      </w:r>
      <w:r w:rsidRPr="00FB6920">
        <w:rPr>
          <w:rFonts w:ascii="Angsana New" w:hAnsi="Angsana New"/>
          <w:sz w:val="30"/>
          <w:szCs w:val="30"/>
          <w:cs/>
        </w:rPr>
        <w:t>การจำหน่ายสินค้าตามคำสั่งซื้อของลูกค้าที่ค้างส่งในนามบริษัท บริษัทได้เปลี่ยนการดำเนินธุรกิจหลักมาเป็น</w:t>
      </w:r>
      <w:r w:rsidR="00F34AB0">
        <w:rPr>
          <w:rFonts w:ascii="Angsana New" w:hAnsi="Angsana New"/>
          <w:sz w:val="30"/>
          <w:szCs w:val="30"/>
        </w:rPr>
        <w:br/>
      </w:r>
      <w:r w:rsidRPr="00FB6920">
        <w:rPr>
          <w:rFonts w:ascii="Angsana New" w:hAnsi="Angsana New"/>
          <w:sz w:val="30"/>
          <w:szCs w:val="30"/>
          <w:cs/>
        </w:rPr>
        <w:t xml:space="preserve">การให้บริษัทย่อยเช่าสินทรัพย์เพื่อดำเนินธุรกิจสับปะรดซึ่งเป็นไปตามแผนการปรับโครงสร้างการดำเนินธุรกิจสับปะรดภายในกลุ่มบริษัท (ดูหมายเหตุข้อ </w:t>
      </w:r>
      <w:r w:rsidR="00F34AB0">
        <w:rPr>
          <w:rFonts w:ascii="Angsana New" w:hAnsi="Angsana New"/>
          <w:sz w:val="30"/>
          <w:szCs w:val="30"/>
        </w:rPr>
        <w:t>3</w:t>
      </w:r>
      <w:r w:rsidRPr="00FB6920">
        <w:rPr>
          <w:rFonts w:ascii="Angsana New" w:hAnsi="Angsana New"/>
          <w:sz w:val="30"/>
          <w:szCs w:val="30"/>
          <w:cs/>
        </w:rPr>
        <w:t>)</w:t>
      </w:r>
    </w:p>
    <w:p w14:paraId="18A16A2C" w14:textId="77777777" w:rsidR="00763EC9" w:rsidRPr="00154A7F" w:rsidRDefault="00763EC9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372E85D" w14:textId="0357E1D2" w:rsidR="003057D6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FC2AE9" w:rsidRPr="00B4359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Pr="00FC2AE9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D7EE3E5" w14:textId="67F9A147" w:rsidR="00FB6920" w:rsidRPr="00154A7F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99389B" w14:textId="1D143FE2" w:rsidR="00FB6920" w:rsidRPr="00B4359B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359B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4359B">
        <w:rPr>
          <w:rFonts w:ascii="Angsana New" w:hAnsi="Angsana New"/>
          <w:sz w:val="30"/>
          <w:szCs w:val="30"/>
        </w:rPr>
        <w:t>34</w:t>
      </w:r>
      <w:r w:rsidRPr="00B4359B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359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359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154A7F">
        <w:rPr>
          <w:rFonts w:ascii="Angsana New" w:hAnsi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200B4E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200B4E">
        <w:rPr>
          <w:rFonts w:ascii="Angsana New" w:hAnsi="Angsana New"/>
          <w:sz w:val="30"/>
          <w:szCs w:val="30"/>
        </w:rPr>
        <w:br/>
      </w:r>
      <w:r w:rsidRPr="00200B4E">
        <w:rPr>
          <w:rFonts w:ascii="Angsana New" w:hAnsi="Angsana New"/>
          <w:sz w:val="30"/>
          <w:szCs w:val="30"/>
          <w:cs/>
        </w:rPr>
        <w:t>บริษัทย่อย</w:t>
      </w:r>
      <w:r w:rsidRPr="00B4359B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4359B">
        <w:rPr>
          <w:rFonts w:ascii="Angsana New" w:hAnsi="Angsana New"/>
          <w:sz w:val="30"/>
          <w:szCs w:val="30"/>
        </w:rPr>
        <w:t>30</w:t>
      </w:r>
      <w:r w:rsidRPr="00B4359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4359B">
        <w:rPr>
          <w:rFonts w:ascii="Angsana New" w:hAnsi="Angsana New"/>
          <w:sz w:val="30"/>
          <w:szCs w:val="30"/>
        </w:rPr>
        <w:t>2564</w:t>
      </w:r>
    </w:p>
    <w:p w14:paraId="621D3A05" w14:textId="77777777" w:rsidR="00FB6920" w:rsidRPr="00154A7F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EAD1FDE" w14:textId="4B259021" w:rsidR="00FB6920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35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8664E4">
        <w:rPr>
          <w:rFonts w:ascii="Angsana New" w:hAnsi="Angsana New"/>
          <w:sz w:val="30"/>
          <w:szCs w:val="30"/>
        </w:rPr>
        <w:br/>
      </w:r>
      <w:r w:rsidRPr="00B4359B">
        <w:rPr>
          <w:rFonts w:ascii="Angsana New" w:hAnsi="Angsana New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359B">
        <w:rPr>
          <w:rFonts w:ascii="Angsana New" w:hAnsi="Angsana New"/>
          <w:sz w:val="30"/>
          <w:szCs w:val="30"/>
        </w:rPr>
        <w:t xml:space="preserve">30 </w:t>
      </w:r>
      <w:r w:rsidRPr="00B4359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4359B">
        <w:rPr>
          <w:rFonts w:ascii="Angsana New" w:hAnsi="Angsana New"/>
          <w:sz w:val="30"/>
          <w:szCs w:val="30"/>
        </w:rPr>
        <w:t>2564</w:t>
      </w:r>
    </w:p>
    <w:p w14:paraId="1671B578" w14:textId="77777777" w:rsidR="00FB6920" w:rsidRPr="00B4359B" w:rsidRDefault="00FB6920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326CAE7A" w14:textId="404A035D" w:rsidR="00DE403B" w:rsidRPr="0047558B" w:rsidRDefault="00652823" w:rsidP="00FB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</w:pPr>
      <w:r w:rsidRPr="0047558B">
        <w:rPr>
          <w:cs/>
        </w:rPr>
        <w:t xml:space="preserve"> </w:t>
      </w:r>
    </w:p>
    <w:p w14:paraId="452A45EC" w14:textId="1366146B" w:rsidR="005057A6" w:rsidRDefault="006F5783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7558B">
        <w:rPr>
          <w:rFonts w:ascii="Angsana New" w:hAnsi="Angsana New"/>
          <w:sz w:val="30"/>
          <w:szCs w:val="30"/>
          <w:lang w:val="en-US" w:bidi="th-TH"/>
        </w:rPr>
        <w:tab/>
      </w:r>
    </w:p>
    <w:p w14:paraId="4E29FDE0" w14:textId="3BFD4C46" w:rsidR="00FB6920" w:rsidRDefault="00FB6920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63E15B" w14:textId="77777777" w:rsidR="00FB6920" w:rsidRPr="0047558B" w:rsidRDefault="00FB6920" w:rsidP="00DD3FD9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C9595D" w14:textId="6CA10B40" w:rsidR="003223B8" w:rsidRDefault="00FB6920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lastRenderedPageBreak/>
        <w:t>การปรับโครงสร้างธุรกิจภายในกลุ่มบริษัท</w:t>
      </w:r>
      <w:r w:rsidRPr="00B4359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F71E50B" w14:textId="4F6CE117" w:rsidR="00FB6920" w:rsidRPr="00154A7F" w:rsidRDefault="00FB6920" w:rsidP="00FB69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40"/>
        <w:rPr>
          <w:rFonts w:ascii="Angsana New" w:hAnsi="Angsana New"/>
          <w:sz w:val="30"/>
          <w:szCs w:val="30"/>
        </w:rPr>
      </w:pPr>
    </w:p>
    <w:p w14:paraId="66DDEA84" w14:textId="3748D343" w:rsidR="00FB6920" w:rsidRDefault="00FB6920" w:rsidP="00FB6920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E16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16F7">
        <w:rPr>
          <w:rFonts w:ascii="Angsana New" w:hAnsi="Angsana New"/>
          <w:sz w:val="30"/>
          <w:szCs w:val="30"/>
        </w:rPr>
        <w:t xml:space="preserve">1 </w:t>
      </w:r>
      <w:r w:rsidRPr="00BE16F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16F7">
        <w:rPr>
          <w:rFonts w:ascii="Angsana New" w:hAnsi="Angsana New"/>
          <w:sz w:val="30"/>
          <w:szCs w:val="30"/>
        </w:rPr>
        <w:t xml:space="preserve">2564 </w:t>
      </w:r>
      <w:r w:rsidRPr="00BE16F7">
        <w:rPr>
          <w:rFonts w:ascii="Angsana New" w:hAnsi="Angsana New" w:hint="cs"/>
          <w:sz w:val="30"/>
          <w:szCs w:val="30"/>
          <w:cs/>
        </w:rPr>
        <w:t>บริษัทได้</w:t>
      </w:r>
      <w:r w:rsidRPr="00BE16F7">
        <w:rPr>
          <w:rFonts w:ascii="Angsana New" w:hAnsi="Angsana New"/>
          <w:sz w:val="30"/>
          <w:szCs w:val="30"/>
          <w:cs/>
        </w:rPr>
        <w:t>ปรับโครงสร้างการดำเนินธุรกิจสับปะรดภายในกลุ่มบริษัท</w:t>
      </w:r>
      <w:r w:rsidRPr="00BE16F7">
        <w:rPr>
          <w:rFonts w:ascii="Angsana New" w:hAnsi="Angsana New" w:hint="cs"/>
          <w:sz w:val="30"/>
          <w:szCs w:val="30"/>
          <w:cs/>
        </w:rPr>
        <w:t xml:space="preserve"> ซึ่งเป็นไปตามมติ</w:t>
      </w:r>
      <w:r w:rsidRPr="00BE16F7">
        <w:rPr>
          <w:rFonts w:ascii="Angsana New" w:hAnsi="Angsana New"/>
          <w:sz w:val="30"/>
          <w:szCs w:val="30"/>
          <w:cs/>
        </w:rPr>
        <w:br/>
      </w:r>
      <w:r w:rsidRPr="00BE16F7">
        <w:rPr>
          <w:rFonts w:ascii="Angsana New" w:hAnsi="Angsana New" w:hint="cs"/>
          <w:sz w:val="30"/>
          <w:szCs w:val="30"/>
          <w:cs/>
        </w:rPr>
        <w:t>ของการประชุมของคณะกรรมการบริษัทเมื่อวันที่</w:t>
      </w:r>
      <w:r w:rsidRPr="00BE16F7">
        <w:rPr>
          <w:rFonts w:ascii="Angsana New" w:hAnsi="Angsana New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</w:rPr>
        <w:t>13</w:t>
      </w:r>
      <w:r w:rsidRPr="00BE16F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E16F7">
        <w:rPr>
          <w:rFonts w:ascii="Angsana New" w:hAnsi="Angsana New"/>
          <w:sz w:val="30"/>
          <w:szCs w:val="30"/>
        </w:rPr>
        <w:t>2564</w:t>
      </w:r>
      <w:r w:rsidRPr="00BE16F7">
        <w:rPr>
          <w:rFonts w:ascii="Angsana New" w:hAnsi="Angsana New" w:hint="cs"/>
          <w:sz w:val="30"/>
          <w:szCs w:val="30"/>
          <w:cs/>
        </w:rPr>
        <w:t xml:space="preserve"> ให้มีการดำเนินการปรับโครงสร้าง</w:t>
      </w:r>
      <w:r w:rsidRPr="00BE16F7">
        <w:rPr>
          <w:rFonts w:ascii="Angsana New" w:hAnsi="Angsana New"/>
          <w:sz w:val="30"/>
          <w:szCs w:val="30"/>
          <w:cs/>
        </w:rPr>
        <w:t>ธุรกิจสับปะรด</w:t>
      </w:r>
      <w:r w:rsidRPr="00BE16F7">
        <w:rPr>
          <w:rFonts w:ascii="Angsana New" w:hAnsi="Angsana New" w:hint="cs"/>
          <w:sz w:val="30"/>
          <w:szCs w:val="30"/>
          <w:cs/>
        </w:rPr>
        <w:t xml:space="preserve">ตามแผนการปรับโครงสร้าง </w:t>
      </w:r>
      <w:r w:rsidRPr="00BE16F7">
        <w:rPr>
          <w:rFonts w:ascii="Angsana New" w:hAnsi="Angsana New"/>
          <w:sz w:val="30"/>
          <w:szCs w:val="30"/>
          <w:cs/>
        </w:rPr>
        <w:t>โดย</w:t>
      </w:r>
      <w:r w:rsidRPr="00BE16F7">
        <w:rPr>
          <w:rFonts w:ascii="Angsana New" w:hAnsi="Angsana New" w:hint="cs"/>
          <w:sz w:val="30"/>
          <w:szCs w:val="30"/>
          <w:cs/>
        </w:rPr>
        <w:t>บริษัทได้ใ</w:t>
      </w:r>
      <w:r w:rsidRPr="00BE16F7">
        <w:rPr>
          <w:rFonts w:ascii="Angsana New" w:hAnsi="Angsana New"/>
          <w:sz w:val="30"/>
          <w:szCs w:val="30"/>
          <w:cs/>
        </w:rPr>
        <w:t>ห้บริษัท อาหารสยาม (</w:t>
      </w:r>
      <w:r w:rsidRPr="00BE16F7">
        <w:rPr>
          <w:rFonts w:ascii="Angsana New" w:hAnsi="Angsana New"/>
          <w:sz w:val="30"/>
          <w:szCs w:val="30"/>
        </w:rPr>
        <w:t>2513)</w:t>
      </w:r>
      <w:r w:rsidRPr="00BE16F7">
        <w:rPr>
          <w:rFonts w:ascii="Angsana New" w:hAnsi="Angsana New"/>
          <w:sz w:val="30"/>
          <w:szCs w:val="30"/>
          <w:cs/>
        </w:rPr>
        <w:t xml:space="preserve"> จำกัด </w:t>
      </w:r>
      <w:r w:rsidRPr="00BE16F7">
        <w:rPr>
          <w:rFonts w:ascii="Angsana New" w:hAnsi="Angsana New"/>
          <w:sz w:val="30"/>
          <w:szCs w:val="30"/>
        </w:rPr>
        <w:t xml:space="preserve">(“SF (2513)”) </w:t>
      </w:r>
      <w:r w:rsidRPr="00BE16F7">
        <w:rPr>
          <w:rFonts w:ascii="Angsana New" w:hAnsi="Angsana New"/>
          <w:sz w:val="30"/>
          <w:szCs w:val="30"/>
          <w:cs/>
        </w:rPr>
        <w:t>ซึ่งเป็น</w:t>
      </w:r>
      <w:r>
        <w:rPr>
          <w:rFonts w:ascii="Angsana New" w:hAnsi="Angsana New"/>
          <w:sz w:val="30"/>
          <w:szCs w:val="30"/>
          <w:cs/>
        </w:rPr>
        <w:br/>
      </w:r>
      <w:r w:rsidRPr="00BE16F7">
        <w:rPr>
          <w:rFonts w:ascii="Angsana New" w:hAnsi="Angsana New"/>
          <w:sz w:val="30"/>
          <w:szCs w:val="30"/>
          <w:cs/>
        </w:rPr>
        <w:t>บริษัทย่อยของบริษัท</w:t>
      </w:r>
      <w:r w:rsidRPr="00BE16F7">
        <w:rPr>
          <w:rFonts w:ascii="Angsana New" w:hAnsi="Angsana New"/>
          <w:sz w:val="30"/>
          <w:szCs w:val="30"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>เป็นผู้ดำเนินธุรกิจสับปะรดทั้งหมด</w:t>
      </w:r>
      <w:r w:rsidRPr="00BE16F7">
        <w:rPr>
          <w:rFonts w:ascii="Angsana New" w:hAnsi="Angsana New" w:hint="cs"/>
          <w:sz w:val="30"/>
          <w:szCs w:val="30"/>
          <w:cs/>
        </w:rPr>
        <w:t>ของกลุ่ม</w:t>
      </w:r>
      <w:r w:rsidRPr="00BE16F7">
        <w:rPr>
          <w:rFonts w:ascii="Angsana New" w:hAnsi="Angsana New"/>
          <w:sz w:val="30"/>
          <w:szCs w:val="30"/>
          <w:cs/>
        </w:rPr>
        <w:t>บริษัท</w:t>
      </w:r>
      <w:r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 xml:space="preserve">โดย </w:t>
      </w:r>
      <w:r w:rsidRPr="00BE16F7">
        <w:rPr>
          <w:rFonts w:ascii="Angsana New" w:hAnsi="Angsana New"/>
          <w:sz w:val="30"/>
          <w:szCs w:val="30"/>
        </w:rPr>
        <w:t>SF</w:t>
      </w:r>
      <w:r w:rsidRPr="00BE16F7">
        <w:rPr>
          <w:rFonts w:ascii="Angsana New" w:hAnsi="Angsana New"/>
          <w:sz w:val="30"/>
          <w:szCs w:val="30"/>
          <w:cs/>
        </w:rPr>
        <w:t xml:space="preserve"> (</w:t>
      </w:r>
      <w:r w:rsidRPr="00BE16F7">
        <w:rPr>
          <w:rFonts w:ascii="Angsana New" w:hAnsi="Angsana New"/>
          <w:sz w:val="30"/>
          <w:szCs w:val="30"/>
        </w:rPr>
        <w:t>2513</w:t>
      </w:r>
      <w:r w:rsidRPr="00BE16F7">
        <w:rPr>
          <w:rFonts w:ascii="Angsana New" w:hAnsi="Angsana New"/>
          <w:sz w:val="30"/>
          <w:szCs w:val="30"/>
          <w:cs/>
        </w:rPr>
        <w:t>)</w:t>
      </w:r>
      <w:r w:rsidRPr="00BE16F7"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  <w:cs/>
        </w:rPr>
        <w:t>เป็นผู้ผลิตในธุรกิจสับปะรดตั้งแต่วันที่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16F7">
        <w:rPr>
          <w:rFonts w:ascii="Angsana New" w:hAnsi="Angsana New"/>
          <w:sz w:val="30"/>
          <w:szCs w:val="30"/>
        </w:rPr>
        <w:t>1</w:t>
      </w:r>
      <w:r w:rsidRPr="00BE16F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E16F7">
        <w:rPr>
          <w:rFonts w:ascii="Angsana New" w:hAnsi="Angsana New"/>
          <w:sz w:val="30"/>
          <w:szCs w:val="30"/>
        </w:rPr>
        <w:t>2564</w:t>
      </w:r>
      <w:r w:rsidRPr="00BE16F7">
        <w:rPr>
          <w:rFonts w:ascii="Angsana New" w:hAnsi="Angsana New"/>
          <w:sz w:val="30"/>
          <w:szCs w:val="30"/>
          <w:cs/>
        </w:rPr>
        <w:t xml:space="preserve"> </w:t>
      </w:r>
      <w:r w:rsidRPr="00BE16F7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BE16F7">
        <w:rPr>
          <w:rFonts w:ascii="Angsana New" w:hAnsi="Angsana New"/>
          <w:sz w:val="30"/>
          <w:szCs w:val="30"/>
          <w:cs/>
        </w:rPr>
        <w:t xml:space="preserve">และทำการจัดจำหน่ายและส่งออกผลิตภัณฑ์ในส่วนของธุรกิจสับปะรดแทนบริษัทตั้งแต่วันที่ </w:t>
      </w:r>
      <w:r w:rsidRPr="00BE16F7">
        <w:rPr>
          <w:rFonts w:ascii="Angsana New" w:hAnsi="Angsana New"/>
          <w:sz w:val="30"/>
          <w:szCs w:val="30"/>
        </w:rPr>
        <w:t>1</w:t>
      </w:r>
      <w:r w:rsidRPr="00BE16F7">
        <w:rPr>
          <w:rFonts w:ascii="Angsana New" w:hAnsi="Angsana New"/>
          <w:sz w:val="30"/>
          <w:szCs w:val="30"/>
          <w:cs/>
        </w:rPr>
        <w:t xml:space="preserve"> มกราคม </w:t>
      </w:r>
      <w:r w:rsidRPr="00BE16F7">
        <w:rPr>
          <w:rFonts w:ascii="Angsana New" w:hAnsi="Angsana New"/>
          <w:sz w:val="30"/>
          <w:szCs w:val="30"/>
        </w:rPr>
        <w:t>2565</w:t>
      </w:r>
      <w:r w:rsidRPr="00BE16F7">
        <w:rPr>
          <w:rFonts w:ascii="Angsana New" w:hAnsi="Angsana New" w:hint="cs"/>
          <w:sz w:val="30"/>
          <w:szCs w:val="30"/>
          <w:cs/>
        </w:rPr>
        <w:t xml:space="preserve"> เป็นต้นไป และ</w:t>
      </w:r>
      <w:r w:rsidRPr="00BA19A0">
        <w:rPr>
          <w:rFonts w:asciiTheme="majorBidi" w:hAnsiTheme="majorBidi" w:cstheme="majorBidi"/>
          <w:sz w:val="30"/>
          <w:szCs w:val="30"/>
          <w:cs/>
        </w:rPr>
        <w:t>ได้วางแผนงานสำหรับการปรับโครงสร้างธุรกิจสับปะรดของบริษัท ควอลิตี้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ไพน์แอปเปิ้ล โปรดักส์ จำกัด </w:t>
      </w:r>
      <w:r w:rsidRPr="00BA19A0">
        <w:rPr>
          <w:rFonts w:asciiTheme="majorBidi" w:hAnsiTheme="majorBidi" w:cstheme="majorBidi"/>
          <w:sz w:val="30"/>
          <w:szCs w:val="30"/>
        </w:rPr>
        <w:t>(</w:t>
      </w:r>
      <w:r w:rsidRPr="00BA19A0">
        <w:rPr>
          <w:rFonts w:asciiTheme="majorBidi" w:hAnsiTheme="majorBidi" w:cstheme="majorBidi"/>
          <w:sz w:val="30"/>
          <w:szCs w:val="30"/>
          <w:cs/>
        </w:rPr>
        <w:t>“</w:t>
      </w:r>
      <w:r w:rsidRPr="00BA19A0">
        <w:rPr>
          <w:rFonts w:asciiTheme="majorBidi" w:hAnsiTheme="majorBidi" w:cstheme="majorBidi"/>
          <w:sz w:val="30"/>
          <w:szCs w:val="30"/>
        </w:rPr>
        <w:t>QPP</w:t>
      </w:r>
      <w:r w:rsidRPr="00BA19A0">
        <w:rPr>
          <w:rFonts w:asciiTheme="majorBidi" w:hAnsiTheme="majorBidi" w:cstheme="majorBidi"/>
          <w:sz w:val="30"/>
          <w:szCs w:val="30"/>
          <w:cs/>
        </w:rPr>
        <w:t>”</w:t>
      </w:r>
      <w:r w:rsidRPr="00BA19A0">
        <w:rPr>
          <w:rFonts w:asciiTheme="majorBidi" w:hAnsiTheme="majorBidi" w:cstheme="majorBidi"/>
          <w:sz w:val="30"/>
          <w:szCs w:val="30"/>
        </w:rPr>
        <w:t xml:space="preserve">) 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BA19A0">
        <w:rPr>
          <w:rFonts w:asciiTheme="majorBidi" w:hAnsiTheme="majorBidi" w:cstheme="majorBidi"/>
          <w:sz w:val="30"/>
          <w:szCs w:val="30"/>
        </w:rPr>
        <w:t>SF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A19A0">
        <w:rPr>
          <w:rFonts w:asciiTheme="majorBidi" w:hAnsiTheme="majorBidi" w:cstheme="majorBidi"/>
          <w:sz w:val="30"/>
          <w:szCs w:val="30"/>
        </w:rPr>
        <w:t>2513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) จะเริ่มเป็นผู้ผลิต ส่งออกและจัดจำหน่ายผลิตภัณฑ์ของธุรกิจสับปะรดแทน </w:t>
      </w:r>
      <w:r w:rsidRPr="00BA19A0">
        <w:rPr>
          <w:rFonts w:asciiTheme="majorBidi" w:hAnsiTheme="majorBidi" w:cstheme="majorBidi"/>
          <w:sz w:val="30"/>
          <w:szCs w:val="30"/>
        </w:rPr>
        <w:t xml:space="preserve">QPP </w:t>
      </w:r>
      <w:r w:rsidRPr="00BA19A0">
        <w:rPr>
          <w:rFonts w:asciiTheme="majorBidi" w:hAnsiTheme="majorBidi" w:cstheme="majorBidi"/>
          <w:sz w:val="30"/>
          <w:szCs w:val="30"/>
          <w:cs/>
        </w:rPr>
        <w:t>ทั้งหมด</w:t>
      </w:r>
    </w:p>
    <w:p w14:paraId="7FDD88C7" w14:textId="39E61281" w:rsidR="00FB6920" w:rsidRDefault="00FB6920" w:rsidP="00FB6920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E3C22" w14:textId="493EEF25" w:rsidR="00FB6920" w:rsidRDefault="00FB6920" w:rsidP="00FB6920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การปรับโครงสร้างดังกล่าว</w:t>
      </w:r>
      <w:r w:rsidRPr="00445296">
        <w:rPr>
          <w:rFonts w:ascii="Angsana New" w:hAnsi="Angsana New"/>
          <w:sz w:val="30"/>
          <w:szCs w:val="30"/>
          <w:cs/>
        </w:rPr>
        <w:t>เพื่อให้การบริหารจัดการและการดำเนินงานของธุรกิจสับปะรดของบริษัทเป็นไปโดยมีประสิทธิภาพยิ่งขึ้น นอกจากนี้ยังเป็นการเตรียมความพร้อมของบริษัทที่จะเริ่มดำเนินธุรกิจพัฒนาที่ดินเป็นนิคมอุตสาหกรรมพร้อมระบบสาธารณูปโภคต่างๆ ในจังหวัดระยองและชลบุรี</w:t>
      </w:r>
      <w:r>
        <w:rPr>
          <w:rFonts w:ascii="Angsana New" w:hAnsi="Angsana New" w:hint="cs"/>
          <w:sz w:val="30"/>
          <w:szCs w:val="30"/>
          <w:cs/>
        </w:rPr>
        <w:t>ในอนาคต</w:t>
      </w:r>
      <w:r w:rsidRPr="00445296">
        <w:rPr>
          <w:rFonts w:ascii="Angsana New" w:hAnsi="Angsana New"/>
          <w:sz w:val="30"/>
          <w:szCs w:val="30"/>
          <w:cs/>
        </w:rPr>
        <w:t xml:space="preserve"> </w:t>
      </w:r>
    </w:p>
    <w:p w14:paraId="0E69307E" w14:textId="4BD2577B" w:rsidR="00FB6920" w:rsidRDefault="00FB6920" w:rsidP="00FB6920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7BD0443" w14:textId="5E959470" w:rsidR="00FB6920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="00613902">
        <w:rPr>
          <w:rFonts w:ascii="Angsana New" w:hAnsi="Angsana New" w:hint="cs"/>
          <w:sz w:val="30"/>
          <w:szCs w:val="30"/>
          <w:cs/>
        </w:rPr>
        <w:t>และ</w:t>
      </w:r>
      <w:r w:rsidR="00752EFC">
        <w:rPr>
          <w:rFonts w:ascii="Angsana New" w:hAnsi="Angsana New" w:hint="cs"/>
          <w:sz w:val="30"/>
          <w:szCs w:val="30"/>
          <w:cs/>
        </w:rPr>
        <w:t>เดือน</w:t>
      </w:r>
      <w:r w:rsidR="0061390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13902">
        <w:rPr>
          <w:rFonts w:ascii="Angsana New" w:hAnsi="Angsana New"/>
          <w:sz w:val="30"/>
          <w:szCs w:val="30"/>
        </w:rPr>
        <w:t>2565</w:t>
      </w:r>
      <w:r w:rsidR="0061390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บริษัทได้ขายสินทรัพย์ชีวภาพ สินค้าคงเหลือ และได้ทำสัญญาเช่าดำเนินงานเพื่อให้ </w:t>
      </w:r>
      <w:r w:rsidRPr="00A243DE">
        <w:rPr>
          <w:rFonts w:ascii="Angsana New" w:hAnsi="Angsana New"/>
          <w:sz w:val="30"/>
          <w:szCs w:val="30"/>
        </w:rPr>
        <w:t>SF</w:t>
      </w:r>
      <w:r w:rsidRPr="00A243DE">
        <w:rPr>
          <w:rFonts w:ascii="Angsana New" w:hAnsi="Angsana New"/>
          <w:sz w:val="30"/>
          <w:szCs w:val="30"/>
          <w:cs/>
        </w:rPr>
        <w:t xml:space="preserve"> (</w:t>
      </w:r>
      <w:r w:rsidRPr="00A243DE">
        <w:rPr>
          <w:rFonts w:ascii="Angsana New" w:hAnsi="Angsana New"/>
          <w:sz w:val="30"/>
          <w:szCs w:val="30"/>
        </w:rPr>
        <w:t>2513</w:t>
      </w:r>
      <w:r w:rsidRPr="00A243DE">
        <w:rPr>
          <w:rFonts w:ascii="Angsana New" w:hAnsi="Angsana New"/>
          <w:sz w:val="30"/>
          <w:szCs w:val="30"/>
          <w:cs/>
        </w:rPr>
        <w:t>)</w:t>
      </w:r>
      <w:r w:rsidRPr="00A243D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เช่าที่ดิน อาคารและอุปกรณ์เพื่อใช้ในการประกอบธุรกิจ รวมถึงได้โอนพนักงาน</w:t>
      </w:r>
      <w:r w:rsidR="0025440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A243DE">
        <w:rPr>
          <w:rFonts w:ascii="Angsana New" w:hAnsi="Angsana New"/>
          <w:sz w:val="30"/>
          <w:szCs w:val="30"/>
          <w:cs/>
        </w:rPr>
        <w:t>ธุรกิจสับปะรด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3245AD">
        <w:rPr>
          <w:rFonts w:ascii="Angsana New" w:hAnsi="Angsana New"/>
          <w:sz w:val="30"/>
          <w:szCs w:val="30"/>
        </w:rPr>
        <w:t xml:space="preserve"> </w:t>
      </w:r>
      <w:r w:rsidRPr="00A243DE">
        <w:rPr>
          <w:rFonts w:ascii="Angsana New" w:hAnsi="Angsana New"/>
          <w:sz w:val="30"/>
          <w:szCs w:val="30"/>
        </w:rPr>
        <w:t>SF</w:t>
      </w:r>
      <w:r w:rsidRPr="00A243DE">
        <w:rPr>
          <w:rFonts w:ascii="Angsana New" w:hAnsi="Angsana New"/>
          <w:sz w:val="30"/>
          <w:szCs w:val="30"/>
          <w:cs/>
        </w:rPr>
        <w:t xml:space="preserve"> (</w:t>
      </w:r>
      <w:r w:rsidRPr="00A243DE">
        <w:rPr>
          <w:rFonts w:ascii="Angsana New" w:hAnsi="Angsana New"/>
          <w:sz w:val="30"/>
          <w:szCs w:val="30"/>
        </w:rPr>
        <w:t>2513</w:t>
      </w:r>
      <w:r w:rsidRPr="00A243DE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โดยมูลค่าของสินทรัพย์และหนี้สินสุทธิที่โอนมีรายละเอียดดังนี้</w:t>
      </w:r>
    </w:p>
    <w:p w14:paraId="6555E892" w14:textId="2BC81BE8" w:rsidR="00FB6920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FB6920" w:rsidRPr="00BE16F7" w14:paraId="62402CA2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4ABC1404" w14:textId="77777777" w:rsidR="00FB6920" w:rsidRPr="00BA19A0" w:rsidRDefault="00FB6920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C58B5B8" w14:textId="77777777" w:rsidR="00FB6920" w:rsidRPr="00BA19A0" w:rsidRDefault="00FB6920" w:rsidP="006B45DD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920" w:rsidRPr="00BE16F7" w14:paraId="122F752F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52FD260E" w14:textId="77777777" w:rsidR="00FB6920" w:rsidRPr="00BE16F7" w:rsidRDefault="00FB6920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4A9D3CE" w14:textId="77777777" w:rsidR="00FB6920" w:rsidRPr="00BE16F7" w:rsidRDefault="00FB6920" w:rsidP="006B45DD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47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44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C1447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6920" w:rsidRPr="00BE16F7" w14:paraId="5DFE2C2C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41AF3C67" w14:textId="77777777" w:rsidR="00FB6920" w:rsidRPr="00BA19A0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shd w:val="clear" w:color="auto" w:fill="auto"/>
          </w:tcPr>
          <w:p w14:paraId="7AAD1B53" w14:textId="1EB592C7" w:rsidR="00FB6920" w:rsidRPr="00A9733E" w:rsidRDefault="00C20A1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9733E" w:rsidRPr="00B4359B">
              <w:rPr>
                <w:rFonts w:ascii="Angsana New" w:hAnsi="Angsana New"/>
                <w:sz w:val="30"/>
                <w:szCs w:val="30"/>
              </w:rPr>
              <w:t>60,085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920" w:rsidRPr="00BE16F7" w14:paraId="6B9AC682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7AF178E9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980" w:type="dxa"/>
            <w:shd w:val="clear" w:color="auto" w:fill="auto"/>
          </w:tcPr>
          <w:p w14:paraId="1CB87630" w14:textId="733CBA89" w:rsidR="00FB6920" w:rsidRPr="00A9733E" w:rsidRDefault="00C20A1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6920" w:rsidRPr="00A9733E">
              <w:rPr>
                <w:rFonts w:ascii="Angsana New" w:hAnsi="Angsana New"/>
                <w:sz w:val="30"/>
                <w:szCs w:val="30"/>
              </w:rPr>
              <w:t>125,145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920" w:rsidRPr="00BE16F7" w14:paraId="15ACA3A6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2BBE5679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5EE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083381" w14:textId="5A5504F9" w:rsidR="00FB6920" w:rsidRPr="00A9733E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9733E">
              <w:rPr>
                <w:rFonts w:ascii="Angsana New" w:hAnsi="Angsana New"/>
                <w:sz w:val="30"/>
                <w:szCs w:val="30"/>
              </w:rPr>
              <w:t>82,004</w:t>
            </w:r>
          </w:p>
        </w:tc>
      </w:tr>
      <w:tr w:rsidR="00FB6920" w:rsidRPr="00BE16F7" w14:paraId="4905E740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1B0ECB3C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1976B8E" w14:textId="07A38909" w:rsidR="00FB6920" w:rsidRPr="00A9733E" w:rsidRDefault="00C20A1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9733E" w:rsidRPr="00B4359B">
              <w:rPr>
                <w:rFonts w:ascii="Angsana New" w:hAnsi="Angsana New"/>
                <w:b/>
                <w:bCs/>
                <w:sz w:val="30"/>
                <w:szCs w:val="30"/>
              </w:rPr>
              <w:t>103,226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B6920" w:rsidRPr="00BE16F7" w14:paraId="154E219B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028552BA" w14:textId="77777777" w:rsidR="00FB6920" w:rsidRPr="00BA19A0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sz w:val="30"/>
                <w:szCs w:val="30"/>
                <w:cs/>
              </w:rPr>
              <w:t>เงินสดรับ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shd w:val="clear" w:color="auto" w:fill="auto"/>
          </w:tcPr>
          <w:p w14:paraId="4FC36031" w14:textId="0AACA20C" w:rsidR="00FB6920" w:rsidRPr="00A9733E" w:rsidRDefault="006E37F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16,996</w:t>
            </w:r>
          </w:p>
        </w:tc>
      </w:tr>
      <w:tr w:rsidR="00FB6920" w:rsidRPr="00BE16F7" w14:paraId="75976B80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716BEDB4" w14:textId="77777777" w:rsidR="00FB6920" w:rsidRPr="00BA19A0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ค้างรับสุทธิ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48B0DA6" w14:textId="1BD154D1" w:rsidR="00FB6920" w:rsidRPr="00A9733E" w:rsidRDefault="006E37FE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79,878</w:t>
            </w:r>
          </w:p>
        </w:tc>
      </w:tr>
      <w:tr w:rsidR="00FB6920" w:rsidRPr="00BE16F7" w14:paraId="472E6EA4" w14:textId="77777777" w:rsidTr="00154A7F">
        <w:trPr>
          <w:trHeight w:val="20"/>
        </w:trPr>
        <w:tc>
          <w:tcPr>
            <w:tcW w:w="7020" w:type="dxa"/>
            <w:shd w:val="clear" w:color="auto" w:fill="auto"/>
          </w:tcPr>
          <w:p w14:paraId="4D03F14E" w14:textId="77777777" w:rsidR="00FB6920" w:rsidRPr="00BE16F7" w:rsidRDefault="00FB692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จากการขายสินทรัพย์สุทธิที่รับรู้ในกำไรขาดทุนเบ็ดเสร็จ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D1514" w14:textId="79354B6F" w:rsidR="00FB6920" w:rsidRPr="00A9733E" w:rsidRDefault="00C20A1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9733E" w:rsidRPr="00B4359B">
              <w:rPr>
                <w:rFonts w:ascii="Angsana New" w:hAnsi="Angsana New"/>
                <w:b/>
                <w:bCs/>
                <w:sz w:val="30"/>
                <w:szCs w:val="30"/>
              </w:rPr>
              <w:t>6,352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82BD635" w14:textId="77777777" w:rsidR="00FB6920" w:rsidRDefault="00FB6920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p w14:paraId="19B5CC18" w14:textId="77777777" w:rsidR="007C1C99" w:rsidRPr="00B4359B" w:rsidRDefault="007C1C99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p w14:paraId="2475E41B" w14:textId="3009407A" w:rsidR="003223B8" w:rsidRDefault="003223B8" w:rsidP="00FB6920">
      <w:pPr>
        <w:pStyle w:val="ListParagraph"/>
      </w:pPr>
    </w:p>
    <w:p w14:paraId="6DFB568B" w14:textId="77777777" w:rsidR="00944EE2" w:rsidRDefault="00944EE2" w:rsidP="00B4359B">
      <w:pPr>
        <w:pStyle w:val="ListParagraph"/>
        <w:tabs>
          <w:tab w:val="clear" w:pos="454"/>
          <w:tab w:val="left" w:pos="720"/>
        </w:tabs>
      </w:pPr>
    </w:p>
    <w:p w14:paraId="13AD9386" w14:textId="77777777" w:rsidR="00944EE2" w:rsidRPr="00B4359B" w:rsidRDefault="00944EE2" w:rsidP="00B4359B">
      <w:pPr>
        <w:rPr>
          <w:szCs w:val="22"/>
        </w:rPr>
      </w:pPr>
    </w:p>
    <w:p w14:paraId="700711BD" w14:textId="2230EB75" w:rsidR="008D3B55" w:rsidRPr="0047558B" w:rsidRDefault="008D3B55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494E2D56" w14:textId="39CF5836" w:rsidR="00BE6B49" w:rsidRPr="0047558B" w:rsidRDefault="00BE6B49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72E254A" w14:textId="49F7D106" w:rsidR="00B1691B" w:rsidRPr="00154A7F" w:rsidRDefault="00DA36C8" w:rsidP="00154A7F">
      <w:pPr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54A7F">
        <w:rPr>
          <w:rFonts w:ascii="Angsana New" w:hAnsi="Angsana New"/>
          <w:sz w:val="30"/>
          <w:szCs w:val="30"/>
        </w:rPr>
        <w:tab/>
      </w:r>
    </w:p>
    <w:p w14:paraId="23D25C2B" w14:textId="52AC6EFA" w:rsidR="00876FDA" w:rsidRDefault="00FB6920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359B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  <w:r w:rsidR="00DA36C8" w:rsidRPr="00B4359B">
        <w:rPr>
          <w:rFonts w:ascii="Angsana New" w:hAnsi="Angsana New"/>
          <w:sz w:val="30"/>
          <w:szCs w:val="30"/>
        </w:rPr>
        <w:tab/>
      </w:r>
    </w:p>
    <w:p w14:paraId="3DC7D9D4" w14:textId="77777777" w:rsidR="00944EE2" w:rsidRPr="00154A7F" w:rsidRDefault="00944EE2" w:rsidP="00154A7F">
      <w:pPr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00"/>
        <w:gridCol w:w="2430"/>
      </w:tblGrid>
      <w:tr w:rsidR="00944EE2" w:rsidRPr="00953BA7" w14:paraId="1B5B5F6C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1613DC6" w14:textId="77777777" w:rsidR="00944EE2" w:rsidRPr="00944EE2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shd w:val="clear" w:color="auto" w:fill="auto"/>
          </w:tcPr>
          <w:p w14:paraId="5A8B83AF" w14:textId="77777777" w:rsidR="00944EE2" w:rsidRPr="00843F37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43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430" w:type="dxa"/>
            <w:shd w:val="clear" w:color="auto" w:fill="auto"/>
          </w:tcPr>
          <w:p w14:paraId="3547B79A" w14:textId="77777777" w:rsidR="00944EE2" w:rsidRPr="00944EE2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</w:t>
            </w:r>
            <w:r w:rsidRPr="00843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944EE2" w:rsidRPr="00953BA7" w14:paraId="563490AC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1B6868DC" w14:textId="77777777" w:rsidR="00944EE2" w:rsidRPr="00B4359B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โออิชิ กรุ๊ป จำกัด </w:t>
            </w:r>
            <w:r w:rsidRPr="00B4359B">
              <w:rPr>
                <w:rFonts w:ascii="Angsana New" w:hAnsi="Angsana New"/>
                <w:sz w:val="30"/>
                <w:szCs w:val="30"/>
              </w:rPr>
              <w:t>(</w:t>
            </w:r>
            <w:r w:rsidRPr="00B4359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435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0F8B835C" w14:textId="77777777" w:rsidR="00944EE2" w:rsidRPr="00B4359B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763B262D" w14:textId="77777777" w:rsidR="00944EE2" w:rsidRPr="00B4359B" w:rsidRDefault="00944EE2" w:rsidP="00944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44EE2" w:rsidRPr="00953BA7" w14:paraId="290EAE83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399EE7EF" w14:textId="77777777" w:rsidR="00944EE2" w:rsidRPr="00B4359B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2700" w:type="dxa"/>
            <w:shd w:val="clear" w:color="auto" w:fill="auto"/>
          </w:tcPr>
          <w:p w14:paraId="20348050" w14:textId="77777777" w:rsidR="00944EE2" w:rsidRPr="00B4359B" w:rsidRDefault="00944EE2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192B314A" w14:textId="77777777" w:rsidR="00944EE2" w:rsidRPr="00B4359B" w:rsidRDefault="00944EE2" w:rsidP="00944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3215A" w:rsidRPr="00953BA7" w14:paraId="121B3BD4" w14:textId="77777777" w:rsidTr="00154A7F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2AF56E4" w14:textId="1C103B50" w:rsidR="0053215A" w:rsidRPr="00944EE2" w:rsidRDefault="0053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3215A">
              <w:rPr>
                <w:rFonts w:ascii="Angsana New" w:hAnsi="Angsana New"/>
                <w:sz w:val="30"/>
                <w:szCs w:val="30"/>
                <w:cs/>
              </w:rPr>
              <w:t>บริษัท ทีซีซี ซินเนอร์จี้ จำกัด</w:t>
            </w:r>
          </w:p>
        </w:tc>
        <w:tc>
          <w:tcPr>
            <w:tcW w:w="2700" w:type="dxa"/>
            <w:shd w:val="clear" w:color="auto" w:fill="auto"/>
          </w:tcPr>
          <w:p w14:paraId="4BA54DC2" w14:textId="12D42D8C" w:rsidR="0053215A" w:rsidRPr="00944EE2" w:rsidRDefault="0053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1FA4D8BB" w14:textId="25522E96" w:rsidR="0053215A" w:rsidRPr="00944EE2" w:rsidRDefault="0053215A" w:rsidP="00944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75FF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0C3D984" w14:textId="77777777" w:rsidR="00F32DF3" w:rsidRDefault="00F32DF3" w:rsidP="0094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bookmarkStart w:id="0" w:name="_Hlk101603251"/>
    </w:p>
    <w:p w14:paraId="46943592" w14:textId="2C62437D" w:rsidR="00944EE2" w:rsidRDefault="00944EE2" w:rsidP="0094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B4359B">
        <w:rPr>
          <w:rFonts w:ascii="Angsana New" w:hAnsi="Angsana New"/>
          <w:b/>
          <w:spacing w:val="-4"/>
          <w:sz w:val="30"/>
          <w:szCs w:val="30"/>
          <w:cs/>
        </w:rPr>
        <w:t>นโยบายการกำหนดราคาที่มีการเปลี่ยนแปลงอย่างมีสาระสำคัญในระหว่างงวด</w:t>
      </w:r>
      <w:r w:rsidR="009E1606">
        <w:rPr>
          <w:rFonts w:ascii="Angsana New" w:hAnsi="Angsana New" w:hint="cs"/>
          <w:b/>
          <w:spacing w:val="-4"/>
          <w:sz w:val="30"/>
          <w:szCs w:val="30"/>
          <w:cs/>
        </w:rPr>
        <w:t>หก</w:t>
      </w:r>
      <w:r w:rsidRPr="00B4359B">
        <w:rPr>
          <w:rFonts w:ascii="Angsana New" w:hAnsi="Angsana New"/>
          <w:b/>
          <w:spacing w:val="-4"/>
          <w:sz w:val="30"/>
          <w:szCs w:val="30"/>
          <w:cs/>
        </w:rPr>
        <w:t xml:space="preserve">เดือนสิ้นสุดวันที่ </w:t>
      </w:r>
      <w:r w:rsidRPr="00B4359B">
        <w:rPr>
          <w:rFonts w:ascii="Angsana New" w:hAnsi="Angsana New"/>
          <w:bCs/>
          <w:spacing w:val="-4"/>
          <w:sz w:val="30"/>
          <w:szCs w:val="30"/>
        </w:rPr>
        <w:t>31</w:t>
      </w:r>
      <w:r w:rsidRPr="00B4359B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067348">
        <w:rPr>
          <w:rFonts w:ascii="Angsana New" w:hAnsi="Angsana New" w:hint="cs"/>
          <w:b/>
          <w:spacing w:val="-4"/>
          <w:sz w:val="30"/>
          <w:szCs w:val="30"/>
          <w:cs/>
        </w:rPr>
        <w:t>มีน</w:t>
      </w:r>
      <w:r w:rsidRPr="00B4359B">
        <w:rPr>
          <w:rFonts w:ascii="Angsana New" w:hAnsi="Angsana New"/>
          <w:b/>
          <w:spacing w:val="-4"/>
          <w:sz w:val="30"/>
          <w:szCs w:val="30"/>
          <w:cs/>
        </w:rPr>
        <w:t xml:space="preserve">าคม </w:t>
      </w:r>
      <w:r w:rsidRPr="00B4359B">
        <w:rPr>
          <w:rFonts w:ascii="Angsana New" w:hAnsi="Angsana New"/>
          <w:bCs/>
          <w:spacing w:val="-4"/>
          <w:sz w:val="30"/>
          <w:szCs w:val="30"/>
        </w:rPr>
        <w:t>256</w:t>
      </w:r>
      <w:r w:rsidR="00067348">
        <w:rPr>
          <w:rFonts w:ascii="Angsana New" w:hAnsi="Angsana New"/>
          <w:bCs/>
          <w:spacing w:val="-4"/>
          <w:sz w:val="30"/>
          <w:szCs w:val="30"/>
        </w:rPr>
        <w:t>5</w:t>
      </w:r>
      <w:r w:rsidRPr="00BA19A0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A19A0">
        <w:rPr>
          <w:rFonts w:ascii="Angsana New" w:hAnsi="Angsana New"/>
          <w:b/>
          <w:spacing w:val="-2"/>
          <w:sz w:val="30"/>
          <w:szCs w:val="30"/>
          <w:cs/>
        </w:rPr>
        <w:t>มีดังต่อไปนี้</w:t>
      </w:r>
    </w:p>
    <w:bookmarkEnd w:id="0"/>
    <w:p w14:paraId="0932796B" w14:textId="77777777" w:rsidR="00937E2F" w:rsidRPr="00FF48D6" w:rsidRDefault="00937E2F" w:rsidP="00154A7F">
      <w:pPr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9" w:type="dxa"/>
        <w:tblInd w:w="450" w:type="dxa"/>
        <w:tblLook w:val="04A0" w:firstRow="1" w:lastRow="0" w:firstColumn="1" w:lastColumn="0" w:noHBand="0" w:noVBand="1"/>
      </w:tblPr>
      <w:tblGrid>
        <w:gridCol w:w="4063"/>
        <w:gridCol w:w="347"/>
        <w:gridCol w:w="4759"/>
      </w:tblGrid>
      <w:tr w:rsidR="000930D9" w:rsidRPr="0047558B" w14:paraId="25F4427D" w14:textId="77777777" w:rsidTr="00154A7F">
        <w:trPr>
          <w:tblHeader/>
        </w:trPr>
        <w:tc>
          <w:tcPr>
            <w:tcW w:w="4063" w:type="dxa"/>
            <w:shd w:val="clear" w:color="auto" w:fill="auto"/>
          </w:tcPr>
          <w:p w14:paraId="7068A881" w14:textId="77777777" w:rsidR="000930D9" w:rsidRPr="0047558B" w:rsidRDefault="000930D9" w:rsidP="000731E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47" w:type="dxa"/>
            <w:shd w:val="clear" w:color="auto" w:fill="auto"/>
          </w:tcPr>
          <w:p w14:paraId="7A154443" w14:textId="77777777" w:rsidR="000930D9" w:rsidRPr="0047558B" w:rsidRDefault="000930D9" w:rsidP="000731E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59" w:type="dxa"/>
            <w:shd w:val="clear" w:color="auto" w:fill="auto"/>
          </w:tcPr>
          <w:p w14:paraId="1CE8B1A8" w14:textId="77777777" w:rsidR="000930D9" w:rsidRPr="0047558B" w:rsidRDefault="000930D9" w:rsidP="000731E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930D9" w:rsidRPr="0047558B" w14:paraId="3C285327" w14:textId="77777777" w:rsidTr="00154A7F">
        <w:tc>
          <w:tcPr>
            <w:tcW w:w="4063" w:type="dxa"/>
            <w:shd w:val="clear" w:color="auto" w:fill="auto"/>
          </w:tcPr>
          <w:p w14:paraId="26A781B0" w14:textId="006E9EDB" w:rsidR="000930D9" w:rsidRPr="0047558B" w:rsidRDefault="00944EE2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4EE2">
              <w:rPr>
                <w:rFonts w:ascii="Angsana New" w:hAnsi="Angsana New"/>
                <w:sz w:val="30"/>
                <w:szCs w:val="30"/>
                <w:cs/>
              </w:rPr>
              <w:t>ขายวัตถุดิบ วัสดุสิ้นเปลืองและบรรจุภัณฑ์</w:t>
            </w:r>
          </w:p>
        </w:tc>
        <w:tc>
          <w:tcPr>
            <w:tcW w:w="347" w:type="dxa"/>
            <w:shd w:val="clear" w:color="auto" w:fill="auto"/>
          </w:tcPr>
          <w:p w14:paraId="03271355" w14:textId="77777777" w:rsidR="000930D9" w:rsidRPr="0047558B" w:rsidRDefault="000930D9" w:rsidP="000930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9" w:type="dxa"/>
            <w:shd w:val="clear" w:color="auto" w:fill="auto"/>
          </w:tcPr>
          <w:p w14:paraId="0D1D67EB" w14:textId="2ED0E51E" w:rsidR="000930D9" w:rsidRPr="0047558B" w:rsidRDefault="00944EE2" w:rsidP="000930D9">
            <w:pPr>
              <w:rPr>
                <w:rFonts w:ascii="Angsana New" w:hAnsi="Angsana New"/>
                <w:sz w:val="30"/>
                <w:szCs w:val="30"/>
              </w:rPr>
            </w:pPr>
            <w:r w:rsidRPr="00944EE2">
              <w:rPr>
                <w:rFonts w:ascii="Angsana New" w:hAnsi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22A60092" w14:textId="77777777" w:rsidR="00050631" w:rsidRPr="00154A7F" w:rsidRDefault="00050631" w:rsidP="00050631">
      <w:pPr>
        <w:spacing w:line="0" w:lineRule="atLeast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570B8B4" w14:textId="77777777" w:rsidR="00050631" w:rsidRPr="00050631" w:rsidRDefault="00050631" w:rsidP="00050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  <w:shd w:val="clear" w:color="auto" w:fill="E0E0E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2"/>
        <w:gridCol w:w="720"/>
        <w:gridCol w:w="237"/>
        <w:gridCol w:w="11"/>
        <w:gridCol w:w="749"/>
        <w:gridCol w:w="277"/>
        <w:gridCol w:w="804"/>
        <w:gridCol w:w="264"/>
        <w:gridCol w:w="806"/>
      </w:tblGrid>
      <w:tr w:rsidR="00D746D6" w:rsidRPr="00050631" w14:paraId="32517EE4" w14:textId="77777777" w:rsidTr="00D23F15">
        <w:trPr>
          <w:tblHeader/>
        </w:trPr>
        <w:tc>
          <w:tcPr>
            <w:tcW w:w="2893" w:type="pct"/>
          </w:tcPr>
          <w:p w14:paraId="606ABF29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06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935" w:type="pct"/>
            <w:gridSpan w:val="4"/>
          </w:tcPr>
          <w:p w14:paraId="7A3465B4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72E941D" w14:textId="77777777" w:rsidR="00050631" w:rsidRPr="00154A7F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pct"/>
            <w:gridSpan w:val="3"/>
          </w:tcPr>
          <w:p w14:paraId="60F501C3" w14:textId="77777777" w:rsidR="00050631" w:rsidRPr="00154A7F" w:rsidRDefault="0005063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 w:hanging="4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154A7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6D6" w:rsidRPr="00050631" w14:paraId="56765125" w14:textId="77777777" w:rsidTr="00D23F15">
        <w:trPr>
          <w:tblHeader/>
        </w:trPr>
        <w:tc>
          <w:tcPr>
            <w:tcW w:w="2893" w:type="pct"/>
          </w:tcPr>
          <w:p w14:paraId="7B7DBDA0" w14:textId="0195A1D8" w:rsidR="00050631" w:rsidRPr="00050631" w:rsidRDefault="00944EE2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E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F48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44E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92" w:type="pct"/>
          </w:tcPr>
          <w:p w14:paraId="21E0AA4C" w14:textId="230C3D48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256</w:t>
            </w:r>
            <w:r w:rsidR="002707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" w:type="pct"/>
            <w:gridSpan w:val="2"/>
          </w:tcPr>
          <w:p w14:paraId="42F1F329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8" w:type="pct"/>
          </w:tcPr>
          <w:p w14:paraId="570A45A8" w14:textId="1C4152D4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256</w:t>
            </w:r>
            <w:r w:rsidR="0027074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401F2F19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075EAF99" w14:textId="2CB698C1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256</w:t>
            </w:r>
            <w:r w:rsidR="002707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6832811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00A509D1" w14:textId="7D0C1880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256</w:t>
            </w:r>
            <w:r w:rsidR="0027074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50631" w:rsidRPr="00050631" w14:paraId="420E2613" w14:textId="77777777" w:rsidTr="00D23F15">
        <w:trPr>
          <w:tblHeader/>
        </w:trPr>
        <w:tc>
          <w:tcPr>
            <w:tcW w:w="2893" w:type="pct"/>
          </w:tcPr>
          <w:p w14:paraId="1413D774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7" w:type="pct"/>
            <w:gridSpan w:val="8"/>
          </w:tcPr>
          <w:p w14:paraId="583D485E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DCA" w:rsidRPr="00050631" w14:paraId="1D971297" w14:textId="77777777" w:rsidTr="00D23F15">
        <w:tc>
          <w:tcPr>
            <w:tcW w:w="2893" w:type="pct"/>
          </w:tcPr>
          <w:p w14:paraId="1DFCC6F0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2" w:type="pct"/>
          </w:tcPr>
          <w:p w14:paraId="0568A614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AB80C48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14:paraId="21BBF6C8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2F71B37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1CDBEE8A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5AEAA4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</w:tcPr>
          <w:p w14:paraId="06E86C80" w14:textId="77777777" w:rsidR="00050631" w:rsidRPr="00050631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7DCA" w:rsidRPr="00050631" w14:paraId="2920AEAB" w14:textId="77777777" w:rsidTr="00D23F15">
        <w:tc>
          <w:tcPr>
            <w:tcW w:w="2893" w:type="pct"/>
          </w:tcPr>
          <w:p w14:paraId="2F6CCBAC" w14:textId="23BE4D0A" w:rsidR="00345A1B" w:rsidRPr="00B4359B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92" w:type="pct"/>
          </w:tcPr>
          <w:p w14:paraId="7BCE4399" w14:textId="16F2BCD0" w:rsidR="00345A1B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0434AD" w14:textId="77777777" w:rsidR="00345A1B" w:rsidRPr="00050631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14:paraId="4365A07F" w14:textId="794230BB" w:rsidR="00345A1B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CCB0533" w14:textId="77777777" w:rsidR="00345A1B" w:rsidRPr="00050631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</w:tcPr>
          <w:p w14:paraId="03933FEF" w14:textId="16D5A731" w:rsidR="00345A1B" w:rsidRPr="00C72B78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297,802</w:t>
            </w:r>
          </w:p>
        </w:tc>
        <w:tc>
          <w:tcPr>
            <w:tcW w:w="144" w:type="pct"/>
          </w:tcPr>
          <w:p w14:paraId="43087576" w14:textId="77777777" w:rsidR="00345A1B" w:rsidRPr="00050631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</w:tcPr>
          <w:p w14:paraId="368F0E34" w14:textId="1D7BCE2E" w:rsidR="00345A1B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DCA" w:rsidRPr="00050631" w14:paraId="5EB1D0B6" w14:textId="77777777" w:rsidTr="00D23F15">
        <w:tc>
          <w:tcPr>
            <w:tcW w:w="2893" w:type="pct"/>
          </w:tcPr>
          <w:p w14:paraId="756C4E58" w14:textId="0D3309CB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BE16F7">
              <w:rPr>
                <w:rFonts w:ascii="Angsana New" w:hAnsi="Angsana New" w:hint="cs"/>
                <w:sz w:val="30"/>
                <w:szCs w:val="30"/>
                <w:cs/>
              </w:rPr>
              <w:t>ขายวัตถุดิบ วัสดุสิ้นเปลืองและ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392" w:type="pct"/>
            <w:shd w:val="clear" w:color="auto" w:fill="auto"/>
          </w:tcPr>
          <w:p w14:paraId="57068E69" w14:textId="195A080B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1924982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541AC143" w14:textId="77777777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1751AA8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48C676A" w14:textId="22FC3539" w:rsidR="006473ED" w:rsidRPr="00C72B78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444815">
              <w:rPr>
                <w:rFonts w:ascii="Angsana New" w:hAnsi="Angsana New"/>
                <w:sz w:val="30"/>
                <w:szCs w:val="30"/>
              </w:rPr>
              <w:t>6</w:t>
            </w:r>
            <w:r w:rsidR="00F825C1" w:rsidRPr="00444815">
              <w:rPr>
                <w:rFonts w:ascii="Angsana New" w:hAnsi="Angsana New"/>
                <w:sz w:val="30"/>
                <w:szCs w:val="30"/>
              </w:rPr>
              <w:t>3</w:t>
            </w:r>
            <w:r w:rsidRPr="00444815">
              <w:rPr>
                <w:rFonts w:ascii="Angsana New" w:hAnsi="Angsana New"/>
                <w:sz w:val="30"/>
                <w:szCs w:val="30"/>
              </w:rPr>
              <w:t>,</w:t>
            </w:r>
            <w:r w:rsidR="00F825C1" w:rsidRPr="00444815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44" w:type="pct"/>
            <w:shd w:val="clear" w:color="auto" w:fill="auto"/>
          </w:tcPr>
          <w:p w14:paraId="396812D1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68A6B670" w14:textId="667ED005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047DCA" w:rsidRPr="00050631" w14:paraId="70BB0548" w14:textId="77777777" w:rsidTr="00D23F15">
        <w:tc>
          <w:tcPr>
            <w:tcW w:w="2893" w:type="pct"/>
          </w:tcPr>
          <w:p w14:paraId="66A0B0C7" w14:textId="7A0B5801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92" w:type="pct"/>
            <w:shd w:val="clear" w:color="auto" w:fill="auto"/>
          </w:tcPr>
          <w:p w14:paraId="3DAABA41" w14:textId="2DF351E2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9B82208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07FE859F" w14:textId="77777777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A58C9C7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4B41A6CB" w14:textId="4C3DFFC1" w:rsidR="006473ED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22,600</w:t>
            </w:r>
          </w:p>
        </w:tc>
        <w:tc>
          <w:tcPr>
            <w:tcW w:w="144" w:type="pct"/>
            <w:shd w:val="clear" w:color="auto" w:fill="auto"/>
          </w:tcPr>
          <w:p w14:paraId="30A888DF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4C97A5A8" w14:textId="42C1C095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</w:tr>
      <w:tr w:rsidR="00047DCA" w:rsidRPr="00050631" w14:paraId="4F2A6A95" w14:textId="77777777" w:rsidTr="00D23F15">
        <w:tc>
          <w:tcPr>
            <w:tcW w:w="2893" w:type="pct"/>
          </w:tcPr>
          <w:p w14:paraId="51C68089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92" w:type="pct"/>
            <w:shd w:val="clear" w:color="auto" w:fill="auto"/>
          </w:tcPr>
          <w:p w14:paraId="473DD878" w14:textId="6A99144E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A63F20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46D065B2" w14:textId="77777777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3DA4AE9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878A00B" w14:textId="6B5ED7C1" w:rsidR="006473ED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2,580</w:t>
            </w:r>
          </w:p>
        </w:tc>
        <w:tc>
          <w:tcPr>
            <w:tcW w:w="144" w:type="pct"/>
            <w:shd w:val="clear" w:color="auto" w:fill="auto"/>
          </w:tcPr>
          <w:p w14:paraId="36A07FD7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46553DA3" w14:textId="65E2E51D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</w:tr>
      <w:tr w:rsidR="00047DCA" w:rsidRPr="00050631" w14:paraId="47CC0CCE" w14:textId="77777777" w:rsidTr="00D23F15">
        <w:tc>
          <w:tcPr>
            <w:tcW w:w="2893" w:type="pct"/>
          </w:tcPr>
          <w:p w14:paraId="2947C433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92" w:type="pct"/>
            <w:shd w:val="clear" w:color="auto" w:fill="auto"/>
          </w:tcPr>
          <w:p w14:paraId="413EABD9" w14:textId="0DACDFF0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C537D13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49F20231" w14:textId="77777777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44AE5CB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85E8E57" w14:textId="6968CFF7" w:rsidR="006473ED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4E87612B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3AA785FD" w14:textId="60AE89FA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47DCA" w:rsidRPr="00050631" w14:paraId="30785C5B" w14:textId="77777777" w:rsidTr="00D23F15">
        <w:tc>
          <w:tcPr>
            <w:tcW w:w="2893" w:type="pct"/>
          </w:tcPr>
          <w:p w14:paraId="4ECBDE9B" w14:textId="18BC796B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6473ED">
              <w:rPr>
                <w:rFonts w:ascii="Angsana New" w:hAnsi="Angsana New"/>
                <w:sz w:val="30"/>
                <w:szCs w:val="30"/>
                <w:cs/>
              </w:rPr>
              <w:t>ขายสินทรัพย์อื่น</w:t>
            </w:r>
          </w:p>
        </w:tc>
        <w:tc>
          <w:tcPr>
            <w:tcW w:w="392" w:type="pct"/>
            <w:shd w:val="clear" w:color="auto" w:fill="auto"/>
          </w:tcPr>
          <w:p w14:paraId="7E27C203" w14:textId="3C17A75F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64AE7E5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12AF314F" w14:textId="215EB94F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6035380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8A7515C" w14:textId="2CA77ECE" w:rsidR="006473ED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  <w:tc>
          <w:tcPr>
            <w:tcW w:w="144" w:type="pct"/>
            <w:shd w:val="clear" w:color="auto" w:fill="auto"/>
          </w:tcPr>
          <w:p w14:paraId="35E8F390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44D4BD8B" w14:textId="08FFBBA6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DCA" w:rsidRPr="00050631" w14:paraId="0B414765" w14:textId="77777777" w:rsidTr="00D23F15">
        <w:tc>
          <w:tcPr>
            <w:tcW w:w="2893" w:type="pct"/>
          </w:tcPr>
          <w:p w14:paraId="7A142921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92" w:type="pct"/>
            <w:shd w:val="clear" w:color="auto" w:fill="auto"/>
          </w:tcPr>
          <w:p w14:paraId="727ABF36" w14:textId="727CAF4A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066DEE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13B43248" w14:textId="203C2576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2F9C070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425838B7" w14:textId="27FEF5E8" w:rsidR="006473ED" w:rsidRPr="00050631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119,903</w:t>
            </w:r>
          </w:p>
        </w:tc>
        <w:tc>
          <w:tcPr>
            <w:tcW w:w="144" w:type="pct"/>
            <w:shd w:val="clear" w:color="auto" w:fill="auto"/>
          </w:tcPr>
          <w:p w14:paraId="4D84AEE1" w14:textId="77777777" w:rsidR="006473ED" w:rsidRPr="00050631" w:rsidRDefault="006473ED" w:rsidP="0064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7635DBE1" w14:textId="72810346" w:rsidR="006473ED" w:rsidRPr="00050631" w:rsidRDefault="006473E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285,144</w:t>
            </w:r>
          </w:p>
        </w:tc>
      </w:tr>
      <w:tr w:rsidR="00047DCA" w:rsidRPr="00050631" w14:paraId="73C59A3A" w14:textId="77777777" w:rsidTr="00D23F15">
        <w:tc>
          <w:tcPr>
            <w:tcW w:w="2893" w:type="pct"/>
          </w:tcPr>
          <w:p w14:paraId="5FBDB9E4" w14:textId="3F187DA9" w:rsidR="00345A1B" w:rsidRPr="00050631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6473E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392" w:type="pct"/>
            <w:shd w:val="clear" w:color="auto" w:fill="auto"/>
          </w:tcPr>
          <w:p w14:paraId="0C91456F" w14:textId="345DAA89" w:rsidR="00345A1B" w:rsidRPr="00154A7F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C21727D" w14:textId="77777777" w:rsidR="00345A1B" w:rsidRPr="00050631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6A3203F8" w14:textId="0DEC4D8F" w:rsidR="00345A1B" w:rsidRPr="00154A7F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BCF23C7" w14:textId="77777777" w:rsidR="00345A1B" w:rsidRPr="00050631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8" w:type="pct"/>
            <w:shd w:val="clear" w:color="auto" w:fill="auto"/>
          </w:tcPr>
          <w:p w14:paraId="749C453C" w14:textId="504994FC" w:rsidR="00345A1B" w:rsidRPr="00B4359B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  <w:tc>
          <w:tcPr>
            <w:tcW w:w="144" w:type="pct"/>
            <w:shd w:val="clear" w:color="auto" w:fill="auto"/>
          </w:tcPr>
          <w:p w14:paraId="2A18F4A0" w14:textId="77777777" w:rsidR="00345A1B" w:rsidRPr="00050631" w:rsidRDefault="00345A1B" w:rsidP="0034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1A6D7246" w14:textId="405D6876" w:rsidR="00345A1B" w:rsidRPr="00B4359B" w:rsidRDefault="00345A1B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DCA" w:rsidRPr="00050631" w14:paraId="48BBC100" w14:textId="77777777" w:rsidTr="00D23F15">
        <w:tc>
          <w:tcPr>
            <w:tcW w:w="2893" w:type="pct"/>
          </w:tcPr>
          <w:p w14:paraId="625C9C85" w14:textId="77777777" w:rsidR="00345A1B" w:rsidRPr="00154A7F" w:rsidRDefault="00345A1B" w:rsidP="00154A7F">
            <w:pPr>
              <w:spacing w:line="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92" w:type="pct"/>
            <w:shd w:val="clear" w:color="auto" w:fill="auto"/>
          </w:tcPr>
          <w:p w14:paraId="15ED8850" w14:textId="77777777" w:rsidR="00345A1B" w:rsidRPr="00154A7F" w:rsidRDefault="00345A1B" w:rsidP="00154A7F">
            <w:pPr>
              <w:tabs>
                <w:tab w:val="decimal" w:pos="511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5493316A" w14:textId="77777777" w:rsidR="00345A1B" w:rsidRPr="00154A7F" w:rsidRDefault="00345A1B" w:rsidP="00154A7F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2DDB8CDF" w14:textId="77777777" w:rsidR="00345A1B" w:rsidRPr="00154A7F" w:rsidRDefault="00345A1B" w:rsidP="00154A7F">
            <w:pPr>
              <w:tabs>
                <w:tab w:val="decimal" w:pos="550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" w:type="pct"/>
            <w:shd w:val="clear" w:color="auto" w:fill="auto"/>
          </w:tcPr>
          <w:p w14:paraId="5AB806ED" w14:textId="77777777" w:rsidR="00345A1B" w:rsidRPr="00154A7F" w:rsidRDefault="00345A1B" w:rsidP="00154A7F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</w:tcPr>
          <w:p w14:paraId="60EE899D" w14:textId="77777777" w:rsidR="00345A1B" w:rsidRPr="00154A7F" w:rsidRDefault="00345A1B" w:rsidP="00154A7F">
            <w:pPr>
              <w:tabs>
                <w:tab w:val="decimal" w:pos="949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3A222BDE" w14:textId="77777777" w:rsidR="00345A1B" w:rsidRPr="00154A7F" w:rsidRDefault="00345A1B" w:rsidP="00154A7F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14:paraId="4BF9C9B3" w14:textId="77777777" w:rsidR="00345A1B" w:rsidRPr="00154A7F" w:rsidRDefault="00345A1B" w:rsidP="00154A7F">
            <w:pPr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73C9D" w:rsidRPr="00050631" w14:paraId="692D80A0" w14:textId="77777777" w:rsidTr="00D23F15">
        <w:tc>
          <w:tcPr>
            <w:tcW w:w="2893" w:type="pct"/>
          </w:tcPr>
          <w:p w14:paraId="4C26947D" w14:textId="7ED0C9BA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92" w:type="pct"/>
            <w:shd w:val="clear" w:color="auto" w:fill="auto"/>
          </w:tcPr>
          <w:p w14:paraId="7F1B6DA0" w14:textId="77777777" w:rsidR="00773C9D" w:rsidRPr="00FF48D6" w:rsidRDefault="00773C9D" w:rsidP="00773C9D">
            <w:pPr>
              <w:tabs>
                <w:tab w:val="decimal" w:pos="511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5A499ABE" w14:textId="77777777" w:rsidR="00773C9D" w:rsidRPr="00FF48D6" w:rsidRDefault="00773C9D" w:rsidP="00773C9D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54C26288" w14:textId="77777777" w:rsidR="00773C9D" w:rsidRPr="00FF48D6" w:rsidRDefault="00773C9D" w:rsidP="00773C9D">
            <w:pPr>
              <w:tabs>
                <w:tab w:val="decimal" w:pos="550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" w:type="pct"/>
            <w:shd w:val="clear" w:color="auto" w:fill="auto"/>
          </w:tcPr>
          <w:p w14:paraId="404AF0BF" w14:textId="77777777" w:rsidR="00773C9D" w:rsidRPr="00FF48D6" w:rsidRDefault="00773C9D" w:rsidP="00773C9D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auto"/>
          </w:tcPr>
          <w:p w14:paraId="16029419" w14:textId="77777777" w:rsidR="00773C9D" w:rsidRPr="00FF48D6" w:rsidRDefault="00773C9D" w:rsidP="00773C9D">
            <w:pPr>
              <w:tabs>
                <w:tab w:val="decimal" w:pos="949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7BF84C35" w14:textId="77777777" w:rsidR="00773C9D" w:rsidRPr="00FF48D6" w:rsidRDefault="00773C9D" w:rsidP="00773C9D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14:paraId="7F90983E" w14:textId="77777777" w:rsidR="00773C9D" w:rsidRPr="00FF48D6" w:rsidRDefault="00773C9D" w:rsidP="00773C9D">
            <w:pPr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73C9D" w:rsidRPr="00050631" w14:paraId="4469CF2F" w14:textId="77777777" w:rsidTr="00D23F15">
        <w:tc>
          <w:tcPr>
            <w:tcW w:w="2893" w:type="pct"/>
          </w:tcPr>
          <w:p w14:paraId="4EC621FB" w14:textId="2AD7EAC5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3C9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92" w:type="pct"/>
            <w:shd w:val="clear" w:color="auto" w:fill="auto"/>
          </w:tcPr>
          <w:p w14:paraId="2212876E" w14:textId="54AA208E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BE25A5B" w14:textId="77777777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75B13543" w14:textId="55425032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A55543C" w14:textId="77777777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68D563E" w14:textId="79B36EBE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144" w:type="pct"/>
            <w:shd w:val="clear" w:color="auto" w:fill="auto"/>
          </w:tcPr>
          <w:p w14:paraId="17325733" w14:textId="77777777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14:paraId="01480EBB" w14:textId="73AC634F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773C9D" w:rsidRPr="00050631" w14:paraId="39292E0C" w14:textId="77777777" w:rsidTr="00D23F15">
        <w:tc>
          <w:tcPr>
            <w:tcW w:w="2893" w:type="pct"/>
          </w:tcPr>
          <w:p w14:paraId="32DEF323" w14:textId="38564755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3C9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92" w:type="pct"/>
            <w:shd w:val="clear" w:color="auto" w:fill="auto"/>
          </w:tcPr>
          <w:p w14:paraId="2E22434F" w14:textId="376ACA4E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29" w:type="pct"/>
            <w:shd w:val="clear" w:color="auto" w:fill="auto"/>
          </w:tcPr>
          <w:p w14:paraId="737CED03" w14:textId="77777777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1A9D7897" w14:textId="16DFEEE0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51" w:type="pct"/>
            <w:shd w:val="clear" w:color="auto" w:fill="auto"/>
          </w:tcPr>
          <w:p w14:paraId="2627ECEF" w14:textId="77777777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64B94984" w14:textId="27DBC75E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4" w:type="pct"/>
            <w:shd w:val="clear" w:color="auto" w:fill="auto"/>
          </w:tcPr>
          <w:p w14:paraId="33462BBD" w14:textId="77777777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14:paraId="2608C2E2" w14:textId="357C1945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773C9D" w:rsidRPr="00050631" w14:paraId="60754547" w14:textId="77777777" w:rsidTr="00D23F15">
        <w:tc>
          <w:tcPr>
            <w:tcW w:w="2893" w:type="pct"/>
          </w:tcPr>
          <w:p w14:paraId="65E80932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392" w:type="pct"/>
            <w:shd w:val="clear" w:color="auto" w:fill="auto"/>
          </w:tcPr>
          <w:p w14:paraId="11B5A818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0FE6DE6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3BCAC77A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D5372A1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35617197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4F854B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63B98D79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C9D" w:rsidRPr="00050631" w14:paraId="71E67AD5" w14:textId="77777777" w:rsidTr="00D23F15">
        <w:tc>
          <w:tcPr>
            <w:tcW w:w="2893" w:type="pct"/>
          </w:tcPr>
          <w:p w14:paraId="3EE6286F" w14:textId="0D987804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  <w:r w:rsidRPr="00154A7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54A7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92" w:type="pct"/>
            <w:shd w:val="clear" w:color="auto" w:fill="auto"/>
          </w:tcPr>
          <w:p w14:paraId="1EAA0584" w14:textId="6EEA47AB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22,666</w:t>
            </w:r>
          </w:p>
        </w:tc>
        <w:tc>
          <w:tcPr>
            <w:tcW w:w="129" w:type="pct"/>
            <w:shd w:val="clear" w:color="auto" w:fill="auto"/>
          </w:tcPr>
          <w:p w14:paraId="7BA24E99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1CAE45E3" w14:textId="2CCC4D5B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25,032</w:t>
            </w:r>
          </w:p>
        </w:tc>
        <w:tc>
          <w:tcPr>
            <w:tcW w:w="151" w:type="pct"/>
            <w:shd w:val="clear" w:color="auto" w:fill="auto"/>
          </w:tcPr>
          <w:p w14:paraId="64BBC425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12609F81" w14:textId="34C054A1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D3C619" w14:textId="77777777" w:rsidR="00773C9D" w:rsidRPr="00154A7F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14:paraId="1A636355" w14:textId="517B83A5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C9D" w:rsidRPr="00050631" w14:paraId="4793322D" w14:textId="77777777" w:rsidTr="00D23F15">
        <w:tc>
          <w:tcPr>
            <w:tcW w:w="2893" w:type="pct"/>
          </w:tcPr>
          <w:p w14:paraId="22E93317" w14:textId="12BBB06A" w:rsidR="00773C9D" w:rsidRPr="00154A7F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</w:t>
            </w:r>
            <w:r w:rsidRPr="00154A7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เบ็ดเสร็จอื่นของบริษัทร่วม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</w:t>
            </w:r>
            <w:r w:rsidRPr="00154A7F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392" w:type="pct"/>
            <w:shd w:val="clear" w:color="auto" w:fill="auto"/>
          </w:tcPr>
          <w:p w14:paraId="6759B79E" w14:textId="77777777" w:rsidR="00773C9D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7E6266D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535D115E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34702109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4CB02099" w14:textId="77777777" w:rsidR="00773C9D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BDF6E9E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65A35F7D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C9D" w:rsidRPr="00050631" w14:paraId="1CED223B" w14:textId="77777777" w:rsidTr="00D23F15">
        <w:tc>
          <w:tcPr>
            <w:tcW w:w="2893" w:type="pct"/>
          </w:tcPr>
          <w:p w14:paraId="5D7C2979" w14:textId="456B921F" w:rsidR="00773C9D" w:rsidRPr="00473FA2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  <w:r w:rsidRPr="00050631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92" w:type="pct"/>
            <w:shd w:val="clear" w:color="auto" w:fill="auto"/>
          </w:tcPr>
          <w:p w14:paraId="7F5001E9" w14:textId="2D421CBC" w:rsidR="00773C9D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29" w:type="pct"/>
            <w:shd w:val="clear" w:color="auto" w:fill="auto"/>
          </w:tcPr>
          <w:p w14:paraId="3B664A9F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5E497CB8" w14:textId="5C551F41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4427935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4530C257" w14:textId="489CDAFA" w:rsidR="00773C9D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A9C6682" w14:textId="77777777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5D158070" w14:textId="448984E8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C9D" w:rsidRPr="00050631" w14:paraId="5CBBDB9D" w14:textId="77777777" w:rsidTr="00D23F15">
        <w:trPr>
          <w:trHeight w:val="173"/>
        </w:trPr>
        <w:tc>
          <w:tcPr>
            <w:tcW w:w="2893" w:type="pct"/>
          </w:tcPr>
          <w:p w14:paraId="6A3F86E0" w14:textId="77777777" w:rsidR="00773C9D" w:rsidRPr="00D23F15" w:rsidRDefault="00773C9D" w:rsidP="00154A7F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392" w:type="pct"/>
            <w:shd w:val="clear" w:color="auto" w:fill="auto"/>
          </w:tcPr>
          <w:p w14:paraId="22262727" w14:textId="77777777" w:rsidR="00773C9D" w:rsidRPr="00154A7F" w:rsidRDefault="00773C9D" w:rsidP="00154A7F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2CB8CC99" w14:textId="77777777" w:rsidR="00773C9D" w:rsidRPr="00154A7F" w:rsidRDefault="00773C9D" w:rsidP="00154A7F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488DE3B8" w14:textId="77777777" w:rsidR="00773C9D" w:rsidRPr="00154A7F" w:rsidRDefault="00773C9D" w:rsidP="00154A7F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pct"/>
            <w:shd w:val="clear" w:color="auto" w:fill="auto"/>
          </w:tcPr>
          <w:p w14:paraId="0665F765" w14:textId="77777777" w:rsidR="00773C9D" w:rsidRPr="00154A7F" w:rsidRDefault="00773C9D" w:rsidP="00154A7F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</w:tcPr>
          <w:p w14:paraId="10D0803D" w14:textId="77777777" w:rsidR="00773C9D" w:rsidRPr="00154A7F" w:rsidRDefault="00773C9D" w:rsidP="00154A7F">
            <w:pPr>
              <w:tabs>
                <w:tab w:val="clear" w:pos="680"/>
                <w:tab w:val="left" w:pos="540"/>
                <w:tab w:val="decimal" w:pos="60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14:paraId="29D44D86" w14:textId="77777777" w:rsidR="00773C9D" w:rsidRPr="00154A7F" w:rsidRDefault="00773C9D" w:rsidP="00154A7F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14:paraId="50AECB58" w14:textId="77777777" w:rsidR="00773C9D" w:rsidRPr="00154A7F" w:rsidRDefault="00773C9D" w:rsidP="00154A7F">
            <w:pPr>
              <w:tabs>
                <w:tab w:val="clear" w:pos="680"/>
                <w:tab w:val="left" w:pos="540"/>
                <w:tab w:val="decimal" w:pos="60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3C9D" w:rsidRPr="00050631" w14:paraId="51837403" w14:textId="77777777" w:rsidTr="00D23F15">
        <w:tc>
          <w:tcPr>
            <w:tcW w:w="2893" w:type="pct"/>
          </w:tcPr>
          <w:p w14:paraId="278AF434" w14:textId="66229883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92" w:type="pct"/>
            <w:shd w:val="clear" w:color="auto" w:fill="auto"/>
          </w:tcPr>
          <w:p w14:paraId="18C739AC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DFC451A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41F3CED3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1" w:type="pct"/>
            <w:shd w:val="clear" w:color="auto" w:fill="auto"/>
          </w:tcPr>
          <w:p w14:paraId="415244B7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438" w:type="pct"/>
            <w:shd w:val="clear" w:color="auto" w:fill="auto"/>
          </w:tcPr>
          <w:p w14:paraId="0C22EA5D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3285A902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4CB1868C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773C9D" w:rsidRPr="00050631" w14:paraId="11C67763" w14:textId="77777777" w:rsidTr="00D23F15">
        <w:tc>
          <w:tcPr>
            <w:tcW w:w="2893" w:type="pct"/>
          </w:tcPr>
          <w:p w14:paraId="3B06780C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92" w:type="pct"/>
            <w:shd w:val="clear" w:color="auto" w:fill="auto"/>
          </w:tcPr>
          <w:p w14:paraId="02383FDA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2F6395B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7B032383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276460F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shd w:val="clear" w:color="auto" w:fill="auto"/>
          </w:tcPr>
          <w:p w14:paraId="4E6A95D3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A029A77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shd w:val="clear" w:color="auto" w:fill="auto"/>
          </w:tcPr>
          <w:p w14:paraId="00ECA6C5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C9D" w:rsidRPr="00050631" w14:paraId="649D2ED5" w14:textId="77777777" w:rsidTr="00D23F15">
        <w:tc>
          <w:tcPr>
            <w:tcW w:w="2893" w:type="pct"/>
          </w:tcPr>
          <w:p w14:paraId="05DEBDB4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506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92" w:type="pct"/>
            <w:shd w:val="clear" w:color="auto" w:fill="auto"/>
          </w:tcPr>
          <w:p w14:paraId="4D204BDD" w14:textId="2F8CCB49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24,257</w:t>
            </w:r>
          </w:p>
        </w:tc>
        <w:tc>
          <w:tcPr>
            <w:tcW w:w="129" w:type="pct"/>
            <w:shd w:val="clear" w:color="auto" w:fill="auto"/>
          </w:tcPr>
          <w:p w14:paraId="6B0B3895" w14:textId="77777777" w:rsidR="00773C9D" w:rsidRPr="00C72B78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2886A5D0" w14:textId="4B7C9C09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17,858</w:t>
            </w:r>
          </w:p>
        </w:tc>
        <w:tc>
          <w:tcPr>
            <w:tcW w:w="151" w:type="pct"/>
            <w:shd w:val="clear" w:color="auto" w:fill="auto"/>
          </w:tcPr>
          <w:p w14:paraId="5093F5CD" w14:textId="77777777" w:rsidR="00773C9D" w:rsidRPr="00C72B78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5749A020" w14:textId="372DFFB5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17,983</w:t>
            </w:r>
          </w:p>
        </w:tc>
        <w:tc>
          <w:tcPr>
            <w:tcW w:w="144" w:type="pct"/>
            <w:shd w:val="clear" w:color="auto" w:fill="auto"/>
          </w:tcPr>
          <w:p w14:paraId="3E90BF9F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521401FD" w14:textId="370644B7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17,858</w:t>
            </w:r>
          </w:p>
        </w:tc>
      </w:tr>
      <w:tr w:rsidR="00773C9D" w:rsidRPr="00050631" w14:paraId="233C4315" w14:textId="77777777" w:rsidTr="00D23F15">
        <w:tc>
          <w:tcPr>
            <w:tcW w:w="2893" w:type="pct"/>
          </w:tcPr>
          <w:p w14:paraId="7D1A9F1B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392" w:type="pct"/>
            <w:shd w:val="clear" w:color="auto" w:fill="auto"/>
          </w:tcPr>
          <w:p w14:paraId="0156C713" w14:textId="7AB78FC7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29" w:type="pct"/>
            <w:shd w:val="clear" w:color="auto" w:fill="auto"/>
          </w:tcPr>
          <w:p w14:paraId="791FC58B" w14:textId="77777777" w:rsidR="00773C9D" w:rsidRPr="00C72B78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52EA54B1" w14:textId="352C8B8F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51" w:type="pct"/>
            <w:shd w:val="clear" w:color="auto" w:fill="auto"/>
          </w:tcPr>
          <w:p w14:paraId="02BFDE99" w14:textId="77777777" w:rsidR="00773C9D" w:rsidRPr="00C72B78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15CB5453" w14:textId="6F13BB01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44" w:type="pct"/>
            <w:shd w:val="clear" w:color="auto" w:fill="auto"/>
          </w:tcPr>
          <w:p w14:paraId="346EA53C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13C5B84E" w14:textId="023E18FA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</w:tr>
      <w:tr w:rsidR="00773C9D" w:rsidRPr="00050631" w14:paraId="42AF8601" w14:textId="77777777" w:rsidTr="00D23F15">
        <w:tc>
          <w:tcPr>
            <w:tcW w:w="2893" w:type="pct"/>
          </w:tcPr>
          <w:p w14:paraId="59E63FB0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</w:tcPr>
          <w:p w14:paraId="71263294" w14:textId="588A1B69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616F4A54" w14:textId="77777777" w:rsidR="00773C9D" w:rsidRPr="00C72B78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836E62" w14:textId="60DB91EE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E2E4E5D" w14:textId="77777777" w:rsidR="00773C9D" w:rsidRPr="00C72B78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</w:tcPr>
          <w:p w14:paraId="7181186E" w14:textId="62F9FCFD" w:rsidR="00773C9D" w:rsidRPr="00C72B78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00931B37" w14:textId="77777777" w:rsidR="00773C9D" w:rsidRPr="00050631" w:rsidRDefault="00773C9D" w:rsidP="0077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687CC26" w14:textId="6E6E4D28" w:rsidR="00773C9D" w:rsidRPr="00050631" w:rsidRDefault="00773C9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826" w:rsidRPr="00050631" w14:paraId="1F56407F" w14:textId="77777777" w:rsidTr="00D23F15">
        <w:tc>
          <w:tcPr>
            <w:tcW w:w="2893" w:type="pct"/>
          </w:tcPr>
          <w:p w14:paraId="02D33A29" w14:textId="3A6CC65F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AF349" w14:textId="33639180" w:rsidR="00224826" w:rsidRPr="00C72B78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25,685</w:t>
            </w:r>
          </w:p>
        </w:tc>
        <w:tc>
          <w:tcPr>
            <w:tcW w:w="129" w:type="pct"/>
            <w:shd w:val="clear" w:color="auto" w:fill="auto"/>
          </w:tcPr>
          <w:p w14:paraId="2E0420CC" w14:textId="77777777" w:rsidR="00224826" w:rsidRPr="00C72B78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B0474" w14:textId="7BE18C2D" w:rsidR="00224826" w:rsidRPr="00C72B78" w:rsidRDefault="00224826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19,133</w:t>
            </w:r>
          </w:p>
        </w:tc>
        <w:tc>
          <w:tcPr>
            <w:tcW w:w="151" w:type="pct"/>
            <w:shd w:val="clear" w:color="auto" w:fill="auto"/>
          </w:tcPr>
          <w:p w14:paraId="7796C7E1" w14:textId="77777777" w:rsidR="00224826" w:rsidRPr="00C72B78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EF8BF" w14:textId="0378B337" w:rsidR="00224826" w:rsidRPr="00C72B78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18,824</w:t>
            </w:r>
          </w:p>
        </w:tc>
        <w:tc>
          <w:tcPr>
            <w:tcW w:w="144" w:type="pct"/>
            <w:shd w:val="clear" w:color="auto" w:fill="auto"/>
          </w:tcPr>
          <w:p w14:paraId="1819BAE3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367EA" w14:textId="795A41C3" w:rsidR="00224826" w:rsidRPr="00050631" w:rsidRDefault="00224826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19,133</w:t>
            </w:r>
          </w:p>
        </w:tc>
      </w:tr>
      <w:tr w:rsidR="00224826" w:rsidRPr="00050631" w14:paraId="25790D9D" w14:textId="77777777" w:rsidTr="00D23F15">
        <w:trPr>
          <w:trHeight w:val="26"/>
        </w:trPr>
        <w:tc>
          <w:tcPr>
            <w:tcW w:w="2893" w:type="pct"/>
          </w:tcPr>
          <w:p w14:paraId="7B331EA0" w14:textId="77777777" w:rsidR="00224826" w:rsidRPr="00D23F15" w:rsidRDefault="00224826" w:rsidP="00224826">
            <w:pPr>
              <w:tabs>
                <w:tab w:val="clear" w:pos="68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392" w:type="pct"/>
            <w:tcBorders>
              <w:top w:val="double" w:sz="4" w:space="0" w:color="auto"/>
            </w:tcBorders>
            <w:shd w:val="clear" w:color="auto" w:fill="auto"/>
          </w:tcPr>
          <w:p w14:paraId="732AE26C" w14:textId="77777777" w:rsidR="00224826" w:rsidRPr="00154A7F" w:rsidRDefault="00224826" w:rsidP="00224826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4F3D44A4" w14:textId="77777777" w:rsidR="00224826" w:rsidRPr="00154A7F" w:rsidRDefault="00224826" w:rsidP="00224826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C7F27B5" w14:textId="77777777" w:rsidR="00224826" w:rsidRPr="00154A7F" w:rsidRDefault="00224826" w:rsidP="00224826">
            <w:pPr>
              <w:tabs>
                <w:tab w:val="clear" w:pos="680"/>
                <w:tab w:val="left" w:pos="540"/>
                <w:tab w:val="decimal" w:pos="81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pct"/>
            <w:shd w:val="clear" w:color="auto" w:fill="auto"/>
          </w:tcPr>
          <w:p w14:paraId="35234CAE" w14:textId="77777777" w:rsidR="00224826" w:rsidRPr="00154A7F" w:rsidRDefault="00224826" w:rsidP="00224826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  <w:shd w:val="clear" w:color="auto" w:fill="auto"/>
          </w:tcPr>
          <w:p w14:paraId="264187DA" w14:textId="77777777" w:rsidR="00224826" w:rsidRPr="00154A7F" w:rsidRDefault="00224826" w:rsidP="00224826">
            <w:pPr>
              <w:tabs>
                <w:tab w:val="clear" w:pos="680"/>
                <w:tab w:val="left" w:pos="540"/>
                <w:tab w:val="decimal" w:pos="946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14:paraId="3B058B77" w14:textId="77777777" w:rsidR="00224826" w:rsidRPr="00154A7F" w:rsidRDefault="00224826" w:rsidP="00224826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9" w:type="pct"/>
            <w:tcBorders>
              <w:top w:val="double" w:sz="4" w:space="0" w:color="auto"/>
            </w:tcBorders>
            <w:shd w:val="clear" w:color="auto" w:fill="auto"/>
          </w:tcPr>
          <w:p w14:paraId="5EC422D4" w14:textId="77777777" w:rsidR="00224826" w:rsidRPr="00154A7F" w:rsidRDefault="00224826" w:rsidP="00224826">
            <w:pPr>
              <w:tabs>
                <w:tab w:val="clear" w:pos="680"/>
                <w:tab w:val="left" w:pos="540"/>
                <w:tab w:val="decimal" w:pos="946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4826" w:rsidRPr="00050631" w14:paraId="21B2B994" w14:textId="77777777" w:rsidTr="00D23F15">
        <w:tc>
          <w:tcPr>
            <w:tcW w:w="2893" w:type="pct"/>
          </w:tcPr>
          <w:p w14:paraId="21964031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92" w:type="pct"/>
            <w:shd w:val="clear" w:color="auto" w:fill="auto"/>
          </w:tcPr>
          <w:p w14:paraId="1C295C10" w14:textId="77777777" w:rsidR="00224826" w:rsidRPr="00154A7F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9BD977E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7969BA20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6816597B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3C73A744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BE49E8A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14:paraId="4CA2EEDF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24826" w:rsidRPr="00050631" w14:paraId="149A6D0B" w14:textId="77777777" w:rsidTr="00D23F15">
        <w:tc>
          <w:tcPr>
            <w:tcW w:w="2893" w:type="pct"/>
          </w:tcPr>
          <w:p w14:paraId="60863110" w14:textId="4C198788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92" w:type="pct"/>
            <w:shd w:val="clear" w:color="auto" w:fill="auto"/>
          </w:tcPr>
          <w:p w14:paraId="17152BE6" w14:textId="6362DCEE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19,914</w:t>
            </w:r>
          </w:p>
        </w:tc>
        <w:tc>
          <w:tcPr>
            <w:tcW w:w="129" w:type="pct"/>
            <w:shd w:val="clear" w:color="auto" w:fill="auto"/>
          </w:tcPr>
          <w:p w14:paraId="2241DE6A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53FE4367" w14:textId="7D3ECD75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15,693</w:t>
            </w:r>
          </w:p>
        </w:tc>
        <w:tc>
          <w:tcPr>
            <w:tcW w:w="151" w:type="pct"/>
            <w:shd w:val="clear" w:color="auto" w:fill="auto"/>
          </w:tcPr>
          <w:p w14:paraId="5C6C976A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4CF9A4E9" w14:textId="3C0EE22A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44" w:type="pct"/>
            <w:shd w:val="clear" w:color="auto" w:fill="auto"/>
          </w:tcPr>
          <w:p w14:paraId="20384B99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2AB8F4F7" w14:textId="08F8D7EB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15,693</w:t>
            </w:r>
          </w:p>
        </w:tc>
      </w:tr>
      <w:tr w:rsidR="00224826" w:rsidRPr="00050631" w14:paraId="5A036EB3" w14:textId="77777777" w:rsidTr="00D23F15">
        <w:tc>
          <w:tcPr>
            <w:tcW w:w="2893" w:type="pct"/>
          </w:tcPr>
          <w:p w14:paraId="0355F326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92" w:type="pct"/>
            <w:shd w:val="clear" w:color="auto" w:fill="auto"/>
          </w:tcPr>
          <w:p w14:paraId="135DBC78" w14:textId="591E82D9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14:paraId="0E13FBE6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2FB351CA" w14:textId="2379358A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0D5584CF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4D4A52F" w14:textId="22073249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0CD1C775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66DD7CA3" w14:textId="452213D9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24826" w:rsidRPr="00050631" w14:paraId="4721D51C" w14:textId="77777777" w:rsidTr="00D23F15">
        <w:tc>
          <w:tcPr>
            <w:tcW w:w="2893" w:type="pct"/>
          </w:tcPr>
          <w:p w14:paraId="50BAC209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92" w:type="pct"/>
            <w:shd w:val="clear" w:color="auto" w:fill="auto"/>
          </w:tcPr>
          <w:p w14:paraId="27B2BA86" w14:textId="051078E3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30,021</w:t>
            </w:r>
          </w:p>
        </w:tc>
        <w:tc>
          <w:tcPr>
            <w:tcW w:w="129" w:type="pct"/>
            <w:shd w:val="clear" w:color="auto" w:fill="auto"/>
          </w:tcPr>
          <w:p w14:paraId="0EAA65B3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3A0C2E4A" w14:textId="512050DA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32,223</w:t>
            </w:r>
          </w:p>
        </w:tc>
        <w:tc>
          <w:tcPr>
            <w:tcW w:w="151" w:type="pct"/>
            <w:shd w:val="clear" w:color="auto" w:fill="auto"/>
          </w:tcPr>
          <w:p w14:paraId="00589172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60D07D9B" w14:textId="10170A2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5,097</w:t>
            </w:r>
          </w:p>
        </w:tc>
        <w:tc>
          <w:tcPr>
            <w:tcW w:w="144" w:type="pct"/>
            <w:shd w:val="clear" w:color="auto" w:fill="auto"/>
          </w:tcPr>
          <w:p w14:paraId="396F902E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07FB1A05" w14:textId="51697FA8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21,809</w:t>
            </w:r>
          </w:p>
        </w:tc>
      </w:tr>
      <w:tr w:rsidR="00224826" w:rsidRPr="00050631" w14:paraId="5B29B32D" w14:textId="77777777" w:rsidTr="00D23F15">
        <w:tc>
          <w:tcPr>
            <w:tcW w:w="2893" w:type="pct"/>
          </w:tcPr>
          <w:p w14:paraId="2F751B32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392" w:type="pct"/>
            <w:shd w:val="clear" w:color="auto" w:fill="auto"/>
          </w:tcPr>
          <w:p w14:paraId="3AA12176" w14:textId="79336746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129" w:type="pct"/>
            <w:shd w:val="clear" w:color="auto" w:fill="auto"/>
          </w:tcPr>
          <w:p w14:paraId="528D6C9B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168C4DC1" w14:textId="0C38E8E0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11,203</w:t>
            </w:r>
          </w:p>
        </w:tc>
        <w:tc>
          <w:tcPr>
            <w:tcW w:w="151" w:type="pct"/>
            <w:shd w:val="clear" w:color="auto" w:fill="auto"/>
          </w:tcPr>
          <w:p w14:paraId="1F8F979E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62B84C35" w14:textId="48AFA114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  <w:tc>
          <w:tcPr>
            <w:tcW w:w="144" w:type="pct"/>
            <w:shd w:val="clear" w:color="auto" w:fill="auto"/>
          </w:tcPr>
          <w:p w14:paraId="535075DA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50C61BEA" w14:textId="67A3549A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9,765</w:t>
            </w:r>
          </w:p>
        </w:tc>
      </w:tr>
      <w:tr w:rsidR="00224826" w:rsidRPr="00050631" w14:paraId="3DC1840F" w14:textId="77777777" w:rsidTr="00D23F15">
        <w:tc>
          <w:tcPr>
            <w:tcW w:w="2893" w:type="pct"/>
          </w:tcPr>
          <w:p w14:paraId="69CBB703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392" w:type="pct"/>
            <w:shd w:val="clear" w:color="auto" w:fill="auto"/>
          </w:tcPr>
          <w:p w14:paraId="4738DCFC" w14:textId="2579FD39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  <w:tc>
          <w:tcPr>
            <w:tcW w:w="129" w:type="pct"/>
            <w:shd w:val="clear" w:color="auto" w:fill="auto"/>
          </w:tcPr>
          <w:p w14:paraId="6B8282CA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  <w:gridSpan w:val="2"/>
            <w:shd w:val="clear" w:color="auto" w:fill="auto"/>
          </w:tcPr>
          <w:p w14:paraId="08E07805" w14:textId="0AFF3068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151" w:type="pct"/>
            <w:shd w:val="clear" w:color="auto" w:fill="auto"/>
          </w:tcPr>
          <w:p w14:paraId="26691C61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pct"/>
            <w:shd w:val="clear" w:color="auto" w:fill="auto"/>
          </w:tcPr>
          <w:p w14:paraId="2972706F" w14:textId="61E691B4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  <w:tc>
          <w:tcPr>
            <w:tcW w:w="144" w:type="pct"/>
            <w:shd w:val="clear" w:color="auto" w:fill="auto"/>
          </w:tcPr>
          <w:p w14:paraId="265018D5" w14:textId="77777777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9" w:type="pct"/>
            <w:shd w:val="clear" w:color="auto" w:fill="auto"/>
          </w:tcPr>
          <w:p w14:paraId="69D57A4B" w14:textId="71024B83" w:rsidR="00224826" w:rsidRPr="00050631" w:rsidRDefault="00224826" w:rsidP="00224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</w:tr>
    </w:tbl>
    <w:p w14:paraId="29F33024" w14:textId="77777777" w:rsidR="00050631" w:rsidRPr="00D23F15" w:rsidRDefault="00050631" w:rsidP="00154A7F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0B08BA46" w14:textId="3677B8A4" w:rsidR="000F4299" w:rsidRPr="00154A7F" w:rsidRDefault="000F4299" w:rsidP="004A3B7D">
      <w:pPr>
        <w:tabs>
          <w:tab w:val="clear" w:pos="454"/>
          <w:tab w:val="left" w:pos="6030"/>
          <w:tab w:val="center" w:pos="7560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154A7F">
        <w:rPr>
          <w:rFonts w:ascii="Angsana New" w:hAnsi="Angsana New"/>
          <w:i/>
          <w:iCs/>
          <w:sz w:val="30"/>
          <w:szCs w:val="30"/>
          <w:cs/>
        </w:rPr>
        <w:t>ค่าตอบแทนกรรมการ</w:t>
      </w:r>
    </w:p>
    <w:p w14:paraId="59D2ED83" w14:textId="73F31EEC" w:rsidR="00050631" w:rsidRDefault="00050631" w:rsidP="00050631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47558B">
        <w:rPr>
          <w:rFonts w:ascii="Angsana New" w:hAnsi="Angsana New"/>
          <w:spacing w:val="-4"/>
          <w:sz w:val="30"/>
          <w:szCs w:val="30"/>
        </w:rPr>
        <w:t xml:space="preserve"> </w:t>
      </w:r>
      <w:r w:rsidR="001C2D99">
        <w:rPr>
          <w:rFonts w:ascii="Angsana New" w:hAnsi="Angsana New"/>
          <w:spacing w:val="-4"/>
          <w:sz w:val="30"/>
          <w:szCs w:val="30"/>
        </w:rPr>
        <w:t>25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47558B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47558B">
        <w:rPr>
          <w:rFonts w:ascii="Angsana New" w:hAnsi="Angsana New"/>
          <w:spacing w:val="-4"/>
          <w:sz w:val="30"/>
          <w:szCs w:val="30"/>
          <w:cs/>
        </w:rPr>
        <w:t xml:space="preserve"> ผู้ถือหุ้นมีมติอนุมัติการจ่ายค่าตอบแทน</w:t>
      </w:r>
      <w:r w:rsidRPr="0047558B">
        <w:rPr>
          <w:rFonts w:ascii="Angsana New" w:hAnsi="Angsana New"/>
          <w:sz w:val="30"/>
          <w:szCs w:val="30"/>
          <w:cs/>
        </w:rPr>
        <w:t xml:space="preserve">กรรมการบริษัทและเบี้ยประชุมประจำปี </w:t>
      </w:r>
      <w:r w:rsidRPr="0047558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47558B">
        <w:rPr>
          <w:rFonts w:ascii="Angsana New" w:hAnsi="Angsana New"/>
          <w:sz w:val="30"/>
          <w:szCs w:val="30"/>
          <w:cs/>
        </w:rPr>
        <w:t xml:space="preserve"> เป็นจำนวนเงินทั้งสิ้นไม่เกิน</w:t>
      </w:r>
      <w:r w:rsidR="001C2D99">
        <w:rPr>
          <w:rFonts w:ascii="Angsana New" w:hAnsi="Angsana New"/>
          <w:sz w:val="30"/>
          <w:szCs w:val="30"/>
        </w:rPr>
        <w:t xml:space="preserve"> 15</w:t>
      </w:r>
      <w:r w:rsidRPr="0047558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6E6ACA6" w14:textId="77777777" w:rsidR="0070744D" w:rsidRPr="00D23F15" w:rsidRDefault="0070744D" w:rsidP="00050631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992"/>
        <w:gridCol w:w="257"/>
        <w:gridCol w:w="1005"/>
        <w:gridCol w:w="257"/>
        <w:gridCol w:w="1003"/>
        <w:gridCol w:w="276"/>
        <w:gridCol w:w="986"/>
      </w:tblGrid>
      <w:tr w:rsidR="00AA7206" w:rsidRPr="0047558B" w14:paraId="6F367C3F" w14:textId="77777777" w:rsidTr="00154A7F">
        <w:tc>
          <w:tcPr>
            <w:tcW w:w="2400" w:type="pct"/>
          </w:tcPr>
          <w:p w14:paraId="33A31CE3" w14:textId="6385DDE6" w:rsidR="00092F3D" w:rsidRPr="0047558B" w:rsidRDefault="00092F3D" w:rsidP="0004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pct"/>
            <w:gridSpan w:val="3"/>
          </w:tcPr>
          <w:p w14:paraId="1397FD6B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8E1BA40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16B314E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A7206" w:rsidRPr="0047558B" w14:paraId="1F5AD0C2" w14:textId="77777777" w:rsidTr="00AA7206">
        <w:tc>
          <w:tcPr>
            <w:tcW w:w="2400" w:type="pct"/>
          </w:tcPr>
          <w:p w14:paraId="62A72140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40B36F96" w14:textId="120B3658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0" w:type="pct"/>
          </w:tcPr>
          <w:p w14:paraId="3ECCB771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EA63DBF" w14:textId="5330839E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5A9B9E1A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F0D43DB" w14:textId="0736205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50" w:type="pct"/>
          </w:tcPr>
          <w:p w14:paraId="5AF0FE6D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A5D7B94" w14:textId="42835836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A7206" w:rsidRPr="0047558B" w14:paraId="221687F9" w14:textId="77777777" w:rsidTr="00AA7206">
        <w:tc>
          <w:tcPr>
            <w:tcW w:w="2400" w:type="pct"/>
          </w:tcPr>
          <w:p w14:paraId="184966EA" w14:textId="32070459" w:rsidR="001F7CF1" w:rsidRPr="00154A7F" w:rsidRDefault="00AA7206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40" w:type="pct"/>
          </w:tcPr>
          <w:p w14:paraId="52FDD362" w14:textId="2724BA30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6EA32F2A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55552ED" w14:textId="47077C62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55AFA88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E4A023A" w14:textId="053B973E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78446E91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52A87C" w14:textId="5A25DE9E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7206" w:rsidRPr="0047558B" w14:paraId="0CD5BE29" w14:textId="77777777" w:rsidTr="00154A7F">
        <w:tc>
          <w:tcPr>
            <w:tcW w:w="2400" w:type="pct"/>
          </w:tcPr>
          <w:p w14:paraId="556B16B9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pct"/>
            <w:gridSpan w:val="7"/>
          </w:tcPr>
          <w:p w14:paraId="0853AB0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7206" w:rsidRPr="0047558B" w14:paraId="47734C8E" w14:textId="77777777" w:rsidTr="00AA7206">
        <w:trPr>
          <w:trHeight w:val="217"/>
        </w:trPr>
        <w:tc>
          <w:tcPr>
            <w:tcW w:w="2400" w:type="pct"/>
          </w:tcPr>
          <w:p w14:paraId="587A66D7" w14:textId="05CAC8DE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pct"/>
          </w:tcPr>
          <w:p w14:paraId="6AC82D34" w14:textId="77777777" w:rsidR="001C2D99" w:rsidRPr="0047558B" w:rsidDel="001F7CF1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C7B21B3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3AC8829B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9473F16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D4C1378" w14:textId="77777777" w:rsidR="001C2D99" w:rsidRPr="0047558B" w:rsidDel="001F7CF1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A93D2AF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44067996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7206" w:rsidRPr="0047558B" w14:paraId="2A06546E" w14:textId="77777777" w:rsidTr="00AA7206">
        <w:trPr>
          <w:trHeight w:val="217"/>
        </w:trPr>
        <w:tc>
          <w:tcPr>
            <w:tcW w:w="2400" w:type="pct"/>
          </w:tcPr>
          <w:p w14:paraId="51506B06" w14:textId="7B6B40B4" w:rsidR="001C2D99" w:rsidRPr="00B4359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152695A8" w14:textId="65707EE2" w:rsidR="001C2D99" w:rsidRPr="00B4359B" w:rsidDel="001F7CF1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4804A8" w14:textId="77777777" w:rsidR="001C2D99" w:rsidRPr="00B4359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9E76477" w14:textId="7326EFCA" w:rsidR="001C2D99" w:rsidRPr="00B4359B" w:rsidRDefault="001C2D99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D06155B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0D6DFBA9" w14:textId="0354396D" w:rsidR="001C2D99" w:rsidRPr="00B4359B" w:rsidDel="001F7CF1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357,076</w:t>
            </w:r>
          </w:p>
        </w:tc>
        <w:tc>
          <w:tcPr>
            <w:tcW w:w="150" w:type="pct"/>
          </w:tcPr>
          <w:p w14:paraId="4F5C2D54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1E43CC6E" w14:textId="0DF8F5AA" w:rsidR="001C2D99" w:rsidRPr="00B4359B" w:rsidRDefault="001C2D99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206" w:rsidRPr="0047558B" w14:paraId="518BD6A6" w14:textId="77777777" w:rsidTr="00AA7206">
        <w:trPr>
          <w:trHeight w:val="217"/>
        </w:trPr>
        <w:tc>
          <w:tcPr>
            <w:tcW w:w="2400" w:type="pct"/>
          </w:tcPr>
          <w:p w14:paraId="66AC3687" w14:textId="5552286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7B4C11E" w14:textId="63799197" w:rsidR="001C2D99" w:rsidRPr="00B4359B" w:rsidDel="001F7CF1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  <w:tc>
          <w:tcPr>
            <w:tcW w:w="140" w:type="pct"/>
          </w:tcPr>
          <w:p w14:paraId="6C618133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3A6718B" w14:textId="6E6E066A" w:rsidR="001C2D99" w:rsidRPr="00B4359B" w:rsidRDefault="001C2D99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  <w:tc>
          <w:tcPr>
            <w:tcW w:w="140" w:type="pct"/>
          </w:tcPr>
          <w:p w14:paraId="535ED09D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775FF42" w14:textId="512BC0FF" w:rsidR="001C2D99" w:rsidRPr="00B4359B" w:rsidDel="001F7CF1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4CE7A38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03377E9" w14:textId="1DD11826" w:rsidR="001C2D99" w:rsidRPr="00B4359B" w:rsidRDefault="001C2D99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</w:tr>
      <w:tr w:rsidR="00AA7206" w:rsidRPr="0047558B" w14:paraId="4A0804E0" w14:textId="77777777" w:rsidTr="00AA7206">
        <w:trPr>
          <w:trHeight w:val="217"/>
        </w:trPr>
        <w:tc>
          <w:tcPr>
            <w:tcW w:w="2400" w:type="pct"/>
          </w:tcPr>
          <w:p w14:paraId="0DC75494" w14:textId="411B6F65" w:rsidR="001F7CF1" w:rsidRPr="001C2D99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30465D8" w14:textId="548D5380" w:rsidR="001F7CF1" w:rsidRPr="0047558B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3,535</w:t>
            </w:r>
          </w:p>
        </w:tc>
        <w:tc>
          <w:tcPr>
            <w:tcW w:w="140" w:type="pct"/>
          </w:tcPr>
          <w:p w14:paraId="4AC3CC29" w14:textId="77777777" w:rsidR="001F7CF1" w:rsidRPr="0047558B" w:rsidRDefault="001F7CF1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547C1FAE" w14:textId="4CC93F39" w:rsidR="001F7CF1" w:rsidRPr="0047558B" w:rsidRDefault="001F7CF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40" w:type="pct"/>
          </w:tcPr>
          <w:p w14:paraId="38D8276F" w14:textId="77777777" w:rsidR="001F7CF1" w:rsidRPr="0047558B" w:rsidRDefault="001F7CF1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76DA344" w14:textId="5F8B52DC" w:rsidR="001F7CF1" w:rsidRPr="00AA7206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206">
              <w:rPr>
                <w:rFonts w:ascii="Angsana New" w:hAnsi="Angsana New"/>
                <w:b/>
                <w:bCs/>
                <w:sz w:val="30"/>
                <w:szCs w:val="30"/>
              </w:rPr>
              <w:t>357,076</w:t>
            </w:r>
          </w:p>
        </w:tc>
        <w:tc>
          <w:tcPr>
            <w:tcW w:w="150" w:type="pct"/>
          </w:tcPr>
          <w:p w14:paraId="241D4EA8" w14:textId="77777777" w:rsidR="001F7CF1" w:rsidRPr="0047558B" w:rsidRDefault="001F7CF1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35F4C8A" w14:textId="7EF6A400" w:rsidR="001F7CF1" w:rsidRPr="0047558B" w:rsidRDefault="001F7CF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</w:tr>
      <w:tr w:rsidR="00AA7206" w:rsidRPr="0047558B" w14:paraId="5BBE5519" w14:textId="77777777" w:rsidTr="00AA7206">
        <w:tc>
          <w:tcPr>
            <w:tcW w:w="2400" w:type="pct"/>
          </w:tcPr>
          <w:p w14:paraId="4825293D" w14:textId="6D29E382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pct"/>
            <w:gridSpan w:val="3"/>
          </w:tcPr>
          <w:p w14:paraId="083CC0DA" w14:textId="2EB190EE" w:rsidR="00AA7206" w:rsidRPr="00154A7F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DBF2DE2" w14:textId="77777777" w:rsidR="00AA7206" w:rsidRPr="00154A7F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3026CE1F" w14:textId="6D11BFB1" w:rsidR="00AA7206" w:rsidRPr="00154A7F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A7206" w:rsidRPr="0047558B" w14:paraId="056DEFC7" w14:textId="77777777" w:rsidTr="00AA7206">
        <w:tc>
          <w:tcPr>
            <w:tcW w:w="2400" w:type="pct"/>
          </w:tcPr>
          <w:p w14:paraId="429A4353" w14:textId="77777777" w:rsidR="00AA7206" w:rsidRPr="00154A7F" w:rsidDel="00AA7206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315AD6E" w14:textId="39D36A44" w:rsidR="00AA7206" w:rsidRPr="0047558B" w:rsidDel="001F7CF1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0" w:type="pct"/>
          </w:tcPr>
          <w:p w14:paraId="61AB2C7A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ED62426" w14:textId="7EA08FD6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7835D238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43CE9778" w14:textId="70BAFC7A" w:rsidR="00AA7206" w:rsidRPr="0047558B" w:rsidDel="001F7CF1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50" w:type="pct"/>
          </w:tcPr>
          <w:p w14:paraId="6795AA70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73B86E57" w14:textId="5074B859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A7206" w:rsidRPr="0047558B" w14:paraId="69199BA8" w14:textId="77777777" w:rsidTr="00AA7206">
        <w:tc>
          <w:tcPr>
            <w:tcW w:w="2400" w:type="pct"/>
          </w:tcPr>
          <w:p w14:paraId="1F061823" w14:textId="410A8DA8" w:rsidR="00AA7206" w:rsidRPr="0047558B" w:rsidDel="00AA7206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1FA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40" w:type="pct"/>
          </w:tcPr>
          <w:p w14:paraId="47D8B5A8" w14:textId="28D11B0E" w:rsidR="00AA7206" w:rsidRPr="0047558B" w:rsidDel="001F7CF1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FBDB7AF" w14:textId="77777777" w:rsidR="00AA7206" w:rsidRPr="0047558B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0C3CA39F" w14:textId="7907B110" w:rsidR="00AA7206" w:rsidRPr="0047558B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0D5DC595" w14:textId="77777777" w:rsidR="00AA7206" w:rsidRPr="0047558B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171AF28" w14:textId="3720AFDE" w:rsidR="00AA7206" w:rsidRPr="0047558B" w:rsidDel="001F7CF1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61597D0D" w14:textId="77777777" w:rsidR="00AA7206" w:rsidRPr="00154A7F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411F4EAA" w14:textId="7C07B7A1" w:rsidR="00AA7206" w:rsidRPr="0047558B" w:rsidRDefault="00AA7206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7206" w:rsidRPr="0047558B" w14:paraId="6EA61137" w14:textId="77777777" w:rsidTr="00AA7206">
        <w:tc>
          <w:tcPr>
            <w:tcW w:w="2400" w:type="pct"/>
          </w:tcPr>
          <w:p w14:paraId="2C06959D" w14:textId="77777777" w:rsidR="00AA7206" w:rsidRPr="00154A7F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pct"/>
            <w:gridSpan w:val="7"/>
          </w:tcPr>
          <w:p w14:paraId="173BDD50" w14:textId="101719F0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7206" w:rsidRPr="0047558B" w14:paraId="7DE6B3BF" w14:textId="77777777" w:rsidTr="00AA7206">
        <w:tc>
          <w:tcPr>
            <w:tcW w:w="2400" w:type="pct"/>
          </w:tcPr>
          <w:p w14:paraId="1EAA3D25" w14:textId="109E0578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0" w:type="pct"/>
          </w:tcPr>
          <w:p w14:paraId="03F875DC" w14:textId="77777777" w:rsidR="00AA7206" w:rsidRPr="0047558B" w:rsidDel="001F7CF1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DCE1BFC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714930D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5A20FC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BB00D0F" w14:textId="77777777" w:rsidR="00AA7206" w:rsidRPr="0047558B" w:rsidDel="001F7CF1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F1C40D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14FB0B21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206" w:rsidRPr="0047558B" w14:paraId="3D199FE8" w14:textId="77777777" w:rsidTr="00AA7206">
        <w:tc>
          <w:tcPr>
            <w:tcW w:w="2400" w:type="pct"/>
          </w:tcPr>
          <w:p w14:paraId="0A52FDCC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2CDF2299" w14:textId="003FF303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3F16DC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A5CB025" w14:textId="6DA6D3D3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DE3416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781161F" w14:textId="305A5930" w:rsidR="00AA7206" w:rsidRPr="006D1A3E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D1A3E">
              <w:rPr>
                <w:rFonts w:ascii="Angsana New" w:hAnsi="Angsana New"/>
                <w:sz w:val="30"/>
                <w:szCs w:val="30"/>
              </w:rPr>
              <w:t>116,407</w:t>
            </w:r>
          </w:p>
        </w:tc>
        <w:tc>
          <w:tcPr>
            <w:tcW w:w="150" w:type="pct"/>
          </w:tcPr>
          <w:p w14:paraId="4E3A6CEA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32713C0D" w14:textId="151C4887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36,180</w:t>
            </w:r>
          </w:p>
        </w:tc>
      </w:tr>
      <w:tr w:rsidR="00AA7206" w:rsidRPr="0047558B" w14:paraId="7A879993" w14:textId="77777777" w:rsidTr="00AA7206">
        <w:tc>
          <w:tcPr>
            <w:tcW w:w="2400" w:type="pct"/>
          </w:tcPr>
          <w:p w14:paraId="1B185150" w14:textId="77777777" w:rsidR="00AA7206" w:rsidRPr="0047558B" w:rsidRDefault="00AA7206" w:rsidP="00AA7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EF42F3A" w14:textId="7B09EDA1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</w:t>
            </w:r>
            <w:r w:rsidR="001C42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48C46A49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322E3E6C" w14:textId="09205774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140" w:type="pct"/>
          </w:tcPr>
          <w:p w14:paraId="331D8F26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0097D73" w14:textId="38C7AFB8" w:rsidR="00AA7206" w:rsidRPr="006D1A3E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D1A3E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50" w:type="pct"/>
          </w:tcPr>
          <w:p w14:paraId="571E53AE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</w:tcPr>
          <w:p w14:paraId="417D2F2D" w14:textId="5FACF09F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</w:tr>
      <w:tr w:rsidR="00AA7206" w:rsidRPr="0047558B" w14:paraId="5F5C6463" w14:textId="77777777" w:rsidTr="00AA7206">
        <w:trPr>
          <w:trHeight w:val="217"/>
        </w:trPr>
        <w:tc>
          <w:tcPr>
            <w:tcW w:w="2400" w:type="pct"/>
          </w:tcPr>
          <w:p w14:paraId="3F1BA080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1E93155" w14:textId="46EE3FFC" w:rsidR="00AA7206" w:rsidRPr="006D1A3E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1A3E">
              <w:rPr>
                <w:rFonts w:ascii="Angsana New" w:hAnsi="Angsana New"/>
                <w:b/>
                <w:bCs/>
                <w:sz w:val="30"/>
                <w:szCs w:val="30"/>
              </w:rPr>
              <w:t>1,67</w:t>
            </w:r>
            <w:r w:rsidR="001C425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0A1653C3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5981711" w14:textId="46B55C41" w:rsidR="00AA7206" w:rsidRPr="006D1A3E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1A3E">
              <w:rPr>
                <w:rFonts w:ascii="Angsana New" w:hAnsi="Angsana New"/>
                <w:b/>
                <w:bCs/>
                <w:sz w:val="30"/>
                <w:szCs w:val="30"/>
              </w:rPr>
              <w:t>1,443</w:t>
            </w:r>
          </w:p>
        </w:tc>
        <w:tc>
          <w:tcPr>
            <w:tcW w:w="140" w:type="pct"/>
          </w:tcPr>
          <w:p w14:paraId="06B995A3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8AE3302" w14:textId="36A0F943" w:rsidR="00AA7206" w:rsidRPr="0047558B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117,358</w:t>
            </w:r>
          </w:p>
        </w:tc>
        <w:tc>
          <w:tcPr>
            <w:tcW w:w="150" w:type="pct"/>
          </w:tcPr>
          <w:p w14:paraId="6DE78E51" w14:textId="77777777" w:rsidR="00AA7206" w:rsidRPr="0047558B" w:rsidRDefault="00AA7206" w:rsidP="00AA7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74BBB46" w14:textId="58875C66" w:rsidR="00AA7206" w:rsidRPr="006D1A3E" w:rsidRDefault="00AA7206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1A3E">
              <w:rPr>
                <w:rFonts w:ascii="Angsana New" w:hAnsi="Angsana New"/>
                <w:b/>
                <w:bCs/>
                <w:sz w:val="30"/>
                <w:szCs w:val="30"/>
              </w:rPr>
              <w:t>37,381</w:t>
            </w:r>
          </w:p>
        </w:tc>
      </w:tr>
    </w:tbl>
    <w:p w14:paraId="768422BF" w14:textId="36AD073F" w:rsidR="000D75E7" w:rsidRPr="00D23F15" w:rsidRDefault="000D75E7" w:rsidP="00FF5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86"/>
        <w:gridCol w:w="272"/>
        <w:gridCol w:w="988"/>
        <w:gridCol w:w="270"/>
        <w:gridCol w:w="993"/>
        <w:gridCol w:w="270"/>
        <w:gridCol w:w="990"/>
      </w:tblGrid>
      <w:tr w:rsidR="006D1A3E" w:rsidRPr="003C7742" w14:paraId="471D0AEF" w14:textId="77777777" w:rsidTr="00154A7F">
        <w:tc>
          <w:tcPr>
            <w:tcW w:w="2403" w:type="pct"/>
          </w:tcPr>
          <w:p w14:paraId="22C7FA56" w14:textId="5B90E1A0" w:rsidR="00473FA2" w:rsidRPr="003C7742" w:rsidRDefault="00473FA2" w:rsidP="00E06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ปันผลค้างรับ</w:t>
            </w:r>
          </w:p>
        </w:tc>
        <w:tc>
          <w:tcPr>
            <w:tcW w:w="537" w:type="pct"/>
          </w:tcPr>
          <w:p w14:paraId="6CDB73CE" w14:textId="77777777" w:rsidR="00473FA2" w:rsidRPr="003C7742" w:rsidRDefault="00473FA2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F69960" w14:textId="77777777" w:rsidR="00473FA2" w:rsidRPr="003C7742" w:rsidRDefault="00473FA2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466D550" w14:textId="77777777" w:rsidR="00473FA2" w:rsidRPr="003C7742" w:rsidRDefault="00473FA2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1224F2" w14:textId="77777777" w:rsidR="00473FA2" w:rsidRPr="003C7742" w:rsidRDefault="00473FA2" w:rsidP="00E0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B202B50" w14:textId="77777777" w:rsidR="00473FA2" w:rsidRPr="003C7742" w:rsidRDefault="00473FA2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2A55E9" w14:textId="77777777" w:rsidR="00473FA2" w:rsidRPr="003C7742" w:rsidRDefault="00473FA2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F2E87D0" w14:textId="77777777" w:rsidR="00473FA2" w:rsidRPr="003C7742" w:rsidRDefault="00473FA2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2872733F" w14:textId="77777777" w:rsidTr="00154A7F">
        <w:tc>
          <w:tcPr>
            <w:tcW w:w="2403" w:type="pct"/>
          </w:tcPr>
          <w:p w14:paraId="40393A88" w14:textId="2C4CCC85" w:rsidR="00473FA2" w:rsidRPr="003C7742" w:rsidRDefault="00473FA2" w:rsidP="00E06F0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6E8746B9" w14:textId="59188ABA" w:rsidR="00473FA2" w:rsidRPr="003C774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148" w:type="pct"/>
            <w:shd w:val="clear" w:color="auto" w:fill="auto"/>
          </w:tcPr>
          <w:p w14:paraId="56B126CF" w14:textId="77777777" w:rsidR="00473FA2" w:rsidRPr="003C7742" w:rsidRDefault="00473FA2" w:rsidP="00E0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652AB9ED" w14:textId="77777777" w:rsidR="00473FA2" w:rsidRPr="003C7742" w:rsidRDefault="00473FA2" w:rsidP="00E0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2B9410" w14:textId="77777777" w:rsidR="00473FA2" w:rsidRPr="003C7742" w:rsidRDefault="00473FA2" w:rsidP="00E0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29DBF0EC" w14:textId="30AF1663" w:rsidR="00473FA2" w:rsidRPr="003C774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147" w:type="pct"/>
            <w:shd w:val="clear" w:color="auto" w:fill="auto"/>
          </w:tcPr>
          <w:p w14:paraId="75B64FAB" w14:textId="77777777" w:rsidR="00473FA2" w:rsidRPr="003C7742" w:rsidRDefault="00473FA2" w:rsidP="00E0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6E1B4D54" w14:textId="72361FB1" w:rsidR="00473FA2" w:rsidRPr="003C774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86409F" w14:textId="77777777" w:rsidR="00473FA2" w:rsidRPr="00D23F15" w:rsidRDefault="00473FA2" w:rsidP="00FF5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86"/>
        <w:gridCol w:w="272"/>
        <w:gridCol w:w="988"/>
        <w:gridCol w:w="270"/>
        <w:gridCol w:w="993"/>
        <w:gridCol w:w="270"/>
        <w:gridCol w:w="989"/>
      </w:tblGrid>
      <w:tr w:rsidR="006D1A3E" w:rsidRPr="003C7742" w14:paraId="0B7CFF69" w14:textId="77777777" w:rsidTr="00154A7F">
        <w:tc>
          <w:tcPr>
            <w:tcW w:w="2402" w:type="pct"/>
          </w:tcPr>
          <w:p w14:paraId="76ED69B6" w14:textId="77777777" w:rsidR="001C2D99" w:rsidRPr="003C7742" w:rsidRDefault="001C2D99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37" w:type="pct"/>
          </w:tcPr>
          <w:p w14:paraId="0CFD6807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8C8039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2006F0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B70552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453F65A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1EB330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8CCFFC6" w14:textId="77777777" w:rsidR="001C2D99" w:rsidRPr="003C7742" w:rsidRDefault="001C2D99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79B64E70" w14:textId="77777777" w:rsidTr="004A3FD3">
        <w:tc>
          <w:tcPr>
            <w:tcW w:w="2402" w:type="pct"/>
          </w:tcPr>
          <w:p w14:paraId="555F26A0" w14:textId="77777777" w:rsidR="001C2D99" w:rsidRPr="003C7742" w:rsidRDefault="001C2D99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3E59ACE7" w14:textId="77777777" w:rsidR="001C2D99" w:rsidRPr="00C5268B" w:rsidRDefault="001C2D99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14AFF86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053976D9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911B08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41C6BE39" w14:textId="57D1358E" w:rsidR="001C2D99" w:rsidRPr="003C774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493,000</w:t>
            </w:r>
          </w:p>
        </w:tc>
        <w:tc>
          <w:tcPr>
            <w:tcW w:w="147" w:type="pct"/>
            <w:shd w:val="clear" w:color="auto" w:fill="auto"/>
          </w:tcPr>
          <w:p w14:paraId="007C7304" w14:textId="77777777" w:rsidR="001C2D99" w:rsidRPr="003C7742" w:rsidRDefault="001C2D9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41551FEB" w14:textId="77777777" w:rsidR="001C2D99" w:rsidRPr="003C7742" w:rsidRDefault="001C2D99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148,000</w:t>
            </w:r>
          </w:p>
        </w:tc>
      </w:tr>
    </w:tbl>
    <w:p w14:paraId="4BA43E0E" w14:textId="4C45F9E1" w:rsidR="001C2D99" w:rsidRPr="00D23F15" w:rsidRDefault="001C2D99" w:rsidP="00FF5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88"/>
        <w:gridCol w:w="272"/>
        <w:gridCol w:w="988"/>
        <w:gridCol w:w="270"/>
        <w:gridCol w:w="991"/>
        <w:gridCol w:w="270"/>
        <w:gridCol w:w="988"/>
      </w:tblGrid>
      <w:tr w:rsidR="006D1A3E" w:rsidRPr="003C7742" w14:paraId="4728D3B1" w14:textId="77777777" w:rsidTr="006D1A3E">
        <w:tc>
          <w:tcPr>
            <w:tcW w:w="2404" w:type="pct"/>
          </w:tcPr>
          <w:p w14:paraId="368756E1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38" w:type="pct"/>
            <w:shd w:val="clear" w:color="auto" w:fill="auto"/>
          </w:tcPr>
          <w:p w14:paraId="011CC910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85A1DB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431CF97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F5B35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DECEDA2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5655D6F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CBE2F49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22B30146" w14:textId="77777777" w:rsidTr="006D1A3E">
        <w:tc>
          <w:tcPr>
            <w:tcW w:w="2404" w:type="pct"/>
          </w:tcPr>
          <w:p w14:paraId="044E14C8" w14:textId="77777777" w:rsidR="00EE7224" w:rsidRPr="00B4359B" w:rsidRDefault="00EE7224" w:rsidP="006B45D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(</w:t>
            </w: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538" w:type="pct"/>
            <w:shd w:val="clear" w:color="auto" w:fill="auto"/>
          </w:tcPr>
          <w:p w14:paraId="427FEA36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049043E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C348435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5C0BC4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E02924F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B396DF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BAFCF5C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23476A47" w14:textId="77777777" w:rsidTr="006D1A3E">
        <w:tc>
          <w:tcPr>
            <w:tcW w:w="2404" w:type="pct"/>
          </w:tcPr>
          <w:p w14:paraId="48448FDA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538" w:type="pct"/>
            <w:shd w:val="clear" w:color="auto" w:fill="auto"/>
          </w:tcPr>
          <w:p w14:paraId="094F8B98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BAB0130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A596666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BA60B2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31C806D" w14:textId="77777777" w:rsidR="00EE7224" w:rsidRPr="00F13C8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77C7CB" w14:textId="77777777" w:rsidR="00EE7224" w:rsidRPr="003C7742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9386355" w14:textId="77777777" w:rsidR="00EE7224" w:rsidDel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3C7742" w14:paraId="44653DA2" w14:textId="77777777" w:rsidTr="006D1A3E">
        <w:tc>
          <w:tcPr>
            <w:tcW w:w="2404" w:type="pct"/>
          </w:tcPr>
          <w:p w14:paraId="05C4FAB1" w14:textId="77777777" w:rsidR="00EE7224" w:rsidRPr="003C7742" w:rsidRDefault="00EE7224" w:rsidP="006B45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70D2040E" w14:textId="682D810C" w:rsidR="00EE7224" w:rsidRPr="009A3247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4,227</w:t>
            </w:r>
          </w:p>
        </w:tc>
        <w:tc>
          <w:tcPr>
            <w:tcW w:w="148" w:type="pct"/>
            <w:shd w:val="clear" w:color="auto" w:fill="auto"/>
          </w:tcPr>
          <w:p w14:paraId="43F29049" w14:textId="77777777" w:rsidR="00EE7224" w:rsidRPr="009A3247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4B961C75" w14:textId="77777777" w:rsidR="00EE7224" w:rsidRPr="00BA19A0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147" w:type="pct"/>
            <w:shd w:val="clear" w:color="auto" w:fill="auto"/>
          </w:tcPr>
          <w:p w14:paraId="58CE8979" w14:textId="77777777" w:rsidR="00EE7224" w:rsidRPr="00BA19A0" w:rsidRDefault="00EE7224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067CC00D" w14:textId="76104FC8" w:rsidR="00EE7224" w:rsidRPr="009A3247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7" w:type="pct"/>
            <w:shd w:val="clear" w:color="auto" w:fill="auto"/>
          </w:tcPr>
          <w:p w14:paraId="7AE06512" w14:textId="77777777" w:rsidR="00EE7224" w:rsidRPr="009A3247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881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0D926624" w14:textId="77777777" w:rsidR="00EE7224" w:rsidRPr="00BA19A0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</w:tr>
    </w:tbl>
    <w:p w14:paraId="22490B5F" w14:textId="77777777" w:rsidR="008B57F3" w:rsidRPr="00D23F15" w:rsidRDefault="008B57F3" w:rsidP="00657D47">
      <w:pPr>
        <w:spacing w:line="240" w:lineRule="auto"/>
        <w:rPr>
          <w:rFonts w:ascii="Angsana New" w:hAnsi="Angsana New"/>
          <w:sz w:val="22"/>
          <w:szCs w:val="22"/>
        </w:rPr>
      </w:pPr>
    </w:p>
    <w:p w14:paraId="612B8982" w14:textId="77777777" w:rsidR="00145B43" w:rsidRPr="0047558B" w:rsidRDefault="00145B43" w:rsidP="00657D4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89"/>
        <w:gridCol w:w="247"/>
        <w:gridCol w:w="1012"/>
        <w:gridCol w:w="238"/>
        <w:gridCol w:w="1028"/>
        <w:gridCol w:w="270"/>
        <w:gridCol w:w="990"/>
      </w:tblGrid>
      <w:tr w:rsidR="00EE7224" w:rsidRPr="0047558B" w14:paraId="14AAA2E9" w14:textId="77777777" w:rsidTr="00154A7F">
        <w:tc>
          <w:tcPr>
            <w:tcW w:w="4406" w:type="dxa"/>
          </w:tcPr>
          <w:p w14:paraId="163C0C87" w14:textId="64E83126" w:rsidR="00EE7224" w:rsidRPr="003C774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9" w:type="dxa"/>
          </w:tcPr>
          <w:p w14:paraId="18B96040" w14:textId="77777777" w:rsidR="00EE7224" w:rsidRPr="0047558B" w:rsidDel="00DC6B0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AAE3C7D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9533498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81572FF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9E9A149" w14:textId="77777777" w:rsidR="00EE7224" w:rsidRPr="0047558B" w:rsidDel="00DC6B02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D6914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14EBE6" w14:textId="77777777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7224" w:rsidRPr="006D1A3E" w14:paraId="3B2284CD" w14:textId="77777777" w:rsidTr="00154A7F">
        <w:tc>
          <w:tcPr>
            <w:tcW w:w="4406" w:type="dxa"/>
          </w:tcPr>
          <w:p w14:paraId="40552D9E" w14:textId="574A6B14" w:rsidR="00EE7224" w:rsidRPr="0047558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1EC3EF73" w14:textId="6AD1A3B0" w:rsidR="00EE7224" w:rsidRPr="00B4359B" w:rsidDel="00DC6B0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DC5DB94" w14:textId="77777777" w:rsidR="00EE7224" w:rsidRPr="00B4359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A859D94" w14:textId="3E48B0CB" w:rsidR="00EE7224" w:rsidRPr="00B4359B" w:rsidRDefault="00EE7224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FADDF4" w14:textId="77777777" w:rsidR="00EE7224" w:rsidRPr="00B4359B" w:rsidRDefault="00EE7224" w:rsidP="00DC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D21B368" w14:textId="599DEB94" w:rsidR="00EE7224" w:rsidRPr="00B4359B" w:rsidDel="00DC6B0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7,313</w:t>
            </w:r>
          </w:p>
        </w:tc>
        <w:tc>
          <w:tcPr>
            <w:tcW w:w="270" w:type="dxa"/>
          </w:tcPr>
          <w:p w14:paraId="00EC677D" w14:textId="77777777" w:rsidR="00EE7224" w:rsidRPr="00B4359B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4ADD90" w14:textId="05B31FDC" w:rsidR="00EE7224" w:rsidRPr="006D1A3E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6D1A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24" w:rsidRPr="0047558B" w14:paraId="56BBE546" w14:textId="77777777" w:rsidTr="00154A7F">
        <w:tc>
          <w:tcPr>
            <w:tcW w:w="4406" w:type="dxa"/>
          </w:tcPr>
          <w:p w14:paraId="3972ABDA" w14:textId="1CC4DEBD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F378C6E" w14:textId="3ED31D14" w:rsidR="00EE7224" w:rsidRPr="00B4359B" w:rsidDel="00DC6B0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19,816</w:t>
            </w:r>
          </w:p>
        </w:tc>
        <w:tc>
          <w:tcPr>
            <w:tcW w:w="247" w:type="dxa"/>
          </w:tcPr>
          <w:p w14:paraId="111347AF" w14:textId="77777777" w:rsidR="00EE7224" w:rsidRPr="00B4359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BB1B175" w14:textId="0636198E" w:rsidR="00EE7224" w:rsidRPr="006D1A3E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D1A3E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  <w:tc>
          <w:tcPr>
            <w:tcW w:w="238" w:type="dxa"/>
          </w:tcPr>
          <w:p w14:paraId="5AF1A7C6" w14:textId="77777777" w:rsidR="00EE7224" w:rsidRPr="00B4359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3BE41B5" w14:textId="1A63822F" w:rsidR="00EE7224" w:rsidRPr="00B4359B" w:rsidDel="00DC6B02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B6A03" w14:textId="77777777" w:rsidR="00EE7224" w:rsidRPr="00B4359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4EC3D7" w14:textId="647EFD54" w:rsidR="00EE7224" w:rsidRPr="00B4359B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</w:tr>
      <w:tr w:rsidR="00EE7224" w:rsidRPr="0047558B" w14:paraId="4F4F7B3B" w14:textId="77777777" w:rsidTr="00154A7F">
        <w:tc>
          <w:tcPr>
            <w:tcW w:w="4406" w:type="dxa"/>
          </w:tcPr>
          <w:p w14:paraId="295FC697" w14:textId="1C40B1BE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A52530A" w14:textId="78EF8A6E" w:rsidR="00EE7224" w:rsidRPr="006D1A3E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1A3E">
              <w:rPr>
                <w:rFonts w:ascii="Angsana New" w:hAnsi="Angsana New"/>
                <w:b/>
                <w:bCs/>
                <w:sz w:val="30"/>
                <w:szCs w:val="30"/>
              </w:rPr>
              <w:t>19,816</w:t>
            </w:r>
          </w:p>
        </w:tc>
        <w:tc>
          <w:tcPr>
            <w:tcW w:w="247" w:type="dxa"/>
          </w:tcPr>
          <w:p w14:paraId="23488BB7" w14:textId="77777777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124A03B" w14:textId="189E97F2" w:rsidR="00EE7224" w:rsidRPr="0047558B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  <w:tc>
          <w:tcPr>
            <w:tcW w:w="238" w:type="dxa"/>
          </w:tcPr>
          <w:p w14:paraId="6523CC7A" w14:textId="77777777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9684461" w14:textId="1737EDAB" w:rsidR="00EE7224" w:rsidRPr="0047558B" w:rsidRDefault="00473FA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7,313</w:t>
            </w:r>
          </w:p>
        </w:tc>
        <w:tc>
          <w:tcPr>
            <w:tcW w:w="270" w:type="dxa"/>
          </w:tcPr>
          <w:p w14:paraId="201411D6" w14:textId="77777777" w:rsidR="00EE7224" w:rsidRPr="0047558B" w:rsidRDefault="00EE7224" w:rsidP="00EE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CF4FE" w14:textId="57A568ED" w:rsidR="00EE7224" w:rsidRPr="0047558B" w:rsidRDefault="00EE7224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</w:tr>
    </w:tbl>
    <w:p w14:paraId="209ACB70" w14:textId="77777777" w:rsidR="00AD1C86" w:rsidRPr="00D23F15" w:rsidRDefault="00AD1C8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89"/>
        <w:gridCol w:w="247"/>
        <w:gridCol w:w="1012"/>
        <w:gridCol w:w="238"/>
        <w:gridCol w:w="1028"/>
        <w:gridCol w:w="270"/>
        <w:gridCol w:w="990"/>
      </w:tblGrid>
      <w:tr w:rsidR="006D1A3E" w:rsidRPr="0047558B" w14:paraId="32804604" w14:textId="77777777" w:rsidTr="006D1A3E">
        <w:tc>
          <w:tcPr>
            <w:tcW w:w="4406" w:type="dxa"/>
          </w:tcPr>
          <w:p w14:paraId="3CFD9F19" w14:textId="625233A2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68CD5447" w14:textId="77777777" w:rsidR="006D1A3E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8270B99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F4C452" w14:textId="77777777" w:rsidR="006D1A3E" w:rsidRPr="0047558B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1C7287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F627EE2" w14:textId="77777777" w:rsidR="006D1A3E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A75C6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750651" w14:textId="77777777" w:rsidR="006D1A3E" w:rsidRPr="0047558B" w:rsidDel="006D1A3E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A3E" w:rsidRPr="0047558B" w14:paraId="04F10EB6" w14:textId="77777777" w:rsidTr="006D1A3E">
        <w:tc>
          <w:tcPr>
            <w:tcW w:w="4406" w:type="dxa"/>
          </w:tcPr>
          <w:p w14:paraId="3C60487B" w14:textId="5FEB756A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9" w:type="dxa"/>
          </w:tcPr>
          <w:p w14:paraId="54C97039" w14:textId="335B9E12" w:rsidR="006D1A3E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EE316DE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8F12C85" w14:textId="5CCBE018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745DD68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E4BB89F" w14:textId="1460E478" w:rsidR="006D1A3E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2,490</w:t>
            </w:r>
          </w:p>
        </w:tc>
        <w:tc>
          <w:tcPr>
            <w:tcW w:w="270" w:type="dxa"/>
          </w:tcPr>
          <w:p w14:paraId="29F67D6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36E4B6" w14:textId="64298AB6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1A3E" w:rsidRPr="0047558B" w14:paraId="74273C18" w14:textId="77777777" w:rsidTr="00154A7F">
        <w:tc>
          <w:tcPr>
            <w:tcW w:w="4406" w:type="dxa"/>
          </w:tcPr>
          <w:p w14:paraId="1D5F598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9" w:type="dxa"/>
            <w:shd w:val="clear" w:color="auto" w:fill="auto"/>
          </w:tcPr>
          <w:p w14:paraId="6DFB71B4" w14:textId="57967727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1,398</w:t>
            </w:r>
          </w:p>
        </w:tc>
        <w:tc>
          <w:tcPr>
            <w:tcW w:w="247" w:type="dxa"/>
            <w:shd w:val="clear" w:color="auto" w:fill="auto"/>
          </w:tcPr>
          <w:p w14:paraId="6245ED6A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2FB1F26C" w14:textId="4265EBCF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  <w:tc>
          <w:tcPr>
            <w:tcW w:w="238" w:type="dxa"/>
            <w:shd w:val="clear" w:color="auto" w:fill="auto"/>
          </w:tcPr>
          <w:p w14:paraId="58ADD6D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0174255" w14:textId="5B143977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0" w:type="dxa"/>
            <w:shd w:val="clear" w:color="auto" w:fill="auto"/>
          </w:tcPr>
          <w:p w14:paraId="37587D0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C0B687" w14:textId="31ED7F32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6D1A3E" w:rsidRPr="0047558B" w14:paraId="4A9FB251" w14:textId="77777777" w:rsidTr="00154A7F">
        <w:tc>
          <w:tcPr>
            <w:tcW w:w="4406" w:type="dxa"/>
          </w:tcPr>
          <w:p w14:paraId="203969DE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59F3AF2" w14:textId="7F356964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3,359</w:t>
            </w:r>
          </w:p>
        </w:tc>
        <w:tc>
          <w:tcPr>
            <w:tcW w:w="247" w:type="dxa"/>
          </w:tcPr>
          <w:p w14:paraId="58A532D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49BAB7B" w14:textId="3F19256D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3,677</w:t>
            </w:r>
          </w:p>
        </w:tc>
        <w:tc>
          <w:tcPr>
            <w:tcW w:w="238" w:type="dxa"/>
          </w:tcPr>
          <w:p w14:paraId="730E7DEC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E01CAB0" w14:textId="42BDA96E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75C97077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EC7DB7" w14:textId="0119AAD8" w:rsidR="006D1A3E" w:rsidRPr="004755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6D1A3E" w:rsidRPr="0047558B" w14:paraId="024EFFB0" w14:textId="77777777" w:rsidTr="00154A7F">
        <w:tc>
          <w:tcPr>
            <w:tcW w:w="4406" w:type="dxa"/>
          </w:tcPr>
          <w:p w14:paraId="6B88A949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4D349E1" w14:textId="50BBD7B1" w:rsidR="006D1A3E" w:rsidRPr="00C526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8B">
              <w:rPr>
                <w:rFonts w:ascii="Angsana New" w:hAnsi="Angsana New"/>
                <w:b/>
                <w:bCs/>
                <w:sz w:val="30"/>
                <w:szCs w:val="30"/>
              </w:rPr>
              <w:t>4,757</w:t>
            </w:r>
          </w:p>
        </w:tc>
        <w:tc>
          <w:tcPr>
            <w:tcW w:w="247" w:type="dxa"/>
          </w:tcPr>
          <w:p w14:paraId="68C64063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8A0F55A" w14:textId="514E761F" w:rsidR="006D1A3E" w:rsidRPr="00C526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8B">
              <w:rPr>
                <w:rFonts w:ascii="Angsana New" w:hAnsi="Angsana New"/>
                <w:b/>
                <w:bCs/>
                <w:sz w:val="30"/>
                <w:szCs w:val="30"/>
              </w:rPr>
              <w:t>8,012</w:t>
            </w:r>
          </w:p>
        </w:tc>
        <w:tc>
          <w:tcPr>
            <w:tcW w:w="238" w:type="dxa"/>
          </w:tcPr>
          <w:p w14:paraId="71F139EF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E488786" w14:textId="4A1659E1" w:rsidR="006D1A3E" w:rsidRPr="00C526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8B">
              <w:rPr>
                <w:rFonts w:ascii="Angsana New" w:hAnsi="Angsana New"/>
                <w:b/>
                <w:bCs/>
                <w:sz w:val="30"/>
                <w:szCs w:val="30"/>
              </w:rPr>
              <w:t>3,780</w:t>
            </w:r>
          </w:p>
        </w:tc>
        <w:tc>
          <w:tcPr>
            <w:tcW w:w="270" w:type="dxa"/>
          </w:tcPr>
          <w:p w14:paraId="4F8409B4" w14:textId="77777777" w:rsidR="006D1A3E" w:rsidRPr="0047558B" w:rsidRDefault="006D1A3E" w:rsidP="006D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75190F" w14:textId="5682E5AD" w:rsidR="006D1A3E" w:rsidRPr="00C5268B" w:rsidRDefault="006D1A3E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68B">
              <w:rPr>
                <w:rFonts w:ascii="Angsana New" w:hAnsi="Angsana New"/>
                <w:b/>
                <w:bCs/>
                <w:sz w:val="30"/>
                <w:szCs w:val="30"/>
              </w:rPr>
              <w:t>7,870</w:t>
            </w:r>
          </w:p>
        </w:tc>
      </w:tr>
    </w:tbl>
    <w:p w14:paraId="4376045B" w14:textId="747EC8C0" w:rsidR="00BF60A8" w:rsidRDefault="00BF60A8"/>
    <w:p w14:paraId="3EE866C2" w14:textId="74BB07CD" w:rsidR="004A070B" w:rsidRDefault="004A070B"/>
    <w:p w14:paraId="46272FD2" w14:textId="686257F0" w:rsidR="004A070B" w:rsidRDefault="004A070B"/>
    <w:p w14:paraId="1FD48B6C" w14:textId="37F58407" w:rsidR="004A070B" w:rsidRDefault="004A070B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04"/>
        <w:gridCol w:w="247"/>
        <w:gridCol w:w="1012"/>
        <w:gridCol w:w="238"/>
        <w:gridCol w:w="933"/>
        <w:gridCol w:w="270"/>
        <w:gridCol w:w="990"/>
      </w:tblGrid>
      <w:tr w:rsidR="00BF60A8" w:rsidRPr="0047558B" w14:paraId="3A83AD58" w14:textId="77777777" w:rsidTr="00154A7F">
        <w:tc>
          <w:tcPr>
            <w:tcW w:w="4406" w:type="dxa"/>
          </w:tcPr>
          <w:p w14:paraId="09751F09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3" w:type="dxa"/>
            <w:gridSpan w:val="3"/>
          </w:tcPr>
          <w:p w14:paraId="00E8A717" w14:textId="3D7AACC8" w:rsidR="00BF60A8" w:rsidRPr="00154A7F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85ED94C" w14:textId="77777777" w:rsidR="00BF60A8" w:rsidRPr="00154A7F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92" w:type="dxa"/>
            <w:gridSpan w:val="3"/>
          </w:tcPr>
          <w:p w14:paraId="5529AAA0" w14:textId="2643370B" w:rsidR="00BF60A8" w:rsidRPr="00154A7F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60A8" w:rsidRPr="0047558B" w14:paraId="3E6654E5" w14:textId="77777777" w:rsidTr="00154A7F">
        <w:tc>
          <w:tcPr>
            <w:tcW w:w="4406" w:type="dxa"/>
          </w:tcPr>
          <w:p w14:paraId="50C9665B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</w:tcPr>
          <w:p w14:paraId="59689FBA" w14:textId="0E3C8424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247" w:type="dxa"/>
          </w:tcPr>
          <w:p w14:paraId="1DC48747" w14:textId="77777777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7866711" w14:textId="42A5FF11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1A2CBA77" w14:textId="77777777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40FA1F0D" w14:textId="75370C89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56861BEC" w14:textId="77777777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EA23A5" w14:textId="5BE8CA0C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F60A8" w:rsidRPr="0047558B" w14:paraId="40A1E1F0" w14:textId="77777777" w:rsidTr="00154A7F">
        <w:tc>
          <w:tcPr>
            <w:tcW w:w="4406" w:type="dxa"/>
          </w:tcPr>
          <w:p w14:paraId="223E9CF3" w14:textId="471D1F8A" w:rsidR="00BF60A8" w:rsidRPr="00154A7F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51FA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04" w:type="dxa"/>
          </w:tcPr>
          <w:p w14:paraId="5717E853" w14:textId="0C9C05F4" w:rsidR="00BF60A8" w:rsidRPr="0047558B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</w:tcPr>
          <w:p w14:paraId="4B388E05" w14:textId="77777777" w:rsidR="00BF60A8" w:rsidRPr="0047558B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3AD35CC" w14:textId="589D2214" w:rsidR="00BF60A8" w:rsidRPr="0047558B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6F5C719" w14:textId="77777777" w:rsidR="00BF60A8" w:rsidRPr="0047558B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0DE3EAD1" w14:textId="1F313B33" w:rsidR="00BF60A8" w:rsidRPr="0047558B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B41A81" w14:textId="77777777" w:rsidR="00BF60A8" w:rsidRPr="0047558B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69CB1D" w14:textId="3EB8D683" w:rsidR="00BF60A8" w:rsidRPr="0047558B" w:rsidRDefault="00BF60A8" w:rsidP="00154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F60A8" w:rsidRPr="0047558B" w14:paraId="307BDA5D" w14:textId="77777777" w:rsidTr="00154A7F">
        <w:tc>
          <w:tcPr>
            <w:tcW w:w="4406" w:type="dxa"/>
          </w:tcPr>
          <w:p w14:paraId="6E301950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3" w:type="dxa"/>
            <w:gridSpan w:val="7"/>
          </w:tcPr>
          <w:p w14:paraId="5AD82121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0A8" w:rsidRPr="0047558B" w14:paraId="65806AA7" w14:textId="77777777" w:rsidTr="00154A7F">
        <w:tc>
          <w:tcPr>
            <w:tcW w:w="4406" w:type="dxa"/>
          </w:tcPr>
          <w:p w14:paraId="7A3E5806" w14:textId="04B1D969" w:rsidR="00BF60A8" w:rsidRPr="0047558B" w:rsidRDefault="00BF60A8" w:rsidP="00BF6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4" w:type="dxa"/>
          </w:tcPr>
          <w:p w14:paraId="44C3E653" w14:textId="1F479A23" w:rsidR="00BF60A8" w:rsidRPr="0047558B" w:rsidRDefault="00BF60A8" w:rsidP="00BF6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2A67D9A4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6D153A19" w14:textId="732B1B0C" w:rsidR="00BF60A8" w:rsidRPr="0047558B" w:rsidRDefault="00BF60A8" w:rsidP="00BF6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262C2E5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01DBC81A" w14:textId="19A3A90C" w:rsidR="00BF60A8" w:rsidRPr="0047558B" w:rsidRDefault="00BF60A8" w:rsidP="00BF6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8390D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D19CFD" w14:textId="2561DB6A" w:rsidR="00BF60A8" w:rsidRPr="0047558B" w:rsidRDefault="00BF60A8" w:rsidP="00BF6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60A8" w:rsidRPr="0047558B" w14:paraId="6B94EAD1" w14:textId="77777777" w:rsidTr="00154A7F">
        <w:tc>
          <w:tcPr>
            <w:tcW w:w="4406" w:type="dxa"/>
          </w:tcPr>
          <w:p w14:paraId="57D97486" w14:textId="633487E2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4C58279C" w14:textId="362B3FCF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29,459</w:t>
            </w:r>
          </w:p>
        </w:tc>
        <w:tc>
          <w:tcPr>
            <w:tcW w:w="247" w:type="dxa"/>
          </w:tcPr>
          <w:p w14:paraId="6CF4759E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79512874" w14:textId="343BBAEC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13,288</w:t>
            </w:r>
          </w:p>
        </w:tc>
        <w:tc>
          <w:tcPr>
            <w:tcW w:w="238" w:type="dxa"/>
          </w:tcPr>
          <w:p w14:paraId="3989E64C" w14:textId="77777777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7A54CAB2" w14:textId="727EB796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21F10DBF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7A90E43" w14:textId="0255FD1E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</w:rPr>
              <w:t>12,269</w:t>
            </w:r>
          </w:p>
        </w:tc>
      </w:tr>
      <w:tr w:rsidR="00BF60A8" w:rsidRPr="0047558B" w14:paraId="4FE61E8F" w14:textId="77777777" w:rsidTr="00154A7F">
        <w:tc>
          <w:tcPr>
            <w:tcW w:w="4406" w:type="dxa"/>
          </w:tcPr>
          <w:p w14:paraId="30306903" w14:textId="77777777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4C395AC7" w14:textId="77777777" w:rsidR="00BF60A8" w:rsidRPr="0047558B" w:rsidDel="00DC6B02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F5C5118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239FE687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85B9698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7CAD1EFB" w14:textId="77777777" w:rsidR="00BF60A8" w:rsidRPr="0047558B" w:rsidDel="00DC6B02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A7441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9A98D7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60A8" w:rsidRPr="0047558B" w14:paraId="0E88C669" w14:textId="77777777" w:rsidTr="00154A7F">
        <w:tc>
          <w:tcPr>
            <w:tcW w:w="4406" w:type="dxa"/>
          </w:tcPr>
          <w:p w14:paraId="1FBFD634" w14:textId="1B516895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04" w:type="dxa"/>
          </w:tcPr>
          <w:p w14:paraId="1D895B77" w14:textId="77777777" w:rsidR="00BF60A8" w:rsidRPr="0047558B" w:rsidDel="00DC6B02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9869E27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6E014D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334DD96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3E258BA6" w14:textId="77777777" w:rsidR="00BF60A8" w:rsidRPr="0047558B" w:rsidDel="00DC6B02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B3612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06376A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60A8" w:rsidRPr="0047558B" w14:paraId="0B599E7F" w14:textId="77777777" w:rsidTr="00154A7F">
        <w:tc>
          <w:tcPr>
            <w:tcW w:w="4406" w:type="dxa"/>
          </w:tcPr>
          <w:p w14:paraId="5B90B898" w14:textId="693D4EDE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5A06918F" w14:textId="7E7C8ED7" w:rsidR="00BF60A8" w:rsidRPr="0047558B" w:rsidDel="00DC6B02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47" w:type="dxa"/>
          </w:tcPr>
          <w:p w14:paraId="490AFBD5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456BEEE6" w14:textId="12996795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38" w:type="dxa"/>
          </w:tcPr>
          <w:p w14:paraId="58B8C332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4325469B" w14:textId="41E92218" w:rsidR="00BF60A8" w:rsidRPr="0047558B" w:rsidDel="00DC6B02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0812824D" w14:textId="77777777" w:rsidR="00BF60A8" w:rsidRPr="0047558B" w:rsidRDefault="00BF60A8" w:rsidP="00BF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91D7D38" w14:textId="34959F9D" w:rsidR="00BF60A8" w:rsidRPr="0047558B" w:rsidRDefault="00BF60A8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15BAE541" w14:textId="77777777" w:rsidR="00C55A85" w:rsidRPr="00AA7206" w:rsidRDefault="00C55A85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74D3EFD" w14:textId="77777777" w:rsidR="00F54C5A" w:rsidRPr="0047558B" w:rsidRDefault="00F54C5A" w:rsidP="00F54C5A">
      <w:pPr>
        <w:rPr>
          <w:vanish/>
        </w:rPr>
      </w:pPr>
    </w:p>
    <w:p w14:paraId="1E67B58A" w14:textId="5B18571A" w:rsidR="00BA0504" w:rsidRDefault="00BA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BA050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2BA6E9D" w14:textId="28DC5E2E" w:rsidR="006D4E93" w:rsidRPr="00154A7F" w:rsidRDefault="006D4E93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88"/>
        <w:gridCol w:w="269"/>
        <w:gridCol w:w="1984"/>
      </w:tblGrid>
      <w:tr w:rsidR="006D4E93" w:rsidRPr="003C7742" w14:paraId="6A2047D5" w14:textId="77777777" w:rsidTr="00154A7F">
        <w:tc>
          <w:tcPr>
            <w:tcW w:w="2647" w:type="pct"/>
          </w:tcPr>
          <w:p w14:paraId="6C7EF169" w14:textId="78879BB1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673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673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3" w:type="pct"/>
          </w:tcPr>
          <w:p w14:paraId="5D00383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C786AC4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pct"/>
          </w:tcPr>
          <w:p w14:paraId="62A4DF88" w14:textId="77777777" w:rsidR="006D4E93" w:rsidRPr="00EB5670" w:rsidRDefault="006D4E93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E93" w:rsidRPr="003C7742" w14:paraId="0184C4DD" w14:textId="77777777" w:rsidTr="00154A7F">
        <w:tc>
          <w:tcPr>
            <w:tcW w:w="2647" w:type="pct"/>
          </w:tcPr>
          <w:p w14:paraId="7370B801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64FE158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6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EB56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E93" w:rsidRPr="003C7742" w14:paraId="04AC8459" w14:textId="77777777" w:rsidTr="00154A7F">
        <w:tc>
          <w:tcPr>
            <w:tcW w:w="2647" w:type="pct"/>
          </w:tcPr>
          <w:p w14:paraId="5D81083B" w14:textId="77777777" w:rsidR="006D4E93" w:rsidRPr="00BA19A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03" w:type="pct"/>
            <w:shd w:val="clear" w:color="auto" w:fill="auto"/>
          </w:tcPr>
          <w:p w14:paraId="3A25B73F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3F3BBD6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pct"/>
            <w:shd w:val="clear" w:color="auto" w:fill="auto"/>
          </w:tcPr>
          <w:p w14:paraId="4879D35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4E93" w:rsidRPr="003C7742" w14:paraId="69DEA1D0" w14:textId="77777777" w:rsidTr="00154A7F">
        <w:tc>
          <w:tcPr>
            <w:tcW w:w="2647" w:type="pct"/>
          </w:tcPr>
          <w:p w14:paraId="695E0D77" w14:textId="77777777" w:rsidR="006D4E93" w:rsidRPr="0068136A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5C0B">
              <w:rPr>
                <w:rFonts w:ascii="Angsana New" w:hAnsi="Angsana New"/>
                <w:sz w:val="30"/>
                <w:szCs w:val="30"/>
                <w:cs/>
              </w:rPr>
              <w:t>ภาระผูกพันตาม</w:t>
            </w:r>
            <w:r w:rsidRPr="00A05C0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103" w:type="pct"/>
            <w:shd w:val="clear" w:color="auto" w:fill="auto"/>
          </w:tcPr>
          <w:p w14:paraId="583784D7" w14:textId="7D92EDE6" w:rsidR="006D4E93" w:rsidRPr="003773E5" w:rsidRDefault="00C20B0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149" w:type="pct"/>
            <w:shd w:val="clear" w:color="auto" w:fill="auto"/>
          </w:tcPr>
          <w:p w14:paraId="64F01A8C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pct"/>
            <w:shd w:val="clear" w:color="auto" w:fill="auto"/>
          </w:tcPr>
          <w:p w14:paraId="6A376305" w14:textId="77777777" w:rsidR="006D4E93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104D1A1D" w14:textId="77777777" w:rsidTr="00154A7F">
        <w:tc>
          <w:tcPr>
            <w:tcW w:w="2647" w:type="pct"/>
          </w:tcPr>
          <w:p w14:paraId="1CF29117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D9D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</w:t>
            </w:r>
            <w:r w:rsidRPr="00B37D9D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103" w:type="pct"/>
            <w:shd w:val="clear" w:color="auto" w:fill="auto"/>
          </w:tcPr>
          <w:p w14:paraId="20B4E1BF" w14:textId="08BD87B2" w:rsidR="006D4E93" w:rsidRPr="003773E5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773E5">
              <w:rPr>
                <w:rFonts w:ascii="Angsana New" w:hAnsi="Angsana New"/>
                <w:sz w:val="30"/>
                <w:szCs w:val="30"/>
              </w:rPr>
              <w:t>2</w:t>
            </w:r>
            <w:r w:rsidR="00C20B07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49" w:type="pct"/>
            <w:shd w:val="clear" w:color="auto" w:fill="auto"/>
          </w:tcPr>
          <w:p w14:paraId="56450D5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pct"/>
            <w:shd w:val="clear" w:color="auto" w:fill="auto"/>
          </w:tcPr>
          <w:p w14:paraId="321CA75B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0731200B" w14:textId="77777777" w:rsidTr="00154A7F">
        <w:tc>
          <w:tcPr>
            <w:tcW w:w="2647" w:type="pct"/>
          </w:tcPr>
          <w:p w14:paraId="78EF8C05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 xml:space="preserve">สัญญาบริการ </w:t>
            </w:r>
          </w:p>
        </w:tc>
        <w:tc>
          <w:tcPr>
            <w:tcW w:w="1103" w:type="pct"/>
            <w:shd w:val="clear" w:color="auto" w:fill="auto"/>
          </w:tcPr>
          <w:p w14:paraId="18DB9295" w14:textId="6A0B63F2" w:rsidR="006D4E93" w:rsidRPr="003773E5" w:rsidRDefault="00C20B0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5,667</w:t>
            </w:r>
          </w:p>
        </w:tc>
        <w:tc>
          <w:tcPr>
            <w:tcW w:w="149" w:type="pct"/>
            <w:shd w:val="clear" w:color="auto" w:fill="auto"/>
          </w:tcPr>
          <w:p w14:paraId="3A930DDC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pct"/>
            <w:shd w:val="clear" w:color="auto" w:fill="auto"/>
          </w:tcPr>
          <w:p w14:paraId="36877F73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DB7C24" w14:paraId="05522644" w14:textId="77777777" w:rsidTr="00154A7F">
        <w:tc>
          <w:tcPr>
            <w:tcW w:w="2647" w:type="pct"/>
          </w:tcPr>
          <w:p w14:paraId="02A7017E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0FACA" w14:textId="25F17FAB" w:rsidR="006D4E93" w:rsidRPr="003773E5" w:rsidRDefault="00C20B0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7,669</w:t>
            </w:r>
          </w:p>
        </w:tc>
        <w:tc>
          <w:tcPr>
            <w:tcW w:w="149" w:type="pct"/>
            <w:shd w:val="clear" w:color="auto" w:fill="auto"/>
          </w:tcPr>
          <w:p w14:paraId="46D2042E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3FAB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2E681A4" w14:textId="113A61C1" w:rsidR="008B57F3" w:rsidRPr="00154A7F" w:rsidRDefault="00AA7206" w:rsidP="00BA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</w:rPr>
        <w:tab/>
      </w:r>
    </w:p>
    <w:p w14:paraId="59B89051" w14:textId="72EFD978" w:rsidR="00A217FA" w:rsidRPr="0047558B" w:rsidRDefault="00A217FA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885567C" w14:textId="77777777" w:rsidR="00A217FA" w:rsidRPr="00154A7F" w:rsidRDefault="00A217FA" w:rsidP="00A21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DD02CE6" w14:textId="77777777" w:rsidR="006D4E93" w:rsidRPr="003D38E7" w:rsidRDefault="006D4E93" w:rsidP="006D4E93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38E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สัญญาเช่าที่ดิน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พร้อมสิ่งปลูกสร้าง</w:t>
      </w:r>
    </w:p>
    <w:p w14:paraId="465763F2" w14:textId="29FB543D" w:rsidR="006D4E93" w:rsidRDefault="006D4E93" w:rsidP="006D4E9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54A7F">
        <w:rPr>
          <w:rFonts w:asciiTheme="majorBidi" w:hAnsiTheme="majorBidi" w:cstheme="majorBidi"/>
          <w:sz w:val="30"/>
          <w:szCs w:val="30"/>
        </w:rPr>
        <w:t xml:space="preserve">15 </w:t>
      </w:r>
      <w:r w:rsidRPr="00154A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54A7F">
        <w:rPr>
          <w:rFonts w:asciiTheme="majorBidi" w:hAnsiTheme="majorBidi" w:cstheme="majorBidi"/>
          <w:sz w:val="30"/>
          <w:szCs w:val="30"/>
        </w:rPr>
        <w:t xml:space="preserve">2564 </w:t>
      </w:r>
      <w:r w:rsidRPr="00154A7F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บริษัททำสัญญาให้เช่าที่ดินพร้อมสิ่งปลูกสร้างกับบริษัท อาหารสยาม </w:t>
      </w:r>
      <w:r w:rsidRPr="00154A7F">
        <w:rPr>
          <w:rFonts w:asciiTheme="majorBidi" w:hAnsiTheme="majorBidi" w:cstheme="majorBidi"/>
          <w:sz w:val="30"/>
          <w:szCs w:val="30"/>
        </w:rPr>
        <w:t xml:space="preserve">(2513) </w:t>
      </w:r>
      <w:r w:rsidRPr="00154A7F">
        <w:rPr>
          <w:rFonts w:asciiTheme="majorBidi" w:hAnsiTheme="majorBidi" w:cstheme="majorBidi"/>
          <w:sz w:val="30"/>
          <w:szCs w:val="30"/>
          <w:cs/>
        </w:rPr>
        <w:t>จำกัด</w:t>
      </w:r>
      <w:r w:rsidR="00AF036C">
        <w:rPr>
          <w:rFonts w:asciiTheme="majorBidi" w:hAnsiTheme="majorBidi" w:cstheme="majorBidi"/>
          <w:sz w:val="30"/>
          <w:szCs w:val="30"/>
        </w:rPr>
        <w:br/>
      </w:r>
      <w:r w:rsidRPr="00154A7F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บริษัทย่อยของบริษัท</w:t>
      </w:r>
      <w:r w:rsidRPr="0098776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="00AF036C">
        <w:rPr>
          <w:rFonts w:asciiTheme="majorBidi" w:hAnsiTheme="majorBidi" w:cstheme="majorBidi"/>
          <w:spacing w:val="-2"/>
          <w:sz w:val="30"/>
          <w:szCs w:val="30"/>
        </w:rPr>
        <w:br/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29A15D68" w14:textId="77777777" w:rsidR="00AA7206" w:rsidRDefault="00AA7206" w:rsidP="006D4E9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A96343" w14:textId="77777777" w:rsidR="006D4E93" w:rsidRPr="00987762" w:rsidRDefault="006D4E93" w:rsidP="006D4E93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76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ที่ดินเพื่อการเกษตร</w:t>
      </w:r>
    </w:p>
    <w:p w14:paraId="5151F39B" w14:textId="77777777" w:rsidR="006D4E93" w:rsidRDefault="006D4E93" w:rsidP="006D4E9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B0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A2B02">
        <w:rPr>
          <w:rFonts w:asciiTheme="majorBidi" w:hAnsiTheme="majorBidi" w:cstheme="majorBidi"/>
          <w:sz w:val="30"/>
          <w:szCs w:val="30"/>
        </w:rPr>
        <w:t xml:space="preserve">15 </w:t>
      </w:r>
      <w:r w:rsidRPr="00EA2B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B02"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บริษัททำสัญญาให้เช่าที่ดินเพื่อการเกษตรกับ</w:t>
      </w:r>
      <w:r w:rsidRPr="00EA2B02">
        <w:rPr>
          <w:rFonts w:asciiTheme="majorBidi" w:hAnsiTheme="majorBidi" w:cstheme="majorBidi"/>
          <w:sz w:val="30"/>
          <w:szCs w:val="30"/>
          <w:cs/>
        </w:rPr>
        <w:t>บริษัท อาหารสยาม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 w:rsidRPr="00EA2B02">
        <w:rPr>
          <w:rFonts w:asciiTheme="majorBidi" w:hAnsiTheme="majorBidi" w:cstheme="majorBidi"/>
          <w:sz w:val="30"/>
          <w:szCs w:val="30"/>
        </w:rPr>
        <w:t>2513</w:t>
      </w:r>
      <w:r>
        <w:rPr>
          <w:rFonts w:asciiTheme="majorBidi" w:hAnsiTheme="majorBidi" w:cstheme="majorBidi"/>
          <w:sz w:val="30"/>
          <w:szCs w:val="30"/>
        </w:rPr>
        <w:t>)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จำกัด ซึ่งเป็น</w:t>
      </w:r>
      <w:r w:rsidRPr="00154A7F">
        <w:rPr>
          <w:rFonts w:asciiTheme="majorBidi" w:hAnsiTheme="majorBidi" w:cstheme="majorBidi"/>
          <w:sz w:val="30"/>
          <w:szCs w:val="30"/>
          <w:cs/>
        </w:rPr>
        <w:t xml:space="preserve">บริษัทย่อยของบริษัท สัญญาเช่ามีกำหนดระยะเวลา </w:t>
      </w:r>
      <w:r w:rsidRPr="00154A7F">
        <w:rPr>
          <w:rFonts w:asciiTheme="majorBidi" w:hAnsiTheme="majorBidi" w:cstheme="majorBidi"/>
          <w:sz w:val="30"/>
          <w:szCs w:val="30"/>
        </w:rPr>
        <w:t xml:space="preserve">10 </w:t>
      </w:r>
      <w:r w:rsidRPr="00154A7F">
        <w:rPr>
          <w:rFonts w:asciiTheme="majorBidi" w:hAnsiTheme="majorBidi" w:cstheme="majorBidi"/>
          <w:sz w:val="30"/>
          <w:szCs w:val="30"/>
          <w:cs/>
        </w:rPr>
        <w:t xml:space="preserve">เดือน เริ่มตั้งแต่วันที่ </w:t>
      </w:r>
      <w:r w:rsidRPr="00154A7F">
        <w:rPr>
          <w:rFonts w:asciiTheme="majorBidi" w:hAnsiTheme="majorBidi" w:cstheme="majorBidi"/>
          <w:sz w:val="30"/>
          <w:szCs w:val="30"/>
        </w:rPr>
        <w:t xml:space="preserve">1 </w:t>
      </w:r>
      <w:r w:rsidRPr="00154A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54A7F">
        <w:rPr>
          <w:rFonts w:asciiTheme="majorBidi" w:hAnsiTheme="majorBidi" w:cstheme="majorBidi"/>
          <w:sz w:val="30"/>
          <w:szCs w:val="30"/>
        </w:rPr>
        <w:t xml:space="preserve">2564 </w:t>
      </w:r>
      <w:r w:rsidRPr="00154A7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54A7F">
        <w:rPr>
          <w:rFonts w:asciiTheme="majorBidi" w:hAnsiTheme="majorBidi" w:cstheme="majorBidi"/>
          <w:sz w:val="30"/>
          <w:szCs w:val="30"/>
        </w:rPr>
        <w:t xml:space="preserve">30 </w:t>
      </w:r>
      <w:r w:rsidRPr="00154A7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54A7F">
        <w:rPr>
          <w:rFonts w:asciiTheme="majorBidi" w:hAnsiTheme="majorBidi" w:cstheme="majorBidi"/>
          <w:sz w:val="30"/>
          <w:szCs w:val="30"/>
        </w:rPr>
        <w:t>2565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4FFB5B39" w14:textId="77777777" w:rsidR="006D4E93" w:rsidRDefault="006D4E93" w:rsidP="006D4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</w:rPr>
      </w:pPr>
    </w:p>
    <w:p w14:paraId="4BC1A7E2" w14:textId="77777777" w:rsidR="00B61C6D" w:rsidRPr="00B4359B" w:rsidRDefault="00B61C6D" w:rsidP="006D4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</w:rPr>
      </w:pPr>
    </w:p>
    <w:p w14:paraId="78E77258" w14:textId="77777777" w:rsidR="006D4E93" w:rsidRPr="00843F37" w:rsidRDefault="006D4E93" w:rsidP="006D4E93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3F3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เครื่องจักรและอุปกรณ์</w:t>
      </w:r>
    </w:p>
    <w:p w14:paraId="621A9599" w14:textId="2AA040A3" w:rsidR="006D4E93" w:rsidRDefault="006D4E93" w:rsidP="0066076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A2B0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A2B02">
        <w:rPr>
          <w:rFonts w:asciiTheme="majorBidi" w:hAnsiTheme="majorBidi" w:cstheme="majorBidi"/>
          <w:sz w:val="30"/>
          <w:szCs w:val="30"/>
        </w:rPr>
        <w:t xml:space="preserve">15 </w:t>
      </w:r>
      <w:r w:rsidRPr="00EA2B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B02"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บริษัททำสัญญาให้เช่าเครื่องจักรและอุปกรณ์กับ</w:t>
      </w:r>
      <w:r w:rsidRPr="00EA2B02">
        <w:rPr>
          <w:rFonts w:asciiTheme="majorBidi" w:hAnsiTheme="majorBidi" w:cstheme="majorBidi"/>
          <w:sz w:val="30"/>
          <w:szCs w:val="30"/>
          <w:cs/>
        </w:rPr>
        <w:t xml:space="preserve">บริษัท อาหารสยาม </w:t>
      </w:r>
      <w:r>
        <w:rPr>
          <w:rFonts w:asciiTheme="majorBidi" w:hAnsiTheme="majorBidi" w:cstheme="majorBidi"/>
          <w:sz w:val="30"/>
          <w:szCs w:val="30"/>
        </w:rPr>
        <w:t>(</w:t>
      </w:r>
      <w:r w:rsidRPr="00EA2B02">
        <w:rPr>
          <w:rFonts w:asciiTheme="majorBidi" w:hAnsiTheme="majorBidi" w:cstheme="majorBidi"/>
          <w:sz w:val="30"/>
          <w:szCs w:val="30"/>
        </w:rPr>
        <w:t>2513</w:t>
      </w:r>
      <w:r>
        <w:rPr>
          <w:rFonts w:asciiTheme="majorBidi" w:hAnsiTheme="majorBidi" w:cstheme="majorBidi"/>
          <w:sz w:val="30"/>
          <w:szCs w:val="30"/>
        </w:rPr>
        <w:t>)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DD38DD">
        <w:rPr>
          <w:rFonts w:asciiTheme="majorBidi" w:hAnsiTheme="majorBidi" w:cstheme="majorBidi"/>
          <w:sz w:val="30"/>
          <w:szCs w:val="30"/>
          <w:cs/>
        </w:rPr>
        <w:br/>
      </w:r>
      <w:r w:rsidRPr="00EA2B02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บริษัทย่อยของบริษัท สัญญาเช่ามีกำหนดระยะเวลา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 w:rsidR="00DD38DD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843F37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โดยบริษัทย่อยดังกล่าวมีภาระผูกพันที่จะต้องจ่ายค่าเช่าให้แก่บริษัทตาม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6587306" w14:textId="77777777" w:rsidR="0061681A" w:rsidRDefault="0061681A" w:rsidP="0061681A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93AD5" w14:textId="77777777" w:rsidR="001A220E" w:rsidRDefault="001A220E" w:rsidP="001A220E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762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ที่ดินเพื่อการเกษตร</w:t>
      </w:r>
    </w:p>
    <w:p w14:paraId="67CBA7CC" w14:textId="60DC8734" w:rsidR="00C758E7" w:rsidRDefault="00C53EAF" w:rsidP="00C758E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 xml:space="preserve"> 11 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พฤศจิกายน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758E7"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ควอลิตี้ ไพน์แอปเปิ้ล โปรดักส์ จำกัด </w:t>
      </w:r>
      <w:r w:rsidR="00C758E7" w:rsidRPr="00154A7F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ซึ่งเป็นบริษัทย่อยของบริษัท</w:t>
      </w:r>
      <w:r w:rsidR="00C758E7" w:rsidRPr="00154A7F">
        <w:rPr>
          <w:rFonts w:asciiTheme="majorBidi" w:hAnsiTheme="majorBidi" w:cstheme="majorBidi"/>
          <w:spacing w:val="-4"/>
          <w:sz w:val="30"/>
          <w:szCs w:val="30"/>
          <w:cs/>
        </w:rPr>
        <w:t>ทำสัญญาเช่า</w:t>
      </w:r>
      <w:r w:rsidR="00C758E7">
        <w:rPr>
          <w:rFonts w:asciiTheme="majorBidi" w:hAnsiTheme="majorBidi" w:cstheme="majorBidi" w:hint="cs"/>
          <w:sz w:val="30"/>
          <w:szCs w:val="30"/>
          <w:cs/>
        </w:rPr>
        <w:t>ที่ดินเพื่อการเกษตรกับ</w:t>
      </w:r>
      <w:r w:rsidR="00C758E7" w:rsidRPr="00047E37">
        <w:rPr>
          <w:rFonts w:asciiTheme="majorBidi" w:hAnsiTheme="majorBidi"/>
          <w:sz w:val="30"/>
          <w:szCs w:val="30"/>
          <w:cs/>
        </w:rPr>
        <w:t>บริษัท ห้วยทรายเหนือเพชรบุรี จำกัด</w:t>
      </w:r>
      <w:r w:rsidR="00C758E7">
        <w:rPr>
          <w:rFonts w:asciiTheme="majorBidi" w:hAnsiTheme="majorBidi" w:hint="cs"/>
          <w:sz w:val="30"/>
          <w:szCs w:val="30"/>
          <w:cs/>
        </w:rPr>
        <w:t xml:space="preserve"> </w:t>
      </w:r>
      <w:r w:rsidR="00C758E7" w:rsidRPr="00EA2B02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C758E7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="00C758E7" w:rsidRPr="00987762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="00C758E7" w:rsidRPr="0098776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="00C758E7" w:rsidRPr="00987762">
        <w:rPr>
          <w:rFonts w:asciiTheme="majorBidi" w:hAnsiTheme="majorBidi" w:cstheme="majorBidi"/>
          <w:spacing w:val="-2"/>
          <w:sz w:val="30"/>
          <w:szCs w:val="30"/>
          <w:cs/>
        </w:rPr>
        <w:t>เช่า</w:t>
      </w:r>
      <w:r w:rsidR="0084787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758E7"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มีกำหนดระยะเวลา 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0502B" w:rsidRPr="00751FAB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="00E0502B" w:rsidRPr="00751FAB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พฤศจิกายน 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="00E0502B" w:rsidRPr="00751FAB">
        <w:rPr>
          <w:rFonts w:asciiTheme="majorBidi" w:hAnsiTheme="majorBidi" w:cstheme="majorBidi"/>
          <w:spacing w:val="-2"/>
          <w:sz w:val="30"/>
          <w:szCs w:val="30"/>
          <w:cs/>
        </w:rPr>
        <w:t>พฤศจิกายน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0502B" w:rsidRPr="00DA7F64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E0502B" w:rsidRPr="00DA7F64">
        <w:rPr>
          <w:rFonts w:asciiTheme="majorBidi" w:hAnsiTheme="majorBidi" w:cstheme="majorBidi"/>
          <w:sz w:val="30"/>
          <w:szCs w:val="30"/>
        </w:rPr>
        <w:t xml:space="preserve"> </w:t>
      </w:r>
      <w:r w:rsidR="00C758E7" w:rsidRPr="00EA2B02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84787F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="00C758E7" w:rsidRPr="00EA2B02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 w:rsidR="00C758E7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E33A67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C758E7" w:rsidRPr="00EA2B02">
        <w:rPr>
          <w:rFonts w:asciiTheme="majorBidi" w:hAnsiTheme="majorBidi" w:cstheme="majorBidi"/>
          <w:sz w:val="30"/>
          <w:szCs w:val="30"/>
          <w:cs/>
        </w:rPr>
        <w:t>ตาม</w:t>
      </w:r>
      <w:r w:rsidR="00C758E7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C758E7"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936D665" w14:textId="77777777" w:rsidR="00C758E7" w:rsidRDefault="00C758E7" w:rsidP="001A220E">
      <w:pPr>
        <w:pStyle w:val="BodyText2"/>
        <w:ind w:left="540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8131D20" w14:textId="077D1B53" w:rsidR="001A220E" w:rsidRDefault="001A220E" w:rsidP="001A220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853D4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6853D4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6853D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853D4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6853D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91E71" w:rsidRPr="00154A7F">
        <w:rPr>
          <w:rFonts w:ascii="Angsana New" w:hAnsi="Angsana New"/>
          <w:spacing w:val="-2"/>
          <w:sz w:val="30"/>
          <w:szCs w:val="30"/>
          <w:cs/>
        </w:rPr>
        <w:t>บริษัท อาหารสยาม (</w:t>
      </w:r>
      <w:r w:rsidR="00391E71" w:rsidRPr="00154A7F">
        <w:rPr>
          <w:rFonts w:ascii="Angsana New" w:hAnsi="Angsana New"/>
          <w:spacing w:val="-2"/>
          <w:sz w:val="30"/>
          <w:szCs w:val="30"/>
        </w:rPr>
        <w:t>2513)</w:t>
      </w:r>
      <w:r w:rsidR="00391E71" w:rsidRPr="00154A7F">
        <w:rPr>
          <w:rFonts w:ascii="Angsana New" w:hAnsi="Angsana New"/>
          <w:spacing w:val="-2"/>
          <w:sz w:val="30"/>
          <w:szCs w:val="30"/>
          <w:cs/>
        </w:rPr>
        <w:t xml:space="preserve"> จำกัด ซึ่งเป็นบริษัทย่อยของบริษัท</w:t>
      </w: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>ทำสัญญาเช่าที่ดิน</w:t>
      </w:r>
      <w:r w:rsidR="00D416E5" w:rsidRPr="00154A7F">
        <w:rPr>
          <w:rFonts w:asciiTheme="majorBidi" w:hAnsiTheme="majorBidi" w:cstheme="majorBidi"/>
          <w:spacing w:val="-2"/>
          <w:sz w:val="30"/>
          <w:szCs w:val="30"/>
          <w:cs/>
        </w:rPr>
        <w:t>สองฉบับ</w:t>
      </w:r>
      <w:r>
        <w:rPr>
          <w:rFonts w:asciiTheme="majorBidi" w:hAnsiTheme="majorBidi" w:cstheme="majorBidi" w:hint="cs"/>
          <w:sz w:val="30"/>
          <w:szCs w:val="30"/>
          <w:cs/>
        </w:rPr>
        <w:t>เพื่อการเกษตรกับ</w:t>
      </w:r>
      <w:r w:rsidRPr="001D7B53">
        <w:rPr>
          <w:rFonts w:asciiTheme="majorBidi" w:hAnsiTheme="majorBidi"/>
          <w:sz w:val="30"/>
          <w:szCs w:val="30"/>
          <w:cs/>
        </w:rPr>
        <w:t xml:space="preserve">บริษัท </w:t>
      </w:r>
      <w:r>
        <w:rPr>
          <w:rFonts w:asciiTheme="majorBidi" w:hAnsiTheme="majorBidi" w:hint="cs"/>
          <w:sz w:val="30"/>
          <w:szCs w:val="30"/>
          <w:cs/>
        </w:rPr>
        <w:t xml:space="preserve">ทีซีซี ซินเนอร์จี้ </w:t>
      </w:r>
      <w:r w:rsidRPr="001D7B53">
        <w:rPr>
          <w:rFonts w:asciiTheme="majorBidi" w:hAnsiTheme="majorBidi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ซึ่งเป็น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98776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>
        <w:rPr>
          <w:rFonts w:asciiTheme="majorBidi" w:hAnsiTheme="majorBidi" w:cstheme="majorBidi"/>
          <w:spacing w:val="-2"/>
          <w:sz w:val="30"/>
          <w:szCs w:val="30"/>
        </w:rPr>
        <w:t>33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="00D416E5">
        <w:rPr>
          <w:rFonts w:asciiTheme="majorBidi" w:hAnsiTheme="majorBidi" w:cstheme="majorBidi" w:hint="cs"/>
          <w:sz w:val="30"/>
          <w:szCs w:val="30"/>
          <w:cs/>
        </w:rPr>
        <w:t>และอีกฉบับ</w:t>
      </w:r>
      <w:r w:rsidR="00C758E7" w:rsidRPr="00987762">
        <w:rPr>
          <w:rFonts w:asciiTheme="majorBidi" w:hAnsiTheme="majorBidi" w:cstheme="majorBidi"/>
          <w:spacing w:val="-2"/>
          <w:sz w:val="30"/>
          <w:szCs w:val="30"/>
          <w:cs/>
        </w:rPr>
        <w:t>มีกำหนดระยะเวลา</w:t>
      </w:r>
      <w:r w:rsidR="006853D4">
        <w:rPr>
          <w:rFonts w:asciiTheme="majorBidi" w:hAnsiTheme="majorBidi" w:cstheme="majorBidi"/>
          <w:sz w:val="30"/>
          <w:szCs w:val="30"/>
          <w:cs/>
        </w:rPr>
        <w:br/>
      </w:r>
      <w:r w:rsidR="00D416E5">
        <w:rPr>
          <w:rFonts w:asciiTheme="majorBidi" w:hAnsiTheme="majorBidi" w:cstheme="majorBidi"/>
          <w:spacing w:val="-2"/>
          <w:sz w:val="30"/>
          <w:szCs w:val="30"/>
        </w:rPr>
        <w:t>21</w:t>
      </w:r>
      <w:r w:rsidR="00D416E5"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416E5"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="00D416E5" w:rsidRPr="00987762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D416E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D416E5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D416E5"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416E5"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="00D416E5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D416E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D416E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84787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D416E5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EA2B02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D416E5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EA2B02">
        <w:rPr>
          <w:rFonts w:asciiTheme="majorBidi" w:hAnsiTheme="majorBidi" w:cstheme="majorBidi"/>
          <w:sz w:val="30"/>
          <w:szCs w:val="30"/>
          <w:cs/>
        </w:rPr>
        <w:t>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05148B1" w14:textId="77777777" w:rsidR="001A220E" w:rsidRPr="00154A7F" w:rsidRDefault="001A220E" w:rsidP="001A220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1581D" w14:textId="073BB581" w:rsidR="0061681A" w:rsidRDefault="0061681A" w:rsidP="0061681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>ในเดือนมกราคม</w:t>
      </w:r>
      <w:r w:rsidRPr="00154A7F">
        <w:rPr>
          <w:rFonts w:asciiTheme="majorBidi" w:hAnsiTheme="majorBidi" w:cstheme="majorBidi"/>
          <w:spacing w:val="-2"/>
          <w:sz w:val="30"/>
          <w:szCs w:val="30"/>
        </w:rPr>
        <w:t xml:space="preserve"> 2565</w:t>
      </w:r>
      <w:r w:rsidRPr="008478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4787F" w:rsidRPr="00BE16F7">
        <w:rPr>
          <w:rFonts w:ascii="Angsana New" w:hAnsi="Angsana New"/>
          <w:sz w:val="30"/>
          <w:szCs w:val="30"/>
          <w:cs/>
        </w:rPr>
        <w:t>บริษัท อาหารสยาม (</w:t>
      </w:r>
      <w:r w:rsidR="0084787F" w:rsidRPr="00BE16F7">
        <w:rPr>
          <w:rFonts w:ascii="Angsana New" w:hAnsi="Angsana New"/>
          <w:sz w:val="30"/>
          <w:szCs w:val="30"/>
        </w:rPr>
        <w:t>2513)</w:t>
      </w:r>
      <w:r w:rsidR="0084787F" w:rsidRPr="00BE16F7">
        <w:rPr>
          <w:rFonts w:ascii="Angsana New" w:hAnsi="Angsana New"/>
          <w:sz w:val="30"/>
          <w:szCs w:val="30"/>
          <w:cs/>
        </w:rPr>
        <w:t xml:space="preserve"> จำกัด </w:t>
      </w:r>
      <w:r w:rsidR="0084787F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ทำสัญญาเช่าที่ดิน</w:t>
      </w:r>
      <w:r w:rsidR="0084787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เพื่อการเกษตรกับ</w:t>
      </w:r>
      <w:r w:rsidRPr="001D7B53">
        <w:rPr>
          <w:rFonts w:asciiTheme="majorBidi" w:hAnsiTheme="majorBidi"/>
          <w:sz w:val="30"/>
          <w:szCs w:val="30"/>
          <w:cs/>
        </w:rPr>
        <w:t>บริษัท หนองเสือช้างชลบุรี จำกัด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ซึ่งเป็น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98776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>
        <w:rPr>
          <w:rFonts w:asciiTheme="majorBidi" w:hAnsiTheme="majorBidi" w:cstheme="majorBidi"/>
          <w:spacing w:val="-2"/>
          <w:sz w:val="30"/>
          <w:szCs w:val="30"/>
        </w:rPr>
        <w:t>36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84787F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EA2B02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84787F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EA2B02">
        <w:rPr>
          <w:rFonts w:asciiTheme="majorBidi" w:hAnsiTheme="majorBidi" w:cstheme="majorBidi"/>
          <w:sz w:val="30"/>
          <w:szCs w:val="30"/>
          <w:cs/>
        </w:rPr>
        <w:t>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0B840535" w14:textId="77777777" w:rsidR="0061681A" w:rsidRPr="00154A7F" w:rsidRDefault="0061681A" w:rsidP="0061681A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8670B" w14:textId="77777777" w:rsidR="0061681A" w:rsidRPr="003D38E7" w:rsidRDefault="0061681A" w:rsidP="0061681A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D38E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ยานพาหนะ</w:t>
      </w:r>
    </w:p>
    <w:p w14:paraId="44A70704" w14:textId="14C35D3A" w:rsidR="004A070B" w:rsidRDefault="0061681A" w:rsidP="0070744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>ในเดือนมกราคม</w:t>
      </w:r>
      <w:r w:rsidRPr="00154A7F">
        <w:rPr>
          <w:rFonts w:asciiTheme="majorBidi" w:hAnsiTheme="majorBidi" w:cstheme="majorBidi"/>
          <w:spacing w:val="-2"/>
          <w:sz w:val="30"/>
          <w:szCs w:val="30"/>
        </w:rPr>
        <w:t xml:space="preserve"> 2565</w:t>
      </w:r>
      <w:r w:rsidRPr="008478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4787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B50E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50E65" w:rsidRPr="00B50E65">
        <w:rPr>
          <w:rFonts w:asciiTheme="majorBidi" w:hAnsiTheme="majorBidi"/>
          <w:spacing w:val="-2"/>
          <w:sz w:val="30"/>
          <w:szCs w:val="30"/>
          <w:cs/>
        </w:rPr>
        <w:t xml:space="preserve">อาหารสยาม </w:t>
      </w:r>
      <w:r w:rsidR="004310DB" w:rsidRPr="00BE16F7">
        <w:rPr>
          <w:rFonts w:ascii="Angsana New" w:hAnsi="Angsana New"/>
          <w:sz w:val="30"/>
          <w:szCs w:val="30"/>
          <w:cs/>
        </w:rPr>
        <w:t>(</w:t>
      </w:r>
      <w:r w:rsidR="004310DB" w:rsidRPr="00BE16F7">
        <w:rPr>
          <w:rFonts w:ascii="Angsana New" w:hAnsi="Angsana New"/>
          <w:sz w:val="30"/>
          <w:szCs w:val="30"/>
        </w:rPr>
        <w:t>2513)</w:t>
      </w:r>
      <w:r w:rsidR="00B50E65" w:rsidRPr="00B50E65">
        <w:rPr>
          <w:rFonts w:asciiTheme="majorBidi" w:hAnsiTheme="majorBidi"/>
          <w:spacing w:val="-2"/>
          <w:sz w:val="30"/>
          <w:szCs w:val="30"/>
          <w:cs/>
        </w:rPr>
        <w:t xml:space="preserve"> จำกัด </w:t>
      </w:r>
      <w:r w:rsidR="008F0F62" w:rsidRPr="008F0F62">
        <w:rPr>
          <w:rFonts w:asciiTheme="majorBidi" w:hAnsiTheme="majorBidi"/>
          <w:spacing w:val="-2"/>
          <w:sz w:val="30"/>
          <w:szCs w:val="30"/>
          <w:cs/>
        </w:rPr>
        <w:t>ซึ่งเป็นบริษัทย่อยของบริษัท</w:t>
      </w:r>
      <w:r w:rsidRPr="0084787F">
        <w:rPr>
          <w:rFonts w:asciiTheme="majorBidi" w:hAnsiTheme="majorBidi" w:cstheme="majorBidi"/>
          <w:spacing w:val="-2"/>
          <w:sz w:val="30"/>
          <w:szCs w:val="30"/>
          <w:cs/>
        </w:rPr>
        <w:t>ทำสัญญ</w:t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เช่ายานพาหนะ</w:t>
      </w:r>
      <w:r w:rsidR="004310DB">
        <w:rPr>
          <w:rFonts w:asciiTheme="majorBidi" w:hAnsiTheme="majorBidi" w:cstheme="majorBidi"/>
          <w:spacing w:val="-2"/>
          <w:sz w:val="30"/>
          <w:szCs w:val="30"/>
        </w:rPr>
        <w:br/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กับบริษัท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อาคเนย์แคปปิตอล</w:t>
      </w:r>
      <w:r w:rsidRPr="003D38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3D38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38E7">
        <w:rPr>
          <w:rFonts w:asciiTheme="majorBidi" w:hAnsiTheme="majorBidi" w:cstheme="majorBidi"/>
          <w:spacing w:val="-2"/>
          <w:sz w:val="30"/>
          <w:szCs w:val="30"/>
          <w:cs/>
        </w:rPr>
        <w:t>ซึ่งเป็น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กิจการที่เกี่ยวข้องกัน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98776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สัญญา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เช่ามีกำหนดระยะเวลา </w:t>
      </w:r>
      <w:r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เริ่มตั้งแต่วันที่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987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87762">
        <w:rPr>
          <w:rFonts w:asciiTheme="majorBidi" w:hAnsiTheme="majorBidi" w:cstheme="majorBidi"/>
          <w:spacing w:val="-2"/>
          <w:sz w:val="30"/>
          <w:szCs w:val="30"/>
          <w:cs/>
        </w:rPr>
        <w:t>ถึงวันที่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EA2B02">
        <w:rPr>
          <w:rFonts w:asciiTheme="majorBidi" w:hAnsiTheme="majorBidi" w:cstheme="majorBidi"/>
          <w:sz w:val="30"/>
          <w:szCs w:val="30"/>
        </w:rPr>
        <w:t xml:space="preserve"> </w:t>
      </w:r>
      <w:r w:rsidRPr="00EA2B02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A5591C" w:rsidRPr="00A5591C">
        <w:rPr>
          <w:rFonts w:asciiTheme="majorBidi" w:hAnsiTheme="majorBidi"/>
          <w:sz w:val="30"/>
          <w:szCs w:val="30"/>
          <w:cs/>
        </w:rPr>
        <w:t>ย่อยดังกล่าว</w:t>
      </w:r>
      <w:r w:rsidRPr="00EA2B02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มีภาระผูกพันที่จะต้องจ่ายค่าเช่าให้แก่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</w:t>
      </w:r>
      <w:r w:rsidR="00E93ECE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EA2B02">
        <w:rPr>
          <w:rFonts w:asciiTheme="majorBidi" w:hAnsiTheme="majorBidi" w:cstheme="majorBidi"/>
          <w:sz w:val="30"/>
          <w:szCs w:val="30"/>
          <w:cs/>
        </w:rPr>
        <w:t>ตาม</w:t>
      </w:r>
      <w:r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A2B02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58ED8A44" w14:textId="2BDE383C" w:rsidR="004A070B" w:rsidRDefault="004A070B" w:rsidP="0070744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00DFF" w14:textId="73C5ABF3" w:rsidR="004A070B" w:rsidRDefault="004A070B" w:rsidP="0070744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291F3" w14:textId="3D85D6BE" w:rsidR="004A070B" w:rsidRDefault="004A070B" w:rsidP="0070744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C0B18" w14:textId="77777777" w:rsidR="004A070B" w:rsidRDefault="004A070B" w:rsidP="0099359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DF5B5" w14:textId="25DC2F32" w:rsidR="0084787F" w:rsidRDefault="0084787F" w:rsidP="00D23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5700E8AA" w14:textId="44E50858" w:rsidR="00BB172E" w:rsidRDefault="003057D6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820"/>
        <w:gridCol w:w="992"/>
        <w:gridCol w:w="278"/>
        <w:gridCol w:w="984"/>
        <w:gridCol w:w="236"/>
        <w:gridCol w:w="1004"/>
        <w:gridCol w:w="236"/>
        <w:gridCol w:w="1046"/>
      </w:tblGrid>
      <w:tr w:rsidR="007C4C3A" w:rsidRPr="001B41B9" w14:paraId="119F9355" w14:textId="77777777" w:rsidTr="00154A7F">
        <w:trPr>
          <w:tblHeader/>
        </w:trPr>
        <w:tc>
          <w:tcPr>
            <w:tcW w:w="1896" w:type="pct"/>
          </w:tcPr>
          <w:p w14:paraId="561466E6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67BC762B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440E500C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421C2EF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4E403E37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C3A" w:rsidRPr="001B41B9" w14:paraId="4B8EA941" w14:textId="77777777" w:rsidTr="00154A7F">
        <w:trPr>
          <w:tblHeader/>
        </w:trPr>
        <w:tc>
          <w:tcPr>
            <w:tcW w:w="1896" w:type="pct"/>
          </w:tcPr>
          <w:p w14:paraId="31E3E511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ED79811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FF18450" w14:textId="023291F7" w:rsidR="007C4C3A" w:rsidRPr="009E402F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14:paraId="6F6DDD7B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D6B197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1B67DC14" w14:textId="77777777" w:rsidR="007C4C3A" w:rsidRPr="00EE573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</w:tcPr>
          <w:p w14:paraId="7A72A628" w14:textId="2DFB354C" w:rsidR="007C4C3A" w:rsidRPr="009E402F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1B5D43E5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2694D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C4C3A" w:rsidRPr="001B41B9" w14:paraId="5F5063CF" w14:textId="77777777" w:rsidTr="00154A7F">
        <w:trPr>
          <w:tblHeader/>
        </w:trPr>
        <w:tc>
          <w:tcPr>
            <w:tcW w:w="1896" w:type="pct"/>
          </w:tcPr>
          <w:p w14:paraId="3B000D3D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C08A2D9" w14:textId="77777777" w:rsidR="007C4C3A" w:rsidRPr="00C10E83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0" w:type="pct"/>
          </w:tcPr>
          <w:p w14:paraId="425C0F76" w14:textId="6AAF5E43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60C9F749" w14:textId="77777777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F20880E" w14:textId="77777777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5E106770" w14:textId="77777777" w:rsidR="007C4C3A" w:rsidRPr="00AD5B5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65D122C" w14:textId="3BD6B8E2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2B8EFDB3" w14:textId="77777777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77C18" w14:textId="77777777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C4C3A" w:rsidRPr="001B41B9" w14:paraId="170AD3B7" w14:textId="77777777" w:rsidTr="00154A7F">
        <w:trPr>
          <w:tblHeader/>
        </w:trPr>
        <w:tc>
          <w:tcPr>
            <w:tcW w:w="1896" w:type="pct"/>
          </w:tcPr>
          <w:p w14:paraId="2A11D3CB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8F6D330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00109402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C3A" w:rsidRPr="001B41B9" w14:paraId="5A224134" w14:textId="77777777" w:rsidTr="00154A7F">
        <w:tc>
          <w:tcPr>
            <w:tcW w:w="1896" w:type="pct"/>
          </w:tcPr>
          <w:p w14:paraId="1568D5CC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5" w:type="pct"/>
            <w:shd w:val="clear" w:color="auto" w:fill="auto"/>
          </w:tcPr>
          <w:p w14:paraId="71DEAAB9" w14:textId="77777777" w:rsidR="007C4C3A" w:rsidRPr="004A199B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14:paraId="06486B06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233E712A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D8823A3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ACBF3B6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D51829A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B0C46F5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10AE5E4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C3A" w:rsidRPr="00FD1117" w14:paraId="365E40BC" w14:textId="77777777" w:rsidTr="00154A7F">
        <w:tc>
          <w:tcPr>
            <w:tcW w:w="1896" w:type="pct"/>
          </w:tcPr>
          <w:p w14:paraId="6F2C5EE0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1440A24D" w14:textId="77777777" w:rsidR="007C4C3A" w:rsidRPr="001415D2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E9F1F3F" w14:textId="2DE77EF9" w:rsidR="007C4C3A" w:rsidRPr="00D66FAC" w:rsidRDefault="00FB688E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  <w:tc>
          <w:tcPr>
            <w:tcW w:w="154" w:type="pct"/>
            <w:shd w:val="clear" w:color="auto" w:fill="auto"/>
          </w:tcPr>
          <w:p w14:paraId="097E5B01" w14:textId="77777777" w:rsidR="007C4C3A" w:rsidRPr="007C541F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F75E1CC" w14:textId="77777777" w:rsidR="007C4C3A" w:rsidRPr="006913EA" w:rsidRDefault="007C4C3A" w:rsidP="006B45D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,323</w:t>
            </w:r>
          </w:p>
        </w:tc>
        <w:tc>
          <w:tcPr>
            <w:tcW w:w="131" w:type="pct"/>
            <w:shd w:val="clear" w:color="auto" w:fill="auto"/>
          </w:tcPr>
          <w:p w14:paraId="78641DEE" w14:textId="77777777" w:rsidR="007C4C3A" w:rsidRPr="000233AA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3DD36F6" w14:textId="64158770" w:rsidR="007C4C3A" w:rsidRPr="00843F37" w:rsidRDefault="00FB688E" w:rsidP="006B45D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359B">
              <w:rPr>
                <w:rFonts w:ascii="Angsana New" w:hAnsi="Angsana New"/>
                <w:sz w:val="30"/>
                <w:szCs w:val="30"/>
              </w:rPr>
              <w:t>26,625</w:t>
            </w:r>
          </w:p>
        </w:tc>
        <w:tc>
          <w:tcPr>
            <w:tcW w:w="131" w:type="pct"/>
            <w:shd w:val="clear" w:color="auto" w:fill="auto"/>
          </w:tcPr>
          <w:p w14:paraId="48924CD0" w14:textId="77777777" w:rsidR="007C4C3A" w:rsidRPr="000233AA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99B269" w14:textId="77777777" w:rsidR="007C4C3A" w:rsidRPr="006913EA" w:rsidRDefault="007C4C3A" w:rsidP="006B45D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,323</w:t>
            </w:r>
          </w:p>
        </w:tc>
      </w:tr>
      <w:tr w:rsidR="007C4C3A" w:rsidRPr="00FD1117" w14:paraId="26360B0A" w14:textId="77777777" w:rsidTr="00154A7F">
        <w:tc>
          <w:tcPr>
            <w:tcW w:w="1896" w:type="pct"/>
          </w:tcPr>
          <w:p w14:paraId="58E636ED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5" w:type="pct"/>
            <w:shd w:val="clear" w:color="auto" w:fill="auto"/>
          </w:tcPr>
          <w:p w14:paraId="12D5F8A5" w14:textId="77777777" w:rsidR="007C4C3A" w:rsidRPr="001415D2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35B07D8D" w14:textId="3609D27F" w:rsidR="007C4C3A" w:rsidRPr="007A4508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4ECD591F" w14:textId="77777777" w:rsidR="007C4C3A" w:rsidRPr="000233AA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36E0DE5E" w14:textId="5C525DB6" w:rsidR="007C4C3A" w:rsidRPr="00931A99" w:rsidRDefault="007C4C3A" w:rsidP="006B45D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BBF8966" w14:textId="77777777" w:rsidR="007C4C3A" w:rsidRPr="000233AA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E06F24F" w14:textId="3529320F" w:rsidR="007C4C3A" w:rsidRPr="00843F37" w:rsidRDefault="007C4C3A" w:rsidP="006B45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5B8A9C09" w14:textId="77777777" w:rsidR="007C4C3A" w:rsidRPr="000233AA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90EF37" w14:textId="5EE1F1F2" w:rsidR="007C4C3A" w:rsidRPr="00154A7F" w:rsidRDefault="007C4C3A" w:rsidP="006B45D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038CF" w:rsidRPr="00FD1117" w14:paraId="5753AD81" w14:textId="77777777" w:rsidTr="00154A7F">
        <w:tc>
          <w:tcPr>
            <w:tcW w:w="1896" w:type="pct"/>
          </w:tcPr>
          <w:p w14:paraId="0252546E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B7DB29D" w14:textId="77777777" w:rsidR="00B038CF" w:rsidRPr="001415D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03A02CA" w14:textId="5C336561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C89AA05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84C42DA" w14:textId="1D0BC129" w:rsidR="00B038CF" w:rsidRDefault="00B038CF" w:rsidP="00154A7F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31" w:type="pct"/>
            <w:shd w:val="clear" w:color="auto" w:fill="auto"/>
          </w:tcPr>
          <w:p w14:paraId="50AD9882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EC0A1F9" w14:textId="3C4970CA" w:rsidR="00B038CF" w:rsidRPr="00F15D8D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21,161</w:t>
            </w:r>
          </w:p>
        </w:tc>
        <w:tc>
          <w:tcPr>
            <w:tcW w:w="131" w:type="pct"/>
            <w:shd w:val="clear" w:color="auto" w:fill="auto"/>
          </w:tcPr>
          <w:p w14:paraId="2F1292C4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69543B7" w14:textId="66FDF91D" w:rsidR="00B038CF" w:rsidRPr="00F825C1" w:rsidRDefault="00B038CF" w:rsidP="00154A7F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154A7F">
              <w:rPr>
                <w:rFonts w:ascii="Angsana New" w:hAnsi="Angsana New"/>
                <w:sz w:val="30"/>
                <w:szCs w:val="30"/>
                <w:lang w:val="en-US"/>
              </w:rPr>
              <w:t>6,398</w:t>
            </w:r>
          </w:p>
        </w:tc>
      </w:tr>
      <w:tr w:rsidR="00B038CF" w:rsidRPr="00FD1117" w14:paraId="50C0ED6B" w14:textId="77777777" w:rsidTr="00154A7F">
        <w:tc>
          <w:tcPr>
            <w:tcW w:w="1896" w:type="pct"/>
          </w:tcPr>
          <w:p w14:paraId="4034089A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73AD483" w14:textId="77777777" w:rsidR="00B038CF" w:rsidRPr="001415D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6F773E5" w14:textId="3AC518E0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E25C48D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9F21D13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8526985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CA70AD3" w14:textId="2B40D056" w:rsidR="00B038CF" w:rsidRPr="00F15D8D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154,402</w:t>
            </w:r>
          </w:p>
        </w:tc>
        <w:tc>
          <w:tcPr>
            <w:tcW w:w="131" w:type="pct"/>
            <w:shd w:val="clear" w:color="auto" w:fill="auto"/>
          </w:tcPr>
          <w:p w14:paraId="5F5735FD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BF1622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CF" w:rsidRPr="00FD1117" w14:paraId="30E0B1C3" w14:textId="77777777" w:rsidTr="00154A7F">
        <w:tc>
          <w:tcPr>
            <w:tcW w:w="1896" w:type="pct"/>
          </w:tcPr>
          <w:p w14:paraId="1460FE43" w14:textId="77777777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68070264" w14:textId="77777777" w:rsidR="00B038CF" w:rsidRPr="001415D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6FF39D0D" w14:textId="36580CA9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FDCFD0C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BE4A2FC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D4D4721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8AEB5EB" w14:textId="72450C8B" w:rsidR="00B038CF" w:rsidRPr="00F15D8D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126,586</w:t>
            </w:r>
          </w:p>
        </w:tc>
        <w:tc>
          <w:tcPr>
            <w:tcW w:w="131" w:type="pct"/>
            <w:shd w:val="clear" w:color="auto" w:fill="auto"/>
          </w:tcPr>
          <w:p w14:paraId="6185FF04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C952606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CF" w:rsidRPr="00FD1117" w14:paraId="635ECD1E" w14:textId="77777777" w:rsidTr="00154A7F">
        <w:tc>
          <w:tcPr>
            <w:tcW w:w="1896" w:type="pct"/>
          </w:tcPr>
          <w:p w14:paraId="371049CD" w14:textId="77777777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06EC0DA6" w14:textId="77777777" w:rsidR="00B038CF" w:rsidRPr="001415D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8D45A6B" w14:textId="6AEA8D94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59D8ECA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387BC602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F68007B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3E77302" w14:textId="4897C138" w:rsidR="00B038CF" w:rsidRPr="00F15D8D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1,231</w:t>
            </w:r>
          </w:p>
        </w:tc>
        <w:tc>
          <w:tcPr>
            <w:tcW w:w="131" w:type="pct"/>
            <w:shd w:val="clear" w:color="auto" w:fill="auto"/>
          </w:tcPr>
          <w:p w14:paraId="7133E52C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EBB3D4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CF" w:rsidRPr="00FD1117" w14:paraId="5C433EB6" w14:textId="77777777" w:rsidTr="00154A7F">
        <w:tc>
          <w:tcPr>
            <w:tcW w:w="1896" w:type="pct"/>
          </w:tcPr>
          <w:p w14:paraId="46EFD08A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79201366" w14:textId="77777777" w:rsidR="00B038CF" w:rsidRPr="001415D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E952504" w14:textId="43464CF8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AB9F920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B96FEF7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AC0285E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8D96182" w14:textId="1AC5D587" w:rsidR="00B038CF" w:rsidRPr="00F15D8D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11,075</w:t>
            </w:r>
          </w:p>
        </w:tc>
        <w:tc>
          <w:tcPr>
            <w:tcW w:w="131" w:type="pct"/>
            <w:shd w:val="clear" w:color="auto" w:fill="auto"/>
          </w:tcPr>
          <w:p w14:paraId="267E9D62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2687451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CF" w:rsidRPr="00FD1117" w14:paraId="76F31F23" w14:textId="77777777" w:rsidTr="00154A7F">
        <w:tc>
          <w:tcPr>
            <w:tcW w:w="1896" w:type="pct"/>
          </w:tcPr>
          <w:p w14:paraId="1AC9AC8D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45ED6E4C" w14:textId="77777777" w:rsidR="00B038CF" w:rsidRPr="001415D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0AD219E" w14:textId="7B0396A3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CEF733A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19246731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4978497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3C65AC3" w14:textId="6FF2D5D5" w:rsidR="00B038CF" w:rsidRPr="00F15D8D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15,996</w:t>
            </w:r>
          </w:p>
        </w:tc>
        <w:tc>
          <w:tcPr>
            <w:tcW w:w="131" w:type="pct"/>
            <w:shd w:val="clear" w:color="auto" w:fill="auto"/>
          </w:tcPr>
          <w:p w14:paraId="4B94D6BC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FED9B8" w14:textId="77777777" w:rsidR="00B038CF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8CF" w:rsidRPr="00FD1117" w14:paraId="278FF695" w14:textId="77777777" w:rsidTr="00154A7F">
        <w:tc>
          <w:tcPr>
            <w:tcW w:w="1896" w:type="pct"/>
          </w:tcPr>
          <w:p w14:paraId="67FE83DD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2A15A2C2" w14:textId="77777777" w:rsidR="00B038CF" w:rsidRPr="001415D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AE6B" w14:textId="41ACC159" w:rsidR="00B038CF" w:rsidRPr="002A4660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3,535</w:t>
            </w:r>
          </w:p>
        </w:tc>
        <w:tc>
          <w:tcPr>
            <w:tcW w:w="154" w:type="pct"/>
            <w:shd w:val="clear" w:color="auto" w:fill="auto"/>
          </w:tcPr>
          <w:p w14:paraId="105CEC5B" w14:textId="77777777" w:rsidR="00B038CF" w:rsidRPr="00D953C9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41C59" w14:textId="77777777" w:rsidR="00B038CF" w:rsidRPr="004E56EE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131" w:type="pct"/>
            <w:shd w:val="clear" w:color="auto" w:fill="auto"/>
          </w:tcPr>
          <w:p w14:paraId="6520727F" w14:textId="77777777" w:rsidR="00B038CF" w:rsidRPr="000233AA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56F1E" w14:textId="76A2FE5D" w:rsidR="00B038CF" w:rsidRPr="00896691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357,076</w:t>
            </w:r>
          </w:p>
        </w:tc>
        <w:tc>
          <w:tcPr>
            <w:tcW w:w="131" w:type="pct"/>
            <w:shd w:val="clear" w:color="auto" w:fill="auto"/>
          </w:tcPr>
          <w:p w14:paraId="1F14AAD7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AC4E2" w14:textId="77777777" w:rsidR="00B038CF" w:rsidRPr="00D66FAC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</w:tr>
      <w:tr w:rsidR="00B038CF" w:rsidRPr="001B41B9" w14:paraId="5D396FE7" w14:textId="77777777" w:rsidTr="00154A7F">
        <w:tc>
          <w:tcPr>
            <w:tcW w:w="1896" w:type="pct"/>
          </w:tcPr>
          <w:p w14:paraId="1AE88C44" w14:textId="7003771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55" w:type="pct"/>
            <w:shd w:val="clear" w:color="auto" w:fill="auto"/>
          </w:tcPr>
          <w:p w14:paraId="6659C319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C9E9157" w14:textId="77777777" w:rsidR="00B038CF" w:rsidRPr="001B41B9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A3A88BB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29C2469" w14:textId="77777777" w:rsidR="00B038CF" w:rsidRPr="001B41B9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B2D85A5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C6CD8F1" w14:textId="77777777" w:rsidR="00B038CF" w:rsidRPr="001B41B9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6CB89C3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70F37A" w14:textId="77777777" w:rsidR="00B038CF" w:rsidRPr="001B41B9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8CF" w:rsidRPr="001B41B9" w14:paraId="57E4A22A" w14:textId="77777777" w:rsidTr="00154A7F">
        <w:tc>
          <w:tcPr>
            <w:tcW w:w="1896" w:type="pct"/>
          </w:tcPr>
          <w:p w14:paraId="24B7B43E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368A7C60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9D23E25" w14:textId="6A37CACE" w:rsidR="00B038CF" w:rsidRPr="00564E9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213,272</w:t>
            </w:r>
          </w:p>
        </w:tc>
        <w:tc>
          <w:tcPr>
            <w:tcW w:w="154" w:type="pct"/>
            <w:shd w:val="clear" w:color="auto" w:fill="auto"/>
          </w:tcPr>
          <w:p w14:paraId="11A71864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25F6D0C" w14:textId="77777777" w:rsidR="00B038CF" w:rsidRPr="00666134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  <w:tc>
          <w:tcPr>
            <w:tcW w:w="131" w:type="pct"/>
            <w:shd w:val="clear" w:color="auto" w:fill="auto"/>
          </w:tcPr>
          <w:p w14:paraId="31E75275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25317F7" w14:textId="3C7F0AD9" w:rsidR="00B038CF" w:rsidRPr="00564E9F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31" w:type="pct"/>
            <w:shd w:val="clear" w:color="auto" w:fill="auto"/>
          </w:tcPr>
          <w:p w14:paraId="18CB20D2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3B6D3B5" w14:textId="77777777" w:rsidR="00B038CF" w:rsidRPr="00666134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</w:tr>
      <w:tr w:rsidR="00B038CF" w:rsidRPr="001B41B9" w14:paraId="00EA1B4C" w14:textId="77777777" w:rsidTr="00154A7F">
        <w:tc>
          <w:tcPr>
            <w:tcW w:w="1896" w:type="pct"/>
          </w:tcPr>
          <w:p w14:paraId="792E162C" w14:textId="77777777" w:rsidR="00B038CF" w:rsidRPr="008A25EE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55" w:type="pct"/>
            <w:shd w:val="clear" w:color="auto" w:fill="auto"/>
          </w:tcPr>
          <w:p w14:paraId="78158BEB" w14:textId="77777777" w:rsidR="00B038CF" w:rsidRPr="008A25EE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0" w:type="pct"/>
            <w:shd w:val="clear" w:color="auto" w:fill="auto"/>
          </w:tcPr>
          <w:p w14:paraId="6DA5B2F9" w14:textId="77777777" w:rsidR="00B038CF" w:rsidRPr="007C541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8CFFD5C" w14:textId="77777777" w:rsidR="00B038CF" w:rsidRPr="008A25EE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5" w:type="pct"/>
          </w:tcPr>
          <w:p w14:paraId="2E37727D" w14:textId="77777777" w:rsidR="00B038CF" w:rsidRPr="008A25EE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202FE481" w14:textId="77777777" w:rsidR="00B038CF" w:rsidRPr="008A25EE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7" w:type="pct"/>
            <w:shd w:val="clear" w:color="auto" w:fill="auto"/>
          </w:tcPr>
          <w:p w14:paraId="685DDA17" w14:textId="77777777" w:rsidR="00B038CF" w:rsidRPr="007C541F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3848B27" w14:textId="77777777" w:rsidR="00B038CF" w:rsidRPr="008A25EE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80" w:type="pct"/>
          </w:tcPr>
          <w:p w14:paraId="3EDB5F77" w14:textId="77777777" w:rsidR="00B038CF" w:rsidRPr="007C541F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038CF" w:rsidRPr="001B41B9" w14:paraId="1A4B07F9" w14:textId="77777777" w:rsidTr="00154A7F">
        <w:tc>
          <w:tcPr>
            <w:tcW w:w="1896" w:type="pct"/>
          </w:tcPr>
          <w:p w14:paraId="3025D587" w14:textId="77777777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367D683F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41513D1" w14:textId="2C0A0A4D" w:rsidR="00B038CF" w:rsidRPr="00D66FAC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124,002</w:t>
            </w:r>
          </w:p>
        </w:tc>
        <w:tc>
          <w:tcPr>
            <w:tcW w:w="154" w:type="pct"/>
            <w:shd w:val="clear" w:color="auto" w:fill="auto"/>
          </w:tcPr>
          <w:p w14:paraId="37A5E955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72F52264" w14:textId="77777777" w:rsidR="00B038CF" w:rsidRPr="003821C3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  <w:tc>
          <w:tcPr>
            <w:tcW w:w="131" w:type="pct"/>
            <w:shd w:val="clear" w:color="auto" w:fill="auto"/>
          </w:tcPr>
          <w:p w14:paraId="41353F3A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2C7794D" w14:textId="1CFD858B" w:rsidR="00B038CF" w:rsidRPr="007C541F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31" w:type="pct"/>
            <w:shd w:val="clear" w:color="auto" w:fill="auto"/>
          </w:tcPr>
          <w:p w14:paraId="298541A9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834BD31" w14:textId="77777777" w:rsidR="00B038CF" w:rsidRPr="007C541F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</w:tr>
      <w:tr w:rsidR="00B038CF" w:rsidRPr="001B41B9" w14:paraId="6499FCD1" w14:textId="77777777" w:rsidTr="00154A7F">
        <w:tc>
          <w:tcPr>
            <w:tcW w:w="1896" w:type="pct"/>
          </w:tcPr>
          <w:p w14:paraId="4B7DA902" w14:textId="77777777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EC98B7E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4F92B7B" w14:textId="4003F1F0" w:rsidR="00B038CF" w:rsidRPr="00D66FAC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7,669</w:t>
            </w:r>
          </w:p>
        </w:tc>
        <w:tc>
          <w:tcPr>
            <w:tcW w:w="154" w:type="pct"/>
            <w:shd w:val="clear" w:color="auto" w:fill="auto"/>
          </w:tcPr>
          <w:p w14:paraId="6605C4D4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65CED3C" w14:textId="77777777" w:rsidR="00B038CF" w:rsidRPr="003821C3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131" w:type="pct"/>
            <w:shd w:val="clear" w:color="auto" w:fill="auto"/>
          </w:tcPr>
          <w:p w14:paraId="3605BFB5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5986357" w14:textId="4102CE19" w:rsidR="00B038CF" w:rsidRPr="00E239C9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  <w:tc>
          <w:tcPr>
            <w:tcW w:w="131" w:type="pct"/>
            <w:shd w:val="clear" w:color="auto" w:fill="auto"/>
          </w:tcPr>
          <w:p w14:paraId="1227B941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8FAB261" w14:textId="77777777" w:rsidR="00B038CF" w:rsidRPr="007C541F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</w:tr>
      <w:tr w:rsidR="00B038CF" w:rsidRPr="001B41B9" w14:paraId="4978A120" w14:textId="77777777" w:rsidTr="00154A7F">
        <w:tc>
          <w:tcPr>
            <w:tcW w:w="1896" w:type="pct"/>
          </w:tcPr>
          <w:p w14:paraId="0284C601" w14:textId="77777777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3AACD34E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33320FF" w14:textId="259FB283" w:rsidR="00B038CF" w:rsidRPr="00D66FAC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  <w:tc>
          <w:tcPr>
            <w:tcW w:w="154" w:type="pct"/>
            <w:shd w:val="clear" w:color="auto" w:fill="auto"/>
          </w:tcPr>
          <w:p w14:paraId="2B858FF5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3DF0821F" w14:textId="77777777" w:rsidR="00B038CF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31" w:type="pct"/>
            <w:shd w:val="clear" w:color="auto" w:fill="auto"/>
          </w:tcPr>
          <w:p w14:paraId="4EBCAA1D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6D705FC" w14:textId="7A8AA004" w:rsidR="00B038CF" w:rsidRDefault="00B038CF" w:rsidP="00B038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2,034</w:t>
            </w:r>
          </w:p>
        </w:tc>
        <w:tc>
          <w:tcPr>
            <w:tcW w:w="131" w:type="pct"/>
            <w:shd w:val="clear" w:color="auto" w:fill="auto"/>
          </w:tcPr>
          <w:p w14:paraId="720D5A27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548808F" w14:textId="77777777" w:rsidR="00B038CF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B038CF" w:rsidRPr="001B41B9" w14:paraId="27429385" w14:textId="77777777" w:rsidTr="00154A7F">
        <w:tc>
          <w:tcPr>
            <w:tcW w:w="1896" w:type="pct"/>
          </w:tcPr>
          <w:p w14:paraId="33CA24CA" w14:textId="77777777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  <w:shd w:val="clear" w:color="auto" w:fill="auto"/>
          </w:tcPr>
          <w:p w14:paraId="6CF21CE4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49EC" w14:textId="14BA0835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348,047</w:t>
            </w:r>
          </w:p>
        </w:tc>
        <w:tc>
          <w:tcPr>
            <w:tcW w:w="154" w:type="pct"/>
            <w:shd w:val="clear" w:color="auto" w:fill="auto"/>
          </w:tcPr>
          <w:p w14:paraId="265F9636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3C12674A" w14:textId="77777777" w:rsidR="00B038CF" w:rsidRPr="00666134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  <w:tc>
          <w:tcPr>
            <w:tcW w:w="131" w:type="pct"/>
            <w:shd w:val="clear" w:color="auto" w:fill="auto"/>
          </w:tcPr>
          <w:p w14:paraId="29115B46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5AA8" w14:textId="08FE6ECB" w:rsidR="00B038CF" w:rsidRPr="000233AA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4,342</w:t>
            </w:r>
          </w:p>
        </w:tc>
        <w:tc>
          <w:tcPr>
            <w:tcW w:w="131" w:type="pct"/>
            <w:shd w:val="clear" w:color="auto" w:fill="auto"/>
          </w:tcPr>
          <w:p w14:paraId="5B8DAAC8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4DDACFF" w14:textId="77777777" w:rsidR="00B038CF" w:rsidRPr="00666134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</w:tr>
      <w:tr w:rsidR="00B038CF" w:rsidRPr="001B41B9" w14:paraId="1BBDC5A3" w14:textId="77777777" w:rsidTr="00154A7F">
        <w:tc>
          <w:tcPr>
            <w:tcW w:w="1896" w:type="pct"/>
          </w:tcPr>
          <w:p w14:paraId="402229D6" w14:textId="77777777" w:rsidR="00B038CF" w:rsidRPr="00C85F5D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  <w:shd w:val="clear" w:color="auto" w:fill="auto"/>
          </w:tcPr>
          <w:p w14:paraId="79ABCC62" w14:textId="77777777" w:rsidR="00B038CF" w:rsidRPr="001B41B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4ECCBD0B" w14:textId="2E185FC4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351,582</w:t>
            </w:r>
          </w:p>
        </w:tc>
        <w:tc>
          <w:tcPr>
            <w:tcW w:w="154" w:type="pct"/>
            <w:shd w:val="clear" w:color="auto" w:fill="auto"/>
          </w:tcPr>
          <w:p w14:paraId="1F7D2923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</w:tcPr>
          <w:p w14:paraId="1F9FEAE6" w14:textId="77777777" w:rsidR="00B038CF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31" w:type="pct"/>
            <w:shd w:val="clear" w:color="auto" w:fill="auto"/>
          </w:tcPr>
          <w:p w14:paraId="55034275" w14:textId="77777777" w:rsidR="00B038CF" w:rsidRPr="000233AA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9197896" w14:textId="4689A2A0" w:rsidR="00B038CF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361,418</w:t>
            </w:r>
          </w:p>
        </w:tc>
        <w:tc>
          <w:tcPr>
            <w:tcW w:w="131" w:type="pct"/>
            <w:shd w:val="clear" w:color="auto" w:fill="auto"/>
          </w:tcPr>
          <w:p w14:paraId="61341CE2" w14:textId="77777777" w:rsidR="00B038CF" w:rsidRPr="00BA19A0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</w:tcPr>
          <w:p w14:paraId="2744F6D3" w14:textId="77777777" w:rsidR="00B038CF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</w:tr>
      <w:tr w:rsidR="00B038CF" w:rsidRPr="008F3999" w14:paraId="1E27D7F9" w14:textId="77777777" w:rsidTr="00154A7F">
        <w:tc>
          <w:tcPr>
            <w:tcW w:w="2351" w:type="pct"/>
            <w:gridSpan w:val="2"/>
            <w:vAlign w:val="bottom"/>
          </w:tcPr>
          <w:p w14:paraId="5A53AE8B" w14:textId="77777777" w:rsidR="00B038CF" w:rsidRPr="00FF3F54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575BEA67" w14:textId="2930B529" w:rsidR="00B038CF" w:rsidRPr="00843F37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C3C5E6F" w14:textId="77777777" w:rsidR="00B038CF" w:rsidRPr="0093534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32FFD38B" w14:textId="77777777" w:rsidR="00B038CF" w:rsidRPr="00843F37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B6341DB" w14:textId="77777777" w:rsidR="00B038CF" w:rsidRPr="00935342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49E2378A" w14:textId="4CA2A1FD" w:rsidR="00B038CF" w:rsidRPr="00843F37" w:rsidRDefault="00B038CF" w:rsidP="00B038C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6797FD4" w14:textId="77777777" w:rsidR="00B038CF" w:rsidRPr="008A25EE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E29A18F" w14:textId="77777777" w:rsidR="00B038CF" w:rsidRPr="00843F37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8CF" w:rsidRPr="008F3999" w14:paraId="2608A753" w14:textId="77777777" w:rsidTr="00154A7F">
        <w:tc>
          <w:tcPr>
            <w:tcW w:w="1896" w:type="pct"/>
          </w:tcPr>
          <w:p w14:paraId="79952A05" w14:textId="77777777" w:rsidR="00B038CF" w:rsidRPr="00114CA3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5" w:type="pct"/>
            <w:shd w:val="clear" w:color="auto" w:fill="auto"/>
          </w:tcPr>
          <w:p w14:paraId="6A79F55B" w14:textId="77777777" w:rsidR="00B038CF" w:rsidRPr="008F399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6817E" w14:textId="35C179C6" w:rsidR="00B038CF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351,582</w:t>
            </w:r>
          </w:p>
        </w:tc>
        <w:tc>
          <w:tcPr>
            <w:tcW w:w="154" w:type="pct"/>
            <w:shd w:val="clear" w:color="auto" w:fill="auto"/>
          </w:tcPr>
          <w:p w14:paraId="5162AC05" w14:textId="77777777" w:rsidR="00B038CF" w:rsidRPr="008F399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16E0F36" w14:textId="77777777" w:rsidR="00B038CF" w:rsidRDefault="00B038CF" w:rsidP="00B038C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31" w:type="pct"/>
            <w:shd w:val="clear" w:color="auto" w:fill="auto"/>
          </w:tcPr>
          <w:p w14:paraId="064A6AD4" w14:textId="77777777" w:rsidR="00B038CF" w:rsidRPr="00BA19A0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1032E" w14:textId="16779C00" w:rsidR="00B038CF" w:rsidRDefault="00B038CF" w:rsidP="00B038C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361,418</w:t>
            </w:r>
          </w:p>
        </w:tc>
        <w:tc>
          <w:tcPr>
            <w:tcW w:w="131" w:type="pct"/>
            <w:shd w:val="clear" w:color="auto" w:fill="auto"/>
          </w:tcPr>
          <w:p w14:paraId="0C13F672" w14:textId="77777777" w:rsidR="00B038CF" w:rsidRPr="008F3999" w:rsidRDefault="00B038CF" w:rsidP="00B0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4E23B44" w14:textId="77777777" w:rsidR="00B038CF" w:rsidRDefault="00B038CF" w:rsidP="00B038CF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</w:tr>
    </w:tbl>
    <w:p w14:paraId="4AD75585" w14:textId="11F7FED1" w:rsidR="001C286F" w:rsidRDefault="001C286F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14:paraId="71F76001" w14:textId="77777777" w:rsidR="001C286F" w:rsidRDefault="001C2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37A8E506" w14:textId="03DC0E45" w:rsidR="003E000B" w:rsidRDefault="003E000B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สินทรัพย์ชีวภาพ</w:t>
      </w:r>
    </w:p>
    <w:p w14:paraId="3C1F5096" w14:textId="18635546" w:rsidR="007C4C3A" w:rsidRPr="00154A7F" w:rsidRDefault="007C4C3A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811"/>
        <w:gridCol w:w="1711"/>
        <w:gridCol w:w="271"/>
        <w:gridCol w:w="1889"/>
      </w:tblGrid>
      <w:tr w:rsidR="007C4C3A" w:rsidRPr="00DB7C24" w14:paraId="07EB0594" w14:textId="77777777" w:rsidTr="00154A7F">
        <w:trPr>
          <w:trHeight w:val="442"/>
        </w:trPr>
        <w:tc>
          <w:tcPr>
            <w:tcW w:w="2871" w:type="pct"/>
            <w:gridSpan w:val="2"/>
          </w:tcPr>
          <w:p w14:paraId="4C12F097" w14:textId="5EA673D1" w:rsidR="007C4C3A" w:rsidRPr="00BA19A0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BA19A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าคม 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941" w:type="pct"/>
          </w:tcPr>
          <w:p w14:paraId="0DA4A082" w14:textId="77777777" w:rsidR="007C4C3A" w:rsidRPr="00DB7C24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FAE51EC" w14:textId="77777777" w:rsidR="007C4C3A" w:rsidRPr="00DB7C24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pct"/>
          </w:tcPr>
          <w:p w14:paraId="5D89BB80" w14:textId="77777777" w:rsidR="007C4C3A" w:rsidRPr="00BA19A0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C3A" w:rsidRPr="00DB7C24" w14:paraId="4A6C15D6" w14:textId="77777777" w:rsidTr="00154A7F">
        <w:trPr>
          <w:trHeight w:val="442"/>
        </w:trPr>
        <w:tc>
          <w:tcPr>
            <w:tcW w:w="2425" w:type="pct"/>
          </w:tcPr>
          <w:p w14:paraId="5E41BDB4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1B179269" w14:textId="77777777" w:rsidR="007C4C3A" w:rsidRPr="00843F37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129" w:type="pct"/>
            <w:gridSpan w:val="3"/>
          </w:tcPr>
          <w:p w14:paraId="72588ED2" w14:textId="77777777" w:rsidR="007C4C3A" w:rsidRPr="00DB7C24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C3A" w:rsidRPr="00DB7C24" w14:paraId="11F4A499" w14:textId="77777777" w:rsidTr="00154A7F">
        <w:trPr>
          <w:trHeight w:val="427"/>
        </w:trPr>
        <w:tc>
          <w:tcPr>
            <w:tcW w:w="2425" w:type="pct"/>
          </w:tcPr>
          <w:p w14:paraId="2F8E7CD9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46" w:type="pct"/>
          </w:tcPr>
          <w:p w14:paraId="08585CF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40F311D3" w14:textId="32863ACF" w:rsidR="007C4C3A" w:rsidRPr="00BA19A0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178,901</w:t>
            </w:r>
          </w:p>
        </w:tc>
        <w:tc>
          <w:tcPr>
            <w:tcW w:w="149" w:type="pct"/>
            <w:shd w:val="clear" w:color="auto" w:fill="auto"/>
          </w:tcPr>
          <w:p w14:paraId="47FF97EE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33745BDB" w14:textId="666C0D6B" w:rsidR="007C4C3A" w:rsidRPr="00DB7C2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115,931</w:t>
            </w:r>
          </w:p>
        </w:tc>
      </w:tr>
      <w:tr w:rsidR="007C4C3A" w:rsidRPr="00DB7C24" w14:paraId="012C4FAB" w14:textId="77777777" w:rsidTr="00154A7F">
        <w:trPr>
          <w:trHeight w:val="412"/>
        </w:trPr>
        <w:tc>
          <w:tcPr>
            <w:tcW w:w="2425" w:type="pct"/>
          </w:tcPr>
          <w:p w14:paraId="715B325C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446" w:type="pct"/>
          </w:tcPr>
          <w:p w14:paraId="52A7D6C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0BE764BE" w14:textId="224DBF7D" w:rsidR="007C4C3A" w:rsidRPr="00BA19A0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71,998</w:t>
            </w:r>
          </w:p>
        </w:tc>
        <w:tc>
          <w:tcPr>
            <w:tcW w:w="149" w:type="pct"/>
            <w:shd w:val="clear" w:color="auto" w:fill="auto"/>
          </w:tcPr>
          <w:p w14:paraId="47107556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5D723371" w14:textId="128CFE78" w:rsidR="007C4C3A" w:rsidRPr="00DB7C2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21,821</w:t>
            </w:r>
          </w:p>
        </w:tc>
      </w:tr>
      <w:tr w:rsidR="007C4C3A" w:rsidRPr="00DB7C24" w14:paraId="7BAB211D" w14:textId="77777777" w:rsidTr="00154A7F">
        <w:trPr>
          <w:trHeight w:val="412"/>
        </w:trPr>
        <w:tc>
          <w:tcPr>
            <w:tcW w:w="2425" w:type="pct"/>
          </w:tcPr>
          <w:p w14:paraId="1BF90FE4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46" w:type="pct"/>
          </w:tcPr>
          <w:p w14:paraId="3CE35D38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797C05F1" w14:textId="68E1B567" w:rsidR="007C4C3A" w:rsidRPr="00BA19A0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7,161</w:t>
            </w:r>
          </w:p>
        </w:tc>
        <w:tc>
          <w:tcPr>
            <w:tcW w:w="149" w:type="pct"/>
            <w:shd w:val="clear" w:color="auto" w:fill="auto"/>
          </w:tcPr>
          <w:p w14:paraId="25FCF9EB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50C8083" w14:textId="1134916D" w:rsidR="007C4C3A" w:rsidRPr="00DB7C2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  <w:tr w:rsidR="007C4C3A" w:rsidRPr="00DB7C24" w14:paraId="64743110" w14:textId="77777777" w:rsidTr="00154A7F">
        <w:trPr>
          <w:trHeight w:val="412"/>
        </w:trPr>
        <w:tc>
          <w:tcPr>
            <w:tcW w:w="2425" w:type="pct"/>
          </w:tcPr>
          <w:p w14:paraId="6F225BBB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446" w:type="pct"/>
          </w:tcPr>
          <w:p w14:paraId="1425FB10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101D5E78" w14:textId="34F1BD5C" w:rsidR="007C4C3A" w:rsidRPr="00E252E1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9" w:type="pct"/>
            <w:shd w:val="clear" w:color="auto" w:fill="auto"/>
          </w:tcPr>
          <w:p w14:paraId="51BDEA46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DD1609C" w14:textId="46F3C9AA" w:rsidR="007C4C3A" w:rsidRPr="00DB7C2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7C4C3A" w:rsidRPr="00DB7C24" w14:paraId="206F676C" w14:textId="77777777" w:rsidTr="00154A7F">
        <w:trPr>
          <w:trHeight w:val="412"/>
        </w:trPr>
        <w:tc>
          <w:tcPr>
            <w:tcW w:w="2425" w:type="pct"/>
          </w:tcPr>
          <w:p w14:paraId="588B1E55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DB7C24">
              <w:rPr>
                <w:rFonts w:ascii="Angsana New" w:hAnsi="Angsana New"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446" w:type="pct"/>
          </w:tcPr>
          <w:p w14:paraId="6C1795D1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5FDB6531" w14:textId="71DA1171" w:rsidR="007C4C3A" w:rsidRPr="00BA19A0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(46,692)</w:t>
            </w:r>
          </w:p>
        </w:tc>
        <w:tc>
          <w:tcPr>
            <w:tcW w:w="149" w:type="pct"/>
            <w:shd w:val="clear" w:color="auto" w:fill="auto"/>
          </w:tcPr>
          <w:p w14:paraId="7EC5E2C9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089A3EFF" w14:textId="1C266994" w:rsidR="007C4C3A" w:rsidRPr="00DB7C2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(10,770)</w:t>
            </w:r>
          </w:p>
        </w:tc>
      </w:tr>
      <w:tr w:rsidR="007C4C3A" w:rsidRPr="00DB7C24" w14:paraId="7AC2C95C" w14:textId="77777777" w:rsidTr="00154A7F">
        <w:trPr>
          <w:trHeight w:val="412"/>
        </w:trPr>
        <w:tc>
          <w:tcPr>
            <w:tcW w:w="2425" w:type="pct"/>
          </w:tcPr>
          <w:p w14:paraId="6CDF6935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ขายให้บริษัทย่อย</w:t>
            </w:r>
          </w:p>
        </w:tc>
        <w:tc>
          <w:tcPr>
            <w:tcW w:w="446" w:type="pct"/>
          </w:tcPr>
          <w:p w14:paraId="51D40153" w14:textId="77777777" w:rsidR="007C4C3A" w:rsidRPr="00843F37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41" w:type="pct"/>
            <w:shd w:val="clear" w:color="auto" w:fill="auto"/>
          </w:tcPr>
          <w:p w14:paraId="4D43BCB8" w14:textId="55DBFE35" w:rsidR="007C4C3A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AABCA71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6B822498" w14:textId="56A467A7" w:rsidR="007C4C3A" w:rsidRPr="004927F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(125,145)</w:t>
            </w:r>
          </w:p>
        </w:tc>
      </w:tr>
      <w:tr w:rsidR="007C4C3A" w:rsidRPr="00DB7C24" w14:paraId="4322ADC0" w14:textId="77777777" w:rsidTr="00154A7F">
        <w:trPr>
          <w:trHeight w:val="412"/>
        </w:trPr>
        <w:tc>
          <w:tcPr>
            <w:tcW w:w="2425" w:type="pct"/>
          </w:tcPr>
          <w:p w14:paraId="1DB3CF3A" w14:textId="77777777" w:rsidR="007C4C3A" w:rsidRPr="00DB7C24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กำไรจากการวัดมูลค่าสินทรัพย์ชีวภาพ</w:t>
            </w:r>
          </w:p>
        </w:tc>
        <w:tc>
          <w:tcPr>
            <w:tcW w:w="446" w:type="pct"/>
          </w:tcPr>
          <w:p w14:paraId="1621A0D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2324177F" w14:textId="35AF8E38" w:rsidR="007C4C3A" w:rsidRPr="00BA19A0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5,981</w:t>
            </w:r>
          </w:p>
        </w:tc>
        <w:tc>
          <w:tcPr>
            <w:tcW w:w="149" w:type="pct"/>
            <w:shd w:val="clear" w:color="auto" w:fill="auto"/>
          </w:tcPr>
          <w:p w14:paraId="3AA6303D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14956A7B" w14:textId="6C9CED51" w:rsidR="007C4C3A" w:rsidRPr="004927F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</w:tr>
      <w:tr w:rsidR="007C4C3A" w:rsidRPr="00DB7C24" w14:paraId="5F437405" w14:textId="77777777" w:rsidTr="00154A7F">
        <w:trPr>
          <w:trHeight w:val="412"/>
        </w:trPr>
        <w:tc>
          <w:tcPr>
            <w:tcW w:w="2425" w:type="pct"/>
          </w:tcPr>
          <w:p w14:paraId="24707A04" w14:textId="79762D16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C4C3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516D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46" w:type="pct"/>
          </w:tcPr>
          <w:p w14:paraId="0A05A813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925C" w14:textId="0314A391" w:rsidR="007C4C3A" w:rsidRPr="00075883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217,669</w:t>
            </w:r>
          </w:p>
        </w:tc>
        <w:tc>
          <w:tcPr>
            <w:tcW w:w="149" w:type="pct"/>
            <w:shd w:val="clear" w:color="auto" w:fill="auto"/>
          </w:tcPr>
          <w:p w14:paraId="21B48267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B7EFD" w14:textId="0F811F11" w:rsidR="007C4C3A" w:rsidRPr="00DB7C24" w:rsidRDefault="008A3088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6,037</w:t>
            </w:r>
          </w:p>
        </w:tc>
      </w:tr>
    </w:tbl>
    <w:p w14:paraId="7691FF55" w14:textId="77777777" w:rsidR="00FD5E67" w:rsidRPr="00154A7F" w:rsidRDefault="00FD5E67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C2F340B" w14:textId="77777777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เงินลงทุนในบริษัทย่อยและบริษัทร่วม</w:t>
      </w:r>
    </w:p>
    <w:p w14:paraId="09EC4FC2" w14:textId="77777777" w:rsidR="00786481" w:rsidRPr="00154A7F" w:rsidRDefault="00786481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1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6"/>
        <w:gridCol w:w="1711"/>
        <w:gridCol w:w="268"/>
        <w:gridCol w:w="1895"/>
      </w:tblGrid>
      <w:tr w:rsidR="00786481" w:rsidRPr="00DB7C24" w14:paraId="3E178C31" w14:textId="77777777" w:rsidTr="00154A7F">
        <w:trPr>
          <w:trHeight w:val="417"/>
          <w:tblHeader/>
        </w:trPr>
        <w:tc>
          <w:tcPr>
            <w:tcW w:w="2874" w:type="pct"/>
          </w:tcPr>
          <w:p w14:paraId="49BC7D13" w14:textId="0E1A776A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252E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ที่มีสาระสำคัญ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</w:p>
          <w:p w14:paraId="5F171333" w14:textId="63622EAC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าคม 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939" w:type="pct"/>
          </w:tcPr>
          <w:p w14:paraId="13486871" w14:textId="77777777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BDB7384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EB7F33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</w:tcPr>
          <w:p w14:paraId="417B7EC0" w14:textId="77777777" w:rsidR="00786481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  <w:p w14:paraId="39BA6092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2AA8A241" w14:textId="77777777" w:rsidTr="00154A7F">
        <w:trPr>
          <w:trHeight w:val="402"/>
          <w:tblHeader/>
        </w:trPr>
        <w:tc>
          <w:tcPr>
            <w:tcW w:w="2874" w:type="pct"/>
          </w:tcPr>
          <w:p w14:paraId="286A14C2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pct"/>
            <w:gridSpan w:val="3"/>
          </w:tcPr>
          <w:p w14:paraId="08AB31F8" w14:textId="77777777" w:rsidR="00786481" w:rsidRPr="00AD0B59" w:rsidRDefault="00786481" w:rsidP="006B45D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B7C24" w14:paraId="55AA138E" w14:textId="77777777" w:rsidTr="00154A7F">
        <w:trPr>
          <w:trHeight w:val="417"/>
        </w:trPr>
        <w:tc>
          <w:tcPr>
            <w:tcW w:w="2874" w:type="pct"/>
          </w:tcPr>
          <w:p w14:paraId="22656311" w14:textId="77777777" w:rsidR="00786481" w:rsidRPr="00BA19A0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9" w:type="pct"/>
            <w:shd w:val="clear" w:color="auto" w:fill="auto"/>
          </w:tcPr>
          <w:p w14:paraId="269659A5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70F9D9F1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3C2AEBEF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DB7C24" w14:paraId="096CA8EF" w14:textId="77777777" w:rsidTr="00154A7F">
        <w:trPr>
          <w:trHeight w:val="417"/>
        </w:trPr>
        <w:tc>
          <w:tcPr>
            <w:tcW w:w="2874" w:type="pct"/>
          </w:tcPr>
          <w:p w14:paraId="78BCFF5B" w14:textId="77777777" w:rsidR="00786481" w:rsidRPr="00BA19A0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เพิ่มทุนใน</w:t>
            </w: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บริษัท อาหารสยาม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(2513)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939" w:type="pct"/>
            <w:shd w:val="clear" w:color="auto" w:fill="auto"/>
          </w:tcPr>
          <w:p w14:paraId="059D3EEC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8396C2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5F3B8510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99,750</w:t>
            </w:r>
          </w:p>
        </w:tc>
      </w:tr>
      <w:tr w:rsidR="00786481" w:rsidRPr="00DB7C24" w14:paraId="2B07314C" w14:textId="77777777" w:rsidTr="00154A7F">
        <w:trPr>
          <w:trHeight w:val="164"/>
        </w:trPr>
        <w:tc>
          <w:tcPr>
            <w:tcW w:w="2874" w:type="pct"/>
          </w:tcPr>
          <w:p w14:paraId="28997E71" w14:textId="77777777" w:rsidR="00786481" w:rsidRPr="00154A7F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39" w:type="pct"/>
            <w:shd w:val="clear" w:color="auto" w:fill="auto"/>
          </w:tcPr>
          <w:p w14:paraId="23946F92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left" w:pos="540"/>
                <w:tab w:val="decimal" w:pos="1328"/>
              </w:tabs>
              <w:spacing w:line="240" w:lineRule="auto"/>
              <w:ind w:right="-26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0890890" w14:textId="77777777" w:rsidR="00786481" w:rsidRPr="00154A7F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42"/>
              </w:tabs>
              <w:spacing w:line="240" w:lineRule="auto"/>
              <w:ind w:left="-108" w:right="-80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40" w:type="pct"/>
            <w:shd w:val="clear" w:color="auto" w:fill="auto"/>
          </w:tcPr>
          <w:p w14:paraId="741A2B97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left" w:pos="540"/>
                <w:tab w:val="decimal" w:pos="1599"/>
              </w:tabs>
              <w:spacing w:line="240" w:lineRule="auto"/>
              <w:ind w:right="-26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86481" w:rsidRPr="00DB7C24" w14:paraId="35DF7910" w14:textId="77777777" w:rsidTr="00154A7F">
        <w:trPr>
          <w:trHeight w:val="417"/>
        </w:trPr>
        <w:tc>
          <w:tcPr>
            <w:tcW w:w="2874" w:type="pct"/>
          </w:tcPr>
          <w:p w14:paraId="4DFB0ABF" w14:textId="77777777" w:rsidR="00786481" w:rsidRPr="00BA19A0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0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ทร่วม</w:t>
            </w:r>
          </w:p>
        </w:tc>
        <w:tc>
          <w:tcPr>
            <w:tcW w:w="939" w:type="pct"/>
            <w:shd w:val="clear" w:color="auto" w:fill="auto"/>
          </w:tcPr>
          <w:p w14:paraId="32D82EEF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A8D4FBB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0A3888A9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DB7C24" w14:paraId="4386E8BB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59342118" w14:textId="77777777" w:rsidR="00786481" w:rsidRPr="0079321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ที่ใช้วิธีส่วนได้เสีย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39" w:type="pct"/>
            <w:shd w:val="clear" w:color="auto" w:fill="auto"/>
          </w:tcPr>
          <w:p w14:paraId="3FE67E18" w14:textId="0BEFCF41" w:rsidR="00786481" w:rsidRPr="00DB7C24" w:rsidRDefault="0053215A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22,666</w:t>
            </w:r>
          </w:p>
        </w:tc>
        <w:tc>
          <w:tcPr>
            <w:tcW w:w="147" w:type="pct"/>
            <w:shd w:val="clear" w:color="auto" w:fill="auto"/>
          </w:tcPr>
          <w:p w14:paraId="08803989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3A2BF5F1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3215A" w:rsidRPr="00DB7C24" w14:paraId="5FD5EDA4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4D169379" w14:textId="45ACA498" w:rsidR="0053215A" w:rsidRPr="00793213" w:rsidRDefault="0053215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3215A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255412"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="00255412"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="0025541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ตาม</w:t>
            </w:r>
            <w:r w:rsidR="00255412"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939" w:type="pct"/>
            <w:shd w:val="clear" w:color="auto" w:fill="auto"/>
          </w:tcPr>
          <w:p w14:paraId="7624760D" w14:textId="77777777" w:rsidR="0053215A" w:rsidRPr="00DB7C24" w:rsidRDefault="0053215A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FD1BC8B" w14:textId="77777777" w:rsidR="0053215A" w:rsidRPr="00DB7C24" w:rsidRDefault="0053215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5C3B0905" w14:textId="77777777" w:rsidR="0053215A" w:rsidRDefault="0053215A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3215A" w:rsidRPr="00DB7C24" w14:paraId="7E023D95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4E7083A6" w14:textId="0CCAD3C7" w:rsidR="0053215A" w:rsidRPr="0053215A" w:rsidRDefault="0053215A" w:rsidP="00B43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3"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3215A">
              <w:rPr>
                <w:rFonts w:ascii="Angsana New" w:hAnsi="Angsana New"/>
                <w:spacing w:val="-10"/>
                <w:sz w:val="30"/>
                <w:szCs w:val="30"/>
                <w:cs/>
              </w:rPr>
              <w:t>-สุทธิจากภาษีเงินได้</w:t>
            </w:r>
          </w:p>
        </w:tc>
        <w:tc>
          <w:tcPr>
            <w:tcW w:w="939" w:type="pct"/>
            <w:shd w:val="clear" w:color="auto" w:fill="auto"/>
          </w:tcPr>
          <w:p w14:paraId="4D776466" w14:textId="52617906" w:rsidR="0053215A" w:rsidRPr="00DB7C24" w:rsidRDefault="0053215A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7" w:type="pct"/>
            <w:shd w:val="clear" w:color="auto" w:fill="auto"/>
          </w:tcPr>
          <w:p w14:paraId="785388E0" w14:textId="77777777" w:rsidR="0053215A" w:rsidRPr="00DB7C24" w:rsidRDefault="0053215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37B6E1D3" w14:textId="09EE98A1" w:rsidR="0053215A" w:rsidRDefault="0053215A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6481" w:rsidRPr="009B7FB6" w14:paraId="1C34BA24" w14:textId="77777777" w:rsidTr="00154A7F">
        <w:trPr>
          <w:trHeight w:val="402"/>
        </w:trPr>
        <w:tc>
          <w:tcPr>
            <w:tcW w:w="2874" w:type="pct"/>
            <w:shd w:val="clear" w:color="auto" w:fill="auto"/>
          </w:tcPr>
          <w:p w14:paraId="299B2108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39" w:type="pct"/>
            <w:shd w:val="clear" w:color="auto" w:fill="auto"/>
          </w:tcPr>
          <w:p w14:paraId="3F4EF43E" w14:textId="7297ADA9" w:rsidR="00786481" w:rsidRPr="00DB7C24" w:rsidRDefault="0053215A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(24,000)</w:t>
            </w:r>
          </w:p>
        </w:tc>
        <w:tc>
          <w:tcPr>
            <w:tcW w:w="147" w:type="pct"/>
            <w:shd w:val="clear" w:color="auto" w:fill="auto"/>
          </w:tcPr>
          <w:p w14:paraId="52FCBB2D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pct"/>
            <w:shd w:val="clear" w:color="auto" w:fill="auto"/>
          </w:tcPr>
          <w:p w14:paraId="44A58038" w14:textId="77777777" w:rsidR="00786481" w:rsidRPr="00DB7C24" w:rsidRDefault="00786481" w:rsidP="006B45DD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DD5A9BB" w14:textId="77777777" w:rsidR="00786481" w:rsidRPr="00154A7F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154A7F">
        <w:rPr>
          <w:rFonts w:ascii="Angsana New" w:hAnsi="Angsana New"/>
          <w:sz w:val="24"/>
          <w:szCs w:val="24"/>
          <w:cs/>
          <w:lang w:val="en-GB"/>
        </w:rPr>
        <w:tab/>
      </w:r>
    </w:p>
    <w:p w14:paraId="78DD3CAD" w14:textId="3643DFC5" w:rsidR="00786481" w:rsidRPr="00E652AB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8136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ในการประชุมวิสามัญผู้ถือหุ้นของบริษัท อาหารสยาม </w:t>
      </w:r>
      <w:r w:rsidRPr="00E652AB">
        <w:rPr>
          <w:rFonts w:asciiTheme="majorBidi" w:hAnsiTheme="majorBidi" w:cstheme="majorBidi"/>
          <w:spacing w:val="-4"/>
          <w:sz w:val="30"/>
          <w:szCs w:val="30"/>
        </w:rPr>
        <w:t xml:space="preserve">(2513) </w:t>
      </w:r>
      <w:r w:rsidRPr="00E652AB">
        <w:rPr>
          <w:rFonts w:asciiTheme="majorBidi" w:hAnsiTheme="majorBidi" w:cstheme="majorBidi"/>
          <w:spacing w:val="-4"/>
          <w:sz w:val="30"/>
          <w:szCs w:val="30"/>
          <w:cs/>
        </w:rPr>
        <w:t>จำกัด ซึ่งเป็นบริษัทย่อยของบริษัท เมื่อวันที่</w:t>
      </w:r>
      <w:r w:rsidR="00DB473E">
        <w:rPr>
          <w:rFonts w:asciiTheme="majorBidi" w:hAnsiTheme="majorBidi" w:cstheme="majorBidi"/>
          <w:spacing w:val="-4"/>
          <w:sz w:val="30"/>
          <w:szCs w:val="30"/>
        </w:rPr>
        <w:br/>
      </w:r>
      <w:r w:rsidRPr="00DB473E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DB473E">
        <w:rPr>
          <w:rFonts w:asciiTheme="majorBidi" w:hAnsiTheme="majorBidi" w:cstheme="majorBidi"/>
          <w:spacing w:val="-4"/>
          <w:sz w:val="30"/>
          <w:szCs w:val="30"/>
          <w:cs/>
        </w:rPr>
        <w:t>พฤศจิกายน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DB473E">
        <w:rPr>
          <w:rFonts w:asciiTheme="majorBidi" w:hAnsiTheme="majorBidi" w:cstheme="majorBidi"/>
          <w:spacing w:val="-4"/>
          <w:sz w:val="30"/>
          <w:szCs w:val="30"/>
        </w:rPr>
        <w:br/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100,000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 หุ้นละ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บาท) เป็นจำนวน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(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>10,00,000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 หุ้นละ</w:t>
      </w:r>
      <w:r w:rsidR="00DB473E" w:rsidRPr="00154A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54A7F">
        <w:rPr>
          <w:rFonts w:asciiTheme="majorBidi" w:hAnsiTheme="majorBidi" w:cstheme="majorBidi"/>
          <w:spacing w:val="-4"/>
          <w:sz w:val="30"/>
          <w:szCs w:val="30"/>
        </w:rPr>
        <w:t xml:space="preserve">10 </w:t>
      </w:r>
      <w:r w:rsidRPr="00154A7F">
        <w:rPr>
          <w:rFonts w:asciiTheme="majorBidi" w:hAnsiTheme="majorBidi" w:cstheme="majorBidi"/>
          <w:spacing w:val="-4"/>
          <w:sz w:val="30"/>
          <w:szCs w:val="30"/>
          <w:cs/>
        </w:rPr>
        <w:t>บาท)</w:t>
      </w:r>
      <w:r w:rsidRPr="00E07E5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โดยการออกหุ้นสามัญเพิ่มทุน</w:t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ตามสัดส่วนการถือหุ้นของผู้ถือหุ้นเดิมจำนวน </w:t>
      </w:r>
      <w:r w:rsidRPr="00E652AB">
        <w:rPr>
          <w:rFonts w:asciiTheme="majorBidi" w:hAnsiTheme="majorBidi" w:cstheme="majorBidi"/>
          <w:sz w:val="30"/>
          <w:szCs w:val="30"/>
        </w:rPr>
        <w:t xml:space="preserve">99 </w:t>
      </w:r>
      <w:r w:rsidRPr="00E652AB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E652AB">
        <w:rPr>
          <w:rFonts w:asciiTheme="majorBidi" w:hAnsiTheme="majorBidi" w:cstheme="majorBidi"/>
          <w:sz w:val="30"/>
          <w:szCs w:val="30"/>
        </w:rPr>
        <w:t xml:space="preserve">9,900,000 </w:t>
      </w:r>
      <w:r w:rsidRPr="00E652AB">
        <w:rPr>
          <w:rFonts w:asciiTheme="majorBidi" w:hAnsiTheme="majorBidi" w:cstheme="majorBidi"/>
          <w:sz w:val="30"/>
          <w:szCs w:val="30"/>
          <w:cs/>
        </w:rPr>
        <w:t>หุ้น มูลค่า</w:t>
      </w:r>
      <w:r w:rsidR="00DB473E">
        <w:rPr>
          <w:rFonts w:asciiTheme="majorBidi" w:hAnsiTheme="majorBidi" w:cstheme="majorBidi"/>
          <w:sz w:val="30"/>
          <w:szCs w:val="30"/>
        </w:rPr>
        <w:br/>
      </w:r>
      <w:r w:rsidRPr="00E652AB">
        <w:rPr>
          <w:rFonts w:asciiTheme="majorBidi" w:hAnsiTheme="majorBidi" w:cstheme="majorBidi"/>
          <w:sz w:val="30"/>
          <w:szCs w:val="30"/>
          <w:cs/>
        </w:rPr>
        <w:t xml:space="preserve">ที่ตราไว้หุ้นละ </w:t>
      </w:r>
      <w:r w:rsidRPr="00E652AB">
        <w:rPr>
          <w:rFonts w:asciiTheme="majorBidi" w:hAnsiTheme="majorBidi" w:cstheme="majorBidi"/>
          <w:sz w:val="30"/>
          <w:szCs w:val="30"/>
        </w:rPr>
        <w:t xml:space="preserve">10 </w:t>
      </w:r>
      <w:r w:rsidRPr="00E652AB">
        <w:rPr>
          <w:rFonts w:asciiTheme="majorBidi" w:hAnsiTheme="majorBidi" w:cstheme="majorBidi"/>
          <w:sz w:val="30"/>
          <w:szCs w:val="30"/>
          <w:cs/>
        </w:rPr>
        <w:t>บาท) บริษัทย่อยได้จดทะเบียนการเพิ่มทุนดังกล่าวแล้วกับกระทรวงพาณิชย์เมื่อวันที่</w:t>
      </w:r>
      <w:r w:rsidR="00DB473E">
        <w:rPr>
          <w:rFonts w:asciiTheme="majorBidi" w:hAnsiTheme="majorBidi" w:cstheme="majorBidi"/>
          <w:sz w:val="30"/>
          <w:szCs w:val="30"/>
        </w:rPr>
        <w:br/>
      </w:r>
      <w:r w:rsidRPr="00E652AB">
        <w:rPr>
          <w:rFonts w:asciiTheme="majorBidi" w:hAnsiTheme="majorBidi" w:cstheme="majorBidi"/>
          <w:sz w:val="30"/>
          <w:szCs w:val="30"/>
        </w:rPr>
        <w:t xml:space="preserve">12 </w:t>
      </w:r>
      <w:r w:rsidRPr="00843F37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Pr="006813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652AB">
        <w:rPr>
          <w:rFonts w:asciiTheme="majorBidi" w:hAnsiTheme="majorBidi" w:cstheme="majorBidi"/>
          <w:sz w:val="30"/>
          <w:szCs w:val="30"/>
        </w:rPr>
        <w:t>2564</w:t>
      </w:r>
    </w:p>
    <w:p w14:paraId="3F5B0E4B" w14:textId="77777777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3402D50" w14:textId="15AB8148" w:rsidR="00786481" w:rsidRPr="00154A7F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  <w:r w:rsidRPr="00154A7F">
        <w:rPr>
          <w:rFonts w:ascii="Angsana New" w:hAnsi="Angsana New"/>
          <w:sz w:val="16"/>
          <w:szCs w:val="16"/>
          <w:cs/>
        </w:rPr>
        <w:tab/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891"/>
        <w:gridCol w:w="268"/>
        <w:gridCol w:w="1891"/>
      </w:tblGrid>
      <w:tr w:rsidR="00786481" w:rsidRPr="00DB7C24" w14:paraId="3508A318" w14:textId="77777777" w:rsidTr="00154A7F">
        <w:trPr>
          <w:trHeight w:val="417"/>
          <w:tblHeader/>
        </w:trPr>
        <w:tc>
          <w:tcPr>
            <w:tcW w:w="2777" w:type="pct"/>
          </w:tcPr>
          <w:p w14:paraId="70171646" w14:textId="2DD44CF2" w:rsidR="00786481" w:rsidRPr="008A60B8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8A60B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6B45D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าคม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6B45D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1038" w:type="pct"/>
          </w:tcPr>
          <w:p w14:paraId="40BE6ED2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4AE3DA3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14:paraId="0B7F7DC5" w14:textId="77777777" w:rsidR="00786481" w:rsidRPr="008A60B8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5F2E60A7" w14:textId="77777777" w:rsidTr="00154A7F">
        <w:trPr>
          <w:trHeight w:val="402"/>
          <w:tblHeader/>
        </w:trPr>
        <w:tc>
          <w:tcPr>
            <w:tcW w:w="2777" w:type="pct"/>
          </w:tcPr>
          <w:p w14:paraId="27658FDC" w14:textId="77777777" w:rsidR="00786481" w:rsidRPr="00843F3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3"/>
          </w:tcPr>
          <w:p w14:paraId="7E4CB0FA" w14:textId="77777777" w:rsidR="00786481" w:rsidRPr="00AD0B59" w:rsidRDefault="00786481" w:rsidP="006B45D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B7C24" w14:paraId="1E5B3541" w14:textId="77777777" w:rsidTr="00154A7F">
        <w:trPr>
          <w:trHeight w:val="417"/>
        </w:trPr>
        <w:tc>
          <w:tcPr>
            <w:tcW w:w="2777" w:type="pct"/>
          </w:tcPr>
          <w:p w14:paraId="113ECDFF" w14:textId="77777777" w:rsidR="00786481" w:rsidRPr="00DF0194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038" w:type="pct"/>
            <w:shd w:val="clear" w:color="auto" w:fill="auto"/>
          </w:tcPr>
          <w:p w14:paraId="3171759F" w14:textId="0B0B62B1" w:rsidR="00786481" w:rsidRPr="00BF7597" w:rsidRDefault="00BF31C9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</w:t>
            </w:r>
            <w:r w:rsidR="006C2B96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47" w:type="pct"/>
            <w:shd w:val="clear" w:color="auto" w:fill="auto"/>
          </w:tcPr>
          <w:p w14:paraId="68BA2143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479AF2A3" w14:textId="01B14062" w:rsidR="00786481" w:rsidRPr="00BF7597" w:rsidRDefault="00BF31C9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24,533</w:t>
            </w:r>
          </w:p>
        </w:tc>
      </w:tr>
      <w:tr w:rsidR="00786481" w:rsidRPr="00DB7C24" w14:paraId="2BB149CE" w14:textId="77777777" w:rsidTr="00154A7F">
        <w:trPr>
          <w:trHeight w:val="417"/>
        </w:trPr>
        <w:tc>
          <w:tcPr>
            <w:tcW w:w="2777" w:type="pct"/>
          </w:tcPr>
          <w:p w14:paraId="2C16B084" w14:textId="77777777" w:rsidR="00786481" w:rsidRPr="009A72EE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38" w:type="pct"/>
            <w:shd w:val="clear" w:color="auto" w:fill="auto"/>
          </w:tcPr>
          <w:p w14:paraId="7D7E90BD" w14:textId="09C28C64" w:rsidR="00786481" w:rsidRDefault="00BF31C9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147" w:type="pct"/>
            <w:shd w:val="clear" w:color="auto" w:fill="auto"/>
          </w:tcPr>
          <w:p w14:paraId="7B83AC3A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057319CC" w14:textId="12F73D57" w:rsidR="00786481" w:rsidRPr="00DB7C24" w:rsidRDefault="00BF31C9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(125)</w:t>
            </w:r>
          </w:p>
        </w:tc>
      </w:tr>
      <w:tr w:rsidR="00786481" w:rsidRPr="00DB7C24" w14:paraId="5D8C6ED4" w14:textId="77777777" w:rsidTr="00154A7F">
        <w:trPr>
          <w:trHeight w:val="417"/>
        </w:trPr>
        <w:tc>
          <w:tcPr>
            <w:tcW w:w="2777" w:type="pct"/>
          </w:tcPr>
          <w:p w14:paraId="4B691B22" w14:textId="77777777" w:rsidR="00786481" w:rsidRPr="00F769B8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36A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038" w:type="pct"/>
            <w:shd w:val="clear" w:color="auto" w:fill="auto"/>
          </w:tcPr>
          <w:p w14:paraId="1A42C324" w14:textId="0790848A" w:rsidR="00786481" w:rsidRPr="00843F37" w:rsidRDefault="00BF31C9" w:rsidP="006B45D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E45031D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08952A82" w14:textId="4FA53015" w:rsidR="00786481" w:rsidRPr="00DB7C24" w:rsidRDefault="00BF31C9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2B526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B526A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F849E4B" w14:textId="77777777" w:rsidR="00786481" w:rsidRPr="00154A7F" w:rsidRDefault="00786481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  <w:r w:rsidRPr="00154A7F">
        <w:rPr>
          <w:rFonts w:ascii="Angsana New" w:hAnsi="Angsana New"/>
          <w:sz w:val="16"/>
          <w:szCs w:val="16"/>
          <w:cs/>
        </w:rPr>
        <w:tab/>
      </w:r>
      <w:r w:rsidRPr="00154A7F">
        <w:rPr>
          <w:rFonts w:ascii="Angsana New" w:hAnsi="Angsana New"/>
          <w:sz w:val="16"/>
          <w:szCs w:val="16"/>
          <w:cs/>
        </w:rPr>
        <w:tab/>
      </w:r>
    </w:p>
    <w:p w14:paraId="4DB996EF" w14:textId="74433F2E" w:rsidR="00786481" w:rsidRPr="00843F37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843F37">
        <w:rPr>
          <w:rFonts w:asciiTheme="majorBidi" w:hAnsiTheme="majorBidi" w:cstheme="majorBidi"/>
          <w:sz w:val="30"/>
          <w:szCs w:val="30"/>
          <w:cs/>
        </w:rPr>
        <w:t>ข้อมูลเกี่ยวกับสัญญาให้เช่า</w:t>
      </w:r>
      <w:r w:rsidR="00C20A1A">
        <w:rPr>
          <w:rFonts w:asciiTheme="majorBidi" w:hAnsiTheme="majorBidi" w:cstheme="majorBidi" w:hint="cs"/>
          <w:sz w:val="30"/>
          <w:szCs w:val="30"/>
          <w:cs/>
        </w:rPr>
        <w:t>กับกิจการที่เกี่ยวข้องกัน</w:t>
      </w:r>
      <w:r w:rsidRPr="00843F37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7CBB1459" w14:textId="77777777" w:rsidR="00783525" w:rsidRPr="00154A7F" w:rsidRDefault="00783525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  <w:cs/>
        </w:rPr>
      </w:pPr>
    </w:p>
    <w:p w14:paraId="2C1FB56D" w14:textId="77777777" w:rsidR="00786481" w:rsidRPr="00B4359B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577FF2FC" w14:textId="77777777" w:rsidR="00786481" w:rsidRPr="00154A7F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01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968"/>
        <w:gridCol w:w="1892"/>
        <w:gridCol w:w="269"/>
        <w:gridCol w:w="1888"/>
      </w:tblGrid>
      <w:tr w:rsidR="00786481" w:rsidRPr="00DB7C24" w14:paraId="4D14AF83" w14:textId="77777777" w:rsidTr="00154A7F">
        <w:trPr>
          <w:trHeight w:val="417"/>
          <w:tblHeader/>
        </w:trPr>
        <w:tc>
          <w:tcPr>
            <w:tcW w:w="2755" w:type="pct"/>
          </w:tcPr>
          <w:p w14:paraId="629985F6" w14:textId="1AB5D546" w:rsidR="00786481" w:rsidRPr="008A60B8" w:rsidRDefault="006B45DD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6B45D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6B45D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6B45D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</w:t>
            </w:r>
            <w:r w:rsidRP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าคม </w:t>
            </w:r>
            <w:r w:rsidRPr="006B45D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049" w:type="pct"/>
          </w:tcPr>
          <w:p w14:paraId="36B5151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BF714AE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pct"/>
          </w:tcPr>
          <w:p w14:paraId="30E144AF" w14:textId="77777777" w:rsidR="00786481" w:rsidRPr="008A60B8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4BA5FFFD" w14:textId="77777777" w:rsidTr="00154A7F">
        <w:trPr>
          <w:trHeight w:val="402"/>
          <w:tblHeader/>
        </w:trPr>
        <w:tc>
          <w:tcPr>
            <w:tcW w:w="2755" w:type="pct"/>
          </w:tcPr>
          <w:p w14:paraId="2D9E0870" w14:textId="77777777" w:rsidR="00786481" w:rsidRPr="00154A7F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45" w:type="pct"/>
            <w:gridSpan w:val="3"/>
          </w:tcPr>
          <w:p w14:paraId="22B66DFB" w14:textId="77777777" w:rsidR="00786481" w:rsidRPr="00AD0B59" w:rsidRDefault="00786481" w:rsidP="006B45D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959D7" w14:paraId="3E754495" w14:textId="77777777" w:rsidTr="00154A7F">
        <w:trPr>
          <w:trHeight w:val="417"/>
        </w:trPr>
        <w:tc>
          <w:tcPr>
            <w:tcW w:w="2755" w:type="pct"/>
          </w:tcPr>
          <w:p w14:paraId="3A5A6387" w14:textId="77777777" w:rsidR="00786481" w:rsidRPr="008A60B8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8A60B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</w:t>
            </w:r>
            <w:r w:rsidRPr="0098776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049" w:type="pct"/>
            <w:shd w:val="clear" w:color="auto" w:fill="auto"/>
          </w:tcPr>
          <w:p w14:paraId="38A90AFC" w14:textId="43829E50" w:rsidR="00786481" w:rsidRPr="00DB7C24" w:rsidRDefault="0029719D" w:rsidP="00B435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173053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3CA5C4A2" w14:textId="32901CAA" w:rsidR="00786481" w:rsidRPr="00B959D7" w:rsidRDefault="0029719D" w:rsidP="006B45DD">
            <w:pPr>
              <w:pStyle w:val="acctfourfigures"/>
              <w:tabs>
                <w:tab w:val="clear" w:pos="765"/>
                <w:tab w:val="decimal" w:pos="1511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(13,620)</w:t>
            </w:r>
          </w:p>
        </w:tc>
      </w:tr>
      <w:tr w:rsidR="00BF31C9" w:rsidRPr="00B959D7" w14:paraId="56E2BB18" w14:textId="77777777" w:rsidTr="00154A7F">
        <w:trPr>
          <w:trHeight w:val="417"/>
        </w:trPr>
        <w:tc>
          <w:tcPr>
            <w:tcW w:w="2755" w:type="pct"/>
          </w:tcPr>
          <w:p w14:paraId="7AD69E54" w14:textId="6912B7FA" w:rsidR="00BF31C9" w:rsidRDefault="007C5EC0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</w:t>
            </w:r>
            <w:r w:rsidR="00BF31C9" w:rsidRPr="00154A7F">
              <w:rPr>
                <w:rFonts w:ascii="Angsana New" w:hAnsi="Angsana New"/>
                <w:sz w:val="30"/>
                <w:szCs w:val="30"/>
                <w:cs/>
              </w:rPr>
              <w:t>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49" w:type="pct"/>
            <w:shd w:val="clear" w:color="auto" w:fill="auto"/>
          </w:tcPr>
          <w:p w14:paraId="1684E74B" w14:textId="0E28E836" w:rsidR="00BF31C9" w:rsidRPr="00DB7C24" w:rsidRDefault="00B247EE" w:rsidP="00B4359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</w:t>
            </w:r>
            <w:r w:rsidR="0004665E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149" w:type="pct"/>
            <w:shd w:val="clear" w:color="auto" w:fill="auto"/>
          </w:tcPr>
          <w:p w14:paraId="03A9D595" w14:textId="77777777" w:rsidR="00BF31C9" w:rsidRPr="00DB7C24" w:rsidRDefault="00BF31C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2573647C" w14:textId="04C3E2FE" w:rsidR="00BF31C9" w:rsidRPr="00B959D7" w:rsidRDefault="00BF31C9" w:rsidP="00B4359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3660E42" w14:textId="77777777" w:rsidR="006B45DD" w:rsidRPr="00154A7F" w:rsidRDefault="006B45DD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0766CA5C" w14:textId="77777777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43F3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</w:p>
    <w:p w14:paraId="0D6DCF77" w14:textId="6D42A257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43F3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43F37">
        <w:rPr>
          <w:rFonts w:ascii="Angsana New" w:hAnsi="Angsana New"/>
          <w:sz w:val="30"/>
          <w:szCs w:val="30"/>
        </w:rPr>
        <w:t xml:space="preserve">1 </w:t>
      </w:r>
      <w:r w:rsidRPr="00843F3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43F37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843F37">
        <w:rPr>
          <w:rFonts w:ascii="Angsana New" w:hAnsi="Angsana New"/>
          <w:sz w:val="30"/>
          <w:szCs w:val="30"/>
          <w:cs/>
        </w:rPr>
        <w:t>ได้ยกเลิกสัญญาเช่า</w:t>
      </w:r>
      <w:r w:rsidR="00B25F4C">
        <w:rPr>
          <w:rFonts w:ascii="Angsana New" w:hAnsi="Angsana New" w:hint="cs"/>
          <w:sz w:val="30"/>
          <w:szCs w:val="30"/>
          <w:cs/>
        </w:rPr>
        <w:t xml:space="preserve">ที่ดิน </w:t>
      </w:r>
      <w:r>
        <w:rPr>
          <w:rFonts w:ascii="Angsana New" w:hAnsi="Angsana New" w:hint="cs"/>
          <w:sz w:val="30"/>
          <w:szCs w:val="30"/>
          <w:cs/>
        </w:rPr>
        <w:t>อุปกรณ์</w:t>
      </w:r>
      <w:r w:rsidR="00B25F4C">
        <w:rPr>
          <w:rFonts w:ascii="Angsana New" w:hAnsi="Angsana New" w:hint="cs"/>
          <w:sz w:val="30"/>
          <w:szCs w:val="30"/>
          <w:cs/>
        </w:rPr>
        <w:t xml:space="preserve"> และยา</w:t>
      </w:r>
      <w:r w:rsidR="00121887">
        <w:rPr>
          <w:rFonts w:ascii="Angsana New" w:hAnsi="Angsana New" w:hint="cs"/>
          <w:sz w:val="30"/>
          <w:szCs w:val="30"/>
          <w:cs/>
        </w:rPr>
        <w:t>น</w:t>
      </w:r>
      <w:r w:rsidR="00B25F4C">
        <w:rPr>
          <w:rFonts w:ascii="Angsana New" w:hAnsi="Angsana New" w:hint="cs"/>
          <w:sz w:val="30"/>
          <w:szCs w:val="30"/>
          <w:cs/>
        </w:rPr>
        <w:t>พาหนะ</w:t>
      </w:r>
      <w:r>
        <w:rPr>
          <w:rFonts w:ascii="Angsana New" w:hAnsi="Angsana New" w:hint="cs"/>
          <w:sz w:val="30"/>
          <w:szCs w:val="30"/>
          <w:cs/>
        </w:rPr>
        <w:t xml:space="preserve">หลายสัญญา เนื่องจากโอนสัญญาเช่าดังกล่าวให้บริษัท อาหารสยาม </w:t>
      </w:r>
      <w:r>
        <w:rPr>
          <w:rFonts w:ascii="Angsana New" w:hAnsi="Angsana New"/>
          <w:sz w:val="30"/>
          <w:szCs w:val="30"/>
        </w:rPr>
        <w:t xml:space="preserve">(2513) </w:t>
      </w:r>
      <w:r>
        <w:rPr>
          <w:rFonts w:ascii="Angsana New" w:hAnsi="Angsana New" w:hint="cs"/>
          <w:sz w:val="30"/>
          <w:szCs w:val="30"/>
          <w:cs/>
        </w:rPr>
        <w:t xml:space="preserve">จำกัด ซึ่งเป็นบริษัทย่อยของบริษัท </w:t>
      </w:r>
      <w:r w:rsidR="00AE4419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เป็นไปตามแผนการปรับโครงสร้างการดำเนินธุรกิจสับปะรด</w:t>
      </w:r>
      <w:r>
        <w:rPr>
          <w:rFonts w:ascii="Angsana New" w:hAnsi="Angsana New" w:hint="cs"/>
          <w:spacing w:val="-2"/>
          <w:sz w:val="30"/>
          <w:szCs w:val="30"/>
          <w:cs/>
        </w:rPr>
        <w:t>ภายในกลุ่มบริษัท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6E15C1" w14:textId="77777777" w:rsidR="007C5EC0" w:rsidRPr="00154A7F" w:rsidRDefault="007C5EC0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7B64EF0D" w14:textId="02EC8BC3" w:rsidR="00341DB2" w:rsidRDefault="00341DB2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43F37">
        <w:rPr>
          <w:rFonts w:asciiTheme="majorBidi" w:hAnsiTheme="majorBidi" w:cstheme="majorBidi"/>
          <w:sz w:val="30"/>
          <w:szCs w:val="30"/>
          <w:cs/>
        </w:rPr>
        <w:t>ข้อมูลเกี่ยวกับสัญญาเช่า</w:t>
      </w:r>
      <w:r w:rsidR="0005200A">
        <w:rPr>
          <w:rFonts w:asciiTheme="majorBidi" w:hAnsiTheme="majorBidi" w:cstheme="majorBidi" w:hint="cs"/>
          <w:sz w:val="30"/>
          <w:szCs w:val="30"/>
          <w:cs/>
        </w:rPr>
        <w:t>กับกิจการที่เกี่ยวข้องกัน</w:t>
      </w:r>
      <w:r w:rsidRPr="00843F37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B25F4C">
        <w:rPr>
          <w:rFonts w:asciiTheme="majorBidi" w:hAnsiTheme="majorBidi" w:cstheme="majorBidi"/>
          <w:sz w:val="30"/>
          <w:szCs w:val="30"/>
        </w:rPr>
        <w:t>4</w:t>
      </w:r>
    </w:p>
    <w:p w14:paraId="7A7951E7" w14:textId="77777777" w:rsidR="00EF3A0A" w:rsidRPr="00154A7F" w:rsidRDefault="00EF3A0A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00B68972" w14:textId="77777777" w:rsidR="00EF3A0A" w:rsidRDefault="00EF3A0A" w:rsidP="00EF3A0A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3EA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080"/>
      </w:tblGrid>
      <w:tr w:rsidR="00EF3A0A" w:rsidRPr="00B83EA4" w14:paraId="0D4D40C4" w14:textId="77777777" w:rsidTr="00751FAB">
        <w:tc>
          <w:tcPr>
            <w:tcW w:w="3600" w:type="dxa"/>
            <w:vAlign w:val="bottom"/>
          </w:tcPr>
          <w:p w14:paraId="75C38160" w14:textId="77777777" w:rsidR="00EF3A0A" w:rsidRPr="00BA19A0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8472B19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3A0A" w:rsidRPr="00B83EA4" w14:paraId="307AA131" w14:textId="77777777" w:rsidTr="00751FAB">
        <w:tc>
          <w:tcPr>
            <w:tcW w:w="3600" w:type="dxa"/>
            <w:vAlign w:val="bottom"/>
          </w:tcPr>
          <w:p w14:paraId="67BA5B25" w14:textId="77777777" w:rsidR="00EF3A0A" w:rsidRPr="00BA19A0" w:rsidDel="00CF6302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3478044" w14:textId="77777777" w:rsidR="00EF3A0A" w:rsidRPr="00BA19A0" w:rsidDel="00CF6302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vAlign w:val="bottom"/>
          </w:tcPr>
          <w:p w14:paraId="1910AB23" w14:textId="77777777" w:rsidR="00EF3A0A" w:rsidRPr="00BA19A0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F823010" w14:textId="77777777" w:rsidR="00EF3A0A" w:rsidRPr="00BA19A0" w:rsidDel="00CF6302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EF3A0A" w:rsidRPr="00B83EA4" w14:paraId="2BE3D7F3" w14:textId="77777777" w:rsidTr="00751FAB">
        <w:tc>
          <w:tcPr>
            <w:tcW w:w="3600" w:type="dxa"/>
            <w:vAlign w:val="bottom"/>
          </w:tcPr>
          <w:p w14:paraId="6B86A44C" w14:textId="77777777" w:rsidR="00EF3A0A" w:rsidRPr="00BA19A0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759ED19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FE9AABA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788D3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D58C5AC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1A401C0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F3A0A" w:rsidRPr="00B83EA4" w14:paraId="664DBDEE" w14:textId="77777777" w:rsidTr="00751FAB">
        <w:tc>
          <w:tcPr>
            <w:tcW w:w="3600" w:type="dxa"/>
            <w:vAlign w:val="bottom"/>
          </w:tcPr>
          <w:p w14:paraId="5EE05DC4" w14:textId="77777777" w:rsidR="00EF3A0A" w:rsidRPr="00BA19A0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7A15E6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6A6EF66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AE38A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737E38D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215777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68252F65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8143F" w14:textId="77777777" w:rsidR="00EF3A0A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F3A0A" w:rsidRPr="00B83EA4" w14:paraId="5170FD4B" w14:textId="77777777" w:rsidTr="00751FAB">
        <w:trPr>
          <w:tblHeader/>
        </w:trPr>
        <w:tc>
          <w:tcPr>
            <w:tcW w:w="3600" w:type="dxa"/>
            <w:vAlign w:val="bottom"/>
          </w:tcPr>
          <w:p w14:paraId="4F7C35D7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6"/>
          </w:tcPr>
          <w:p w14:paraId="6B2A65E6" w14:textId="77777777" w:rsidR="00EF3A0A" w:rsidRPr="00B83EA4" w:rsidRDefault="00EF3A0A" w:rsidP="0075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2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80" w:type="dxa"/>
          </w:tcPr>
          <w:p w14:paraId="54941EDE" w14:textId="77777777" w:rsidR="00EF3A0A" w:rsidRPr="00B83EA4" w:rsidRDefault="00EF3A0A" w:rsidP="0075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F3A0A" w:rsidRPr="00B83EA4" w14:paraId="79BED039" w14:textId="77777777" w:rsidTr="00751FAB">
        <w:tc>
          <w:tcPr>
            <w:tcW w:w="3600" w:type="dxa"/>
          </w:tcPr>
          <w:p w14:paraId="76B20D7F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27BCA684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CE6A8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96033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C3B99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749D4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D81D6A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D255A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A0A" w:rsidRPr="00B83EA4" w14:paraId="771A1BA3" w14:textId="77777777" w:rsidTr="00751FAB">
        <w:tc>
          <w:tcPr>
            <w:tcW w:w="3600" w:type="dxa"/>
          </w:tcPr>
          <w:p w14:paraId="28471571" w14:textId="77777777" w:rsidR="00EF3A0A" w:rsidRPr="001A2A65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4A0E57E8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F408A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BBF22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03C63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99548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0B389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47A70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A0A" w:rsidRPr="00B83EA4" w14:paraId="3D443CD9" w14:textId="77777777" w:rsidTr="00751FAB">
        <w:tc>
          <w:tcPr>
            <w:tcW w:w="3600" w:type="dxa"/>
          </w:tcPr>
          <w:p w14:paraId="3FA32D48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720D00BD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1,607,869</w:t>
            </w:r>
          </w:p>
        </w:tc>
        <w:tc>
          <w:tcPr>
            <w:tcW w:w="270" w:type="dxa"/>
          </w:tcPr>
          <w:p w14:paraId="77E24DD7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1229F" w14:textId="77777777" w:rsidR="00EF3A0A" w:rsidRPr="00BF7EF7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1,164,170</w:t>
            </w:r>
          </w:p>
        </w:tc>
        <w:tc>
          <w:tcPr>
            <w:tcW w:w="270" w:type="dxa"/>
          </w:tcPr>
          <w:p w14:paraId="552A0ECB" w14:textId="77777777" w:rsidR="00EF3A0A" w:rsidRPr="00BF7EF7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66434" w14:textId="77777777" w:rsidR="00EF3A0A" w:rsidRPr="00843F37" w:rsidRDefault="00EF3A0A" w:rsidP="00D23F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BEEC4B" w14:textId="77777777" w:rsidR="00EF3A0A" w:rsidRPr="00843F37" w:rsidRDefault="00EF3A0A" w:rsidP="00751F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7BC514" w14:textId="77777777" w:rsidR="00EF3A0A" w:rsidRPr="00843F37" w:rsidRDefault="00EF3A0A" w:rsidP="00D23F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before="0" w:line="240" w:lineRule="auto"/>
              <w:ind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F3A0A" w:rsidRPr="00B83EA4" w14:paraId="0D777704" w14:textId="77777777" w:rsidTr="00751FAB">
        <w:tc>
          <w:tcPr>
            <w:tcW w:w="3600" w:type="dxa"/>
          </w:tcPr>
          <w:p w14:paraId="7DDF2D97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4F51C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69,318</w:t>
            </w:r>
          </w:p>
        </w:tc>
        <w:tc>
          <w:tcPr>
            <w:tcW w:w="270" w:type="dxa"/>
          </w:tcPr>
          <w:p w14:paraId="6B9C2BBB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4688D0" w14:textId="77777777" w:rsidR="00EF3A0A" w:rsidRPr="00BF7EF7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71,995</w:t>
            </w:r>
          </w:p>
        </w:tc>
        <w:tc>
          <w:tcPr>
            <w:tcW w:w="270" w:type="dxa"/>
          </w:tcPr>
          <w:p w14:paraId="69FB7258" w14:textId="77777777" w:rsidR="00EF3A0A" w:rsidRPr="00BF7EF7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E918D" w14:textId="77777777" w:rsidR="00EF3A0A" w:rsidRPr="00843F37" w:rsidRDefault="00EF3A0A" w:rsidP="00751F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1,133,736</w:t>
            </w:r>
          </w:p>
        </w:tc>
        <w:tc>
          <w:tcPr>
            <w:tcW w:w="270" w:type="dxa"/>
            <w:vAlign w:val="bottom"/>
          </w:tcPr>
          <w:p w14:paraId="3D02CA87" w14:textId="77777777" w:rsidR="00EF3A0A" w:rsidRPr="00843F37" w:rsidRDefault="00EF3A0A" w:rsidP="00751F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08412" w14:textId="77777777" w:rsidR="00EF3A0A" w:rsidRPr="00843F37" w:rsidDel="000F64DD" w:rsidRDefault="00EF3A0A" w:rsidP="00751F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1,130,544</w:t>
            </w:r>
          </w:p>
        </w:tc>
      </w:tr>
      <w:tr w:rsidR="00EF3A0A" w:rsidRPr="00B83EA4" w14:paraId="61B00798" w14:textId="77777777" w:rsidTr="00751FAB">
        <w:tc>
          <w:tcPr>
            <w:tcW w:w="3600" w:type="dxa"/>
          </w:tcPr>
          <w:p w14:paraId="3B1D8B14" w14:textId="77777777" w:rsidR="00EF3A0A" w:rsidRPr="00B83EA4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D41B3" w14:textId="77777777" w:rsidR="00EF3A0A" w:rsidRPr="00CA73DC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1,677,187</w:t>
            </w:r>
          </w:p>
        </w:tc>
        <w:tc>
          <w:tcPr>
            <w:tcW w:w="270" w:type="dxa"/>
          </w:tcPr>
          <w:p w14:paraId="357E5C26" w14:textId="77777777" w:rsidR="00EF3A0A" w:rsidRPr="000A7770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1FBD7" w14:textId="77777777" w:rsidR="00EF3A0A" w:rsidRPr="00BF7EF7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1,236,165</w:t>
            </w:r>
          </w:p>
        </w:tc>
        <w:tc>
          <w:tcPr>
            <w:tcW w:w="270" w:type="dxa"/>
          </w:tcPr>
          <w:p w14:paraId="20473F60" w14:textId="77777777" w:rsidR="00EF3A0A" w:rsidRPr="00BF7EF7" w:rsidRDefault="00EF3A0A" w:rsidP="00751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6F84D" w14:textId="77777777" w:rsidR="00EF3A0A" w:rsidRPr="00437586" w:rsidRDefault="00EF3A0A" w:rsidP="00751F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51FAB">
              <w:rPr>
                <w:rFonts w:asciiTheme="majorBidi" w:hAnsiTheme="majorBidi" w:cstheme="majorBidi"/>
                <w:sz w:val="30"/>
                <w:szCs w:val="30"/>
              </w:rPr>
              <w:t>1,133,736</w:t>
            </w:r>
          </w:p>
        </w:tc>
        <w:tc>
          <w:tcPr>
            <w:tcW w:w="270" w:type="dxa"/>
            <w:vAlign w:val="bottom"/>
          </w:tcPr>
          <w:p w14:paraId="6B80852D" w14:textId="77777777" w:rsidR="00EF3A0A" w:rsidRPr="00BF7EF7" w:rsidRDefault="00EF3A0A" w:rsidP="00751F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1FC12" w14:textId="77777777" w:rsidR="00EF3A0A" w:rsidRPr="00BF7EF7" w:rsidDel="000F64DD" w:rsidRDefault="00EF3A0A" w:rsidP="00751F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</w:rPr>
              <w:t>1,130,544</w:t>
            </w:r>
          </w:p>
        </w:tc>
      </w:tr>
    </w:tbl>
    <w:p w14:paraId="6CC6DAA5" w14:textId="70F4C4DC" w:rsidR="00786481" w:rsidRDefault="00786481" w:rsidP="0078648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9311365" w14:textId="6AC2040C" w:rsidR="00FB5802" w:rsidRDefault="00FB5802" w:rsidP="0078648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260"/>
      </w:tblGrid>
      <w:tr w:rsidR="00786481" w:rsidRPr="00B83EA4" w14:paraId="226318DB" w14:textId="77777777" w:rsidTr="00154A7F">
        <w:trPr>
          <w:cantSplit/>
          <w:trHeight w:val="144"/>
        </w:trPr>
        <w:tc>
          <w:tcPr>
            <w:tcW w:w="6120" w:type="dxa"/>
          </w:tcPr>
          <w:p w14:paraId="23BEE541" w14:textId="77777777" w:rsidR="00786481" w:rsidRPr="000E3D58" w:rsidRDefault="00786481" w:rsidP="00154A7F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D6DA515" w14:textId="77777777" w:rsidR="00786481" w:rsidRPr="00B83EA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481" w:rsidRPr="00B83EA4" w14:paraId="6F1B5F04" w14:textId="77777777" w:rsidTr="00154A7F">
        <w:trPr>
          <w:cantSplit/>
          <w:trHeight w:val="144"/>
        </w:trPr>
        <w:tc>
          <w:tcPr>
            <w:tcW w:w="6120" w:type="dxa"/>
          </w:tcPr>
          <w:p w14:paraId="4EBD57B5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0DAA5E7" w14:textId="3E708A4A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6B45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786481" w:rsidRPr="00B83EA4" w14:paraId="2EB31D08" w14:textId="77777777" w:rsidTr="00154A7F">
        <w:trPr>
          <w:cantSplit/>
          <w:trHeight w:val="144"/>
        </w:trPr>
        <w:tc>
          <w:tcPr>
            <w:tcW w:w="6120" w:type="dxa"/>
          </w:tcPr>
          <w:p w14:paraId="0818FCF7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1AD4168" w14:textId="450427EA" w:rsidR="00786481" w:rsidRDefault="00786481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B45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786481" w:rsidRPr="00B83EA4" w14:paraId="78F0A4B6" w14:textId="77777777" w:rsidTr="00154A7F">
        <w:trPr>
          <w:cantSplit/>
          <w:trHeight w:val="144"/>
        </w:trPr>
        <w:tc>
          <w:tcPr>
            <w:tcW w:w="6120" w:type="dxa"/>
          </w:tcPr>
          <w:p w14:paraId="286D851D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986EC6" w14:textId="39DA77F6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3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EDE4F1C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8DD351" w14:textId="5A91655E" w:rsidR="00786481" w:rsidRPr="000E3D58" w:rsidRDefault="00786481" w:rsidP="006B45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3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6481" w:rsidRPr="00B83EA4" w14:paraId="5B0B7225" w14:textId="77777777" w:rsidTr="00154A7F">
        <w:trPr>
          <w:cantSplit/>
          <w:trHeight w:val="144"/>
        </w:trPr>
        <w:tc>
          <w:tcPr>
            <w:tcW w:w="6120" w:type="dxa"/>
          </w:tcPr>
          <w:p w14:paraId="42EBD599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C6E359B" w14:textId="77777777" w:rsidR="00786481" w:rsidRDefault="00786481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83EA4" w14:paraId="7F0E84B6" w14:textId="77777777" w:rsidTr="00154A7F">
        <w:trPr>
          <w:cantSplit/>
          <w:trHeight w:val="144"/>
        </w:trPr>
        <w:tc>
          <w:tcPr>
            <w:tcW w:w="6120" w:type="dxa"/>
          </w:tcPr>
          <w:p w14:paraId="6126D293" w14:textId="77777777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29694924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27A798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550ED" w14:textId="77777777" w:rsidR="00786481" w:rsidRPr="000E3D58" w:rsidRDefault="00786481" w:rsidP="006B45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01F" w:rsidRPr="00B83EA4" w14:paraId="2DE27A0C" w14:textId="77777777" w:rsidTr="00154A7F">
        <w:trPr>
          <w:cantSplit/>
          <w:trHeight w:val="144"/>
        </w:trPr>
        <w:tc>
          <w:tcPr>
            <w:tcW w:w="6120" w:type="dxa"/>
          </w:tcPr>
          <w:p w14:paraId="6B063A8B" w14:textId="77777777" w:rsidR="007D601F" w:rsidRPr="00BA19A0" w:rsidRDefault="007D601F" w:rsidP="007D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A8B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00CD38" w14:textId="08E54213" w:rsidR="007D601F" w:rsidRPr="006B45DD" w:rsidDel="00681357" w:rsidRDefault="007D601F" w:rsidP="007D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1,677,187</w:t>
            </w:r>
          </w:p>
        </w:tc>
        <w:tc>
          <w:tcPr>
            <w:tcW w:w="180" w:type="dxa"/>
          </w:tcPr>
          <w:p w14:paraId="5ECDDEBE" w14:textId="77777777" w:rsidR="007D601F" w:rsidRPr="006B45DD" w:rsidRDefault="007D601F" w:rsidP="007D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E71377" w14:textId="42966E65" w:rsidR="007D601F" w:rsidRPr="007D601F" w:rsidRDefault="007D6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D601F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Pr="00154A7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7D60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54A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601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54A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7C69AA30" w14:textId="23E323E0" w:rsidR="006B45DD" w:rsidRPr="00154A7F" w:rsidRDefault="00DB473E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154A7F">
        <w:rPr>
          <w:rFonts w:asciiTheme="majorBidi" w:hAnsiTheme="majorBidi" w:cstheme="majorBidi"/>
          <w:bCs/>
          <w:sz w:val="30"/>
          <w:szCs w:val="30"/>
        </w:rPr>
        <w:tab/>
      </w:r>
    </w:p>
    <w:p w14:paraId="5C16F7E6" w14:textId="77777777" w:rsidR="00786481" w:rsidRPr="0020108A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8136A">
        <w:rPr>
          <w:rFonts w:ascii="Angsana New" w:hAnsi="Angsana New"/>
          <w:b/>
          <w:bCs/>
          <w:sz w:val="30"/>
          <w:szCs w:val="30"/>
          <w:cs/>
        </w:rPr>
        <w:t>การดำเนินงานที่ยกเลิก</w:t>
      </w:r>
      <w:r w:rsidRPr="0020108A">
        <w:rPr>
          <w:rFonts w:ascii="Angsana New" w:hAnsi="Angsana New"/>
          <w:b/>
          <w:bCs/>
          <w:sz w:val="30"/>
          <w:szCs w:val="30"/>
          <w:cs/>
        </w:rPr>
        <w:t>ในงบการเงินเฉพาะกิจการ</w:t>
      </w:r>
    </w:p>
    <w:p w14:paraId="1506E818" w14:textId="77777777" w:rsidR="00126986" w:rsidRPr="00154A7F" w:rsidRDefault="00126986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8310E1D" w14:textId="0AE52D48" w:rsidR="00786481" w:rsidRPr="000B5ACA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266C6BD5" w14:textId="56843933" w:rsidR="00FD5E67" w:rsidRDefault="00786481" w:rsidP="00FB5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54A7F">
        <w:rPr>
          <w:rFonts w:asciiTheme="majorBidi" w:hAnsiTheme="majorBidi" w:cstheme="majorBidi"/>
          <w:b/>
          <w:spacing w:val="-2"/>
          <w:sz w:val="30"/>
          <w:szCs w:val="30"/>
          <w:cs/>
        </w:rPr>
        <w:t>การดำเนินงานที่ยกเลิกเป็นส่วนประกอบของธุรกิจของ</w:t>
      </w: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54A7F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 เป็นสายงานธุรกิจที่สำคัญที่ยกเลิกหรือถือไว้เพื่อขาย</w:t>
      </w:r>
      <w:r w:rsidRPr="00BA19A0">
        <w:rPr>
          <w:rFonts w:asciiTheme="majorBidi" w:hAnsiTheme="majorBidi" w:cstheme="majorBidi"/>
          <w:b/>
          <w:sz w:val="30"/>
          <w:szCs w:val="30"/>
          <w:cs/>
        </w:rPr>
        <w:t xml:space="preserve">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A19A0">
        <w:rPr>
          <w:rFonts w:asciiTheme="majorBidi" w:hAnsiTheme="majorBidi" w:cstheme="majorBidi"/>
          <w:b/>
          <w:sz w:val="30"/>
          <w:szCs w:val="30"/>
          <w:cs/>
        </w:rPr>
        <w:t>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4BB7A0AB" w14:textId="77777777" w:rsidR="00B25F4C" w:rsidRPr="00154A7F" w:rsidRDefault="00B25F4C" w:rsidP="00FB58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B2C5CBD" w14:textId="77777777" w:rsidR="00786481" w:rsidRPr="00BA19A0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BA19A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ส่วนงานสับปะรด</w:t>
      </w:r>
    </w:p>
    <w:p w14:paraId="3FEE761C" w14:textId="77777777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154A7F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154A7F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154A7F">
        <w:rPr>
          <w:rFonts w:asciiTheme="majorBidi" w:hAnsiTheme="majorBidi" w:cstheme="majorBidi"/>
          <w:spacing w:val="-2"/>
          <w:sz w:val="30"/>
          <w:szCs w:val="30"/>
          <w:cs/>
        </w:rPr>
        <w:t>เป็นต้นไป บริษัทได้</w:t>
      </w:r>
      <w:r w:rsidRPr="00154A7F">
        <w:rPr>
          <w:rFonts w:ascii="Angsana New" w:hAnsi="Angsana New"/>
          <w:spacing w:val="-2"/>
          <w:sz w:val="30"/>
          <w:szCs w:val="30"/>
          <w:cs/>
        </w:rPr>
        <w:t>หยุดดำเนินการผลิตส่วนงานสับปะรด</w:t>
      </w:r>
      <w:r w:rsidRPr="00FB5564">
        <w:rPr>
          <w:rFonts w:ascii="Angsana New" w:hAnsi="Angsana New"/>
          <w:spacing w:val="-2"/>
          <w:sz w:val="30"/>
          <w:szCs w:val="30"/>
        </w:rPr>
        <w:t xml:space="preserve"> </w:t>
      </w:r>
      <w:r w:rsidRPr="00154A7F">
        <w:rPr>
          <w:rFonts w:ascii="Angsana New" w:hAnsi="Angsana New"/>
          <w:spacing w:val="-2"/>
          <w:sz w:val="30"/>
          <w:szCs w:val="30"/>
          <w:cs/>
        </w:rPr>
        <w:t>ซึ่งเป็นไปตามแผนการปรับ</w:t>
      </w:r>
      <w:r>
        <w:rPr>
          <w:rFonts w:ascii="Angsana New" w:hAnsi="Angsana New" w:hint="cs"/>
          <w:sz w:val="30"/>
          <w:szCs w:val="30"/>
          <w:cs/>
        </w:rPr>
        <w:t>โครงสร้างการดำเนินธุรกิจสับปะรด</w:t>
      </w:r>
      <w:r>
        <w:rPr>
          <w:rFonts w:ascii="Angsana New" w:hAnsi="Angsana New" w:hint="cs"/>
          <w:spacing w:val="-2"/>
          <w:sz w:val="30"/>
          <w:szCs w:val="30"/>
          <w:cs/>
        </w:rPr>
        <w:t>ภายในกลุ่มบริษัท</w:t>
      </w:r>
      <w:r w:rsidRPr="00BA19A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ซึ่งได้เปิดเผยในหมายเหตุข้อ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โดยบริษัทจะเหลือเพียงการ</w:t>
      </w:r>
      <w:r w:rsidRPr="00843F37">
        <w:rPr>
          <w:rFonts w:ascii="Angsana New" w:hAnsi="Angsana New"/>
          <w:spacing w:val="-2"/>
          <w:sz w:val="30"/>
          <w:szCs w:val="30"/>
          <w:cs/>
        </w:rPr>
        <w:t xml:space="preserve">จำหน่ายสินค้าตามคำสั่งซื้อของลูกค้าที่ค้างส่งในนามบริษัท </w:t>
      </w:r>
      <w:r w:rsidRPr="00843F37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งบกำไรขาดทุนเบ็ดเสร็จเฉพาะกิจการที่แสดงเปรียบเทียบ</w:t>
      </w:r>
      <w:r w:rsidRPr="00BA19A0">
        <w:rPr>
          <w:rFonts w:asciiTheme="majorBidi" w:hAnsiTheme="majorBidi" w:cstheme="majorBidi"/>
          <w:sz w:val="30"/>
          <w:szCs w:val="30"/>
          <w:cs/>
        </w:rPr>
        <w:t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743406F1" w14:textId="77777777" w:rsidR="00A347B6" w:rsidRPr="00154A7F" w:rsidRDefault="00A347B6" w:rsidP="00154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78"/>
        <w:gridCol w:w="1533"/>
      </w:tblGrid>
      <w:tr w:rsidR="00786481" w:rsidRPr="00BE16F7" w14:paraId="3F1828D4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3E00ED8F" w14:textId="77777777" w:rsidR="00786481" w:rsidRPr="00BA19A0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2B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44A66908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BE16F7" w14:paraId="32932CF7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1CE32D73" w14:textId="72C5D07C" w:rsidR="00786481" w:rsidRPr="00BA19A0" w:rsidRDefault="00786481" w:rsidP="006B45DD">
            <w:pPr>
              <w:ind w:right="-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530" w:type="dxa"/>
          </w:tcPr>
          <w:p w14:paraId="525365D9" w14:textId="4CCEDA55" w:rsidR="00786481" w:rsidRPr="00BA19A0" w:rsidRDefault="00786481" w:rsidP="006B45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B45D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4772433" w14:textId="77777777" w:rsidR="00786481" w:rsidRPr="00BA19A0" w:rsidRDefault="00786481" w:rsidP="006B45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9B4A7B8" w14:textId="16185616" w:rsidR="00786481" w:rsidRPr="00B4359B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B45D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86481" w:rsidRPr="00BE16F7" w14:paraId="1F73639B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5330C184" w14:textId="77777777" w:rsidR="00786481" w:rsidRPr="00BA19A0" w:rsidRDefault="00786481" w:rsidP="006B45DD">
            <w:pPr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107CD13A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E16F7" w14:paraId="4C6E4011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28C0FA5E" w14:textId="77777777" w:rsidR="00786481" w:rsidRPr="00BA19A0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519F73" w14:textId="3853B9D1" w:rsidR="00786481" w:rsidRPr="00BA19A0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BE657C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52EF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178" w:type="dxa"/>
            <w:vAlign w:val="bottom"/>
          </w:tcPr>
          <w:p w14:paraId="6C5EB433" w14:textId="77777777" w:rsidR="00786481" w:rsidRPr="00BA19A0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833F5ED" w14:textId="150C017B" w:rsidR="00786481" w:rsidRPr="00BA19A0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1,267,667</w:t>
            </w:r>
          </w:p>
        </w:tc>
      </w:tr>
      <w:tr w:rsidR="00786481" w:rsidRPr="00BE16F7" w14:paraId="1FCE6BBE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3C9CA424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51DC5B" w14:textId="7F0C4723" w:rsidR="00786481" w:rsidRPr="00BF7597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(1,041,92</w:t>
            </w:r>
            <w:r w:rsidR="00F3116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F7F82C0" w14:textId="77777777" w:rsidR="00786481" w:rsidRPr="00BA19A0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9C7C49D" w14:textId="1511FD1B" w:rsidR="00786481" w:rsidRPr="00BA19A0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(1,240,87</w:t>
            </w:r>
            <w:r w:rsidR="0059629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6481" w:rsidRPr="00BE16F7" w14:paraId="51E2CCE5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D080E0C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0FBAC6" w14:textId="069D1A16" w:rsidR="00786481" w:rsidRPr="00BA19A0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52EF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352E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F3116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7B7D24A7" w14:textId="77777777" w:rsidR="00786481" w:rsidRPr="00BA19A0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AF41BFF" w14:textId="53FE72AA" w:rsidR="00786481" w:rsidRPr="00ED43E5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</w:t>
            </w:r>
            <w:r w:rsidR="00E4022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  <w:tr w:rsidR="00786481" w:rsidRPr="00BE16F7" w14:paraId="045DA028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04DB3D12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Pr="00ED43E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Pr="00ED43E5">
              <w:rPr>
                <w:rFonts w:asciiTheme="majorBidi" w:hAnsiTheme="majorBidi"/>
                <w:sz w:val="30"/>
                <w:szCs w:val="30"/>
                <w:cs/>
              </w:rPr>
              <w:t>) 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C280C7" w14:textId="074FDA59" w:rsidR="00786481" w:rsidRPr="00843F37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747E1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7E12">
              <w:rPr>
                <w:rFonts w:ascii="Angsana New" w:hAnsi="Angsana New"/>
                <w:sz w:val="30"/>
                <w:szCs w:val="30"/>
              </w:rPr>
              <w:t>12</w:t>
            </w:r>
            <w:r w:rsidR="0061688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5D336B2" w14:textId="77777777" w:rsidR="00786481" w:rsidRPr="00843F3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2E633C9" w14:textId="6993CD05" w:rsidR="00786481" w:rsidRPr="00843F37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13,755</w:t>
            </w:r>
          </w:p>
        </w:tc>
      </w:tr>
      <w:tr w:rsidR="00786481" w:rsidRPr="00BE16F7" w14:paraId="46C5371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6D5D502" w14:textId="77777777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459633A" w14:textId="19334F9B" w:rsidR="00786481" w:rsidRPr="00BE16F7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4CD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4C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2129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14407613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7FE6DC1" w14:textId="60819F6F" w:rsidR="00786481" w:rsidRPr="00ED43E5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40,54</w:t>
            </w:r>
            <w:r w:rsidR="00E4022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C219F" w:rsidRPr="00BE16F7" w14:paraId="00675A5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5B60414C" w14:textId="77777777" w:rsidR="00AC219F" w:rsidRPr="00BA19A0" w:rsidRDefault="00AC219F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6B5ED1C" w14:textId="77777777" w:rsidR="00AC219F" w:rsidRDefault="00AC219F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C55FF3F" w14:textId="77777777" w:rsidR="00AC219F" w:rsidRPr="00BE16F7" w:rsidRDefault="00AC219F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6A2DF6F1" w14:textId="77777777" w:rsidR="00AC219F" w:rsidRDefault="00AC219F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481" w:rsidRPr="00BE16F7" w14:paraId="5D2502AB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6DF4D1E" w14:textId="77777777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กำไรจากการจำหน่ายการดำเนินงานที่ยกเลิก</w:t>
            </w:r>
          </w:p>
        </w:tc>
        <w:tc>
          <w:tcPr>
            <w:tcW w:w="1530" w:type="dxa"/>
            <w:vAlign w:val="bottom"/>
          </w:tcPr>
          <w:p w14:paraId="0F9E309F" w14:textId="3380BD3E" w:rsidR="00786481" w:rsidRPr="00843F37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6,352</w:t>
            </w:r>
          </w:p>
        </w:tc>
        <w:tc>
          <w:tcPr>
            <w:tcW w:w="178" w:type="dxa"/>
            <w:vAlign w:val="bottom"/>
          </w:tcPr>
          <w:p w14:paraId="42BC0A7F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2EB6F98" w14:textId="216CAA10" w:rsidR="00786481" w:rsidRPr="00843F37" w:rsidRDefault="00BF44E4" w:rsidP="006B45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BE16F7" w14:paraId="12E3E1A6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6FE43BE6" w14:textId="77777777" w:rsidR="00786481" w:rsidRPr="00BA19A0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ภาษีเงินได้ของกำไรจากการจำหน่ายการดำเนินงานที่ยกเลิก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DAE855" w14:textId="63053C5A" w:rsidR="00786481" w:rsidRPr="00843F37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(1,270)</w:t>
            </w:r>
          </w:p>
        </w:tc>
        <w:tc>
          <w:tcPr>
            <w:tcW w:w="178" w:type="dxa"/>
            <w:vAlign w:val="bottom"/>
          </w:tcPr>
          <w:p w14:paraId="660FCF6E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795A4E7" w14:textId="60C4EC25" w:rsidR="00786481" w:rsidRPr="00843F37" w:rsidRDefault="00BF44E4" w:rsidP="006B45D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BE16F7" w14:paraId="227A79A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B546BD4" w14:textId="67CE5304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98BA5" w14:textId="349FC3E1" w:rsidR="00786481" w:rsidRPr="00BA19A0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E84C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93D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178" w:type="dxa"/>
            <w:vAlign w:val="bottom"/>
          </w:tcPr>
          <w:p w14:paraId="692EF46F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28B5" w14:textId="702A4D4D" w:rsidR="00786481" w:rsidRPr="00B4359B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59B">
              <w:rPr>
                <w:rFonts w:ascii="Angsana New" w:hAnsi="Angsana New"/>
                <w:b/>
                <w:bCs/>
                <w:sz w:val="30"/>
                <w:szCs w:val="30"/>
              </w:rPr>
              <w:t>40,54</w:t>
            </w:r>
            <w:r w:rsidR="00E4022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786481" w:rsidRPr="00BE16F7" w14:paraId="72E9DAA3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F99C399" w14:textId="77777777" w:rsidR="00786481" w:rsidRPr="00154A7F" w:rsidRDefault="00786481" w:rsidP="00154A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8F1ACCE" w14:textId="247CF7A6" w:rsidR="00786481" w:rsidRPr="00154A7F" w:rsidRDefault="00786481" w:rsidP="00154A7F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7F4E13" w14:textId="77777777" w:rsidR="00786481" w:rsidRPr="00154A7F" w:rsidRDefault="00786481" w:rsidP="00154A7F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bottom"/>
          </w:tcPr>
          <w:p w14:paraId="10E316AE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1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6481" w:rsidRPr="00BE16F7" w14:paraId="2C2F2FBC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0759FB8" w14:textId="54A35D06" w:rsidR="00786481" w:rsidRPr="00BE16F7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B7D1D1B" w14:textId="6F61D4FE" w:rsidR="00786481" w:rsidRPr="00BE16F7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593D1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93D15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78" w:type="dxa"/>
            <w:vAlign w:val="bottom"/>
          </w:tcPr>
          <w:p w14:paraId="59D23E51" w14:textId="77777777" w:rsidR="00786481" w:rsidRPr="00BE16F7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vAlign w:val="bottom"/>
          </w:tcPr>
          <w:p w14:paraId="71AD9B64" w14:textId="1734F47C" w:rsidR="00786481" w:rsidRPr="00B4359B" w:rsidRDefault="00BF44E4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59B">
              <w:rPr>
                <w:rFonts w:ascii="Angsana New" w:hAnsi="Angsana New"/>
                <w:b/>
                <w:bCs/>
                <w:sz w:val="30"/>
                <w:szCs w:val="30"/>
              </w:rPr>
              <w:t>40,54</w:t>
            </w:r>
            <w:r w:rsidR="00E4022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6B45DD" w:rsidRPr="00CB2E31" w14:paraId="27C9421F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58D0C020" w14:textId="77777777" w:rsidR="006B45DD" w:rsidRPr="00154A7F" w:rsidRDefault="006B45DD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5B675F8B" w14:textId="77777777" w:rsidR="006B45DD" w:rsidRPr="00154A7F" w:rsidRDefault="006B45DD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86481" w:rsidRPr="00CB2E31" w14:paraId="7F9BBA0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2947020F" w14:textId="77777777" w:rsidR="00786481" w:rsidRPr="00276535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2426CD39" w14:textId="77777777" w:rsidR="00786481" w:rsidRPr="00276535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7653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6481" w:rsidRPr="00CB2E31" w14:paraId="0B30BDB5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43C92D6" w14:textId="23EDAC6E" w:rsidR="00786481" w:rsidRPr="00276535" w:rsidRDefault="00786481" w:rsidP="006B45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65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45DD" w:rsidRPr="002765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65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65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B45DD" w:rsidRPr="002765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2765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530" w:type="dxa"/>
          </w:tcPr>
          <w:p w14:paraId="72D9CB9E" w14:textId="120167AE" w:rsidR="00786481" w:rsidRPr="00276535" w:rsidRDefault="00786481" w:rsidP="006B45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653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B45DD" w:rsidRPr="0027653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28656F3A" w14:textId="77777777" w:rsidR="00786481" w:rsidRPr="00276535" w:rsidRDefault="00786481" w:rsidP="006B45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668BD3D" w14:textId="42A2D21F" w:rsidR="00786481" w:rsidRPr="00276535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653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B45DD" w:rsidRPr="0027653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786481" w:rsidRPr="00BE16F7" w14:paraId="1CEB6C0A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67EA757C" w14:textId="77777777" w:rsidR="00786481" w:rsidRPr="00276535" w:rsidRDefault="00786481" w:rsidP="006B45D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28AA00BF" w14:textId="77777777" w:rsidR="00786481" w:rsidRPr="00276535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65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65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86481" w:rsidRPr="00CB2E31" w14:paraId="697FC82A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0E9C8E82" w14:textId="7A0263CB" w:rsidR="00786481" w:rsidRPr="00154A7F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</w:t>
            </w:r>
            <w:r w:rsidR="008563C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14:paraId="2713C0A8" w14:textId="42258B35" w:rsidR="00786481" w:rsidRPr="00276535" w:rsidRDefault="008563C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63C5">
              <w:rPr>
                <w:rFonts w:ascii="Angsana New" w:hAnsi="Angsana New"/>
                <w:sz w:val="30"/>
                <w:szCs w:val="30"/>
                <w:lang w:val="en-US" w:bidi="th-TH"/>
              </w:rPr>
              <w:t>109,972</w:t>
            </w:r>
          </w:p>
        </w:tc>
        <w:tc>
          <w:tcPr>
            <w:tcW w:w="178" w:type="dxa"/>
            <w:vAlign w:val="bottom"/>
          </w:tcPr>
          <w:p w14:paraId="3BD2C60C" w14:textId="77777777" w:rsidR="00786481" w:rsidRPr="00276535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20048C1C" w14:textId="78C2D9CB" w:rsidR="00786481" w:rsidRPr="00276535" w:rsidRDefault="008563C5" w:rsidP="00D23F1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41,829</w:t>
            </w:r>
          </w:p>
        </w:tc>
      </w:tr>
      <w:tr w:rsidR="00786481" w:rsidRPr="00CB2E31" w14:paraId="3A6CE08C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662EE3B9" w14:textId="77777777" w:rsidR="00786481" w:rsidRPr="00276535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30" w:type="dxa"/>
            <w:vAlign w:val="bottom"/>
          </w:tcPr>
          <w:p w14:paraId="2FE322B3" w14:textId="4C1D30DB" w:rsidR="00786481" w:rsidRPr="00276535" w:rsidRDefault="008563C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(4,825)</w:t>
            </w:r>
          </w:p>
        </w:tc>
        <w:tc>
          <w:tcPr>
            <w:tcW w:w="178" w:type="dxa"/>
            <w:vAlign w:val="bottom"/>
          </w:tcPr>
          <w:p w14:paraId="37B6F57C" w14:textId="77777777" w:rsidR="00786481" w:rsidRPr="00276535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0F46254" w14:textId="1C9A52B2" w:rsidR="00786481" w:rsidRPr="00276535" w:rsidRDefault="008563C5" w:rsidP="00D23F1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(57,834)</w:t>
            </w:r>
          </w:p>
        </w:tc>
      </w:tr>
      <w:tr w:rsidR="00786481" w:rsidRPr="00CB2E31" w14:paraId="5679787B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7DEF1EE4" w14:textId="77777777" w:rsidR="00786481" w:rsidRPr="00276535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8119CC" w14:textId="2B62C42A" w:rsidR="00786481" w:rsidRPr="00276535" w:rsidRDefault="008563C5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(4,144)</w:t>
            </w:r>
          </w:p>
        </w:tc>
        <w:tc>
          <w:tcPr>
            <w:tcW w:w="178" w:type="dxa"/>
            <w:vAlign w:val="bottom"/>
          </w:tcPr>
          <w:p w14:paraId="48C78272" w14:textId="77777777" w:rsidR="00786481" w:rsidRPr="00276535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28E4395D" w14:textId="05FF0E44" w:rsidR="00786481" w:rsidRPr="00276535" w:rsidRDefault="008563C5" w:rsidP="00D23F1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(7,135)</w:t>
            </w:r>
          </w:p>
        </w:tc>
      </w:tr>
      <w:tr w:rsidR="00786481" w:rsidRPr="00CB2E31" w14:paraId="24D240CE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0D0FDC68" w14:textId="77777777" w:rsidR="00786481" w:rsidRPr="00276535" w:rsidRDefault="00786481" w:rsidP="006B45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5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2D77" w14:textId="38343730" w:rsidR="00786481" w:rsidRPr="00276535" w:rsidRDefault="008563C5" w:rsidP="006B45DD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101,003</w:t>
            </w:r>
          </w:p>
        </w:tc>
        <w:tc>
          <w:tcPr>
            <w:tcW w:w="178" w:type="dxa"/>
            <w:vAlign w:val="bottom"/>
          </w:tcPr>
          <w:p w14:paraId="40E80419" w14:textId="77777777" w:rsidR="00786481" w:rsidRPr="00276535" w:rsidRDefault="00786481" w:rsidP="006B45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21311" w14:textId="48BB541D" w:rsidR="00786481" w:rsidRPr="00276535" w:rsidRDefault="00945606" w:rsidP="00D23F1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(23,140)</w:t>
            </w:r>
          </w:p>
        </w:tc>
      </w:tr>
    </w:tbl>
    <w:p w14:paraId="413C3919" w14:textId="77777777" w:rsidR="00B25F4C" w:rsidRPr="00A347B6" w:rsidRDefault="00B25F4C" w:rsidP="0078648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890"/>
      </w:tblGrid>
      <w:tr w:rsidR="00B25F4C" w:rsidRPr="00843F37" w14:paraId="68EC820E" w14:textId="77777777" w:rsidTr="00154A7F">
        <w:trPr>
          <w:tblHeader/>
        </w:trPr>
        <w:tc>
          <w:tcPr>
            <w:tcW w:w="7110" w:type="dxa"/>
            <w:vAlign w:val="bottom"/>
          </w:tcPr>
          <w:p w14:paraId="7EAEE83D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ผลกระทบจากการจำหน่ายต่อฐานะการเงินของบริษัท</w:t>
            </w:r>
          </w:p>
        </w:tc>
        <w:tc>
          <w:tcPr>
            <w:tcW w:w="1890" w:type="dxa"/>
            <w:vAlign w:val="bottom"/>
          </w:tcPr>
          <w:p w14:paraId="17105729" w14:textId="77777777" w:rsidR="00B25F4C" w:rsidRPr="00843F37" w:rsidRDefault="00B25F4C" w:rsidP="00E06F0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43F3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F4C" w:rsidRPr="00843F37" w14:paraId="2EA81C33" w14:textId="77777777" w:rsidTr="00154A7F">
        <w:trPr>
          <w:tblHeader/>
        </w:trPr>
        <w:tc>
          <w:tcPr>
            <w:tcW w:w="7110" w:type="dxa"/>
            <w:vAlign w:val="bottom"/>
          </w:tcPr>
          <w:p w14:paraId="54463BD6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5725809" w14:textId="77777777" w:rsidR="00B25F4C" w:rsidRPr="00843F37" w:rsidRDefault="00B25F4C" w:rsidP="00E06F0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25F4C" w:rsidRPr="00A9733E" w14:paraId="68E59ACC" w14:textId="77777777" w:rsidTr="00154A7F">
        <w:trPr>
          <w:tblHeader/>
        </w:trPr>
        <w:tc>
          <w:tcPr>
            <w:tcW w:w="7110" w:type="dxa"/>
            <w:vAlign w:val="bottom"/>
          </w:tcPr>
          <w:p w14:paraId="024E9C95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90" w:type="dxa"/>
            <w:vAlign w:val="bottom"/>
          </w:tcPr>
          <w:p w14:paraId="1CD9C19E" w14:textId="77777777" w:rsidR="00B25F4C" w:rsidRPr="00A9733E" w:rsidRDefault="00B25F4C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4359B">
              <w:rPr>
                <w:rFonts w:asciiTheme="majorBidi" w:hAnsiTheme="majorBidi" w:cstheme="majorBidi"/>
                <w:sz w:val="30"/>
                <w:szCs w:val="30"/>
              </w:rPr>
              <w:t>(60,085)</w:t>
            </w:r>
          </w:p>
        </w:tc>
      </w:tr>
      <w:tr w:rsidR="00B25F4C" w:rsidRPr="00A9733E" w14:paraId="24219BAE" w14:textId="77777777" w:rsidTr="00154A7F">
        <w:trPr>
          <w:tblHeader/>
        </w:trPr>
        <w:tc>
          <w:tcPr>
            <w:tcW w:w="7110" w:type="dxa"/>
            <w:vAlign w:val="bottom"/>
          </w:tcPr>
          <w:p w14:paraId="4B707121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890" w:type="dxa"/>
            <w:vAlign w:val="bottom"/>
          </w:tcPr>
          <w:p w14:paraId="33B0E3D8" w14:textId="77777777" w:rsidR="00B25F4C" w:rsidRPr="00A9733E" w:rsidRDefault="00B25F4C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A9733E">
              <w:rPr>
                <w:rFonts w:asciiTheme="majorBidi" w:hAnsiTheme="majorBidi" w:cstheme="majorBidi"/>
                <w:sz w:val="30"/>
                <w:szCs w:val="30"/>
              </w:rPr>
              <w:t>(125,145)</w:t>
            </w:r>
          </w:p>
        </w:tc>
      </w:tr>
      <w:tr w:rsidR="00B25F4C" w:rsidRPr="00A9733E" w14:paraId="2DCE4B05" w14:textId="77777777" w:rsidTr="00154A7F">
        <w:trPr>
          <w:tblHeader/>
        </w:trPr>
        <w:tc>
          <w:tcPr>
            <w:tcW w:w="7110" w:type="dxa"/>
            <w:vAlign w:val="bottom"/>
          </w:tcPr>
          <w:p w14:paraId="385E1D41" w14:textId="77777777" w:rsidR="00B25F4C" w:rsidRPr="00843F37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95258D" w14:textId="77777777" w:rsidR="00B25F4C" w:rsidRPr="00A9733E" w:rsidRDefault="00B25F4C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A9733E">
              <w:rPr>
                <w:rFonts w:asciiTheme="majorBidi" w:hAnsiTheme="majorBidi" w:cstheme="majorBidi"/>
                <w:sz w:val="30"/>
                <w:szCs w:val="30"/>
              </w:rPr>
              <w:t>82,004</w:t>
            </w:r>
          </w:p>
        </w:tc>
      </w:tr>
      <w:tr w:rsidR="00B25F4C" w:rsidRPr="00A9733E" w14:paraId="225BAE7F" w14:textId="77777777" w:rsidTr="00154A7F">
        <w:trPr>
          <w:tblHeader/>
        </w:trPr>
        <w:tc>
          <w:tcPr>
            <w:tcW w:w="7110" w:type="dxa"/>
            <w:vAlign w:val="bottom"/>
          </w:tcPr>
          <w:p w14:paraId="5E20CC84" w14:textId="77777777" w:rsidR="00B25F4C" w:rsidRPr="00260243" w:rsidRDefault="00B25F4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สินทรัพย์และหนี้สินสุทธิ ณ วันที่จำหน่าย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2CBA8" w14:textId="77777777" w:rsidR="00B25F4C" w:rsidRPr="00A9733E" w:rsidRDefault="00B25F4C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5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(103,226)</w:t>
            </w:r>
          </w:p>
        </w:tc>
      </w:tr>
      <w:tr w:rsidR="00E4022C" w:rsidRPr="00B4359B" w14:paraId="153910BA" w14:textId="77777777" w:rsidTr="00154A7F">
        <w:trPr>
          <w:tblHeader/>
        </w:trPr>
        <w:tc>
          <w:tcPr>
            <w:tcW w:w="7110" w:type="dxa"/>
            <w:vAlign w:val="bottom"/>
          </w:tcPr>
          <w:p w14:paraId="6A6D8546" w14:textId="77777777" w:rsidR="00E4022C" w:rsidRPr="00154A7F" w:rsidRDefault="00E4022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69ECD5D" w14:textId="77777777" w:rsidR="00E4022C" w:rsidRPr="00154A7F" w:rsidRDefault="00E4022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22C" w:rsidRPr="00484105" w14:paraId="51AFE1AF" w14:textId="77777777" w:rsidTr="00154A7F">
        <w:trPr>
          <w:tblHeader/>
        </w:trPr>
        <w:tc>
          <w:tcPr>
            <w:tcW w:w="7110" w:type="dxa"/>
            <w:vAlign w:val="bottom"/>
          </w:tcPr>
          <w:p w14:paraId="49435BED" w14:textId="77777777" w:rsidR="00E4022C" w:rsidRPr="00154A7F" w:rsidRDefault="00E4022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1890" w:type="dxa"/>
            <w:vAlign w:val="bottom"/>
          </w:tcPr>
          <w:p w14:paraId="382A8151" w14:textId="5596AFA1" w:rsidR="00E4022C" w:rsidRPr="00154A7F" w:rsidRDefault="008942D3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</w:tr>
      <w:tr w:rsidR="00E4022C" w:rsidRPr="00484105" w14:paraId="2DB0A301" w14:textId="77777777" w:rsidTr="00154A7F">
        <w:trPr>
          <w:tblHeader/>
        </w:trPr>
        <w:tc>
          <w:tcPr>
            <w:tcW w:w="7110" w:type="dxa"/>
            <w:vAlign w:val="bottom"/>
          </w:tcPr>
          <w:p w14:paraId="6371C792" w14:textId="77777777" w:rsidR="00E4022C" w:rsidRPr="00154A7F" w:rsidRDefault="00E4022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สิ่งตอบแทนในการขายค้างรับ</w:t>
            </w:r>
          </w:p>
        </w:tc>
        <w:tc>
          <w:tcPr>
            <w:tcW w:w="1890" w:type="dxa"/>
            <w:vAlign w:val="bottom"/>
          </w:tcPr>
          <w:p w14:paraId="1F021371" w14:textId="10DC9E30" w:rsidR="00E4022C" w:rsidRPr="00154A7F" w:rsidRDefault="008942D3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79,878</w:t>
            </w:r>
          </w:p>
        </w:tc>
      </w:tr>
      <w:tr w:rsidR="00E4022C" w:rsidRPr="00484105" w14:paraId="35B0E841" w14:textId="77777777" w:rsidTr="00154A7F">
        <w:trPr>
          <w:tblHeader/>
        </w:trPr>
        <w:tc>
          <w:tcPr>
            <w:tcW w:w="7110" w:type="dxa"/>
            <w:vAlign w:val="bottom"/>
          </w:tcPr>
          <w:p w14:paraId="6C6A25BE" w14:textId="77777777" w:rsidR="00E4022C" w:rsidRPr="00154A7F" w:rsidRDefault="00E4022C" w:rsidP="00E0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เงินสดที่จ่ายไป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36D5B2" w14:textId="77777777" w:rsidR="00E4022C" w:rsidRPr="00154A7F" w:rsidRDefault="00E4022C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</w:rPr>
              <w:t>(82,004)</w:t>
            </w:r>
          </w:p>
        </w:tc>
      </w:tr>
      <w:tr w:rsidR="00E4022C" w:rsidRPr="00484105" w14:paraId="11CAFF59" w14:textId="77777777" w:rsidTr="00154A7F">
        <w:trPr>
          <w:tblHeader/>
        </w:trPr>
        <w:tc>
          <w:tcPr>
            <w:tcW w:w="7110" w:type="dxa"/>
            <w:vAlign w:val="bottom"/>
          </w:tcPr>
          <w:p w14:paraId="656EE631" w14:textId="5DA57900" w:rsidR="00E4022C" w:rsidRPr="00E4022C" w:rsidRDefault="00E4022C" w:rsidP="00E40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1D4BB" w14:textId="7AAD6416" w:rsidR="00E4022C" w:rsidRPr="00E4022C" w:rsidRDefault="00FD0F26" w:rsidP="00154A7F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</w:t>
            </w:r>
            <w:r w:rsidR="00894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</w:tr>
    </w:tbl>
    <w:p w14:paraId="3DBB6438" w14:textId="1F226A27" w:rsidR="00786481" w:rsidRPr="00260243" w:rsidRDefault="0086328B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column"/>
      </w:r>
      <w:r w:rsidR="00786481" w:rsidRPr="00260243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59007E1A" w14:textId="77777777" w:rsidR="00786481" w:rsidRPr="00BA19A0" w:rsidRDefault="00786481" w:rsidP="00786481">
      <w:pPr>
        <w:pStyle w:val="ListParagraph"/>
        <w:rPr>
          <w:rFonts w:ascii="Angsana New" w:hAnsi="Angsana New"/>
          <w:sz w:val="30"/>
          <w:szCs w:val="30"/>
        </w:rPr>
      </w:pPr>
    </w:p>
    <w:p w14:paraId="31943BE3" w14:textId="72BC8E3E" w:rsidR="00786481" w:rsidRDefault="00786481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6B45DD">
        <w:rPr>
          <w:rFonts w:ascii="Angsana New" w:hAnsi="Angsana New" w:hint="cs"/>
          <w:sz w:val="30"/>
          <w:szCs w:val="30"/>
          <w:cs/>
        </w:rPr>
        <w:t>หก</w:t>
      </w:r>
      <w:r w:rsidRPr="00DB2F3B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BF44E4">
        <w:rPr>
          <w:rFonts w:ascii="Angsana New" w:hAnsi="Angsana New"/>
          <w:sz w:val="30"/>
          <w:szCs w:val="30"/>
        </w:rPr>
        <w:t xml:space="preserve">31 </w:t>
      </w:r>
      <w:r w:rsidR="006B45DD" w:rsidRPr="00BF44E4">
        <w:rPr>
          <w:rFonts w:ascii="Angsana New" w:hAnsi="Angsana New"/>
          <w:sz w:val="30"/>
          <w:szCs w:val="30"/>
          <w:cs/>
        </w:rPr>
        <w:t>มีน</w:t>
      </w:r>
      <w:r w:rsidRPr="00BF44E4">
        <w:rPr>
          <w:rFonts w:ascii="Angsana New" w:hAnsi="Angsana New"/>
          <w:sz w:val="30"/>
          <w:szCs w:val="30"/>
          <w:cs/>
        </w:rPr>
        <w:t xml:space="preserve">าคม </w:t>
      </w:r>
      <w:r w:rsidRPr="00BF44E4">
        <w:rPr>
          <w:rFonts w:ascii="Angsana New" w:hAnsi="Angsana New"/>
          <w:sz w:val="30"/>
          <w:szCs w:val="30"/>
        </w:rPr>
        <w:t>256</w:t>
      </w:r>
      <w:r w:rsidR="006B45DD" w:rsidRPr="00BF44E4">
        <w:rPr>
          <w:rFonts w:ascii="Angsana New" w:hAnsi="Angsana New"/>
          <w:sz w:val="30"/>
          <w:szCs w:val="30"/>
        </w:rPr>
        <w:t>5</w:t>
      </w:r>
      <w:r w:rsidRPr="00BF44E4">
        <w:rPr>
          <w:rFonts w:ascii="Angsana New" w:hAnsi="Angsana New"/>
          <w:sz w:val="30"/>
          <w:szCs w:val="30"/>
          <w:cs/>
        </w:rPr>
        <w:t xml:space="preserve"> คือร้อยล</w:t>
      </w:r>
      <w:r w:rsidR="00BF44E4" w:rsidRPr="00B4359B">
        <w:rPr>
          <w:rFonts w:ascii="Angsana New" w:hAnsi="Angsana New"/>
          <w:sz w:val="30"/>
          <w:szCs w:val="30"/>
          <w:cs/>
        </w:rPr>
        <w:t xml:space="preserve">ะ </w:t>
      </w:r>
      <w:r w:rsidR="00BF44E4" w:rsidRPr="00B4359B">
        <w:rPr>
          <w:rFonts w:ascii="Angsana New" w:hAnsi="Angsana New"/>
          <w:sz w:val="30"/>
          <w:szCs w:val="30"/>
        </w:rPr>
        <w:t>1</w:t>
      </w:r>
      <w:r w:rsidR="001C61E8">
        <w:rPr>
          <w:rFonts w:ascii="Angsana New" w:hAnsi="Angsana New"/>
          <w:sz w:val="30"/>
          <w:szCs w:val="30"/>
        </w:rPr>
        <w:t>7</w:t>
      </w:r>
      <w:r w:rsidR="00BF44E4" w:rsidRPr="00B4359B">
        <w:rPr>
          <w:rFonts w:ascii="Angsana New" w:hAnsi="Angsana New"/>
          <w:sz w:val="30"/>
          <w:szCs w:val="30"/>
        </w:rPr>
        <w:t>.8</w:t>
      </w:r>
      <w:r w:rsidR="001C61E8">
        <w:rPr>
          <w:rFonts w:ascii="Angsana New" w:hAnsi="Angsana New"/>
          <w:sz w:val="30"/>
          <w:szCs w:val="30"/>
        </w:rPr>
        <w:t>1</w:t>
      </w:r>
      <w:r w:rsidRPr="00BF44E4">
        <w:rPr>
          <w:rFonts w:ascii="Angsana New" w:hAnsi="Angsana New"/>
          <w:sz w:val="30"/>
          <w:szCs w:val="30"/>
        </w:rPr>
        <w:t xml:space="preserve"> </w:t>
      </w:r>
      <w:r w:rsidRPr="00BF44E4">
        <w:rPr>
          <w:rFonts w:ascii="Angsana New" w:hAnsi="Angsana New"/>
          <w:sz w:val="30"/>
          <w:szCs w:val="30"/>
          <w:cs/>
        </w:rPr>
        <w:t>และร้อยละ</w:t>
      </w:r>
      <w:r w:rsidRPr="00BF44E4">
        <w:rPr>
          <w:rFonts w:ascii="Angsana New" w:hAnsi="Angsana New"/>
          <w:sz w:val="30"/>
          <w:szCs w:val="30"/>
        </w:rPr>
        <w:t xml:space="preserve"> (</w:t>
      </w:r>
      <w:r w:rsidR="00247A0B">
        <w:rPr>
          <w:rFonts w:ascii="Angsana New" w:hAnsi="Angsana New"/>
          <w:sz w:val="30"/>
          <w:szCs w:val="30"/>
        </w:rPr>
        <w:t>17.69</w:t>
      </w:r>
      <w:r w:rsidRPr="00BF44E4">
        <w:rPr>
          <w:rFonts w:ascii="Angsana New" w:hAnsi="Angsana New"/>
          <w:sz w:val="30"/>
          <w:szCs w:val="30"/>
        </w:rPr>
        <w:t xml:space="preserve">) </w:t>
      </w:r>
      <w:r w:rsidRPr="00BF44E4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BF44E4">
        <w:rPr>
          <w:rFonts w:ascii="Angsana New" w:hAnsi="Angsana New"/>
          <w:i/>
          <w:iCs/>
          <w:sz w:val="30"/>
          <w:szCs w:val="30"/>
          <w:cs/>
        </w:rPr>
        <w:t>(</w:t>
      </w:r>
      <w:r w:rsidRPr="00BF44E4">
        <w:rPr>
          <w:rFonts w:ascii="Angsana New" w:hAnsi="Angsana New"/>
          <w:i/>
          <w:iCs/>
          <w:sz w:val="30"/>
          <w:szCs w:val="30"/>
        </w:rPr>
        <w:t>256</w:t>
      </w:r>
      <w:r w:rsidR="008B57F3" w:rsidRPr="00BF44E4">
        <w:rPr>
          <w:rFonts w:ascii="Angsana New" w:hAnsi="Angsana New"/>
          <w:i/>
          <w:iCs/>
          <w:sz w:val="30"/>
          <w:szCs w:val="30"/>
        </w:rPr>
        <w:t>4</w:t>
      </w:r>
      <w:r w:rsidRPr="008541EA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Pr="00CD424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B57F3">
        <w:rPr>
          <w:rFonts w:ascii="Angsana New" w:hAnsi="Angsana New"/>
          <w:i/>
          <w:iCs/>
          <w:sz w:val="30"/>
          <w:szCs w:val="30"/>
        </w:rPr>
        <w:t>27</w:t>
      </w:r>
      <w:r w:rsidRPr="00CD424B">
        <w:rPr>
          <w:rFonts w:ascii="Angsana New" w:hAnsi="Angsana New"/>
          <w:i/>
          <w:iCs/>
          <w:sz w:val="30"/>
          <w:szCs w:val="30"/>
        </w:rPr>
        <w:t>.</w:t>
      </w:r>
      <w:r w:rsidR="008B57F3">
        <w:rPr>
          <w:rFonts w:ascii="Angsana New" w:hAnsi="Angsana New"/>
          <w:i/>
          <w:iCs/>
          <w:sz w:val="30"/>
          <w:szCs w:val="30"/>
        </w:rPr>
        <w:t>6</w:t>
      </w:r>
      <w:r w:rsidR="00DD7B72">
        <w:rPr>
          <w:rFonts w:ascii="Angsana New" w:hAnsi="Angsana New"/>
          <w:i/>
          <w:iCs/>
          <w:sz w:val="30"/>
          <w:szCs w:val="30"/>
        </w:rPr>
        <w:t>3</w:t>
      </w:r>
      <w:r w:rsidRPr="00CD424B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CD424B">
        <w:rPr>
          <w:rFonts w:ascii="Angsana New" w:hAnsi="Angsana New"/>
          <w:i/>
          <w:iCs/>
          <w:sz w:val="30"/>
          <w:szCs w:val="30"/>
        </w:rPr>
        <w:t xml:space="preserve"> </w:t>
      </w:r>
      <w:r w:rsidRPr="00CD424B">
        <w:rPr>
          <w:rFonts w:ascii="Angsana New" w:hAnsi="Angsana New"/>
          <w:i/>
          <w:iCs/>
          <w:sz w:val="30"/>
          <w:szCs w:val="30"/>
          <w:cs/>
        </w:rPr>
        <w:t>และร้อยละ</w:t>
      </w:r>
      <w:r w:rsidRPr="00CD424B">
        <w:rPr>
          <w:rFonts w:ascii="Angsana New" w:hAnsi="Angsana New"/>
          <w:i/>
          <w:iCs/>
          <w:sz w:val="30"/>
          <w:szCs w:val="30"/>
        </w:rPr>
        <w:t xml:space="preserve"> </w:t>
      </w:r>
      <w:r w:rsidR="008B57F3">
        <w:rPr>
          <w:rFonts w:ascii="Angsana New" w:hAnsi="Angsana New"/>
          <w:i/>
          <w:iCs/>
          <w:sz w:val="30"/>
          <w:szCs w:val="30"/>
        </w:rPr>
        <w:t>(36</w:t>
      </w:r>
      <w:r w:rsidRPr="00CD424B">
        <w:rPr>
          <w:rFonts w:ascii="Angsana New" w:hAnsi="Angsana New"/>
          <w:i/>
          <w:iCs/>
          <w:sz w:val="30"/>
          <w:szCs w:val="30"/>
        </w:rPr>
        <w:t>.</w:t>
      </w:r>
      <w:r w:rsidR="008B57F3">
        <w:rPr>
          <w:rFonts w:ascii="Angsana New" w:hAnsi="Angsana New"/>
          <w:i/>
          <w:iCs/>
          <w:sz w:val="30"/>
          <w:szCs w:val="30"/>
        </w:rPr>
        <w:t>04)</w:t>
      </w:r>
      <w:r w:rsidRPr="008541EA">
        <w:rPr>
          <w:rFonts w:ascii="Angsana New" w:hAnsi="Angsana New"/>
          <w:sz w:val="30"/>
          <w:szCs w:val="30"/>
        </w:rPr>
        <w:t xml:space="preserve"> </w:t>
      </w:r>
      <w:r w:rsidRPr="008541EA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8541EA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B2F3B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Pr="00FD5E67">
        <w:rPr>
          <w:rFonts w:ascii="Angsana New" w:hAnsi="Angsana New"/>
          <w:sz w:val="30"/>
          <w:szCs w:val="30"/>
          <w:cs/>
        </w:rPr>
        <w:t>รายได้ที่ไม่ต้องเสียภาษีเงินได้</w:t>
      </w:r>
    </w:p>
    <w:p w14:paraId="5771498C" w14:textId="77777777" w:rsidR="00FD5E67" w:rsidRPr="00FD5E67" w:rsidRDefault="00FD5E67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5"/>
        <w:gridCol w:w="988"/>
        <w:gridCol w:w="275"/>
        <w:gridCol w:w="985"/>
        <w:gridCol w:w="275"/>
        <w:gridCol w:w="983"/>
      </w:tblGrid>
      <w:tr w:rsidR="00832953" w:rsidRPr="00953BA7" w14:paraId="5DAB1EE2" w14:textId="77777777" w:rsidTr="00154A7F">
        <w:tc>
          <w:tcPr>
            <w:tcW w:w="2299" w:type="pct"/>
          </w:tcPr>
          <w:p w14:paraId="1ECA51E0" w14:textId="77777777" w:rsidR="00786481" w:rsidRPr="002B49DC" w:rsidRDefault="00786481" w:rsidP="006B45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52B3D31E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57B71072" w14:textId="77777777" w:rsidR="00786481" w:rsidRPr="00CD424B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24FECA7F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32953" w:rsidRPr="00953BA7" w14:paraId="5658966B" w14:textId="77777777" w:rsidTr="00832953">
        <w:tc>
          <w:tcPr>
            <w:tcW w:w="2299" w:type="pct"/>
          </w:tcPr>
          <w:p w14:paraId="08CCBF83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31DBBE49" w14:textId="7730CAB9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53" w:type="pct"/>
          </w:tcPr>
          <w:p w14:paraId="561FCB1D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1CBFF426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3" w:type="pct"/>
          </w:tcPr>
          <w:p w14:paraId="0B061CC4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048A3F35" w14:textId="46C817A8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53" w:type="pct"/>
          </w:tcPr>
          <w:p w14:paraId="46A789FA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4651EBA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32953" w:rsidRPr="00953BA7" w14:paraId="5E8C13C9" w14:textId="77777777" w:rsidTr="00832953">
        <w:tc>
          <w:tcPr>
            <w:tcW w:w="2299" w:type="pct"/>
          </w:tcPr>
          <w:p w14:paraId="1F8F6056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0" w:type="pct"/>
            <w:vAlign w:val="bottom"/>
          </w:tcPr>
          <w:p w14:paraId="5A6F986F" w14:textId="1974988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0637C853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250CBE25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" w:type="pct"/>
          </w:tcPr>
          <w:p w14:paraId="74E74870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67D2D6F6" w14:textId="1923B0B3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53" w:type="pct"/>
          </w:tcPr>
          <w:p w14:paraId="1E8D9953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93FC597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2953" w:rsidRPr="00953BA7" w14:paraId="77F45BF9" w14:textId="77777777" w:rsidTr="00832953">
        <w:tc>
          <w:tcPr>
            <w:tcW w:w="2299" w:type="pct"/>
          </w:tcPr>
          <w:p w14:paraId="3EDFEF5E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1" w:type="pct"/>
            <w:gridSpan w:val="7"/>
          </w:tcPr>
          <w:p w14:paraId="2FEED1D3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2953" w:rsidRPr="00953BA7" w14:paraId="2A20FE4F" w14:textId="77777777" w:rsidTr="00832953">
        <w:tc>
          <w:tcPr>
            <w:tcW w:w="2299" w:type="pct"/>
          </w:tcPr>
          <w:p w14:paraId="747954DE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00" w:type="pct"/>
            <w:shd w:val="clear" w:color="auto" w:fill="auto"/>
          </w:tcPr>
          <w:p w14:paraId="6DB9BAC3" w14:textId="0B4B8947" w:rsidR="00786481" w:rsidRPr="00CD424B" w:rsidRDefault="00BF44E4" w:rsidP="00154A7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32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 w:rsidR="00832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53" w:type="pct"/>
            <w:shd w:val="clear" w:color="auto" w:fill="auto"/>
          </w:tcPr>
          <w:p w14:paraId="093EBD42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46EF4E8A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53" w:type="pct"/>
            <w:shd w:val="clear" w:color="auto" w:fill="auto"/>
          </w:tcPr>
          <w:p w14:paraId="65A4DB7F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0858F67" w14:textId="6BDE2BDA" w:rsidR="00786481" w:rsidRPr="00CD424B" w:rsidRDefault="00BF44E4" w:rsidP="00154A7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51,36</w:t>
            </w:r>
            <w:r w:rsidR="00184F4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" w:type="pct"/>
            <w:shd w:val="clear" w:color="auto" w:fill="auto"/>
          </w:tcPr>
          <w:p w14:paraId="1EDB03FD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334C2C6" w14:textId="77777777" w:rsidR="00786481" w:rsidRPr="00CD424B" w:rsidRDefault="00786481" w:rsidP="00154A7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832953" w:rsidRPr="00953BA7" w14:paraId="6D2BF375" w14:textId="77777777" w:rsidTr="00832953">
        <w:tc>
          <w:tcPr>
            <w:tcW w:w="2299" w:type="pct"/>
          </w:tcPr>
          <w:p w14:paraId="4EC8ECB9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00" w:type="pct"/>
            <w:shd w:val="clear" w:color="auto" w:fill="auto"/>
          </w:tcPr>
          <w:p w14:paraId="0D2E4EC0" w14:textId="454539D7" w:rsidR="00786481" w:rsidRPr="00CD424B" w:rsidRDefault="00BF44E4" w:rsidP="00154A7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</w:t>
            </w:r>
            <w:r w:rsidR="00832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448FD18C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C66D1BB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6F88E605" w14:textId="77777777" w:rsidR="00786481" w:rsidRPr="00CD424B" w:rsidRDefault="0078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ED4E04" w14:textId="6F1BE74C" w:rsidR="00786481" w:rsidRPr="00CD424B" w:rsidRDefault="00BF44E4" w:rsidP="00154A7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(2,808)</w:t>
            </w:r>
          </w:p>
        </w:tc>
        <w:tc>
          <w:tcPr>
            <w:tcW w:w="153" w:type="pct"/>
            <w:shd w:val="clear" w:color="auto" w:fill="auto"/>
          </w:tcPr>
          <w:p w14:paraId="37D6E790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A7E5FBF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D424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32953" w:rsidRPr="00953BA7" w14:paraId="77E14DDD" w14:textId="77777777" w:rsidTr="00832953">
        <w:tc>
          <w:tcPr>
            <w:tcW w:w="2299" w:type="pct"/>
          </w:tcPr>
          <w:p w14:paraId="4A27BDDF" w14:textId="77777777" w:rsidR="00786481" w:rsidRPr="00CD424B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C0347" w14:textId="2E7F9ADE" w:rsidR="00786481" w:rsidRPr="00CD424B" w:rsidRDefault="00BF44E4" w:rsidP="00154A7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32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32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153" w:type="pct"/>
            <w:shd w:val="clear" w:color="auto" w:fill="auto"/>
          </w:tcPr>
          <w:p w14:paraId="6F06B0E1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C8BC4" w14:textId="77777777" w:rsidR="00786481" w:rsidRPr="00CD424B" w:rsidRDefault="0078648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53" w:type="pct"/>
            <w:shd w:val="clear" w:color="auto" w:fill="auto"/>
          </w:tcPr>
          <w:p w14:paraId="524ACAEC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7AF28" w14:textId="7064F68F" w:rsidR="00786481" w:rsidRPr="00CD424B" w:rsidRDefault="00BF44E4" w:rsidP="00154A7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48,55</w:t>
            </w:r>
            <w:r w:rsidR="00832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3" w:type="pct"/>
            <w:shd w:val="clear" w:color="auto" w:fill="auto"/>
          </w:tcPr>
          <w:p w14:paraId="30E748D4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1C8CE" w14:textId="77777777" w:rsidR="00786481" w:rsidRPr="00CD424B" w:rsidRDefault="00786481" w:rsidP="00154A7F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337556FD" w14:textId="739965D6" w:rsidR="00607CD1" w:rsidRPr="00154A7F" w:rsidRDefault="00607CD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4"/>
        <w:gridCol w:w="1082"/>
        <w:gridCol w:w="266"/>
        <w:gridCol w:w="992"/>
        <w:gridCol w:w="266"/>
        <w:gridCol w:w="988"/>
        <w:gridCol w:w="277"/>
        <w:gridCol w:w="985"/>
      </w:tblGrid>
      <w:tr w:rsidR="00786481" w:rsidRPr="00BE16F7" w14:paraId="3FED1736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3D325B3A" w14:textId="77777777" w:rsidR="00786481" w:rsidRPr="00BE16F7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98" w:type="pct"/>
            <w:gridSpan w:val="7"/>
            <w:vAlign w:val="bottom"/>
          </w:tcPr>
          <w:p w14:paraId="4FE283F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E16F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86481" w:rsidRPr="00BE16F7" w14:paraId="0E247DB5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05A037DB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01" w:type="pct"/>
            <w:vAlign w:val="bottom"/>
          </w:tcPr>
          <w:p w14:paraId="6E8B79B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7CA35C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pct"/>
            <w:gridSpan w:val="4"/>
            <w:tcBorders>
              <w:bottom w:val="single" w:sz="4" w:space="0" w:color="auto"/>
            </w:tcBorders>
            <w:vAlign w:val="bottom"/>
          </w:tcPr>
          <w:p w14:paraId="237EFA4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47" w:type="pct"/>
            <w:vAlign w:val="bottom"/>
          </w:tcPr>
          <w:p w14:paraId="5954328F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C75" w:rsidRPr="00BE16F7" w14:paraId="19445FC9" w14:textId="77777777" w:rsidTr="004C7C75">
        <w:trPr>
          <w:cantSplit/>
          <w:trHeight w:val="139"/>
          <w:tblHeader/>
        </w:trPr>
        <w:tc>
          <w:tcPr>
            <w:tcW w:w="2302" w:type="pct"/>
          </w:tcPr>
          <w:p w14:paraId="28F72F7E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5CB18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D14C9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1" w:type="pct"/>
            <w:vAlign w:val="bottom"/>
          </w:tcPr>
          <w:p w14:paraId="02033E4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9332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8" w:type="pct"/>
            <w:vAlign w:val="bottom"/>
          </w:tcPr>
          <w:p w14:paraId="31AB9D8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FC756C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D57F69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bottom"/>
          </w:tcPr>
          <w:p w14:paraId="729CD05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04F12A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4" w:type="pct"/>
            <w:vAlign w:val="bottom"/>
          </w:tcPr>
          <w:p w14:paraId="33082B5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B73D51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5C2B271" w14:textId="6D5E8E10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="008B57F3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าคม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B5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86481" w:rsidRPr="00BE16F7" w14:paraId="672DB67F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6F1B677A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698" w:type="pct"/>
            <w:gridSpan w:val="7"/>
            <w:vAlign w:val="bottom"/>
          </w:tcPr>
          <w:p w14:paraId="095D9BC6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C75" w:rsidRPr="00BE16F7" w14:paraId="3272EAB1" w14:textId="77777777" w:rsidTr="004C7C75">
        <w:trPr>
          <w:trHeight w:val="139"/>
        </w:trPr>
        <w:tc>
          <w:tcPr>
            <w:tcW w:w="2302" w:type="pct"/>
          </w:tcPr>
          <w:p w14:paraId="5FBF0F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1" w:type="pct"/>
          </w:tcPr>
          <w:p w14:paraId="3FC1F0B9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E3CB98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1" w:type="pct"/>
          </w:tcPr>
          <w:p w14:paraId="4AA6657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C8F05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9" w:type="pct"/>
          </w:tcPr>
          <w:p w14:paraId="45C6A11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701E87B4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</w:tcPr>
          <w:p w14:paraId="5E4905D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7C75" w:rsidRPr="00BE16F7" w14:paraId="4FB01E70" w14:textId="77777777" w:rsidTr="004C7C75">
        <w:trPr>
          <w:trHeight w:val="348"/>
        </w:trPr>
        <w:tc>
          <w:tcPr>
            <w:tcW w:w="2302" w:type="pct"/>
          </w:tcPr>
          <w:p w14:paraId="7DA2685B" w14:textId="77777777" w:rsidR="00FD2FDF" w:rsidRPr="00BE16F7" w:rsidRDefault="00FD2FDF" w:rsidP="00FD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01" w:type="pct"/>
            <w:shd w:val="clear" w:color="auto" w:fill="auto"/>
          </w:tcPr>
          <w:p w14:paraId="5A8A6604" w14:textId="77777777" w:rsidR="00FD2FDF" w:rsidRPr="00BA19A0" w:rsidRDefault="00FD2FDF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8" w:type="pct"/>
            <w:shd w:val="clear" w:color="auto" w:fill="auto"/>
          </w:tcPr>
          <w:p w14:paraId="0A788425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4C722701" w14:textId="6C53C9D4" w:rsidR="00FD2FDF" w:rsidRPr="004530B9" w:rsidRDefault="00FD2FD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50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48" w:type="pct"/>
            <w:shd w:val="clear" w:color="auto" w:fill="auto"/>
          </w:tcPr>
          <w:p w14:paraId="524F279B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41AF41C5" w14:textId="2A21786C" w:rsidR="00FD2FDF" w:rsidRPr="00BE16F7" w:rsidRDefault="00FD2F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B7B01F2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3906A9E2" w14:textId="6572A9D9" w:rsidR="00FD2FDF" w:rsidRPr="00BE16F7" w:rsidRDefault="00FD2FDF" w:rsidP="00154A7F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C75" w:rsidRPr="00BE16F7" w14:paraId="7FD8F1BF" w14:textId="77777777" w:rsidTr="004C7C75">
        <w:trPr>
          <w:trHeight w:val="348"/>
        </w:trPr>
        <w:tc>
          <w:tcPr>
            <w:tcW w:w="2302" w:type="pct"/>
          </w:tcPr>
          <w:p w14:paraId="328C98A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601" w:type="pct"/>
            <w:shd w:val="clear" w:color="auto" w:fill="auto"/>
          </w:tcPr>
          <w:p w14:paraId="56C878E9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18,658</w:t>
            </w:r>
          </w:p>
        </w:tc>
        <w:tc>
          <w:tcPr>
            <w:tcW w:w="148" w:type="pct"/>
            <w:shd w:val="clear" w:color="auto" w:fill="auto"/>
          </w:tcPr>
          <w:p w14:paraId="63D3585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DF1B9D5" w14:textId="79366529" w:rsidR="00786481" w:rsidRPr="002B49DC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(16,924)</w:t>
            </w:r>
          </w:p>
        </w:tc>
        <w:tc>
          <w:tcPr>
            <w:tcW w:w="148" w:type="pct"/>
            <w:shd w:val="clear" w:color="auto" w:fill="auto"/>
          </w:tcPr>
          <w:p w14:paraId="7D72F63E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3E5DAEDF" w14:textId="69178987" w:rsidR="00786481" w:rsidRPr="002B49DC" w:rsidRDefault="004712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54" w:type="pct"/>
            <w:shd w:val="clear" w:color="auto" w:fill="auto"/>
          </w:tcPr>
          <w:p w14:paraId="2B0A6EB7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4A4623D1" w14:textId="28DBA52D" w:rsidR="00786481" w:rsidRPr="002B49DC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2,408</w:t>
            </w:r>
          </w:p>
        </w:tc>
      </w:tr>
      <w:tr w:rsidR="004C7C75" w:rsidRPr="00BE16F7" w14:paraId="405BA185" w14:textId="77777777" w:rsidTr="004C7C75">
        <w:trPr>
          <w:trHeight w:val="348"/>
        </w:trPr>
        <w:tc>
          <w:tcPr>
            <w:tcW w:w="2302" w:type="pct"/>
          </w:tcPr>
          <w:p w14:paraId="40BF3103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การจำหน่ายเครื่องจักรและอุปกรณ์ระหว่างกัน)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1C8070D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11,234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1C331B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857624B" w14:textId="1DD1D946" w:rsidR="00786481" w:rsidRPr="00843F37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(466)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62D12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8FEB351" w14:textId="470401D2" w:rsidR="00786481" w:rsidRPr="00BE16F7" w:rsidRDefault="00471201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E31DE7F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A31B78E" w14:textId="3159DBDF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10,768</w:t>
            </w:r>
          </w:p>
        </w:tc>
      </w:tr>
      <w:tr w:rsidR="004C7C75" w:rsidRPr="00BE16F7" w14:paraId="43D2281F" w14:textId="77777777" w:rsidTr="004C7C75">
        <w:trPr>
          <w:trHeight w:val="348"/>
        </w:trPr>
        <w:tc>
          <w:tcPr>
            <w:tcW w:w="2302" w:type="pct"/>
          </w:tcPr>
          <w:p w14:paraId="16504A7A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145F806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448BF8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5E813C7" w14:textId="3BA9AAB7" w:rsidR="00786481" w:rsidRPr="002B49DC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(2,384)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34B978D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601E965" w14:textId="13D37E23" w:rsidR="00786481" w:rsidRPr="002B49DC" w:rsidRDefault="00471201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(3,399)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2639433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1390719" w14:textId="254A9D2B" w:rsidR="00786481" w:rsidRPr="002B49DC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710</w:t>
            </w:r>
          </w:p>
        </w:tc>
      </w:tr>
      <w:tr w:rsidR="004C7C75" w:rsidRPr="00BE16F7" w14:paraId="35F007AB" w14:textId="77777777" w:rsidTr="004C7C75">
        <w:trPr>
          <w:trHeight w:val="348"/>
        </w:trPr>
        <w:tc>
          <w:tcPr>
            <w:tcW w:w="2302" w:type="pct"/>
          </w:tcPr>
          <w:p w14:paraId="7059F62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  <w:shd w:val="clear" w:color="auto" w:fill="auto"/>
          </w:tcPr>
          <w:p w14:paraId="46459F58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48" w:type="pct"/>
            <w:shd w:val="clear" w:color="auto" w:fill="auto"/>
          </w:tcPr>
          <w:p w14:paraId="77FED6F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1" w:type="pct"/>
            <w:shd w:val="clear" w:color="auto" w:fill="auto"/>
          </w:tcPr>
          <w:p w14:paraId="068AE149" w14:textId="7AEACFF5" w:rsidR="00786481" w:rsidRPr="00843F37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</w:t>
            </w:r>
            <w:r w:rsidR="001157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18F16FA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01564EF7" w14:textId="339AB8DE" w:rsidR="00786481" w:rsidRPr="00BE16F7" w:rsidRDefault="00471201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7200AA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5345C053" w14:textId="1D38D9F3" w:rsidR="00786481" w:rsidRPr="00BE16F7" w:rsidRDefault="00D13AF2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</w:t>
            </w:r>
          </w:p>
        </w:tc>
      </w:tr>
      <w:tr w:rsidR="004C7C75" w:rsidRPr="00BE16F7" w14:paraId="757485F1" w14:textId="77777777" w:rsidTr="004C7C75">
        <w:trPr>
          <w:trHeight w:val="334"/>
        </w:trPr>
        <w:tc>
          <w:tcPr>
            <w:tcW w:w="2302" w:type="pct"/>
          </w:tcPr>
          <w:p w14:paraId="54630AF4" w14:textId="77777777" w:rsidR="002B41E8" w:rsidRPr="00BE16F7" w:rsidRDefault="002B41E8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A818B1" w14:textId="77777777" w:rsidR="002B41E8" w:rsidRPr="00BA19A0" w:rsidRDefault="002B41E8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65,986</w:t>
            </w:r>
          </w:p>
        </w:tc>
        <w:tc>
          <w:tcPr>
            <w:tcW w:w="148" w:type="pct"/>
            <w:shd w:val="clear" w:color="auto" w:fill="auto"/>
          </w:tcPr>
          <w:p w14:paraId="29C82747" w14:textId="77777777" w:rsidR="002B41E8" w:rsidRPr="00BE16F7" w:rsidRDefault="002B41E8" w:rsidP="002B41E8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E9794B3" w14:textId="290E0124" w:rsidR="002B41E8" w:rsidRPr="002B49DC" w:rsidRDefault="002B41E8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(16,236)</w:t>
            </w:r>
          </w:p>
        </w:tc>
        <w:tc>
          <w:tcPr>
            <w:tcW w:w="148" w:type="pct"/>
            <w:shd w:val="clear" w:color="auto" w:fill="auto"/>
          </w:tcPr>
          <w:p w14:paraId="183082ED" w14:textId="77777777" w:rsidR="002B41E8" w:rsidRPr="002B49DC" w:rsidRDefault="002B41E8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81B8728" w14:textId="51B2E04F" w:rsidR="002B41E8" w:rsidRPr="002B49DC" w:rsidRDefault="002B41E8" w:rsidP="002B41E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31CC0D3" w14:textId="77777777" w:rsidR="002B41E8" w:rsidRPr="002B49DC" w:rsidRDefault="002B41E8" w:rsidP="002B41E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311E60CE" w14:textId="6A6B9BB7" w:rsidR="002B41E8" w:rsidRPr="002B49DC" w:rsidRDefault="002B41E8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49,750</w:t>
            </w:r>
          </w:p>
        </w:tc>
      </w:tr>
      <w:tr w:rsidR="004C7C75" w:rsidRPr="00BE16F7" w14:paraId="5ADDC1AA" w14:textId="77777777" w:rsidTr="004C7C75">
        <w:trPr>
          <w:trHeight w:val="334"/>
        </w:trPr>
        <w:tc>
          <w:tcPr>
            <w:tcW w:w="2302" w:type="pct"/>
          </w:tcPr>
          <w:p w14:paraId="124356D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7BD0A" w14:textId="77777777" w:rsidR="00786481" w:rsidRPr="00BA19A0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102,618</w:t>
            </w:r>
          </w:p>
        </w:tc>
        <w:tc>
          <w:tcPr>
            <w:tcW w:w="148" w:type="pct"/>
            <w:shd w:val="clear" w:color="auto" w:fill="auto"/>
          </w:tcPr>
          <w:p w14:paraId="72CC0C4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03CB1" w14:textId="0E68A0FD" w:rsidR="00786481" w:rsidRPr="002B49DC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</w:t>
            </w:r>
            <w:r w:rsidR="00CC4E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</w:t>
            </w:r>
            <w:r w:rsidR="00CC4E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56F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92502A1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2BA65" w14:textId="2F585142" w:rsidR="00786481" w:rsidRPr="002B49DC" w:rsidRDefault="00471201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(2,725)</w:t>
            </w:r>
          </w:p>
        </w:tc>
        <w:tc>
          <w:tcPr>
            <w:tcW w:w="154" w:type="pct"/>
            <w:shd w:val="clear" w:color="auto" w:fill="auto"/>
          </w:tcPr>
          <w:p w14:paraId="2415A1B7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A7F8" w14:textId="6EB62929" w:rsidR="00786481" w:rsidRPr="004C7C75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7C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805663" w:rsidRPr="004C7C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4C7C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013AA" w:rsidRPr="004C7C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</w:t>
            </w:r>
            <w:r w:rsidR="006D7B12" w:rsidRPr="004C7C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4C7C75" w:rsidRPr="00BE16F7" w14:paraId="37C51BE6" w14:textId="77777777" w:rsidTr="004C7C75">
        <w:trPr>
          <w:trHeight w:val="334"/>
        </w:trPr>
        <w:tc>
          <w:tcPr>
            <w:tcW w:w="2302" w:type="pct"/>
          </w:tcPr>
          <w:p w14:paraId="468636AB" w14:textId="77777777" w:rsidR="00F52092" w:rsidRDefault="00F52092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6869" w14:textId="77777777" w:rsidR="00832180" w:rsidRDefault="0083218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5B783E" w14:textId="6211235B" w:rsidR="00832180" w:rsidRPr="00261E82" w:rsidRDefault="0083218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3820A210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F61AD9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3A70EB45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83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8FE9A40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7A70371A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</w:tcPr>
          <w:p w14:paraId="3DFEE6F1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76EE872F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7C75" w:rsidRPr="00BE16F7" w14:paraId="1DD975C0" w14:textId="77777777" w:rsidTr="004C7C75">
        <w:trPr>
          <w:trHeight w:val="334"/>
        </w:trPr>
        <w:tc>
          <w:tcPr>
            <w:tcW w:w="2302" w:type="pct"/>
          </w:tcPr>
          <w:p w14:paraId="1FCC09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601" w:type="pct"/>
          </w:tcPr>
          <w:p w14:paraId="71A53B29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ADB75F9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0049C8D2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A9E167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5390056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6CEDC41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68E46A93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C75" w:rsidRPr="00BE16F7" w14:paraId="35D32648" w14:textId="77777777" w:rsidTr="004C7C75">
        <w:trPr>
          <w:trHeight w:val="334"/>
        </w:trPr>
        <w:tc>
          <w:tcPr>
            <w:tcW w:w="2302" w:type="pct"/>
          </w:tcPr>
          <w:p w14:paraId="3A87134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6AFA698C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(574)</w:t>
            </w:r>
          </w:p>
        </w:tc>
        <w:tc>
          <w:tcPr>
            <w:tcW w:w="148" w:type="pct"/>
          </w:tcPr>
          <w:p w14:paraId="23AFFDE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31AC1288" w14:textId="1DD0E554" w:rsidR="00786481" w:rsidRPr="004530B9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148" w:type="pct"/>
          </w:tcPr>
          <w:p w14:paraId="314FCB2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D31E957" w14:textId="6A3226D8" w:rsidR="00786481" w:rsidRPr="00BE16F7" w:rsidRDefault="0047120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5ED19BB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2A4F0DDA" w14:textId="0C8F270D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(1,074)</w:t>
            </w:r>
          </w:p>
        </w:tc>
      </w:tr>
      <w:tr w:rsidR="004C7C75" w:rsidRPr="00BE16F7" w14:paraId="03FA46F1" w14:textId="77777777" w:rsidTr="004C7C75">
        <w:trPr>
          <w:trHeight w:val="334"/>
        </w:trPr>
        <w:tc>
          <w:tcPr>
            <w:tcW w:w="2302" w:type="pct"/>
          </w:tcPr>
          <w:p w14:paraId="007079F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02C799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(2,372)</w:t>
            </w:r>
          </w:p>
        </w:tc>
        <w:tc>
          <w:tcPr>
            <w:tcW w:w="148" w:type="pct"/>
            <w:shd w:val="clear" w:color="auto" w:fill="auto"/>
          </w:tcPr>
          <w:p w14:paraId="63B0298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834EEAF" w14:textId="5D55E96D" w:rsidR="00786481" w:rsidRPr="00843F37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0DDB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21B5B1F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2789337" w14:textId="21090C74" w:rsidR="00786481" w:rsidRPr="00BE16F7" w:rsidRDefault="0047120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6B479F2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04B7385F" w14:textId="43E8EB37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</w:t>
            </w:r>
            <w:r w:rsidR="008A44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C7C75" w:rsidRPr="00BE16F7" w14:paraId="3898AC21" w14:textId="77777777" w:rsidTr="004C7C75">
        <w:trPr>
          <w:trHeight w:val="334"/>
        </w:trPr>
        <w:tc>
          <w:tcPr>
            <w:tcW w:w="2302" w:type="pct"/>
          </w:tcPr>
          <w:p w14:paraId="33804865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110C" w14:textId="77777777" w:rsidR="00786481" w:rsidRPr="009C78A1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(2,946)</w:t>
            </w:r>
          </w:p>
        </w:tc>
        <w:tc>
          <w:tcPr>
            <w:tcW w:w="148" w:type="pct"/>
            <w:shd w:val="clear" w:color="auto" w:fill="auto"/>
          </w:tcPr>
          <w:p w14:paraId="75A8E8B3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  <w:tab w:val="decimal" w:pos="951"/>
                <w:tab w:val="decimal" w:pos="115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41815" w14:textId="5994770B" w:rsidR="00786481" w:rsidRPr="004530B9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0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0E4CBD9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FDBD" w14:textId="732F8BC3" w:rsidR="00786481" w:rsidRPr="004530B9" w:rsidRDefault="0047120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09CFCF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AB76" w14:textId="2FA7C793" w:rsidR="00786481" w:rsidRPr="009C78A1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(3,6</w:t>
            </w:r>
            <w:r w:rsidR="00B5494F" w:rsidRPr="00154A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</w:t>
            </w: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C7C75" w:rsidRPr="00BE16F7" w14:paraId="016DAFFB" w14:textId="77777777" w:rsidTr="004C7C75">
        <w:trPr>
          <w:trHeight w:val="50"/>
        </w:trPr>
        <w:tc>
          <w:tcPr>
            <w:tcW w:w="2302" w:type="pct"/>
          </w:tcPr>
          <w:p w14:paraId="541034CB" w14:textId="77777777" w:rsidR="00786481" w:rsidRPr="00261E82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0CC6428A" w14:textId="77777777" w:rsidR="00786481" w:rsidRPr="00261E82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2CF3661A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10A0AF3E" w14:textId="77777777" w:rsidR="00786481" w:rsidRPr="00261E82" w:rsidRDefault="00786481" w:rsidP="00154A7F">
            <w:pPr>
              <w:pStyle w:val="acctfourfigures"/>
              <w:tabs>
                <w:tab w:val="clear" w:pos="765"/>
                <w:tab w:val="decimal" w:pos="699"/>
                <w:tab w:val="decimal" w:pos="106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7F6F8F0C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75CFC208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14:paraId="3E53A4B8" w14:textId="77777777" w:rsidR="00786481" w:rsidRPr="00261E82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9E2EB68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7C75" w:rsidRPr="00BE16F7" w14:paraId="1E5569E9" w14:textId="77777777" w:rsidTr="004C7C75">
        <w:trPr>
          <w:trHeight w:val="334"/>
        </w:trPr>
        <w:tc>
          <w:tcPr>
            <w:tcW w:w="2302" w:type="pct"/>
          </w:tcPr>
          <w:p w14:paraId="6804D05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1BB8FD70" w14:textId="77777777" w:rsidR="00786481" w:rsidRPr="009C78A1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99,672</w:t>
            </w:r>
          </w:p>
        </w:tc>
        <w:tc>
          <w:tcPr>
            <w:tcW w:w="148" w:type="pct"/>
            <w:shd w:val="clear" w:color="auto" w:fill="auto"/>
          </w:tcPr>
          <w:p w14:paraId="22DF653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14:paraId="6F3BADCC" w14:textId="63E28E4F" w:rsidR="00786481" w:rsidRPr="002B49DC" w:rsidRDefault="002A629F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397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712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5F8766BD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687D55C5" w14:textId="2279C0E4" w:rsidR="00786481" w:rsidRPr="002B49DC" w:rsidRDefault="004712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(2,725)</w:t>
            </w:r>
          </w:p>
        </w:tc>
        <w:tc>
          <w:tcPr>
            <w:tcW w:w="154" w:type="pct"/>
            <w:shd w:val="clear" w:color="auto" w:fill="auto"/>
          </w:tcPr>
          <w:p w14:paraId="2B506319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45F68B93" w14:textId="40FEF623" w:rsidR="00786481" w:rsidRPr="009C78A1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425B2D"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25B2D" w:rsidRPr="009C78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053</w:t>
            </w:r>
          </w:p>
        </w:tc>
      </w:tr>
    </w:tbl>
    <w:p w14:paraId="7F32EF34" w14:textId="1D9B5A3E" w:rsidR="00783525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30"/>
          <w:szCs w:val="30"/>
        </w:rPr>
      </w:pPr>
      <w:r w:rsidRPr="00154A7F">
        <w:rPr>
          <w:rFonts w:asciiTheme="majorBidi" w:hAnsiTheme="majorBidi" w:cstheme="majorBidi"/>
          <w:sz w:val="30"/>
          <w:szCs w:val="30"/>
        </w:rPr>
        <w:tab/>
      </w:r>
      <w:r w:rsidRPr="00154A7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7"/>
        <w:gridCol w:w="1080"/>
        <w:gridCol w:w="270"/>
        <w:gridCol w:w="990"/>
        <w:gridCol w:w="270"/>
        <w:gridCol w:w="990"/>
        <w:gridCol w:w="273"/>
        <w:gridCol w:w="990"/>
      </w:tblGrid>
      <w:tr w:rsidR="00786481" w:rsidRPr="00BE16F7" w14:paraId="48BF4D55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0596F6F9" w14:textId="77777777" w:rsidR="00786481" w:rsidRPr="00BE16F7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B8D59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BE16F7" w14:paraId="50010071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6E06A239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A579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4E676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20C25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DF8E1F2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481" w:rsidRPr="00BE16F7" w14:paraId="77D8BD90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517ACEE2" w14:textId="77777777" w:rsidR="00786481" w:rsidRPr="00F0216C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F9A27" w14:textId="77777777" w:rsidR="00786481" w:rsidRPr="00F0216C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B325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A585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D2C3A3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2B2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43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5E87E57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4E5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A25D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AA4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FA6407" w14:textId="77777777" w:rsidR="008B57F3" w:rsidRPr="00BE16F7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A2DBDD6" w14:textId="4ADC203B" w:rsidR="00786481" w:rsidRPr="00BE16F7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าคม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86481" w:rsidRPr="00BE16F7" w14:paraId="605DC94B" w14:textId="77777777" w:rsidTr="00154A7F">
        <w:trPr>
          <w:cantSplit/>
          <w:trHeight w:val="139"/>
          <w:tblHeader/>
        </w:trPr>
        <w:tc>
          <w:tcPr>
            <w:tcW w:w="4140" w:type="dxa"/>
            <w:shd w:val="clear" w:color="auto" w:fill="auto"/>
          </w:tcPr>
          <w:p w14:paraId="50ED430F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932792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E16F7" w14:paraId="56849DE9" w14:textId="77777777" w:rsidTr="00154A7F">
        <w:trPr>
          <w:trHeight w:val="139"/>
        </w:trPr>
        <w:tc>
          <w:tcPr>
            <w:tcW w:w="4140" w:type="dxa"/>
            <w:shd w:val="clear" w:color="auto" w:fill="auto"/>
          </w:tcPr>
          <w:p w14:paraId="0900281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60E34F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1306A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F3187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EB1B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3F3EE6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0DBF1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6958E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28DE1B42" w14:textId="77777777" w:rsidTr="00154A7F">
        <w:trPr>
          <w:trHeight w:val="348"/>
        </w:trPr>
        <w:tc>
          <w:tcPr>
            <w:tcW w:w="4140" w:type="dxa"/>
            <w:shd w:val="clear" w:color="auto" w:fill="auto"/>
          </w:tcPr>
          <w:p w14:paraId="38AAE7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F7F52D9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17,883</w:t>
            </w:r>
          </w:p>
        </w:tc>
        <w:tc>
          <w:tcPr>
            <w:tcW w:w="270" w:type="dxa"/>
            <w:shd w:val="clear" w:color="auto" w:fill="auto"/>
          </w:tcPr>
          <w:p w14:paraId="2299F74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B0D563" w14:textId="63BA442F" w:rsidR="00786481" w:rsidRPr="002B49DC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(17,200)</w:t>
            </w:r>
          </w:p>
        </w:tc>
        <w:tc>
          <w:tcPr>
            <w:tcW w:w="270" w:type="dxa"/>
            <w:shd w:val="clear" w:color="auto" w:fill="auto"/>
          </w:tcPr>
          <w:p w14:paraId="25F6E1FA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47F157" w14:textId="7A8A1016" w:rsidR="00786481" w:rsidRPr="002B49DC" w:rsidRDefault="00471201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2024EF3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9BB0E6" w14:textId="7B3C34F4" w:rsidR="00786481" w:rsidRPr="002B49DC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1,442</w:t>
            </w:r>
          </w:p>
        </w:tc>
      </w:tr>
      <w:tr w:rsidR="00786481" w:rsidRPr="00BE16F7" w14:paraId="258C8CF5" w14:textId="77777777" w:rsidTr="00154A7F">
        <w:trPr>
          <w:trHeight w:val="348"/>
        </w:trPr>
        <w:tc>
          <w:tcPr>
            <w:tcW w:w="4140" w:type="dxa"/>
            <w:shd w:val="clear" w:color="auto" w:fill="auto"/>
          </w:tcPr>
          <w:p w14:paraId="6BC87330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shd w:val="clear" w:color="auto" w:fill="auto"/>
          </w:tcPr>
          <w:p w14:paraId="03F7EBD5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6,493</w:t>
            </w:r>
          </w:p>
        </w:tc>
        <w:tc>
          <w:tcPr>
            <w:tcW w:w="270" w:type="dxa"/>
            <w:shd w:val="clear" w:color="auto" w:fill="auto"/>
          </w:tcPr>
          <w:p w14:paraId="591EF35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6B1E57" w14:textId="35DB2261" w:rsidR="00786481" w:rsidRPr="002B49DC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(2,643)</w:t>
            </w:r>
          </w:p>
        </w:tc>
        <w:tc>
          <w:tcPr>
            <w:tcW w:w="270" w:type="dxa"/>
            <w:shd w:val="clear" w:color="auto" w:fill="auto"/>
          </w:tcPr>
          <w:p w14:paraId="0F77A422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E06C7D" w14:textId="654A9DA5" w:rsidR="00786481" w:rsidRPr="002B49DC" w:rsidRDefault="00471201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(3,850)</w:t>
            </w:r>
          </w:p>
        </w:tc>
        <w:tc>
          <w:tcPr>
            <w:tcW w:w="270" w:type="dxa"/>
            <w:shd w:val="clear" w:color="auto" w:fill="auto"/>
          </w:tcPr>
          <w:p w14:paraId="6BAEE3D4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F6735ED" w14:textId="4FC87392" w:rsidR="00786481" w:rsidRPr="002B49DC" w:rsidRDefault="00471201" w:rsidP="00154A7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6481" w:rsidRPr="00BE16F7" w14:paraId="5145C80F" w14:textId="77777777" w:rsidTr="00154A7F">
        <w:trPr>
          <w:trHeight w:val="348"/>
        </w:trPr>
        <w:tc>
          <w:tcPr>
            <w:tcW w:w="4140" w:type="dxa"/>
            <w:shd w:val="clear" w:color="auto" w:fill="auto"/>
          </w:tcPr>
          <w:p w14:paraId="1C084DE6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05A1418E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165CA5A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B4AB813" w14:textId="3F59C5BB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14:paraId="7C849FA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6ED68C4" w14:textId="7A8EC217" w:rsidR="00786481" w:rsidRPr="00BE16F7" w:rsidRDefault="00471201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8E95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D7D8A" w14:textId="3CB3D1BF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175</w:t>
            </w:r>
          </w:p>
        </w:tc>
      </w:tr>
      <w:tr w:rsidR="00786481" w:rsidRPr="00BE16F7" w14:paraId="5CA934EE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7D18D8B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3FBD13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65,986</w:t>
            </w:r>
          </w:p>
        </w:tc>
        <w:tc>
          <w:tcPr>
            <w:tcW w:w="270" w:type="dxa"/>
            <w:shd w:val="clear" w:color="auto" w:fill="auto"/>
          </w:tcPr>
          <w:p w14:paraId="514569D4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F9C161" w14:textId="3876365D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(16,23</w:t>
            </w:r>
            <w:r w:rsidR="00E85F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7C9E7F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D95C82" w14:textId="51B8F5EC" w:rsidR="00786481" w:rsidRPr="00BE16F7" w:rsidRDefault="00471201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EB02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77D813" w14:textId="2A1063BB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49,7</w:t>
            </w:r>
            <w:r w:rsidR="00754F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</w:tr>
      <w:tr w:rsidR="00786481" w:rsidRPr="00BE16F7" w14:paraId="1D87A41C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62607B1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FA32F" w14:textId="77777777" w:rsidR="00786481" w:rsidRPr="00BE16F7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90,592</w:t>
            </w:r>
          </w:p>
        </w:tc>
        <w:tc>
          <w:tcPr>
            <w:tcW w:w="270" w:type="dxa"/>
            <w:shd w:val="clear" w:color="auto" w:fill="auto"/>
          </w:tcPr>
          <w:p w14:paraId="32041CE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50FFF" w14:textId="51CEBD85" w:rsidR="00786481" w:rsidRPr="00154A7F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(36,13</w:t>
            </w:r>
            <w:r w:rsidR="00184F43" w:rsidRPr="00154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54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D39A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A9CF" w14:textId="509695ED" w:rsidR="00786481" w:rsidRPr="00843F37" w:rsidRDefault="00471201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(3,091)</w:t>
            </w:r>
          </w:p>
        </w:tc>
        <w:tc>
          <w:tcPr>
            <w:tcW w:w="270" w:type="dxa"/>
            <w:shd w:val="clear" w:color="auto" w:fill="auto"/>
          </w:tcPr>
          <w:p w14:paraId="55552E8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0A6C" w14:textId="03498730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51,36</w:t>
            </w:r>
            <w:r w:rsidR="00754F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786481" w:rsidRPr="00BE16F7" w14:paraId="0327DCE5" w14:textId="77777777" w:rsidTr="00154A7F">
        <w:trPr>
          <w:trHeight w:val="54"/>
        </w:trPr>
        <w:tc>
          <w:tcPr>
            <w:tcW w:w="4140" w:type="dxa"/>
            <w:shd w:val="clear" w:color="auto" w:fill="auto"/>
          </w:tcPr>
          <w:p w14:paraId="77AF7599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3F6DF6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A481E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5D60E5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AFB4C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675EB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AA411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90E82C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86481" w:rsidRPr="00BE16F7" w14:paraId="7AF9C20E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2B51E8CD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05CCF6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8C6A9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E319F3" w14:textId="77777777" w:rsidR="00786481" w:rsidRPr="00BE16F7" w:rsidRDefault="00786481" w:rsidP="006B45D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674C5D" w14:textId="77777777" w:rsidR="00786481" w:rsidRPr="00BE16F7" w:rsidRDefault="00786481" w:rsidP="006B45DD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E9719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B868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8185E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6D65309C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5A969190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</w:p>
        </w:tc>
        <w:tc>
          <w:tcPr>
            <w:tcW w:w="1080" w:type="dxa"/>
            <w:shd w:val="clear" w:color="auto" w:fill="auto"/>
          </w:tcPr>
          <w:p w14:paraId="5D5B3287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(574)</w:t>
            </w:r>
          </w:p>
        </w:tc>
        <w:tc>
          <w:tcPr>
            <w:tcW w:w="270" w:type="dxa"/>
            <w:shd w:val="clear" w:color="auto" w:fill="auto"/>
          </w:tcPr>
          <w:p w14:paraId="0EAE507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52B762" w14:textId="58672A89" w:rsidR="00786481" w:rsidRPr="00154A7F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14:paraId="1051FAA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408A5AA" w14:textId="3C028442" w:rsidR="00786481" w:rsidRPr="00BE16F7" w:rsidRDefault="00471201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846EB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558F40" w14:textId="3D8DCCFA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(305)</w:t>
            </w:r>
          </w:p>
        </w:tc>
      </w:tr>
      <w:tr w:rsidR="00786481" w:rsidRPr="00BE16F7" w14:paraId="25427F89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5E06D0E0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880182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(2,372)</w:t>
            </w:r>
          </w:p>
        </w:tc>
        <w:tc>
          <w:tcPr>
            <w:tcW w:w="270" w:type="dxa"/>
            <w:shd w:val="clear" w:color="auto" w:fill="auto"/>
          </w:tcPr>
          <w:p w14:paraId="6AAEB3C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3424DF" w14:textId="2CB9C161" w:rsidR="00786481" w:rsidRPr="00154A7F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54A7F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270" w:type="dxa"/>
            <w:shd w:val="clear" w:color="auto" w:fill="auto"/>
          </w:tcPr>
          <w:p w14:paraId="2A776CB5" w14:textId="77777777" w:rsidR="00786481" w:rsidRPr="00BE16F7" w:rsidRDefault="00786481" w:rsidP="006B45DD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923299" w14:textId="4798A5AD" w:rsidR="00786481" w:rsidRPr="00BE16F7" w:rsidRDefault="00471201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ABDF0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994D97" w14:textId="2E452289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(2,503)</w:t>
            </w:r>
          </w:p>
        </w:tc>
      </w:tr>
      <w:tr w:rsidR="00786481" w:rsidRPr="00BE16F7" w14:paraId="42F1454A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032370E8" w14:textId="77777777" w:rsidR="00786481" w:rsidRPr="00843F3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F285C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(2,946)</w:t>
            </w:r>
          </w:p>
        </w:tc>
        <w:tc>
          <w:tcPr>
            <w:tcW w:w="270" w:type="dxa"/>
            <w:shd w:val="clear" w:color="auto" w:fill="auto"/>
          </w:tcPr>
          <w:p w14:paraId="37AC0E1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66451" w14:textId="696D1510" w:rsidR="00786481" w:rsidRPr="00154A7F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30635E4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598DF" w14:textId="4618C58C" w:rsidR="00786481" w:rsidRPr="00BE16F7" w:rsidRDefault="0047120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66883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7549" w14:textId="153433D9" w:rsidR="00786481" w:rsidRPr="00BE16F7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(2,808)</w:t>
            </w:r>
          </w:p>
        </w:tc>
      </w:tr>
      <w:tr w:rsidR="00786481" w:rsidRPr="00BE16F7" w14:paraId="0B635E5F" w14:textId="77777777" w:rsidTr="00154A7F">
        <w:trPr>
          <w:trHeight w:val="109"/>
        </w:trPr>
        <w:tc>
          <w:tcPr>
            <w:tcW w:w="4140" w:type="dxa"/>
            <w:shd w:val="clear" w:color="auto" w:fill="auto"/>
          </w:tcPr>
          <w:p w14:paraId="3CFC0492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822F7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7233FA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40B3EA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431DC1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D957CB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09E90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3E7D8D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86481" w:rsidRPr="00BE16F7" w14:paraId="02E00CB8" w14:textId="77777777" w:rsidTr="00154A7F">
        <w:trPr>
          <w:trHeight w:val="334"/>
        </w:trPr>
        <w:tc>
          <w:tcPr>
            <w:tcW w:w="4140" w:type="dxa"/>
            <w:shd w:val="clear" w:color="auto" w:fill="auto"/>
          </w:tcPr>
          <w:p w14:paraId="7E28154F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2C67DBE" w14:textId="77777777" w:rsidR="00786481" w:rsidRPr="00154A7F" w:rsidRDefault="0078648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87,646</w:t>
            </w:r>
          </w:p>
        </w:tc>
        <w:tc>
          <w:tcPr>
            <w:tcW w:w="270" w:type="dxa"/>
            <w:shd w:val="clear" w:color="auto" w:fill="auto"/>
          </w:tcPr>
          <w:p w14:paraId="73D2E09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FE5F96" w14:textId="36D3F72F" w:rsidR="00786481" w:rsidRPr="00154A7F" w:rsidRDefault="0047120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(35,99</w:t>
            </w:r>
            <w:r w:rsidR="00754F4A" w:rsidRPr="00154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54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A5E4D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F481259" w14:textId="00FA859F" w:rsidR="00786481" w:rsidRPr="00BE16F7" w:rsidRDefault="00471201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(3,091)</w:t>
            </w:r>
          </w:p>
        </w:tc>
        <w:tc>
          <w:tcPr>
            <w:tcW w:w="270" w:type="dxa"/>
            <w:shd w:val="clear" w:color="auto" w:fill="auto"/>
          </w:tcPr>
          <w:p w14:paraId="4AF4B3C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A2A6A7" w14:textId="7CBE8922" w:rsidR="00786481" w:rsidRPr="00BA19A0" w:rsidRDefault="00471201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48,55</w:t>
            </w:r>
            <w:r w:rsidR="00AE078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</w:tbl>
    <w:p w14:paraId="26987FB2" w14:textId="661F0E2F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t>ได้รับรู้ผลขาดทุนทางภาษีเป็นสินทรัพย์</w:t>
      </w:r>
      <w:r w:rsidRPr="00BD58C4">
        <w:rPr>
          <w:rFonts w:asciiTheme="majorBidi" w:hAnsiTheme="majorBidi" w:cstheme="majorBidi"/>
          <w:sz w:val="30"/>
          <w:szCs w:val="30"/>
          <w:cs/>
        </w:rPr>
        <w:t>ภาษีเงินได้รอการ</w:t>
      </w:r>
      <w:r w:rsidRPr="00BD58C4">
        <w:rPr>
          <w:rFonts w:asciiTheme="majorBidi" w:hAnsiTheme="majorBidi" w:cstheme="majorBidi"/>
          <w:sz w:val="30"/>
          <w:szCs w:val="30"/>
          <w:cs/>
        </w:rPr>
        <w:br/>
        <w:t>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BD58C4">
        <w:rPr>
          <w:rFonts w:asciiTheme="majorBidi" w:hAnsiTheme="majorBidi" w:cstheme="majorBidi"/>
          <w:sz w:val="30"/>
          <w:szCs w:val="30"/>
        </w:rPr>
        <w:t xml:space="preserve">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ฝ่ายบริหารได้มีการกำหนดแผนการใช้ผลขาดทุนดังกล่าวในอนาคต</w:t>
      </w:r>
    </w:p>
    <w:p w14:paraId="68AF8D02" w14:textId="77777777" w:rsidR="00607CD1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C3FFC5" w14:textId="77777777" w:rsidR="00607CD1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4"/>
          <w:szCs w:val="4"/>
        </w:rPr>
      </w:pP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6"/>
        <w:gridCol w:w="275"/>
        <w:gridCol w:w="985"/>
        <w:gridCol w:w="267"/>
        <w:gridCol w:w="993"/>
      </w:tblGrid>
      <w:tr w:rsidR="00786481" w:rsidRPr="00D678C3" w14:paraId="3473F996" w14:textId="77777777" w:rsidTr="00154A7F">
        <w:tc>
          <w:tcPr>
            <w:tcW w:w="4230" w:type="dxa"/>
          </w:tcPr>
          <w:p w14:paraId="4367A1B6" w14:textId="77777777" w:rsidR="00786481" w:rsidRPr="00BA19A0" w:rsidRDefault="00786481" w:rsidP="006B45DD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2252" w:type="dxa"/>
            <w:gridSpan w:val="3"/>
            <w:hideMark/>
          </w:tcPr>
          <w:p w14:paraId="79B398FB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5" w:type="dxa"/>
          </w:tcPr>
          <w:p w14:paraId="7A00DB87" w14:textId="77777777" w:rsidR="00786481" w:rsidRPr="00BA19A0" w:rsidRDefault="00786481" w:rsidP="006B45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5" w:type="dxa"/>
            <w:gridSpan w:val="3"/>
            <w:hideMark/>
          </w:tcPr>
          <w:p w14:paraId="0DF2BE1C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B57F3" w:rsidRPr="00D678C3" w14:paraId="6D3DEF0C" w14:textId="77777777" w:rsidTr="00154A7F">
        <w:tc>
          <w:tcPr>
            <w:tcW w:w="4230" w:type="dxa"/>
          </w:tcPr>
          <w:p w14:paraId="603AB8EC" w14:textId="77777777" w:rsidR="008B57F3" w:rsidRPr="00BA19A0" w:rsidRDefault="008B57F3" w:rsidP="008B57F3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47D50FDF" w14:textId="462DD63C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236" w:type="dxa"/>
          </w:tcPr>
          <w:p w14:paraId="53CECB8E" w14:textId="77777777" w:rsidR="008B57F3" w:rsidRPr="00BA19A0" w:rsidRDefault="008B57F3" w:rsidP="008B57F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6" w:type="dxa"/>
          </w:tcPr>
          <w:p w14:paraId="3F63F5DB" w14:textId="77777777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</w:tcPr>
          <w:p w14:paraId="78DBA247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</w:tcPr>
          <w:p w14:paraId="1CED8830" w14:textId="15E8BA1A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267" w:type="dxa"/>
          </w:tcPr>
          <w:p w14:paraId="5F8E5FCB" w14:textId="77777777" w:rsidR="008B57F3" w:rsidRPr="00BA19A0" w:rsidRDefault="008B57F3" w:rsidP="008B57F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3" w:type="dxa"/>
          </w:tcPr>
          <w:p w14:paraId="73FDDE16" w14:textId="77777777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8B57F3" w:rsidRPr="00D678C3" w14:paraId="41A950E8" w14:textId="77777777" w:rsidTr="00154A7F">
        <w:tc>
          <w:tcPr>
            <w:tcW w:w="4230" w:type="dxa"/>
          </w:tcPr>
          <w:p w14:paraId="7C087F57" w14:textId="77777777" w:rsidR="008B57F3" w:rsidRPr="00BA19A0" w:rsidRDefault="008B57F3" w:rsidP="008B57F3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hideMark/>
          </w:tcPr>
          <w:p w14:paraId="6D0A20AB" w14:textId="49361431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36" w:type="dxa"/>
          </w:tcPr>
          <w:p w14:paraId="389427E6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hideMark/>
          </w:tcPr>
          <w:p w14:paraId="26CB6C10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5" w:type="dxa"/>
          </w:tcPr>
          <w:p w14:paraId="64FD5C8E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hideMark/>
          </w:tcPr>
          <w:p w14:paraId="66D49D02" w14:textId="338B3D9F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67" w:type="dxa"/>
          </w:tcPr>
          <w:p w14:paraId="05984560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hideMark/>
          </w:tcPr>
          <w:p w14:paraId="3DAA19B7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786481" w:rsidRPr="00D678C3" w14:paraId="3FFA8804" w14:textId="77777777" w:rsidTr="00154A7F">
        <w:tc>
          <w:tcPr>
            <w:tcW w:w="4230" w:type="dxa"/>
          </w:tcPr>
          <w:p w14:paraId="17919C71" w14:textId="77777777" w:rsidR="00786481" w:rsidRPr="00154A7F" w:rsidRDefault="00786481" w:rsidP="006B45D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2" w:type="dxa"/>
            <w:gridSpan w:val="7"/>
            <w:hideMark/>
          </w:tcPr>
          <w:p w14:paraId="482B4B74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678C3" w14:paraId="6BE523B2" w14:textId="77777777" w:rsidTr="00154A7F">
        <w:trPr>
          <w:trHeight w:val="290"/>
        </w:trPr>
        <w:tc>
          <w:tcPr>
            <w:tcW w:w="4230" w:type="dxa"/>
            <w:shd w:val="clear" w:color="auto" w:fill="auto"/>
            <w:hideMark/>
          </w:tcPr>
          <w:p w14:paraId="0940EA5B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A6B63ED" w14:textId="4C87C9D5" w:rsidR="00786481" w:rsidRPr="00BA19A0" w:rsidRDefault="00593AA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991</w:t>
            </w:r>
          </w:p>
        </w:tc>
        <w:tc>
          <w:tcPr>
            <w:tcW w:w="236" w:type="dxa"/>
            <w:shd w:val="clear" w:color="auto" w:fill="auto"/>
          </w:tcPr>
          <w:p w14:paraId="24E53DC9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098014D3" w14:textId="77777777" w:rsidR="00786481" w:rsidRPr="00BA19A0" w:rsidRDefault="00786481" w:rsidP="00D23F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204</w:t>
            </w:r>
          </w:p>
        </w:tc>
        <w:tc>
          <w:tcPr>
            <w:tcW w:w="275" w:type="dxa"/>
            <w:shd w:val="clear" w:color="auto" w:fill="auto"/>
          </w:tcPr>
          <w:p w14:paraId="11AB9D19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7FB695A1" w14:textId="0300BFA0" w:rsidR="00786481" w:rsidRPr="00BA19A0" w:rsidRDefault="00471201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172</w:t>
            </w:r>
          </w:p>
        </w:tc>
        <w:tc>
          <w:tcPr>
            <w:tcW w:w="267" w:type="dxa"/>
            <w:shd w:val="clear" w:color="auto" w:fill="auto"/>
          </w:tcPr>
          <w:p w14:paraId="1A97419E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7BD1541" w14:textId="77777777" w:rsidR="00786481" w:rsidRPr="00BA19A0" w:rsidRDefault="00786481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786481" w:rsidRPr="00D678C3" w14:paraId="136809EC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50974FA3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7D6F050" w14:textId="39DA8DC7" w:rsidR="00786481" w:rsidRPr="00BA19A0" w:rsidRDefault="00471201" w:rsidP="00D23F1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E0D91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AEB7214" w14:textId="77777777" w:rsidR="00786481" w:rsidRPr="00BA19A0" w:rsidRDefault="00786481" w:rsidP="00D23F15">
            <w:pPr>
              <w:pStyle w:val="acctfourfigures"/>
              <w:tabs>
                <w:tab w:val="clear" w:pos="765"/>
                <w:tab w:val="decimal" w:pos="650"/>
                <w:tab w:val="decimal" w:pos="830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5845397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10879808" w14:textId="355D3393" w:rsidR="00786481" w:rsidRPr="00BA19A0" w:rsidRDefault="00471201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65,099</w:t>
            </w:r>
          </w:p>
        </w:tc>
        <w:tc>
          <w:tcPr>
            <w:tcW w:w="267" w:type="dxa"/>
            <w:shd w:val="clear" w:color="auto" w:fill="auto"/>
          </w:tcPr>
          <w:p w14:paraId="3CE02C05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F058FBC" w14:textId="77777777" w:rsidR="00786481" w:rsidRPr="00BA19A0" w:rsidRDefault="00786481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65,099</w:t>
            </w:r>
          </w:p>
        </w:tc>
      </w:tr>
      <w:tr w:rsidR="00786481" w:rsidRPr="00D678C3" w14:paraId="3640930E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1951687F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287BB" w14:textId="6F10FB90" w:rsidR="00786481" w:rsidRPr="00BA19A0" w:rsidRDefault="004712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8D55D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39003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39003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070</w:t>
            </w:r>
          </w:p>
        </w:tc>
        <w:tc>
          <w:tcPr>
            <w:tcW w:w="236" w:type="dxa"/>
            <w:shd w:val="clear" w:color="auto" w:fill="auto"/>
          </w:tcPr>
          <w:p w14:paraId="3EBE0898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8C22" w14:textId="77777777" w:rsidR="00786481" w:rsidRPr="00BA19A0" w:rsidRDefault="00786481" w:rsidP="00D23F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124,314</w:t>
            </w:r>
          </w:p>
        </w:tc>
        <w:tc>
          <w:tcPr>
            <w:tcW w:w="275" w:type="dxa"/>
            <w:shd w:val="clear" w:color="auto" w:fill="auto"/>
          </w:tcPr>
          <w:p w14:paraId="4878B0D2" w14:textId="77777777" w:rsidR="00786481" w:rsidRPr="00BA19A0" w:rsidRDefault="00786481" w:rsidP="006B45DD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4322B" w14:textId="36C0C446" w:rsidR="00786481" w:rsidRPr="00843F37" w:rsidRDefault="00471201" w:rsidP="00D23F1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62,178</w:t>
            </w:r>
          </w:p>
        </w:tc>
        <w:tc>
          <w:tcPr>
            <w:tcW w:w="267" w:type="dxa"/>
            <w:shd w:val="clear" w:color="auto" w:fill="auto"/>
          </w:tcPr>
          <w:p w14:paraId="5CA57935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7BB12" w14:textId="77777777" w:rsidR="00786481" w:rsidRPr="00BA19A0" w:rsidRDefault="00786481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</w:rPr>
              <w:t>62,178</w:t>
            </w:r>
          </w:p>
        </w:tc>
      </w:tr>
      <w:tr w:rsidR="00786481" w:rsidRPr="00D678C3" w14:paraId="27179145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6656610B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D5BE7C" w14:textId="1797DB61" w:rsidR="00786481" w:rsidRPr="00BA19A0" w:rsidRDefault="0047120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5D02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D02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D02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4F96C92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6E87E" w14:textId="77777777" w:rsidR="00786481" w:rsidRPr="00BA19A0" w:rsidRDefault="00786481" w:rsidP="00D23F1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124,518</w:t>
            </w:r>
          </w:p>
        </w:tc>
        <w:tc>
          <w:tcPr>
            <w:tcW w:w="275" w:type="dxa"/>
            <w:shd w:val="clear" w:color="auto" w:fill="auto"/>
          </w:tcPr>
          <w:p w14:paraId="4CD2003D" w14:textId="77777777" w:rsidR="00786481" w:rsidRPr="00BA19A0" w:rsidRDefault="00786481" w:rsidP="006B45DD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601587" w14:textId="0F0B9290" w:rsidR="00786481" w:rsidRPr="00BA19A0" w:rsidRDefault="00471201" w:rsidP="00D23F1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127,449</w:t>
            </w:r>
          </w:p>
        </w:tc>
        <w:tc>
          <w:tcPr>
            <w:tcW w:w="267" w:type="dxa"/>
            <w:shd w:val="clear" w:color="auto" w:fill="auto"/>
          </w:tcPr>
          <w:p w14:paraId="1426AF11" w14:textId="77777777" w:rsidR="00786481" w:rsidRPr="00BA19A0" w:rsidRDefault="00786481" w:rsidP="006B45D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6DC8B" w14:textId="77777777" w:rsidR="00786481" w:rsidRPr="00BA19A0" w:rsidRDefault="00786481" w:rsidP="00D2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127,371</w:t>
            </w:r>
          </w:p>
        </w:tc>
      </w:tr>
    </w:tbl>
    <w:p w14:paraId="6EADDBE8" w14:textId="77777777" w:rsidR="00607CD1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02BA1" w14:textId="0A711408" w:rsidR="00786481" w:rsidRPr="00154A7F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4A7F">
        <w:rPr>
          <w:rFonts w:ascii="Angsana New" w:hAnsi="Angsana New"/>
          <w:sz w:val="30"/>
          <w:szCs w:val="30"/>
          <w:cs/>
        </w:rPr>
        <w:t xml:space="preserve">ขาดทุนทางภาษีของกลุ่มบริษัทจะสิ้นอายุในปี </w:t>
      </w:r>
      <w:r w:rsidRPr="00154A7F">
        <w:rPr>
          <w:rFonts w:ascii="Angsana New" w:hAnsi="Angsana New"/>
          <w:sz w:val="30"/>
          <w:szCs w:val="30"/>
        </w:rPr>
        <w:t>256</w:t>
      </w:r>
      <w:r w:rsidR="00416124">
        <w:rPr>
          <w:rFonts w:ascii="Angsana New" w:hAnsi="Angsana New"/>
          <w:sz w:val="30"/>
          <w:szCs w:val="30"/>
        </w:rPr>
        <w:t>7</w:t>
      </w:r>
      <w:r w:rsidRPr="00154A7F">
        <w:rPr>
          <w:rFonts w:ascii="Angsana New" w:hAnsi="Angsana New"/>
          <w:sz w:val="30"/>
          <w:szCs w:val="30"/>
          <w:cs/>
        </w:rPr>
        <w:t xml:space="preserve"> ถึงปี </w:t>
      </w:r>
      <w:r w:rsidRPr="00154A7F">
        <w:rPr>
          <w:rFonts w:ascii="Angsana New" w:hAnsi="Angsana New"/>
          <w:sz w:val="30"/>
          <w:szCs w:val="30"/>
        </w:rPr>
        <w:t>25</w:t>
      </w:r>
      <w:r w:rsidR="0067686E">
        <w:rPr>
          <w:rFonts w:ascii="Angsana New" w:hAnsi="Angsana New"/>
          <w:sz w:val="30"/>
          <w:szCs w:val="30"/>
        </w:rPr>
        <w:t>69</w:t>
      </w:r>
      <w:r w:rsidRPr="00154A7F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ทางภาษีดังกล่าว</w:t>
      </w:r>
    </w:p>
    <w:p w14:paraId="479F1752" w14:textId="77777777" w:rsidR="00FD5E67" w:rsidRPr="00832180" w:rsidRDefault="00FD5E67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D6C1D42" w14:textId="77777777" w:rsidR="00786481" w:rsidRPr="00037A8F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37A8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7AB5EF1" w14:textId="77777777" w:rsidR="00786481" w:rsidRPr="00832180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662808" w14:textId="77777777" w:rsidR="00786481" w:rsidRPr="00BA19A0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30"/>
          <w:szCs w:val="30"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</w:t>
      </w:r>
      <w:r w:rsidRPr="00BA19A0">
        <w:rPr>
          <w:rFonts w:asciiTheme="majorBidi" w:hAnsiTheme="majorBidi"/>
          <w:i/>
          <w:iCs/>
          <w:sz w:val="30"/>
          <w:szCs w:val="30"/>
          <w:cs/>
        </w:rPr>
        <w:t>มูลค่ายุติธรรม</w:t>
      </w:r>
    </w:p>
    <w:p w14:paraId="4E1A84A3" w14:textId="77777777" w:rsidR="00786481" w:rsidRDefault="0078648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BA19A0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BA19A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2CA864F" w14:textId="77777777" w:rsidR="00607CD1" w:rsidRPr="00154A7F" w:rsidRDefault="00607CD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Cs w:val="22"/>
        </w:rPr>
      </w:pPr>
    </w:p>
    <w:tbl>
      <w:tblPr>
        <w:tblW w:w="936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180"/>
        <w:gridCol w:w="1173"/>
        <w:gridCol w:w="180"/>
        <w:gridCol w:w="1350"/>
        <w:gridCol w:w="180"/>
        <w:gridCol w:w="720"/>
        <w:gridCol w:w="180"/>
        <w:gridCol w:w="627"/>
        <w:gridCol w:w="178"/>
        <w:gridCol w:w="632"/>
        <w:gridCol w:w="180"/>
        <w:gridCol w:w="720"/>
        <w:gridCol w:w="8"/>
      </w:tblGrid>
      <w:tr w:rsidR="00786481" w:rsidRPr="008355DC" w14:paraId="642BB74C" w14:textId="77777777" w:rsidTr="00154A7F">
        <w:trPr>
          <w:gridAfter w:val="1"/>
          <w:wAfter w:w="8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60E26B5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14:paraId="693CFFBC" w14:textId="379248F3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33197" w:rsidRPr="008355DC" w14:paraId="52D38E82" w14:textId="77777777" w:rsidTr="00154A7F">
        <w:trPr>
          <w:gridAfter w:val="1"/>
          <w:wAfter w:w="8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7C23BCF1" w14:textId="7777777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gridSpan w:val="7"/>
          </w:tcPr>
          <w:p w14:paraId="4DA2184B" w14:textId="7D2A29F6" w:rsidR="00F33197" w:rsidRPr="00154A7F" w:rsidRDefault="00F33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7" w:type="dxa"/>
            <w:gridSpan w:val="6"/>
            <w:shd w:val="clear" w:color="auto" w:fill="auto"/>
          </w:tcPr>
          <w:p w14:paraId="5BAB39C1" w14:textId="2CD0FAD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6481" w:rsidRPr="008355DC" w14:paraId="2EA0E211" w14:textId="77777777" w:rsidTr="00154A7F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190EF290" w14:textId="5BF9E70A" w:rsidR="00786481" w:rsidRPr="00154A7F" w:rsidRDefault="00786481" w:rsidP="00154A7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</w:rPr>
              <w:t xml:space="preserve">31 </w:t>
            </w:r>
            <w:r w:rsidR="008B57F3"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>มีน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าคม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</w:rPr>
              <w:t>256</w:t>
            </w:r>
            <w:r w:rsidR="008B57F3"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</w:tcPr>
          <w:p w14:paraId="6D7C2FE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</w:p>
          <w:p w14:paraId="5047074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ที่ใช้ใน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การป้องกัน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ความเสี่ยง</w:t>
            </w:r>
          </w:p>
        </w:tc>
        <w:tc>
          <w:tcPr>
            <w:tcW w:w="180" w:type="dxa"/>
          </w:tcPr>
          <w:p w14:paraId="4FEF6F4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</w:tcPr>
          <w:p w14:paraId="2F8D0F59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bidi="th-TH"/>
              </w:rPr>
              <w:t>วัดมูลค่ายุติธรรม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51929C4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0822C8F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วัดมูลค่ายุติธรรมผ่านกำไรหรือขาดทุนเบ็ดเสร็จอื่น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14:paraId="1CF418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B5BF8CE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64DF2C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D28589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5997A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1B0AE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97E0CB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53BADB1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4274D36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E0126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2DF0E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7F835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4DE8DF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18FA775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C0CFE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F5549F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BC20F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498F5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0C5D0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625AF6A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B5DF61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475D3D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D0AE3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B7A77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6481" w:rsidRPr="008355DC" w14:paraId="7C8FADF8" w14:textId="77777777" w:rsidTr="00154A7F">
        <w:trPr>
          <w:gridAfter w:val="1"/>
          <w:wAfter w:w="8" w:type="dxa"/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6D0D6B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14:paraId="36E14E90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86481" w:rsidRPr="008355DC" w14:paraId="50186182" w14:textId="77777777" w:rsidTr="00154A7F">
        <w:tc>
          <w:tcPr>
            <w:tcW w:w="2160" w:type="dxa"/>
            <w:shd w:val="clear" w:color="auto" w:fill="auto"/>
          </w:tcPr>
          <w:p w14:paraId="2F12041F" w14:textId="77777777" w:rsidR="00786481" w:rsidRPr="00154A7F" w:rsidRDefault="00786481" w:rsidP="006B45DD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34EB0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288C1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92F21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E7535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C3611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6FE22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44D51A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B030D8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204EA59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4343508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61E321D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95F5D7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510536E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F02" w:rsidRPr="008355DC" w14:paraId="73B979BA" w14:textId="77777777" w:rsidTr="00154A7F">
        <w:tc>
          <w:tcPr>
            <w:tcW w:w="2160" w:type="dxa"/>
            <w:shd w:val="clear" w:color="auto" w:fill="auto"/>
          </w:tcPr>
          <w:p w14:paraId="19331953" w14:textId="0895A516" w:rsidR="00574F02" w:rsidRPr="00154A7F" w:rsidRDefault="00574F02" w:rsidP="00574F02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585F53E7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229B16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6A4707C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7C288D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2C8B73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EEBFFF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489857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092170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0954ABBE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04D5AA3" w14:textId="77777777" w:rsidR="00574F02" w:rsidRPr="00154A7F" w:rsidRDefault="00574F02" w:rsidP="00574F0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029AE50D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51E24B" w14:textId="77777777" w:rsidR="00574F02" w:rsidRPr="00154A7F" w:rsidRDefault="00574F02" w:rsidP="00574F0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</w:tcPr>
          <w:p w14:paraId="5F62FE0F" w14:textId="77777777" w:rsidR="00574F02" w:rsidRPr="00154A7F" w:rsidRDefault="00574F02" w:rsidP="00574F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4F02" w:rsidRPr="008355DC" w14:paraId="5FA84DA4" w14:textId="77777777" w:rsidTr="00154A7F">
        <w:tc>
          <w:tcPr>
            <w:tcW w:w="2160" w:type="dxa"/>
            <w:shd w:val="clear" w:color="auto" w:fill="auto"/>
          </w:tcPr>
          <w:p w14:paraId="5BE39F79" w14:textId="77777777" w:rsidR="00574F02" w:rsidRPr="00154A7F" w:rsidRDefault="00574F02" w:rsidP="00574F02">
            <w:pPr>
              <w:ind w:right="-80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หน่วยลงทุน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-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69CFA8" w14:textId="49499775" w:rsidR="00574F02" w:rsidRPr="00154A7F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502CAE" w14:textId="77777777" w:rsidR="00574F02" w:rsidRPr="00154A7F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CF0871" w14:textId="2744339B" w:rsidR="00574F02" w:rsidRPr="00154A7F" w:rsidRDefault="00574F0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83D336" w14:textId="77777777" w:rsidR="00574F02" w:rsidRPr="00154A7F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4A7158" w14:textId="2AAF38C6" w:rsidR="00574F02" w:rsidRPr="00154A7F" w:rsidRDefault="00574F0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EB15AF" w14:textId="77777777" w:rsidR="00574F02" w:rsidRPr="00154A7F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ABB6D0" w14:textId="5453D2BA" w:rsidR="00574F02" w:rsidRPr="00154A7F" w:rsidRDefault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1140A" w14:textId="77777777" w:rsidR="00574F02" w:rsidRPr="00154A7F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68BAB299" w14:textId="55828645" w:rsidR="00574F02" w:rsidRPr="00154A7F" w:rsidRDefault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629828" w14:textId="77777777" w:rsidR="00574F02" w:rsidRPr="00154A7F" w:rsidRDefault="00574F02" w:rsidP="00574F0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A742B0C" w14:textId="096E63C9" w:rsidR="00574F02" w:rsidRPr="00154A7F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43025" w14:textId="77777777" w:rsidR="00574F02" w:rsidRPr="00154A7F" w:rsidRDefault="00574F02" w:rsidP="00574F0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bottom"/>
          </w:tcPr>
          <w:p w14:paraId="46D7CB8A" w14:textId="0B65F922" w:rsidR="00574F02" w:rsidRPr="00154A7F" w:rsidRDefault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</w:tr>
      <w:tr w:rsidR="00574F02" w:rsidRPr="008355DC" w14:paraId="50AB2F75" w14:textId="77777777" w:rsidTr="00154A7F">
        <w:tc>
          <w:tcPr>
            <w:tcW w:w="2160" w:type="dxa"/>
            <w:shd w:val="clear" w:color="auto" w:fill="auto"/>
          </w:tcPr>
          <w:p w14:paraId="6BBFBDC1" w14:textId="0DF5B4D3" w:rsidR="00574F02" w:rsidRPr="00154A7F" w:rsidRDefault="00574F02" w:rsidP="00574F02">
            <w:pPr>
              <w:ind w:right="-80"/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F8B93" w14:textId="641DE128" w:rsidR="00574F02" w:rsidRPr="00154A7F" w:rsidRDefault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A66FC" w14:textId="77777777" w:rsidR="00574F02" w:rsidRPr="00154A7F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04DB08F" w14:textId="74E9D062" w:rsidR="00574F02" w:rsidRPr="00154A7F" w:rsidRDefault="00574F0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2F7B1DB7" w14:textId="77777777" w:rsidR="00574F02" w:rsidRPr="00154A7F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2FBF10" w14:textId="5A13DAF8" w:rsidR="00574F02" w:rsidRPr="00154A7F" w:rsidRDefault="00574F02" w:rsidP="00154A7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18A86" w14:textId="77777777" w:rsidR="00574F02" w:rsidRPr="00154A7F" w:rsidRDefault="00574F02" w:rsidP="00154A7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C1BFB" w14:textId="7C0EAD9B" w:rsidR="00574F02" w:rsidRPr="00154A7F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FA5C34" w14:textId="77777777" w:rsidR="00574F02" w:rsidRPr="00154A7F" w:rsidRDefault="00574F02" w:rsidP="00574F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9AFFFA6" w14:textId="5A27172E" w:rsidR="00574F02" w:rsidRPr="00154A7F" w:rsidRDefault="00574F02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EF4518" w14:textId="77777777" w:rsidR="00574F02" w:rsidRPr="00154A7F" w:rsidRDefault="00574F02" w:rsidP="00154A7F">
            <w:pPr>
              <w:pStyle w:val="acctfourfigures"/>
              <w:tabs>
                <w:tab w:val="decimal" w:pos="377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93A6FA0" w14:textId="28B133ED" w:rsidR="00574F02" w:rsidRPr="00154A7F" w:rsidRDefault="00574F02" w:rsidP="00154A7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93907" w14:textId="77777777" w:rsidR="00574F02" w:rsidRPr="00154A7F" w:rsidRDefault="00574F02" w:rsidP="00574F0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bottom"/>
          </w:tcPr>
          <w:p w14:paraId="056D643D" w14:textId="3121DA5F" w:rsidR="00574F02" w:rsidRPr="00154A7F" w:rsidRDefault="00574F02" w:rsidP="0057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122</w:t>
            </w:r>
          </w:p>
        </w:tc>
      </w:tr>
      <w:tr w:rsidR="008355DC" w:rsidRPr="008355DC" w14:paraId="1F49FC57" w14:textId="77777777" w:rsidTr="00154A7F">
        <w:tc>
          <w:tcPr>
            <w:tcW w:w="2160" w:type="dxa"/>
            <w:shd w:val="clear" w:color="auto" w:fill="auto"/>
          </w:tcPr>
          <w:p w14:paraId="52870EBF" w14:textId="18D1854A" w:rsidR="008355DC" w:rsidRPr="00154A7F" w:rsidRDefault="008355DC" w:rsidP="00154A7F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GB"/>
              </w:rPr>
            </w:pPr>
            <w:r w:rsidRPr="00154A7F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D8FD4" w14:textId="38F333A3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374B6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F12289" w14:textId="6510C031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78C6D95A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D4DFF" w14:textId="4EA9F8AF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63D06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00618" w14:textId="69B62617" w:rsidR="008355DC" w:rsidRPr="00154A7F" w:rsidRDefault="00791A7D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148,776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68462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751903F" w14:textId="0BE03C5E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17A944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9C54A3B" w14:textId="347886DD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BD7993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bottom"/>
          </w:tcPr>
          <w:p w14:paraId="3FEDC276" w14:textId="0EDAA64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355DC" w:rsidRPr="008355DC" w14:paraId="299EE470" w14:textId="77777777" w:rsidTr="00154A7F">
        <w:trPr>
          <w:trHeight w:val="23"/>
        </w:trPr>
        <w:tc>
          <w:tcPr>
            <w:tcW w:w="2160" w:type="dxa"/>
            <w:shd w:val="clear" w:color="auto" w:fill="auto"/>
          </w:tcPr>
          <w:p w14:paraId="56B7649E" w14:textId="77777777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9BEBA5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C0882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6ECF4ED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0FC833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0146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9AD4DD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4CCEB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963AC7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1E598AE2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31C87B" w14:textId="77777777" w:rsidR="008355DC" w:rsidRPr="00154A7F" w:rsidRDefault="008355DC" w:rsidP="00154A7F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CE50DDB" w14:textId="77777777" w:rsidR="008355DC" w:rsidRPr="00154A7F" w:rsidRDefault="008355DC" w:rsidP="00154A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5173D6" w14:textId="77777777" w:rsidR="008355DC" w:rsidRPr="00154A7F" w:rsidRDefault="008355DC" w:rsidP="00154A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bottom"/>
          </w:tcPr>
          <w:p w14:paraId="71D59415" w14:textId="77777777" w:rsidR="008355DC" w:rsidRPr="00154A7F" w:rsidRDefault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5DC" w:rsidRPr="008355DC" w14:paraId="414116FB" w14:textId="77777777" w:rsidTr="00154A7F">
        <w:tc>
          <w:tcPr>
            <w:tcW w:w="2160" w:type="dxa"/>
            <w:shd w:val="clear" w:color="auto" w:fill="auto"/>
          </w:tcPr>
          <w:p w14:paraId="4FAE6B70" w14:textId="77777777" w:rsidR="008355DC" w:rsidRPr="00154A7F" w:rsidRDefault="008355DC" w:rsidP="008355D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5C7DDA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55100E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E55A64D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D9C12C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D48FB9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9A84C6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E46E3B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5A027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8BDE662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3C454C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B3B4CA7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F8668E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bottom"/>
          </w:tcPr>
          <w:p w14:paraId="00831ECC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5DC" w:rsidRPr="008355DC" w14:paraId="0FE69C88" w14:textId="77777777" w:rsidTr="00154A7F">
        <w:tc>
          <w:tcPr>
            <w:tcW w:w="2160" w:type="dxa"/>
            <w:shd w:val="clear" w:color="auto" w:fill="auto"/>
          </w:tcPr>
          <w:p w14:paraId="791B6EBA" w14:textId="77777777" w:rsidR="008355DC" w:rsidRPr="00154A7F" w:rsidRDefault="008355DC" w:rsidP="008355D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73CF2E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DFEA0E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6230CD4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AFF0A9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B086D1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30F0D8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945E1D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EB81F5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BE584EB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292163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7F289AA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980929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bottom"/>
          </w:tcPr>
          <w:p w14:paraId="59A451E5" w14:textId="77777777" w:rsidR="008355DC" w:rsidRPr="00154A7F" w:rsidRDefault="008355DC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55DC" w:rsidRPr="008355DC" w14:paraId="592CB7FA" w14:textId="77777777" w:rsidTr="00154A7F">
        <w:trPr>
          <w:trHeight w:val="266"/>
        </w:trPr>
        <w:tc>
          <w:tcPr>
            <w:tcW w:w="2160" w:type="dxa"/>
            <w:shd w:val="clear" w:color="auto" w:fill="auto"/>
          </w:tcPr>
          <w:p w14:paraId="7DADC064" w14:textId="77777777" w:rsidR="008355DC" w:rsidRPr="00154A7F" w:rsidRDefault="008355DC" w:rsidP="008355DC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</w:t>
            </w:r>
          </w:p>
          <w:p w14:paraId="0DBABF15" w14:textId="43BF8A4A" w:rsidR="008355DC" w:rsidRPr="00154A7F" w:rsidRDefault="008355DC" w:rsidP="008355DC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</w:t>
            </w: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ต่างประเทศล่วงหน้า</w:t>
            </w:r>
            <w:r w:rsidR="00FD216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ที่</w:t>
            </w:r>
          </w:p>
          <w:p w14:paraId="1D0FB4D2" w14:textId="7529AB09" w:rsidR="008355DC" w:rsidRPr="00154A7F" w:rsidRDefault="008355DC" w:rsidP="00154A7F">
            <w:pPr>
              <w:tabs>
                <w:tab w:val="clear" w:pos="227"/>
                <w:tab w:val="clear" w:pos="1871"/>
                <w:tab w:val="left" w:pos="370"/>
                <w:tab w:val="left" w:pos="1808"/>
              </w:tabs>
              <w:ind w:left="100" w:right="-81" w:hanging="90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154A7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GB"/>
              </w:rPr>
              <w:t>ใช้ในการป้องกันความเสี่ยง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8A497" w14:textId="5A936FC7" w:rsidR="008355DC" w:rsidRPr="00154A7F" w:rsidRDefault="00791A7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355DC" w:rsidRPr="00154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EF3FEC" w14:textId="77777777" w:rsidR="008355DC" w:rsidRPr="00154A7F" w:rsidRDefault="008355DC" w:rsidP="00154A7F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E5423BA" w14:textId="77777777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EB640C" w14:textId="77777777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741F5F" w14:textId="65341AB4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E442CC" w14:textId="77777777" w:rsidR="008355DC" w:rsidRPr="00154A7F" w:rsidRDefault="008355DC" w:rsidP="008355DC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ABA8389" w14:textId="77777777" w:rsidR="008355DC" w:rsidRPr="00154A7F" w:rsidRDefault="008355DC" w:rsidP="00154A7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5502A5" w14:textId="77777777" w:rsidR="008355DC" w:rsidRPr="00154A7F" w:rsidRDefault="008355DC" w:rsidP="00154A7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E36A4B" w14:textId="1AF15D6F" w:rsidR="008355DC" w:rsidRPr="00154A7F" w:rsidRDefault="00791A7D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  <w:tab w:val="decimal" w:pos="917"/>
                <w:tab w:val="decimal" w:pos="10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D216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  </w:t>
            </w:r>
            <w:r w:rsidR="008355DC" w:rsidRPr="00154A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71A573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E4FD54" w14:textId="389A3055" w:rsidR="008355DC" w:rsidRPr="00154A7F" w:rsidRDefault="0079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355DC" w:rsidRPr="00154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D73D1C" w14:textId="77777777" w:rsidR="008355DC" w:rsidRPr="00154A7F" w:rsidRDefault="008355DC" w:rsidP="008355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1406A42E" w14:textId="77777777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539E6" w14:textId="77777777" w:rsidR="008355DC" w:rsidRPr="00154A7F" w:rsidRDefault="008355DC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501A7C" w14:textId="0E3D11E3" w:rsidR="008355DC" w:rsidRPr="00154A7F" w:rsidRDefault="008355DC" w:rsidP="00154A7F">
            <w:pPr>
              <w:pStyle w:val="acctfourfigures"/>
              <w:tabs>
                <w:tab w:val="clear" w:pos="765"/>
                <w:tab w:val="decimal" w:pos="377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14F38B" w14:textId="77777777" w:rsidR="008355DC" w:rsidRPr="00154A7F" w:rsidRDefault="008355DC" w:rsidP="008355D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3CFF5F0" w14:textId="57E3DF3F" w:rsidR="008355DC" w:rsidRPr="00154A7F" w:rsidRDefault="00791A7D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55DC" w:rsidRPr="00154A7F">
              <w:rPr>
                <w:rFonts w:asciiTheme="majorBidi" w:hAnsiTheme="majorBidi" w:cstheme="majorBidi"/>
                <w:sz w:val="28"/>
                <w:szCs w:val="28"/>
              </w:rPr>
              <w:t>2,255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1AB4E0" w14:textId="77777777" w:rsidR="008355DC" w:rsidRPr="00154A7F" w:rsidRDefault="008355DC" w:rsidP="008355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shd w:val="clear" w:color="auto" w:fill="auto"/>
            <w:vAlign w:val="bottom"/>
          </w:tcPr>
          <w:p w14:paraId="2799FA86" w14:textId="5BF84D0D" w:rsidR="008355DC" w:rsidRPr="00154A7F" w:rsidRDefault="00791A7D" w:rsidP="00835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55DC" w:rsidRPr="00154A7F">
              <w:rPr>
                <w:rFonts w:asciiTheme="majorBidi" w:hAnsiTheme="majorBidi" w:cstheme="majorBidi"/>
                <w:sz w:val="28"/>
                <w:szCs w:val="28"/>
              </w:rPr>
              <w:t>2,255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223062E" w14:textId="77777777" w:rsidR="00832180" w:rsidRPr="00154A7F" w:rsidRDefault="0083218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180"/>
        <w:gridCol w:w="1170"/>
        <w:gridCol w:w="180"/>
        <w:gridCol w:w="1348"/>
        <w:gridCol w:w="182"/>
        <w:gridCol w:w="721"/>
        <w:gridCol w:w="180"/>
        <w:gridCol w:w="629"/>
        <w:gridCol w:w="178"/>
        <w:gridCol w:w="632"/>
        <w:gridCol w:w="180"/>
        <w:gridCol w:w="728"/>
      </w:tblGrid>
      <w:tr w:rsidR="00832180" w:rsidRPr="00791A7D" w14:paraId="6A156661" w14:textId="77777777" w:rsidTr="00154A7F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4E6D50A0" w14:textId="77777777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8" w:type="dxa"/>
            <w:gridSpan w:val="13"/>
          </w:tcPr>
          <w:p w14:paraId="52BAF9FE" w14:textId="1103B9B1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24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2180" w:rsidRPr="00791A7D" w14:paraId="0D6F34B9" w14:textId="77777777" w:rsidTr="00154A7F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32B7DE03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1" w:type="dxa"/>
            <w:gridSpan w:val="7"/>
          </w:tcPr>
          <w:p w14:paraId="08682709" w14:textId="5E40C1CD" w:rsidR="00832180" w:rsidRPr="00154A7F" w:rsidRDefault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27" w:type="dxa"/>
            <w:gridSpan w:val="6"/>
            <w:shd w:val="clear" w:color="auto" w:fill="auto"/>
          </w:tcPr>
          <w:p w14:paraId="550DCC9B" w14:textId="06C532A9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32180" w:rsidRPr="00791A7D" w14:paraId="13022FB9" w14:textId="77777777" w:rsidTr="00154A7F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7E464B96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 xml:space="preserve">31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มีนาคม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256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</w:tcPr>
          <w:p w14:paraId="69CEA40A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</w:p>
          <w:p w14:paraId="3777F8DD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ที่ใช้ใน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การป้องกัน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ความเสี่ยง</w:t>
            </w:r>
          </w:p>
        </w:tc>
        <w:tc>
          <w:tcPr>
            <w:tcW w:w="180" w:type="dxa"/>
          </w:tcPr>
          <w:p w14:paraId="1092F8F9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1663541" w14:textId="77777777" w:rsidR="00832180" w:rsidRPr="00154A7F" w:rsidRDefault="00832180" w:rsidP="00154A7F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วัดมูลค่ายุติธรรม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791605C8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48" w:type="dxa"/>
          </w:tcPr>
          <w:p w14:paraId="5CE8BD92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วัดมูลค่ายุติธรรมผ่านกำไรหรือ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ขาดทุ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 w:bidi="th-TH"/>
              </w:rPr>
              <w:t>น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</w:tcPr>
          <w:p w14:paraId="67BD63E0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1" w:type="dxa"/>
          </w:tcPr>
          <w:p w14:paraId="67AD8068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24158A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5AF6FF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C26065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F8A84F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E5D9937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47CBCDDD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70A57864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087DC1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D1E78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16B4C4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4D218E81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1B64D9C2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02BABA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C21D7B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1BC18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9B857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8B1B05C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73C76939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1CAB90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E96E5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F9207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31F148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32180" w:rsidRPr="00791A7D" w14:paraId="099B1523" w14:textId="77777777" w:rsidTr="00154A7F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14:paraId="55ED9A82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8" w:type="dxa"/>
            <w:gridSpan w:val="13"/>
          </w:tcPr>
          <w:p w14:paraId="174D3FF3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1A7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91A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32180" w:rsidRPr="00791A7D" w14:paraId="3A9526D2" w14:textId="77777777" w:rsidTr="00154A7F">
        <w:tc>
          <w:tcPr>
            <w:tcW w:w="2160" w:type="dxa"/>
            <w:shd w:val="clear" w:color="auto" w:fill="auto"/>
          </w:tcPr>
          <w:p w14:paraId="1D869A9C" w14:textId="77777777" w:rsidR="00832180" w:rsidRPr="00154A7F" w:rsidRDefault="00832180" w:rsidP="00832180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FE623AB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F33E86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B267A1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3E7A3C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2E41542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3104711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14:paraId="22831299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6D43A2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  <w:shd w:val="clear" w:color="auto" w:fill="auto"/>
          </w:tcPr>
          <w:p w14:paraId="0FC857B3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3D92A33" w14:textId="77777777" w:rsidR="00832180" w:rsidRPr="00154A7F" w:rsidRDefault="00832180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0D349489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33137A" w14:textId="77777777" w:rsidR="00832180" w:rsidRPr="00154A7F" w:rsidRDefault="00832180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037F02A5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180" w:rsidRPr="00791A7D" w14:paraId="5D965AA6" w14:textId="77777777" w:rsidTr="00154A7F">
        <w:tc>
          <w:tcPr>
            <w:tcW w:w="2160" w:type="dxa"/>
            <w:shd w:val="clear" w:color="auto" w:fill="auto"/>
          </w:tcPr>
          <w:p w14:paraId="06FF0695" w14:textId="77777777" w:rsidR="00832180" w:rsidRPr="00154A7F" w:rsidRDefault="00832180" w:rsidP="00832180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0AC2FC4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B11711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CECF1A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EBFB46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C139CBE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7712FF1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14:paraId="6C490165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C77F85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dxa"/>
            <w:shd w:val="clear" w:color="auto" w:fill="auto"/>
          </w:tcPr>
          <w:p w14:paraId="4B73E6A9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864B6F7" w14:textId="77777777" w:rsidR="00832180" w:rsidRPr="00154A7F" w:rsidRDefault="00832180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0ACBE5D8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3D4737" w14:textId="77777777" w:rsidR="00832180" w:rsidRPr="00154A7F" w:rsidRDefault="00832180" w:rsidP="008321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08E1E838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180" w:rsidRPr="00791A7D" w14:paraId="005D234B" w14:textId="77777777" w:rsidTr="00154A7F">
        <w:tc>
          <w:tcPr>
            <w:tcW w:w="2160" w:type="dxa"/>
            <w:shd w:val="clear" w:color="auto" w:fill="auto"/>
          </w:tcPr>
          <w:p w14:paraId="6C2075E2" w14:textId="435CFA29" w:rsidR="00832180" w:rsidRPr="00154A7F" w:rsidRDefault="00832180" w:rsidP="00832180">
            <w:pPr>
              <w:ind w:right="-80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หน่วยลงทุน 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-</w:t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57484D" w14:textId="70E364A5" w:rsidR="00832180" w:rsidRPr="00154A7F" w:rsidRDefault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D8CB7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BFAAE" w14:textId="5E99096C" w:rsidR="00832180" w:rsidRPr="00154A7F" w:rsidRDefault="00832180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1CD9DF" w14:textId="77777777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0DF3918" w14:textId="5E803349" w:rsidR="00832180" w:rsidRPr="00154A7F" w:rsidRDefault="00832180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9E3BF0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76E4785" w14:textId="249157EF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A9148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C645A6F" w14:textId="3D76C602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EE4804" w14:textId="77777777" w:rsidR="00832180" w:rsidRPr="00154A7F" w:rsidRDefault="00832180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04D8651" w14:textId="1097219B" w:rsidR="00832180" w:rsidRPr="00154A7F" w:rsidRDefault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68221" w14:textId="77777777" w:rsidR="00832180" w:rsidRPr="00154A7F" w:rsidRDefault="00832180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55B0860" w14:textId="5BD524EB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148,654</w:t>
            </w:r>
          </w:p>
        </w:tc>
      </w:tr>
      <w:tr w:rsidR="00832180" w:rsidRPr="00791A7D" w14:paraId="03D943F3" w14:textId="77777777" w:rsidTr="00154A7F">
        <w:trPr>
          <w:trHeight w:val="266"/>
        </w:trPr>
        <w:tc>
          <w:tcPr>
            <w:tcW w:w="2160" w:type="dxa"/>
            <w:shd w:val="clear" w:color="auto" w:fill="auto"/>
          </w:tcPr>
          <w:p w14:paraId="6BDB83CC" w14:textId="453B609D" w:rsidR="00832180" w:rsidRPr="00791A7D" w:rsidRDefault="00832180" w:rsidP="00832180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469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C1827" w14:textId="11F637E3" w:rsidR="00832180" w:rsidRPr="00791A7D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84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7717F" w14:textId="77777777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6A1376" w14:textId="2DCAB291" w:rsidR="00832180" w:rsidRPr="00791A7D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846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240</w:t>
            </w:r>
          </w:p>
        </w:tc>
        <w:tc>
          <w:tcPr>
            <w:tcW w:w="180" w:type="dxa"/>
          </w:tcPr>
          <w:p w14:paraId="69799FA8" w14:textId="77777777" w:rsidR="00832180" w:rsidRPr="00791A7D" w:rsidRDefault="00832180" w:rsidP="00832180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EF1BB" w14:textId="543139DE" w:rsidR="00832180" w:rsidRPr="00791A7D" w:rsidRDefault="00832180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84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BC7CE1" w14:textId="77777777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000FBDF3" w14:textId="7F85E7A4" w:rsidR="00832180" w:rsidRPr="00791A7D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84695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6D091" w14:textId="77777777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5AC3AD8" w14:textId="4F14714B" w:rsidR="00832180" w:rsidRPr="00791A7D" w:rsidRDefault="00832180" w:rsidP="00832180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4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5A54CC" w14:textId="77777777" w:rsidR="00832180" w:rsidRPr="00791A7D" w:rsidRDefault="00832180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0373F858" w14:textId="5E4B27AE" w:rsidR="00832180" w:rsidRPr="00791A7D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84695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B008B" w14:textId="77777777" w:rsidR="00832180" w:rsidRPr="00791A7D" w:rsidRDefault="00832180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28208D4B" w14:textId="043E2B76" w:rsidR="00832180" w:rsidRPr="00791A7D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84695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832180" w:rsidRPr="00791A7D" w14:paraId="0C8BDD5D" w14:textId="77777777" w:rsidTr="00154A7F">
        <w:trPr>
          <w:trHeight w:val="181"/>
        </w:trPr>
        <w:tc>
          <w:tcPr>
            <w:tcW w:w="2160" w:type="dxa"/>
            <w:shd w:val="clear" w:color="auto" w:fill="auto"/>
          </w:tcPr>
          <w:p w14:paraId="1DCE9500" w14:textId="2ECCB632" w:rsidR="00832180" w:rsidRPr="00154A7F" w:rsidRDefault="00832180" w:rsidP="00832180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6DA66" w14:textId="66B551C8" w:rsidR="00832180" w:rsidRPr="00154A7F" w:rsidDel="00586496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533C6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802007" w14:textId="0C56A656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240</w:t>
            </w:r>
          </w:p>
        </w:tc>
        <w:tc>
          <w:tcPr>
            <w:tcW w:w="180" w:type="dxa"/>
          </w:tcPr>
          <w:p w14:paraId="07597201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75274" w14:textId="17468A99" w:rsidR="00832180" w:rsidRPr="00154A7F" w:rsidRDefault="00832180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148,654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5A2E78F" w14:textId="77777777" w:rsidR="00832180" w:rsidRPr="00154A7F" w:rsidRDefault="00832180" w:rsidP="00154A7F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A345D" w14:textId="2822D950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D79E57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5E23F2E" w14:textId="77777777" w:rsidR="00832180" w:rsidRPr="00154A7F" w:rsidRDefault="00832180" w:rsidP="00832180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9E9DCE" w14:textId="77777777" w:rsidR="00832180" w:rsidRPr="00154A7F" w:rsidRDefault="00832180" w:rsidP="0083218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3718B65D" w14:textId="77777777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18CF0C" w14:textId="77777777" w:rsidR="00832180" w:rsidRPr="00154A7F" w:rsidRDefault="00832180" w:rsidP="008321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34CBE137" w14:textId="77777777" w:rsidR="00832180" w:rsidRPr="00154A7F" w:rsidRDefault="00832180" w:rsidP="0083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C4E370F" w14:textId="3FA31F27" w:rsidR="00783525" w:rsidRPr="00154A7F" w:rsidRDefault="00783525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7C182F14" w14:textId="77777777" w:rsidR="00786481" w:rsidRPr="00B66483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  <w:r w:rsidRPr="001A2A6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ระดับ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</w:p>
    <w:p w14:paraId="46D31637" w14:textId="77777777" w:rsidR="00786481" w:rsidRPr="008D0264" w:rsidRDefault="00786481" w:rsidP="00786481">
      <w:pPr>
        <w:pStyle w:val="block"/>
        <w:spacing w:after="0" w:line="240" w:lineRule="atLeast"/>
        <w:ind w:right="-7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41"/>
        <w:gridCol w:w="236"/>
        <w:gridCol w:w="6793"/>
      </w:tblGrid>
      <w:tr w:rsidR="00786481" w:rsidRPr="00DC1524" w14:paraId="78CB0B64" w14:textId="77777777" w:rsidTr="006B45DD">
        <w:trPr>
          <w:tblHeader/>
        </w:trPr>
        <w:tc>
          <w:tcPr>
            <w:tcW w:w="2241" w:type="dxa"/>
            <w:shd w:val="clear" w:color="auto" w:fill="auto"/>
            <w:vAlign w:val="bottom"/>
          </w:tcPr>
          <w:p w14:paraId="2B0810E0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C337E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  <w:vAlign w:val="bottom"/>
          </w:tcPr>
          <w:p w14:paraId="0AD06BFA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86481" w:rsidRPr="00DC1524" w14:paraId="573763BB" w14:textId="77777777" w:rsidTr="006B45DD">
        <w:tc>
          <w:tcPr>
            <w:tcW w:w="2241" w:type="dxa"/>
            <w:shd w:val="clear" w:color="auto" w:fill="auto"/>
          </w:tcPr>
          <w:p w14:paraId="2080F6AA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0E838AA3" w14:textId="77777777" w:rsidR="00786481" w:rsidRPr="00DC1524" w:rsidRDefault="00786481" w:rsidP="006B45DD">
            <w:pPr>
              <w:pStyle w:val="block"/>
              <w:spacing w:after="0" w:line="240" w:lineRule="atLeast"/>
              <w:ind w:left="322" w:right="-108" w:hanging="322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676A4F80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78DBDB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93" w:type="dxa"/>
            <w:shd w:val="clear" w:color="auto" w:fill="auto"/>
          </w:tcPr>
          <w:p w14:paraId="5B975226" w14:textId="77777777" w:rsidR="00786481" w:rsidRPr="00DC1524" w:rsidRDefault="00786481" w:rsidP="006B45DD">
            <w:pPr>
              <w:pStyle w:val="block"/>
              <w:spacing w:after="0" w:line="240" w:lineRule="atLeast"/>
              <w:ind w:left="280" w:right="-108" w:hanging="28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Pr="00DC152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C1524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4F9CADD" w14:textId="77777777" w:rsidR="00FD5E67" w:rsidRPr="00154A7F" w:rsidRDefault="00FD5E67" w:rsidP="00154A7F">
      <w:pPr>
        <w:pStyle w:val="block"/>
        <w:spacing w:after="0" w:line="240" w:lineRule="atLeast"/>
        <w:ind w:right="-7"/>
        <w:rPr>
          <w:rFonts w:ascii="Angsana New" w:hAnsi="Angsana New"/>
          <w:sz w:val="30"/>
          <w:szCs w:val="30"/>
        </w:rPr>
      </w:pPr>
    </w:p>
    <w:p w14:paraId="45525FDF" w14:textId="77777777" w:rsidR="00786481" w:rsidRPr="00DB7C24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Pr="00DB7C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434B5F3" w14:textId="77777777" w:rsidR="00786481" w:rsidRPr="00154A7F" w:rsidRDefault="00786481" w:rsidP="00154A7F">
      <w:pPr>
        <w:pStyle w:val="block"/>
        <w:spacing w:after="0" w:line="240" w:lineRule="atLeast"/>
        <w:ind w:right="-7"/>
        <w:rPr>
          <w:rFonts w:ascii="Angsana New" w:hAnsi="Angsana New"/>
          <w:color w:val="FF0000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86481" w:rsidRPr="00DB7C24" w14:paraId="7ED94B5B" w14:textId="77777777" w:rsidTr="006B45DD">
        <w:trPr>
          <w:trHeight w:val="236"/>
          <w:tblHeader/>
        </w:trPr>
        <w:tc>
          <w:tcPr>
            <w:tcW w:w="2817" w:type="pct"/>
            <w:vAlign w:val="bottom"/>
          </w:tcPr>
          <w:p w14:paraId="7534DDC7" w14:textId="09AE44DB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19" w:type="pct"/>
            <w:vAlign w:val="bottom"/>
          </w:tcPr>
          <w:p w14:paraId="082D05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D0B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42378EE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8722A9A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0A243CF7" w14:textId="77777777" w:rsidTr="006B45DD">
        <w:trPr>
          <w:tblHeader/>
        </w:trPr>
        <w:tc>
          <w:tcPr>
            <w:tcW w:w="2817" w:type="pct"/>
          </w:tcPr>
          <w:p w14:paraId="712CD419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5FD1AE9A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6481" w:rsidRPr="00DB7C24" w14:paraId="2CEE82A7" w14:textId="77777777" w:rsidTr="006B45DD">
        <w:tc>
          <w:tcPr>
            <w:tcW w:w="2817" w:type="pct"/>
          </w:tcPr>
          <w:p w14:paraId="2B437C3D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570205F4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AB3AA9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5AF610C7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481" w:rsidRPr="00DB7C24" w14:paraId="352D7537" w14:textId="77777777" w:rsidTr="006B45DD">
        <w:tc>
          <w:tcPr>
            <w:tcW w:w="2817" w:type="pct"/>
          </w:tcPr>
          <w:p w14:paraId="55170AC5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70051A0E" w14:textId="3544683B" w:rsidR="00786481" w:rsidRPr="00843F37" w:rsidRDefault="006E7BB2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130" w:type="pct"/>
          </w:tcPr>
          <w:p w14:paraId="0EC579E9" w14:textId="77777777" w:rsidR="00786481" w:rsidRPr="00B44AB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48E285A2" w14:textId="33E9F9DD" w:rsidR="00786481" w:rsidRPr="00B44AB3" w:rsidRDefault="006E7BB2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2,559</w:t>
            </w:r>
          </w:p>
        </w:tc>
      </w:tr>
      <w:tr w:rsidR="00786481" w:rsidRPr="00DB7C24" w14:paraId="7A007A9E" w14:textId="77777777" w:rsidTr="006B45DD">
        <w:tc>
          <w:tcPr>
            <w:tcW w:w="2817" w:type="pct"/>
          </w:tcPr>
          <w:p w14:paraId="2BF67EE5" w14:textId="53D5510C" w:rsidR="00783525" w:rsidRPr="008D0264" w:rsidRDefault="0078352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2A6EEEB6" w14:textId="77777777" w:rsidR="00786481" w:rsidRPr="008D0264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CC87595" w14:textId="77777777" w:rsidR="00786481" w:rsidRPr="008D026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153E18C" w14:textId="77777777" w:rsidR="00786481" w:rsidRPr="008D0264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481" w:rsidRPr="00DB7C24" w14:paraId="0F62D6D6" w14:textId="77777777" w:rsidTr="006B45DD">
        <w:tc>
          <w:tcPr>
            <w:tcW w:w="2817" w:type="pct"/>
          </w:tcPr>
          <w:p w14:paraId="7F6CF987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12ADB33F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C22D76" w14:textId="77777777" w:rsidR="00786481" w:rsidRPr="007241A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3056DCD6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481" w:rsidRPr="00DB7C24" w14:paraId="3A7658E2" w14:textId="77777777" w:rsidTr="006B45DD">
        <w:tc>
          <w:tcPr>
            <w:tcW w:w="2817" w:type="pct"/>
          </w:tcPr>
          <w:p w14:paraId="5DD88218" w14:textId="77777777" w:rsidR="00786481" w:rsidRPr="00BA19A0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20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843F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19" w:type="pct"/>
            <w:vAlign w:val="bottom"/>
          </w:tcPr>
          <w:p w14:paraId="5603AEF4" w14:textId="20363059" w:rsidR="00786481" w:rsidRPr="00CC13AC" w:rsidRDefault="00C90B71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30" w:type="pct"/>
            <w:vAlign w:val="bottom"/>
          </w:tcPr>
          <w:p w14:paraId="665BB77B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79AD8A6" w14:textId="6408A234" w:rsidR="00786481" w:rsidRPr="00CC13AC" w:rsidRDefault="00C20B07" w:rsidP="00D23F1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DB7C24" w14:paraId="7A46ABE3" w14:textId="77777777" w:rsidTr="006B45DD">
        <w:tc>
          <w:tcPr>
            <w:tcW w:w="2817" w:type="pct"/>
          </w:tcPr>
          <w:p w14:paraId="693CA440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56761665" w14:textId="460A5595" w:rsidR="00786481" w:rsidRPr="00CC13AC" w:rsidRDefault="00C20B07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521,916</w:t>
            </w:r>
          </w:p>
        </w:tc>
        <w:tc>
          <w:tcPr>
            <w:tcW w:w="130" w:type="pct"/>
            <w:vAlign w:val="bottom"/>
          </w:tcPr>
          <w:p w14:paraId="0B461728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1AF313AE" w14:textId="3FB9D6F7" w:rsidR="00786481" w:rsidRPr="00CC13AC" w:rsidRDefault="00C20B07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126,933</w:t>
            </w:r>
          </w:p>
        </w:tc>
      </w:tr>
      <w:tr w:rsidR="00786481" w:rsidRPr="00DB7C24" w14:paraId="72FA5B97" w14:textId="77777777" w:rsidTr="006B45DD">
        <w:tc>
          <w:tcPr>
            <w:tcW w:w="2817" w:type="pct"/>
          </w:tcPr>
          <w:p w14:paraId="043D0DB8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3543EED6" w14:textId="6BBA457C" w:rsidR="00786481" w:rsidRPr="00CC13AC" w:rsidRDefault="00C20B07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18,544</w:t>
            </w:r>
          </w:p>
        </w:tc>
        <w:tc>
          <w:tcPr>
            <w:tcW w:w="130" w:type="pct"/>
            <w:vAlign w:val="bottom"/>
          </w:tcPr>
          <w:p w14:paraId="0A2E5AEB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2F628E50" w14:textId="4142A254" w:rsidR="00786481" w:rsidRPr="00CC13AC" w:rsidRDefault="00C20B07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16,660</w:t>
            </w:r>
          </w:p>
        </w:tc>
      </w:tr>
      <w:tr w:rsidR="00786481" w:rsidRPr="00DB7C24" w14:paraId="12345BAE" w14:textId="77777777" w:rsidTr="006B45DD">
        <w:tc>
          <w:tcPr>
            <w:tcW w:w="2817" w:type="pct"/>
          </w:tcPr>
          <w:p w14:paraId="0998A9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A0C94" w14:textId="4B15D73E" w:rsidR="00786481" w:rsidRPr="00CC13AC" w:rsidRDefault="00C20B07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541,022</w:t>
            </w:r>
          </w:p>
        </w:tc>
        <w:tc>
          <w:tcPr>
            <w:tcW w:w="130" w:type="pct"/>
            <w:vAlign w:val="bottom"/>
          </w:tcPr>
          <w:p w14:paraId="56B15524" w14:textId="77777777" w:rsidR="00786481" w:rsidRPr="00CC13A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C3BF0" w14:textId="7F86221E" w:rsidR="00786481" w:rsidRPr="00CC13AC" w:rsidRDefault="00C20B07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143,593</w:t>
            </w:r>
          </w:p>
        </w:tc>
      </w:tr>
    </w:tbl>
    <w:p w14:paraId="4652E465" w14:textId="77777777" w:rsidR="00832180" w:rsidRPr="00154A7F" w:rsidRDefault="00832180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0FD79F07" w14:textId="595C55C2" w:rsidR="00786481" w:rsidRPr="00AD0B59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DFC8EB5" w14:textId="77777777" w:rsidR="00786481" w:rsidRPr="00C86D3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B9450" w14:textId="77777777" w:rsidR="00786481" w:rsidRPr="00DB7C24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Pr="00AD0B59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65BD4A94" w14:textId="7A8D1225" w:rsidR="0082624F" w:rsidRPr="008B57F3" w:rsidRDefault="00783525" w:rsidP="00154A7F">
      <w:pPr>
        <w:ind w:left="454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 xml:space="preserve">  </w:t>
      </w:r>
      <w:r w:rsidR="00786481" w:rsidRPr="00BA19A0">
        <w:rPr>
          <w:rFonts w:ascii="Angsana New" w:hAnsi="Angsana New"/>
          <w:spacing w:val="-4"/>
          <w:sz w:val="30"/>
          <w:szCs w:val="30"/>
          <w:cs/>
        </w:rPr>
        <w:t>ณ</w:t>
      </w:r>
      <w:r w:rsidR="00786481" w:rsidRPr="00BA19A0">
        <w:rPr>
          <w:rFonts w:ascii="Angsana New" w:hAnsi="Angsana New"/>
          <w:color w:val="FFFFFF" w:themeColor="background1"/>
          <w:spacing w:val="-4"/>
          <w:sz w:val="12"/>
          <w:szCs w:val="12"/>
        </w:rPr>
        <w:t>.</w:t>
      </w:r>
      <w:r w:rsidR="00786481" w:rsidRPr="00BA19A0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786481" w:rsidRPr="00BA19A0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786481" w:rsidRPr="00BA19A0">
        <w:rPr>
          <w:rFonts w:ascii="Angsana New" w:hAnsi="Angsana New"/>
          <w:spacing w:val="-4"/>
          <w:sz w:val="30"/>
          <w:szCs w:val="30"/>
        </w:rPr>
        <w:t xml:space="preserve">31 </w:t>
      </w:r>
      <w:r w:rsidR="008B57F3">
        <w:rPr>
          <w:rFonts w:ascii="Angsana New" w:hAnsi="Angsana New" w:hint="cs"/>
          <w:spacing w:val="-4"/>
          <w:sz w:val="30"/>
          <w:szCs w:val="30"/>
          <w:cs/>
        </w:rPr>
        <w:t>มีนา</w:t>
      </w:r>
      <w:r w:rsidR="00786481" w:rsidRPr="00BA19A0">
        <w:rPr>
          <w:rFonts w:ascii="Angsana New" w:hAnsi="Angsana New"/>
          <w:spacing w:val="-4"/>
          <w:sz w:val="30"/>
          <w:szCs w:val="30"/>
          <w:cs/>
        </w:rPr>
        <w:t xml:space="preserve">คม </w:t>
      </w:r>
      <w:r w:rsidR="00786481" w:rsidRPr="00BA19A0">
        <w:rPr>
          <w:rFonts w:ascii="Angsana New" w:hAnsi="Angsana New"/>
          <w:spacing w:val="-4"/>
          <w:sz w:val="30"/>
          <w:szCs w:val="30"/>
        </w:rPr>
        <w:t>256</w:t>
      </w:r>
      <w:r w:rsidR="008B57F3">
        <w:rPr>
          <w:rFonts w:ascii="Angsana New" w:hAnsi="Angsana New"/>
          <w:spacing w:val="-4"/>
          <w:sz w:val="30"/>
          <w:szCs w:val="30"/>
        </w:rPr>
        <w:t>5</w:t>
      </w:r>
      <w:r w:rsidR="00786481" w:rsidRPr="00BA19A0">
        <w:rPr>
          <w:rFonts w:ascii="Angsana New" w:hAnsi="Angsana New"/>
          <w:spacing w:val="-4"/>
          <w:sz w:val="30"/>
          <w:szCs w:val="30"/>
        </w:rPr>
        <w:t xml:space="preserve"> </w:t>
      </w:r>
      <w:r w:rsidR="00786481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</w:t>
      </w:r>
      <w:r w:rsidR="00786481" w:rsidRPr="00BA19A0">
        <w:rPr>
          <w:rFonts w:ascii="Angsana New" w:hAnsi="Angsana New"/>
          <w:spacing w:val="-4"/>
          <w:sz w:val="30"/>
          <w:szCs w:val="30"/>
          <w:cs/>
        </w:rPr>
        <w:t>บริษัทมีสัญญาขายสินค้าสำเร็จรูปล่วงหน้ากับบริษัทต่างประเทศหลายแห่ง</w:t>
      </w:r>
      <w:r>
        <w:rPr>
          <w:rFonts w:ascii="Angsana New" w:hAnsi="Angsana New"/>
          <w:spacing w:val="-4"/>
          <w:sz w:val="30"/>
          <w:szCs w:val="30"/>
        </w:rPr>
        <w:t xml:space="preserve">   </w:t>
      </w:r>
      <w:r>
        <w:rPr>
          <w:rFonts w:ascii="Angsana New" w:hAnsi="Angsana New"/>
          <w:spacing w:val="-4"/>
          <w:sz w:val="30"/>
          <w:szCs w:val="30"/>
        </w:rPr>
        <w:br/>
        <w:t xml:space="preserve">  </w:t>
      </w:r>
      <w:r w:rsidR="00786481" w:rsidRPr="00BA19A0">
        <w:rPr>
          <w:rFonts w:ascii="Angsana New" w:hAnsi="Angsana New"/>
          <w:spacing w:val="-4"/>
          <w:sz w:val="30"/>
          <w:szCs w:val="30"/>
          <w:cs/>
        </w:rPr>
        <w:t>รวมเป็น</w:t>
      </w:r>
      <w:r w:rsidR="00786481" w:rsidRPr="00C20B07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786481" w:rsidRPr="00C20B07">
        <w:rPr>
          <w:rFonts w:ascii="Angsana New" w:hAnsi="Angsana New"/>
          <w:sz w:val="30"/>
          <w:szCs w:val="30"/>
        </w:rPr>
        <w:t xml:space="preserve"> </w:t>
      </w:r>
      <w:r w:rsidR="00C20B07">
        <w:rPr>
          <w:rFonts w:ascii="Angsana New" w:hAnsi="Angsana New"/>
          <w:sz w:val="30"/>
          <w:szCs w:val="30"/>
        </w:rPr>
        <w:t>1,321.42</w:t>
      </w:r>
      <w:r w:rsidR="00786481" w:rsidRPr="00C20B07">
        <w:rPr>
          <w:rFonts w:ascii="Angsana New" w:hAnsi="Angsana New"/>
          <w:sz w:val="30"/>
          <w:szCs w:val="30"/>
        </w:rPr>
        <w:t xml:space="preserve"> </w:t>
      </w:r>
      <w:r w:rsidR="00786481" w:rsidRPr="00C20B0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20B07">
        <w:rPr>
          <w:rFonts w:ascii="Angsana New" w:hAnsi="Angsana New"/>
          <w:sz w:val="30"/>
          <w:szCs w:val="30"/>
        </w:rPr>
        <w:t>0.62</w:t>
      </w:r>
      <w:r w:rsidR="00786481" w:rsidRPr="00C20B07">
        <w:rPr>
          <w:rFonts w:ascii="Angsana New" w:hAnsi="Angsana New"/>
          <w:sz w:val="30"/>
          <w:szCs w:val="30"/>
          <w:cs/>
        </w:rPr>
        <w:t xml:space="preserve"> ล้าน</w:t>
      </w:r>
      <w:r w:rsidR="00786481">
        <w:rPr>
          <w:rFonts w:ascii="Angsana New" w:hAnsi="Angsana New" w:hint="cs"/>
          <w:sz w:val="30"/>
          <w:szCs w:val="30"/>
          <w:cs/>
        </w:rPr>
        <w:t>บาท ตามลำดับ</w:t>
      </w:r>
    </w:p>
    <w:sectPr w:rsidR="0082624F" w:rsidRPr="008B57F3" w:rsidSect="00154A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691" w:right="128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B82B" w14:textId="77777777" w:rsidR="00A71711" w:rsidRDefault="00A71711" w:rsidP="004956B4">
      <w:r>
        <w:separator/>
      </w:r>
    </w:p>
  </w:endnote>
  <w:endnote w:type="continuationSeparator" w:id="0">
    <w:p w14:paraId="01C4EF02" w14:textId="77777777" w:rsidR="00A71711" w:rsidRDefault="00A71711" w:rsidP="004956B4">
      <w:r>
        <w:continuationSeparator/>
      </w:r>
    </w:p>
  </w:endnote>
  <w:endnote w:type="continuationNotice" w:id="1">
    <w:p w14:paraId="754ACA49" w14:textId="77777777" w:rsidR="00A71711" w:rsidRDefault="00A717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47B9" w14:textId="77777777" w:rsidR="005169B8" w:rsidRDefault="00516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517D2" w14:textId="77777777" w:rsidR="005169B8" w:rsidRDefault="00516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8A44E" w14:textId="77777777" w:rsidR="00A71711" w:rsidRDefault="00A71711" w:rsidP="004956B4">
      <w:r>
        <w:separator/>
      </w:r>
    </w:p>
  </w:footnote>
  <w:footnote w:type="continuationSeparator" w:id="0">
    <w:p w14:paraId="04824846" w14:textId="77777777" w:rsidR="00A71711" w:rsidRDefault="00A71711" w:rsidP="004956B4">
      <w:r>
        <w:continuationSeparator/>
      </w:r>
    </w:p>
  </w:footnote>
  <w:footnote w:type="continuationNotice" w:id="1">
    <w:p w14:paraId="56F4B985" w14:textId="77777777" w:rsidR="00A71711" w:rsidRDefault="00A7171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60A3" w14:textId="77777777" w:rsidR="005169B8" w:rsidRDefault="00516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B52C" w14:textId="77777777" w:rsidR="006B45DD" w:rsidRPr="003C763B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B6476B" w14:textId="77777777" w:rsidR="006B45DD" w:rsidRPr="005E0BCE" w:rsidRDefault="006B45DD" w:rsidP="005E0B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E0BCE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5DEB3ED" w14:textId="77777777" w:rsidR="006B45DD" w:rsidRDefault="006B45DD" w:rsidP="005E0B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สำหรับงวด</w:t>
    </w:r>
    <w:r w:rsidRPr="005E0BCE"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E0BC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5E0BCE">
      <w:rPr>
        <w:rFonts w:ascii="Angsana New" w:hAnsi="Angsana New"/>
        <w:b/>
        <w:bCs/>
        <w:sz w:val="32"/>
        <w:szCs w:val="32"/>
      </w:rPr>
      <w:t xml:space="preserve">31 </w:t>
    </w:r>
    <w:r w:rsidRPr="005E0BCE">
      <w:rPr>
        <w:rFonts w:ascii="Angsana New" w:hAnsi="Angsana New" w:hint="cs"/>
        <w:b/>
        <w:bCs/>
        <w:sz w:val="32"/>
        <w:szCs w:val="32"/>
        <w:cs/>
      </w:rPr>
      <w:t>มีน</w:t>
    </w:r>
    <w:r w:rsidRPr="005E0BCE">
      <w:rPr>
        <w:rFonts w:ascii="Angsana New" w:hAnsi="Angsana New"/>
        <w:b/>
        <w:bCs/>
        <w:sz w:val="32"/>
        <w:szCs w:val="32"/>
        <w:cs/>
      </w:rPr>
      <w:t xml:space="preserve">าคม </w:t>
    </w:r>
    <w:r w:rsidRPr="005E0BC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5E0BCE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3C0713" w14:textId="77777777" w:rsidR="006B45DD" w:rsidRPr="00CE5AF6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933C" w14:textId="77777777" w:rsidR="005169B8" w:rsidRDefault="00516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754017403">
    <w:abstractNumId w:val="24"/>
  </w:num>
  <w:num w:numId="2" w16cid:durableId="916785752">
    <w:abstractNumId w:val="26"/>
  </w:num>
  <w:num w:numId="3" w16cid:durableId="323123285">
    <w:abstractNumId w:val="38"/>
  </w:num>
  <w:num w:numId="4" w16cid:durableId="1617954068">
    <w:abstractNumId w:val="10"/>
  </w:num>
  <w:num w:numId="5" w16cid:durableId="1953054034">
    <w:abstractNumId w:val="17"/>
  </w:num>
  <w:num w:numId="6" w16cid:durableId="237398704">
    <w:abstractNumId w:val="32"/>
  </w:num>
  <w:num w:numId="7" w16cid:durableId="1123965692">
    <w:abstractNumId w:val="40"/>
  </w:num>
  <w:num w:numId="8" w16cid:durableId="81099925">
    <w:abstractNumId w:val="30"/>
  </w:num>
  <w:num w:numId="9" w16cid:durableId="1468738668">
    <w:abstractNumId w:val="12"/>
  </w:num>
  <w:num w:numId="10" w16cid:durableId="399525668">
    <w:abstractNumId w:val="27"/>
  </w:num>
  <w:num w:numId="11" w16cid:durableId="1576621440">
    <w:abstractNumId w:val="46"/>
  </w:num>
  <w:num w:numId="12" w16cid:durableId="393940924">
    <w:abstractNumId w:val="28"/>
  </w:num>
  <w:num w:numId="13" w16cid:durableId="129023986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9116949">
    <w:abstractNumId w:val="22"/>
  </w:num>
  <w:num w:numId="15" w16cid:durableId="58477097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3773011">
    <w:abstractNumId w:val="49"/>
  </w:num>
  <w:num w:numId="17" w16cid:durableId="1889148349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40438329">
    <w:abstractNumId w:val="47"/>
  </w:num>
  <w:num w:numId="19" w16cid:durableId="2084645442">
    <w:abstractNumId w:val="11"/>
  </w:num>
  <w:num w:numId="20" w16cid:durableId="1602031400">
    <w:abstractNumId w:val="14"/>
  </w:num>
  <w:num w:numId="21" w16cid:durableId="1459104009">
    <w:abstractNumId w:val="45"/>
  </w:num>
  <w:num w:numId="22" w16cid:durableId="210194679">
    <w:abstractNumId w:val="20"/>
  </w:num>
  <w:num w:numId="23" w16cid:durableId="592127668">
    <w:abstractNumId w:val="48"/>
  </w:num>
  <w:num w:numId="24" w16cid:durableId="712732721">
    <w:abstractNumId w:val="34"/>
  </w:num>
  <w:num w:numId="25" w16cid:durableId="1016927912">
    <w:abstractNumId w:val="19"/>
  </w:num>
  <w:num w:numId="26" w16cid:durableId="4084299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8852897">
    <w:abstractNumId w:val="6"/>
  </w:num>
  <w:num w:numId="28" w16cid:durableId="10373868">
    <w:abstractNumId w:val="25"/>
  </w:num>
  <w:num w:numId="29" w16cid:durableId="1498765640">
    <w:abstractNumId w:val="18"/>
  </w:num>
  <w:num w:numId="30" w16cid:durableId="622540003">
    <w:abstractNumId w:val="5"/>
  </w:num>
  <w:num w:numId="31" w16cid:durableId="1529491944">
    <w:abstractNumId w:val="9"/>
  </w:num>
  <w:num w:numId="32" w16cid:durableId="209466492">
    <w:abstractNumId w:val="7"/>
  </w:num>
  <w:num w:numId="33" w16cid:durableId="1264922979">
    <w:abstractNumId w:val="8"/>
  </w:num>
  <w:num w:numId="34" w16cid:durableId="1303920450">
    <w:abstractNumId w:val="3"/>
  </w:num>
  <w:num w:numId="35" w16cid:durableId="1466199972">
    <w:abstractNumId w:val="2"/>
  </w:num>
  <w:num w:numId="36" w16cid:durableId="1021738353">
    <w:abstractNumId w:val="0"/>
  </w:num>
  <w:num w:numId="37" w16cid:durableId="1406879866">
    <w:abstractNumId w:val="1"/>
  </w:num>
  <w:num w:numId="38" w16cid:durableId="585966666">
    <w:abstractNumId w:val="4"/>
  </w:num>
  <w:num w:numId="39" w16cid:durableId="1517815250">
    <w:abstractNumId w:val="29"/>
  </w:num>
  <w:num w:numId="40" w16cid:durableId="2065329426">
    <w:abstractNumId w:val="21"/>
  </w:num>
  <w:num w:numId="41" w16cid:durableId="1111437798">
    <w:abstractNumId w:val="41"/>
  </w:num>
  <w:num w:numId="42" w16cid:durableId="1570188352">
    <w:abstractNumId w:val="31"/>
  </w:num>
  <w:num w:numId="43" w16cid:durableId="1819300325">
    <w:abstractNumId w:val="15"/>
  </w:num>
  <w:num w:numId="44" w16cid:durableId="1385131621">
    <w:abstractNumId w:val="36"/>
  </w:num>
  <w:num w:numId="45" w16cid:durableId="2024623788">
    <w:abstractNumId w:val="23"/>
  </w:num>
  <w:num w:numId="46" w16cid:durableId="1306470610">
    <w:abstractNumId w:val="37"/>
  </w:num>
  <w:num w:numId="47" w16cid:durableId="872304208">
    <w:abstractNumId w:val="33"/>
  </w:num>
  <w:num w:numId="48" w16cid:durableId="1740787079">
    <w:abstractNumId w:val="13"/>
  </w:num>
  <w:num w:numId="49" w16cid:durableId="44182512">
    <w:abstractNumId w:val="43"/>
  </w:num>
  <w:num w:numId="50" w16cid:durableId="1556962950">
    <w:abstractNumId w:val="42"/>
  </w:num>
  <w:num w:numId="51" w16cid:durableId="123423955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931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A57"/>
    <w:rsid w:val="00037ABA"/>
    <w:rsid w:val="00037B04"/>
    <w:rsid w:val="0004022C"/>
    <w:rsid w:val="00040724"/>
    <w:rsid w:val="00040C54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770"/>
    <w:rsid w:val="000459EF"/>
    <w:rsid w:val="00045B62"/>
    <w:rsid w:val="00045D41"/>
    <w:rsid w:val="00045F0F"/>
    <w:rsid w:val="000461B4"/>
    <w:rsid w:val="0004665E"/>
    <w:rsid w:val="00047291"/>
    <w:rsid w:val="000479BE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DE"/>
    <w:rsid w:val="00065C80"/>
    <w:rsid w:val="00065DA0"/>
    <w:rsid w:val="00066028"/>
    <w:rsid w:val="00066578"/>
    <w:rsid w:val="000669B2"/>
    <w:rsid w:val="00066F63"/>
    <w:rsid w:val="00067348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12EB"/>
    <w:rsid w:val="00091B67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A25"/>
    <w:rsid w:val="00093C5B"/>
    <w:rsid w:val="00093EA5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0C3"/>
    <w:rsid w:val="000C4184"/>
    <w:rsid w:val="000C45E1"/>
    <w:rsid w:val="000C4682"/>
    <w:rsid w:val="000C4B14"/>
    <w:rsid w:val="000C4D17"/>
    <w:rsid w:val="000C4D5B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D06F1"/>
    <w:rsid w:val="000D0AEC"/>
    <w:rsid w:val="000D0D87"/>
    <w:rsid w:val="000D14CB"/>
    <w:rsid w:val="000D15BC"/>
    <w:rsid w:val="000D18F5"/>
    <w:rsid w:val="000D1A1C"/>
    <w:rsid w:val="000D1AB9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51B"/>
    <w:rsid w:val="000E49CB"/>
    <w:rsid w:val="000E4B40"/>
    <w:rsid w:val="000E4B4C"/>
    <w:rsid w:val="000E4DD3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77C"/>
    <w:rsid w:val="00110CB0"/>
    <w:rsid w:val="00110CE0"/>
    <w:rsid w:val="00110F3C"/>
    <w:rsid w:val="001110A7"/>
    <w:rsid w:val="00111538"/>
    <w:rsid w:val="001117C7"/>
    <w:rsid w:val="00111B1D"/>
    <w:rsid w:val="00111D10"/>
    <w:rsid w:val="00111D36"/>
    <w:rsid w:val="001122B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1887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71"/>
    <w:rsid w:val="00165C4A"/>
    <w:rsid w:val="00165CBE"/>
    <w:rsid w:val="00165D2C"/>
    <w:rsid w:val="00165EFC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5048"/>
    <w:rsid w:val="00175189"/>
    <w:rsid w:val="00175555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934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70EB"/>
    <w:rsid w:val="00197260"/>
    <w:rsid w:val="0019727B"/>
    <w:rsid w:val="00197290"/>
    <w:rsid w:val="00197454"/>
    <w:rsid w:val="00197587"/>
    <w:rsid w:val="00197AB5"/>
    <w:rsid w:val="00197D71"/>
    <w:rsid w:val="00197EC9"/>
    <w:rsid w:val="001A0467"/>
    <w:rsid w:val="001A0755"/>
    <w:rsid w:val="001A0940"/>
    <w:rsid w:val="001A0F4F"/>
    <w:rsid w:val="001A1139"/>
    <w:rsid w:val="001A118E"/>
    <w:rsid w:val="001A1712"/>
    <w:rsid w:val="001A18BF"/>
    <w:rsid w:val="001A220E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CB5"/>
    <w:rsid w:val="001D1E2F"/>
    <w:rsid w:val="001D2475"/>
    <w:rsid w:val="001D27A2"/>
    <w:rsid w:val="001D2B36"/>
    <w:rsid w:val="001D2EB6"/>
    <w:rsid w:val="001D30D6"/>
    <w:rsid w:val="001D380A"/>
    <w:rsid w:val="001D3A2D"/>
    <w:rsid w:val="001D3AC0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CF1"/>
    <w:rsid w:val="001F7F70"/>
    <w:rsid w:val="002002EB"/>
    <w:rsid w:val="002006A9"/>
    <w:rsid w:val="002009A7"/>
    <w:rsid w:val="00200A24"/>
    <w:rsid w:val="00200AE2"/>
    <w:rsid w:val="00200B4E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B24"/>
    <w:rsid w:val="00235C99"/>
    <w:rsid w:val="00235CB8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A0F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A0B"/>
    <w:rsid w:val="002502AA"/>
    <w:rsid w:val="0025078B"/>
    <w:rsid w:val="002508DC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00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76A"/>
    <w:rsid w:val="00267800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19D"/>
    <w:rsid w:val="00297242"/>
    <w:rsid w:val="0029761E"/>
    <w:rsid w:val="002976EE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653"/>
    <w:rsid w:val="002A4D48"/>
    <w:rsid w:val="002A5088"/>
    <w:rsid w:val="002A515C"/>
    <w:rsid w:val="002A560B"/>
    <w:rsid w:val="002A5A50"/>
    <w:rsid w:val="002A5EA5"/>
    <w:rsid w:val="002A5F5B"/>
    <w:rsid w:val="002A61B9"/>
    <w:rsid w:val="002A629F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02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E40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EE"/>
    <w:rsid w:val="00341BEA"/>
    <w:rsid w:val="00341DB2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8FE"/>
    <w:rsid w:val="00375F02"/>
    <w:rsid w:val="00375F5C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3A2"/>
    <w:rsid w:val="00393743"/>
    <w:rsid w:val="00393AD8"/>
    <w:rsid w:val="00393BD8"/>
    <w:rsid w:val="00393CF3"/>
    <w:rsid w:val="00393FE1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8CD"/>
    <w:rsid w:val="003A2C8F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DC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8CD"/>
    <w:rsid w:val="003C1A3A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61D"/>
    <w:rsid w:val="003D4742"/>
    <w:rsid w:val="003D4C03"/>
    <w:rsid w:val="003D5505"/>
    <w:rsid w:val="003D55C3"/>
    <w:rsid w:val="003D56F2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586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7C8"/>
    <w:rsid w:val="00492BF1"/>
    <w:rsid w:val="00492C49"/>
    <w:rsid w:val="00492C9F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3FD3"/>
    <w:rsid w:val="004A4274"/>
    <w:rsid w:val="004A4298"/>
    <w:rsid w:val="004A4381"/>
    <w:rsid w:val="004A4701"/>
    <w:rsid w:val="004A4C6C"/>
    <w:rsid w:val="004A4DF0"/>
    <w:rsid w:val="004A4F6F"/>
    <w:rsid w:val="004A52C2"/>
    <w:rsid w:val="004A52E2"/>
    <w:rsid w:val="004A5432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45"/>
    <w:rsid w:val="004C663B"/>
    <w:rsid w:val="004C68DA"/>
    <w:rsid w:val="004C7457"/>
    <w:rsid w:val="004C778F"/>
    <w:rsid w:val="004C7944"/>
    <w:rsid w:val="004C7975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9B8"/>
    <w:rsid w:val="00516C0C"/>
    <w:rsid w:val="00516DAF"/>
    <w:rsid w:val="00516F51"/>
    <w:rsid w:val="00516FF1"/>
    <w:rsid w:val="00517063"/>
    <w:rsid w:val="00517327"/>
    <w:rsid w:val="00517551"/>
    <w:rsid w:val="00517862"/>
    <w:rsid w:val="00517E48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93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106E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D8B"/>
    <w:rsid w:val="00584EF5"/>
    <w:rsid w:val="00584FF2"/>
    <w:rsid w:val="00585416"/>
    <w:rsid w:val="00585888"/>
    <w:rsid w:val="00585975"/>
    <w:rsid w:val="00585B63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BAC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AA0"/>
    <w:rsid w:val="00593BB7"/>
    <w:rsid w:val="00593CD2"/>
    <w:rsid w:val="00593D15"/>
    <w:rsid w:val="00594027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01"/>
    <w:rsid w:val="005B57C9"/>
    <w:rsid w:val="005B5E44"/>
    <w:rsid w:val="005B631B"/>
    <w:rsid w:val="005B68A8"/>
    <w:rsid w:val="005B69C0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6B"/>
    <w:rsid w:val="005C37D8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AE3"/>
    <w:rsid w:val="005D6D76"/>
    <w:rsid w:val="005D7060"/>
    <w:rsid w:val="005D73B9"/>
    <w:rsid w:val="005D799C"/>
    <w:rsid w:val="005E0123"/>
    <w:rsid w:val="005E06D5"/>
    <w:rsid w:val="005E076F"/>
    <w:rsid w:val="005E0BCE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050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A5D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65E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045"/>
    <w:rsid w:val="0064625B"/>
    <w:rsid w:val="00646336"/>
    <w:rsid w:val="006467ED"/>
    <w:rsid w:val="0064708E"/>
    <w:rsid w:val="006473ED"/>
    <w:rsid w:val="0064773F"/>
    <w:rsid w:val="00647814"/>
    <w:rsid w:val="00647BBF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766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F2A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71F"/>
    <w:rsid w:val="0067686E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D4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7251"/>
    <w:rsid w:val="006B794E"/>
    <w:rsid w:val="006B79BE"/>
    <w:rsid w:val="006B7A95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A3E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93"/>
    <w:rsid w:val="006D4ECF"/>
    <w:rsid w:val="006D5091"/>
    <w:rsid w:val="006D50A7"/>
    <w:rsid w:val="006D584E"/>
    <w:rsid w:val="006D592F"/>
    <w:rsid w:val="006D5C54"/>
    <w:rsid w:val="006D5C60"/>
    <w:rsid w:val="006D681D"/>
    <w:rsid w:val="006D6888"/>
    <w:rsid w:val="006D717E"/>
    <w:rsid w:val="006D7262"/>
    <w:rsid w:val="006D753C"/>
    <w:rsid w:val="006D778C"/>
    <w:rsid w:val="006D782B"/>
    <w:rsid w:val="006D7967"/>
    <w:rsid w:val="006D7B12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7FE"/>
    <w:rsid w:val="006E3966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751"/>
    <w:rsid w:val="00702A20"/>
    <w:rsid w:val="00702A2C"/>
    <w:rsid w:val="00703094"/>
    <w:rsid w:val="0070314C"/>
    <w:rsid w:val="0070328B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44D"/>
    <w:rsid w:val="007075BB"/>
    <w:rsid w:val="007076E0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2008"/>
    <w:rsid w:val="007123FC"/>
    <w:rsid w:val="00712600"/>
    <w:rsid w:val="00712623"/>
    <w:rsid w:val="007129E9"/>
    <w:rsid w:val="00712E5A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C6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655"/>
    <w:rsid w:val="0076186B"/>
    <w:rsid w:val="00761AD1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4071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D19"/>
    <w:rsid w:val="00776EB3"/>
    <w:rsid w:val="00776FB4"/>
    <w:rsid w:val="0077702F"/>
    <w:rsid w:val="007771C3"/>
    <w:rsid w:val="0077765F"/>
    <w:rsid w:val="00777B1E"/>
    <w:rsid w:val="007801B2"/>
    <w:rsid w:val="007806A9"/>
    <w:rsid w:val="007807DD"/>
    <w:rsid w:val="00780B5F"/>
    <w:rsid w:val="00780DDB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481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52"/>
    <w:rsid w:val="007E6159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663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953"/>
    <w:rsid w:val="00832BBA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406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4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088"/>
    <w:rsid w:val="008A3289"/>
    <w:rsid w:val="008A3419"/>
    <w:rsid w:val="008A3763"/>
    <w:rsid w:val="008A3C9F"/>
    <w:rsid w:val="008A4448"/>
    <w:rsid w:val="008A44DA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7F3"/>
    <w:rsid w:val="008B59AC"/>
    <w:rsid w:val="008B5A31"/>
    <w:rsid w:val="008B648F"/>
    <w:rsid w:val="008B6873"/>
    <w:rsid w:val="008B68E7"/>
    <w:rsid w:val="008B6916"/>
    <w:rsid w:val="008B6A47"/>
    <w:rsid w:val="008B6CD8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398"/>
    <w:rsid w:val="008D443B"/>
    <w:rsid w:val="008D475E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EA"/>
    <w:rsid w:val="00904647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128B"/>
    <w:rsid w:val="00921341"/>
    <w:rsid w:val="00921504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B2"/>
    <w:rsid w:val="0094535E"/>
    <w:rsid w:val="009455D4"/>
    <w:rsid w:val="00945606"/>
    <w:rsid w:val="0094567E"/>
    <w:rsid w:val="00945822"/>
    <w:rsid w:val="00945974"/>
    <w:rsid w:val="00945B3A"/>
    <w:rsid w:val="00945C99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359B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45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33A"/>
    <w:rsid w:val="009A18F9"/>
    <w:rsid w:val="009A195D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A1E"/>
    <w:rsid w:val="009C1A66"/>
    <w:rsid w:val="009C1B92"/>
    <w:rsid w:val="009C1D66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8A1"/>
    <w:rsid w:val="009C7921"/>
    <w:rsid w:val="009D0096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25"/>
    <w:rsid w:val="009E0E76"/>
    <w:rsid w:val="009E1344"/>
    <w:rsid w:val="009E13D6"/>
    <w:rsid w:val="009E1407"/>
    <w:rsid w:val="009E1606"/>
    <w:rsid w:val="009E18BE"/>
    <w:rsid w:val="009E1D94"/>
    <w:rsid w:val="009E22E8"/>
    <w:rsid w:val="009E29DE"/>
    <w:rsid w:val="009E2F85"/>
    <w:rsid w:val="009E324C"/>
    <w:rsid w:val="009E325F"/>
    <w:rsid w:val="009E36C8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BF9"/>
    <w:rsid w:val="00A30266"/>
    <w:rsid w:val="00A3038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5C3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91C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2A4"/>
    <w:rsid w:val="00A67482"/>
    <w:rsid w:val="00A67657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E09"/>
    <w:rsid w:val="00A71711"/>
    <w:rsid w:val="00A719F4"/>
    <w:rsid w:val="00A71BA4"/>
    <w:rsid w:val="00A71CC8"/>
    <w:rsid w:val="00A71DFB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F8"/>
    <w:rsid w:val="00A843E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428"/>
    <w:rsid w:val="00A905C8"/>
    <w:rsid w:val="00A905FE"/>
    <w:rsid w:val="00A9068F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62DC"/>
    <w:rsid w:val="00AB6321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451"/>
    <w:rsid w:val="00AD574B"/>
    <w:rsid w:val="00AD57B3"/>
    <w:rsid w:val="00AD5A8D"/>
    <w:rsid w:val="00AD5D19"/>
    <w:rsid w:val="00AD5D8E"/>
    <w:rsid w:val="00AD5E07"/>
    <w:rsid w:val="00AD5F26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419"/>
    <w:rsid w:val="00AE466F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D67"/>
    <w:rsid w:val="00B37107"/>
    <w:rsid w:val="00B37225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C6D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91D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648B"/>
    <w:rsid w:val="00C46516"/>
    <w:rsid w:val="00C467D4"/>
    <w:rsid w:val="00C46A38"/>
    <w:rsid w:val="00C46BE4"/>
    <w:rsid w:val="00C46D77"/>
    <w:rsid w:val="00C503B2"/>
    <w:rsid w:val="00C504E7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51C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C71"/>
    <w:rsid w:val="00CB7F01"/>
    <w:rsid w:val="00CC0046"/>
    <w:rsid w:val="00CC02C6"/>
    <w:rsid w:val="00CC0431"/>
    <w:rsid w:val="00CC04CC"/>
    <w:rsid w:val="00CC0744"/>
    <w:rsid w:val="00CC0807"/>
    <w:rsid w:val="00CC091F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3AF2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3D0"/>
    <w:rsid w:val="00D22527"/>
    <w:rsid w:val="00D2270A"/>
    <w:rsid w:val="00D22897"/>
    <w:rsid w:val="00D22973"/>
    <w:rsid w:val="00D22AD8"/>
    <w:rsid w:val="00D22BE6"/>
    <w:rsid w:val="00D231A8"/>
    <w:rsid w:val="00D23F15"/>
    <w:rsid w:val="00D241C0"/>
    <w:rsid w:val="00D245BE"/>
    <w:rsid w:val="00D247E1"/>
    <w:rsid w:val="00D24ADA"/>
    <w:rsid w:val="00D24C6D"/>
    <w:rsid w:val="00D25309"/>
    <w:rsid w:val="00D253B8"/>
    <w:rsid w:val="00D25434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EE2"/>
    <w:rsid w:val="00D44F0B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98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8DD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8AF"/>
    <w:rsid w:val="00DE58DD"/>
    <w:rsid w:val="00DE62AA"/>
    <w:rsid w:val="00DE6618"/>
    <w:rsid w:val="00DE6657"/>
    <w:rsid w:val="00DE698F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02B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C4A"/>
    <w:rsid w:val="00E32DA3"/>
    <w:rsid w:val="00E330E9"/>
    <w:rsid w:val="00E338D0"/>
    <w:rsid w:val="00E33A67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3FFE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3F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224"/>
    <w:rsid w:val="00EE737B"/>
    <w:rsid w:val="00EE741B"/>
    <w:rsid w:val="00EE7A51"/>
    <w:rsid w:val="00EE7CCD"/>
    <w:rsid w:val="00EF00D2"/>
    <w:rsid w:val="00EF06FB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0A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6485"/>
    <w:rsid w:val="00F067AB"/>
    <w:rsid w:val="00F067E2"/>
    <w:rsid w:val="00F06864"/>
    <w:rsid w:val="00F06C51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31B5"/>
    <w:rsid w:val="00F132EF"/>
    <w:rsid w:val="00F13528"/>
    <w:rsid w:val="00F13539"/>
    <w:rsid w:val="00F135AF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2DF3"/>
    <w:rsid w:val="00F33074"/>
    <w:rsid w:val="00F33197"/>
    <w:rsid w:val="00F331E1"/>
    <w:rsid w:val="00F33291"/>
    <w:rsid w:val="00F33711"/>
    <w:rsid w:val="00F33742"/>
    <w:rsid w:val="00F339AC"/>
    <w:rsid w:val="00F339AE"/>
    <w:rsid w:val="00F33D0F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564"/>
    <w:rsid w:val="00FB56BE"/>
    <w:rsid w:val="00FB5802"/>
    <w:rsid w:val="00FB5B09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B94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DE"/>
    <w:rsid w:val="00FF6A59"/>
    <w:rsid w:val="00FF73C1"/>
    <w:rsid w:val="00FF763D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4F6AD18"/>
  <w15:docId w15:val="{FFA2FF55-45BA-4479-97A4-9962332B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18</Pages>
  <Words>3324</Words>
  <Characters>18952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Pornpun Premratanachai : พรพรรณ เปรมรัตนชัย</cp:lastModifiedBy>
  <cp:revision>2</cp:revision>
  <cp:lastPrinted>2022-05-11T15:02:00Z</cp:lastPrinted>
  <dcterms:created xsi:type="dcterms:W3CDTF">2022-05-17T01:27:00Z</dcterms:created>
  <dcterms:modified xsi:type="dcterms:W3CDTF">2022-05-17T01:27:00Z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