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CBDAD" w14:textId="77777777" w:rsidR="003E6A5C" w:rsidRPr="00254A81" w:rsidRDefault="003E6A5C" w:rsidP="00717650">
      <w:pPr>
        <w:pStyle w:val="IndexHeading1"/>
        <w:spacing w:after="0" w:line="320" w:lineRule="exac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bookmarkStart w:id="0" w:name="_Hlk72153937"/>
      <w:r w:rsidRPr="00254A81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254A81">
        <w:rPr>
          <w:rFonts w:ascii="Angsana New" w:hAnsi="Angsana New"/>
          <w:b w:val="0"/>
          <w:bCs/>
          <w:sz w:val="30"/>
          <w:szCs w:val="30"/>
        </w:rPr>
        <w:tab/>
      </w:r>
      <w:r w:rsidRPr="00254A81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02357B28" w14:textId="77777777" w:rsidR="003E6A5C" w:rsidRPr="00254A81" w:rsidRDefault="003E6A5C" w:rsidP="00717650">
      <w:pPr>
        <w:pStyle w:val="IndexHeading1"/>
        <w:spacing w:after="0" w:line="320" w:lineRule="exact"/>
        <w:ind w:left="1080" w:hanging="1080"/>
        <w:outlineLvl w:val="0"/>
        <w:rPr>
          <w:rFonts w:ascii="Angsana New" w:hAnsi="Angsana New"/>
          <w:b w:val="0"/>
          <w:bCs/>
          <w:sz w:val="6"/>
          <w:szCs w:val="6"/>
          <w:lang w:bidi="th-TH"/>
        </w:rPr>
      </w:pPr>
    </w:p>
    <w:p w14:paraId="58C250D2" w14:textId="77777777" w:rsidR="003E6A5C" w:rsidRPr="00254A81" w:rsidRDefault="003E6A5C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320" w:lineRule="exact"/>
        <w:ind w:left="1080" w:hanging="1080"/>
        <w:outlineLvl w:val="0"/>
        <w:rPr>
          <w:rFonts w:ascii="Angsana New" w:hAnsi="Angsana New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31A37756" w14:textId="7CED000B" w:rsidR="001876D1" w:rsidRPr="00AB7DB7" w:rsidRDefault="001876D1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outlineLvl w:val="0"/>
        <w:rPr>
          <w:rFonts w:ascii="Angsana New" w:hAnsi="Angsana New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</w:p>
    <w:p w14:paraId="6725F010" w14:textId="77777777" w:rsidR="001876D1" w:rsidRDefault="001876D1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outlineLvl w:val="0"/>
        <w:rPr>
          <w:rFonts w:ascii="Angsana New" w:hAnsi="Angsana New"/>
          <w:b/>
          <w:sz w:val="30"/>
          <w:szCs w:val="30"/>
        </w:rPr>
      </w:pPr>
      <w:r w:rsidRPr="00254A81">
        <w:rPr>
          <w:rFonts w:ascii="Angsana New" w:hAnsi="Angsana New"/>
          <w:b/>
          <w:sz w:val="30"/>
          <w:szCs w:val="30"/>
          <w:cs/>
          <w:lang w:bidi="th-TH"/>
        </w:rPr>
        <w:t>นโยบายการบัญชีที่สำคัญ</w:t>
      </w:r>
    </w:p>
    <w:p w14:paraId="44089410" w14:textId="77777777" w:rsidR="007A5E91" w:rsidRPr="00254A81" w:rsidRDefault="007A5E91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824F651" w14:textId="77777777" w:rsidR="00CD2DAE" w:rsidRPr="00254A81" w:rsidRDefault="00CD2DAE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outlineLvl w:val="0"/>
        <w:rPr>
          <w:rFonts w:ascii="Angsana New" w:hAnsi="Angsana New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5D0A465C" w14:textId="77777777" w:rsidR="003E6A5C" w:rsidRPr="00254A81" w:rsidRDefault="003E6A5C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outlineLvl w:val="0"/>
        <w:rPr>
          <w:rFonts w:ascii="Angsana New" w:hAnsi="Angsana New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14:paraId="6E3A1574" w14:textId="77777777" w:rsidR="00CD2DAE" w:rsidRPr="00254A81" w:rsidRDefault="00CD2DAE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สินค้าคงเหลือ</w:t>
      </w:r>
    </w:p>
    <w:p w14:paraId="455601C5" w14:textId="77777777" w:rsidR="009B5E50" w:rsidRPr="00254A81" w:rsidRDefault="009B5E50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54A81">
        <w:rPr>
          <w:rFonts w:ascii="Angsana New" w:hAnsi="Angsana New"/>
          <w:sz w:val="30"/>
          <w:szCs w:val="30"/>
          <w:cs/>
        </w:rPr>
        <w:t>เงินลงทุน</w:t>
      </w:r>
      <w:r w:rsidR="001D6DE8" w:rsidRPr="00254A81">
        <w:rPr>
          <w:rFonts w:ascii="Angsana New" w:hAnsi="Angsana New"/>
          <w:sz w:val="30"/>
          <w:szCs w:val="30"/>
          <w:cs/>
          <w:lang w:bidi="th-TH"/>
        </w:rPr>
        <w:t>ในบริษัทร่วม</w:t>
      </w:r>
    </w:p>
    <w:p w14:paraId="0F8EBB82" w14:textId="4DB60BEE" w:rsidR="003E6A5C" w:rsidRDefault="003E6A5C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71BC3501" w14:textId="3DFEAFE5" w:rsidR="00B61432" w:rsidRPr="009271DC" w:rsidRDefault="009271DC" w:rsidP="009271DC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สินทรัพย์ทางการเงินไม่หมุนเวียนอื่น</w:t>
      </w:r>
    </w:p>
    <w:p w14:paraId="5C4A4BD7" w14:textId="77777777" w:rsidR="003E6A5C" w:rsidRPr="00254A81" w:rsidRDefault="005E1EFC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7322BF0B" w14:textId="77777777" w:rsidR="003E6A5C" w:rsidRPr="00254A81" w:rsidRDefault="003E6A5C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เจ้าหนี้การค้า</w:t>
      </w:r>
    </w:p>
    <w:p w14:paraId="1708084D" w14:textId="77777777" w:rsidR="000122A5" w:rsidRPr="00254A81" w:rsidRDefault="000122A5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เจ้าหนี้อื่น</w:t>
      </w:r>
    </w:p>
    <w:p w14:paraId="0AB1561A" w14:textId="0146C8DE" w:rsidR="00C91C33" w:rsidRPr="009271DC" w:rsidRDefault="007E6B9C" w:rsidP="009271DC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5040E90E" w14:textId="35A876D9" w:rsidR="00C91C33" w:rsidRPr="00254A81" w:rsidRDefault="00C91C33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outlineLvl w:val="0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สำรอง</w:t>
      </w:r>
      <w:r w:rsidR="0027619A">
        <w:rPr>
          <w:rFonts w:ascii="Angsana New" w:hAnsi="Angsana New" w:hint="cs"/>
          <w:sz w:val="30"/>
          <w:szCs w:val="30"/>
          <w:cs/>
          <w:lang w:bidi="th-TH"/>
        </w:rPr>
        <w:t>ตามกฎหมาย</w:t>
      </w:r>
    </w:p>
    <w:p w14:paraId="65398E1B" w14:textId="77777777" w:rsidR="00C91C33" w:rsidRPr="00254A81" w:rsidRDefault="00C91C33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outlineLvl w:val="0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ส่วนงา</w:t>
      </w:r>
      <w:r w:rsidR="001D6DE8" w:rsidRPr="00254A81">
        <w:rPr>
          <w:rFonts w:ascii="Angsana New" w:hAnsi="Angsana New"/>
          <w:sz w:val="30"/>
          <w:szCs w:val="30"/>
          <w:cs/>
          <w:lang w:bidi="th-TH"/>
        </w:rPr>
        <w:t>น</w:t>
      </w:r>
      <w:r w:rsidR="00EC3994" w:rsidRPr="00254A81">
        <w:rPr>
          <w:rFonts w:ascii="Angsana New" w:hAnsi="Angsana New"/>
          <w:sz w:val="30"/>
          <w:szCs w:val="30"/>
          <w:cs/>
          <w:lang w:bidi="th-TH"/>
        </w:rPr>
        <w:t>ดำเนินงาน</w:t>
      </w:r>
    </w:p>
    <w:p w14:paraId="6C0DA1B5" w14:textId="77777777" w:rsidR="00B11286" w:rsidRPr="00254A81" w:rsidRDefault="00B11286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outlineLvl w:val="0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ค่าใช้จ่ายผลประโยชน์ของพนักงาน</w:t>
      </w:r>
    </w:p>
    <w:p w14:paraId="62019F47" w14:textId="77777777" w:rsidR="00B11286" w:rsidRPr="00254A81" w:rsidRDefault="00B11286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outlineLvl w:val="0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ค่าใช้จ่ายตามลักษณะ</w:t>
      </w:r>
    </w:p>
    <w:p w14:paraId="734850D0" w14:textId="51E37ED0" w:rsidR="00B11286" w:rsidRPr="00254A81" w:rsidRDefault="00B11286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outlineLvl w:val="0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38513C97" w14:textId="77777777" w:rsidR="003E6A5C" w:rsidRPr="00254A81" w:rsidRDefault="003E6A5C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กำไรต่อหุ้น</w:t>
      </w:r>
    </w:p>
    <w:p w14:paraId="1F8E3E9B" w14:textId="77777777" w:rsidR="00DA3E81" w:rsidRPr="00254A81" w:rsidRDefault="00DA3E81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เงินปันผล</w:t>
      </w:r>
    </w:p>
    <w:p w14:paraId="2F047A4E" w14:textId="3F045645" w:rsidR="00470577" w:rsidRDefault="00470577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outlineLvl w:val="0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246E7833" w14:textId="5CA83B06" w:rsidR="0027619A" w:rsidRPr="00254A81" w:rsidRDefault="0027619A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outlineLvl w:val="0"/>
        <w:rPr>
          <w:rFonts w:ascii="Angsana New" w:hAnsi="Angsana New"/>
          <w:sz w:val="30"/>
          <w:szCs w:val="30"/>
        </w:rPr>
      </w:pPr>
      <w:r w:rsidRPr="00FD7CAD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การบริหารจัดการทุน</w:t>
      </w:r>
    </w:p>
    <w:p w14:paraId="59D4CC70" w14:textId="709B7CFD" w:rsidR="00B11286" w:rsidRPr="00254A81" w:rsidRDefault="00B11286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outlineLvl w:val="0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 xml:space="preserve">ภาระผูกพันกับกิจการที่ไม่เกี่ยวข้องกัน  </w:t>
      </w:r>
    </w:p>
    <w:bookmarkEnd w:id="0"/>
    <w:p w14:paraId="3552C82B" w14:textId="77777777" w:rsidR="003E6A5C" w:rsidRPr="00254A81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br w:type="page"/>
      </w:r>
      <w:r w:rsidR="00777B4A" w:rsidRPr="00254A8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3D5E5E6" w14:textId="77777777" w:rsidR="003E6A5C" w:rsidRPr="00254A81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FE17EF2" w14:textId="07566381" w:rsidR="003E6A5C" w:rsidRPr="00254A81" w:rsidRDefault="00A570EC" w:rsidP="00A570EC">
      <w:pPr>
        <w:tabs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ab/>
      </w:r>
      <w:r w:rsidRPr="00254A81">
        <w:rPr>
          <w:rFonts w:ascii="Angsana New" w:hAnsi="Angsana New"/>
          <w:sz w:val="30"/>
          <w:szCs w:val="30"/>
          <w:cs/>
        </w:rPr>
        <w:tab/>
      </w:r>
      <w:r w:rsidR="00777B4A" w:rsidRPr="00B5443E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FF7770">
        <w:rPr>
          <w:rFonts w:ascii="Angsana New" w:hAnsi="Angsana New" w:hint="cs"/>
          <w:sz w:val="30"/>
          <w:szCs w:val="30"/>
          <w:cs/>
        </w:rPr>
        <w:t xml:space="preserve"> </w:t>
      </w:r>
      <w:r w:rsidR="009C6446">
        <w:rPr>
          <w:rFonts w:ascii="Angsana New" w:hAnsi="Angsana New"/>
          <w:sz w:val="30"/>
          <w:szCs w:val="30"/>
        </w:rPr>
        <w:t xml:space="preserve">27 </w:t>
      </w:r>
      <w:r w:rsidR="00FF7770" w:rsidRPr="00FF7770">
        <w:rPr>
          <w:rFonts w:ascii="Angsana New" w:hAnsi="Angsana New"/>
          <w:sz w:val="30"/>
          <w:szCs w:val="30"/>
          <w:cs/>
        </w:rPr>
        <w:t xml:space="preserve">พฤษภาคม </w:t>
      </w:r>
      <w:r w:rsidR="00FD50BA">
        <w:rPr>
          <w:rFonts w:ascii="Angsana New" w:hAnsi="Angsana New"/>
          <w:sz w:val="30"/>
          <w:szCs w:val="30"/>
        </w:rPr>
        <w:t>2565</w:t>
      </w:r>
    </w:p>
    <w:p w14:paraId="08CFF451" w14:textId="77777777" w:rsidR="003E6A5C" w:rsidRPr="00254A81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2CDC7835" w14:textId="77777777" w:rsidR="003E6A5C" w:rsidRPr="00254A81" w:rsidRDefault="00527ED0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254A81">
        <w:rPr>
          <w:rFonts w:ascii="Angsana New" w:hAnsi="Angsana New"/>
          <w:sz w:val="30"/>
          <w:szCs w:val="30"/>
          <w:u w:val="none"/>
        </w:rPr>
        <w:t>1</w:t>
      </w:r>
      <w:r w:rsidRPr="00254A81">
        <w:rPr>
          <w:rFonts w:ascii="Angsana New" w:hAnsi="Angsana New"/>
          <w:sz w:val="30"/>
          <w:szCs w:val="30"/>
          <w:u w:val="none"/>
        </w:rPr>
        <w:tab/>
      </w:r>
      <w:r w:rsidR="003E6A5C" w:rsidRPr="00254A81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20FC463F" w14:textId="77777777" w:rsidR="003E6A5C" w:rsidRPr="00254A81" w:rsidRDefault="003E6A5C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091FB32F" w14:textId="7C574C03" w:rsidR="00C85C47" w:rsidRPr="00A81F3D" w:rsidRDefault="00C85C47" w:rsidP="00C85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9"/>
        <w:jc w:val="thaiDistribute"/>
        <w:rPr>
          <w:rFonts w:ascii="Angsana New" w:hAnsi="Angsana New"/>
          <w:sz w:val="30"/>
          <w:szCs w:val="30"/>
          <w:lang w:val="th-TH"/>
        </w:rPr>
      </w:pPr>
      <w:r w:rsidRPr="00254A81">
        <w:rPr>
          <w:rFonts w:ascii="Angsana New" w:hAnsi="Angsana New"/>
          <w:sz w:val="30"/>
          <w:szCs w:val="30"/>
          <w:cs/>
        </w:rPr>
        <w:t xml:space="preserve">บริษัท </w:t>
      </w:r>
      <w:r w:rsidR="00FB28A9">
        <w:rPr>
          <w:rFonts w:ascii="Angsana New" w:hAnsi="Angsana New" w:hint="cs"/>
          <w:sz w:val="30"/>
          <w:szCs w:val="30"/>
          <w:cs/>
        </w:rPr>
        <w:t>เบอร์ล่า คาร์บอน (ไทยแลนด์)</w:t>
      </w:r>
      <w:r w:rsidRPr="00254A81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Pr="00254A81">
        <w:rPr>
          <w:rFonts w:ascii="Angsana New" w:hAnsi="Angsana New"/>
          <w:sz w:val="30"/>
          <w:szCs w:val="30"/>
        </w:rPr>
        <w:t xml:space="preserve"> “</w:t>
      </w:r>
      <w:r w:rsidRPr="00254A81">
        <w:rPr>
          <w:rFonts w:ascii="Angsana New" w:hAnsi="Angsana New"/>
          <w:sz w:val="30"/>
          <w:szCs w:val="30"/>
          <w:cs/>
        </w:rPr>
        <w:t>บริษัท</w:t>
      </w:r>
      <w:r w:rsidRPr="00254A81">
        <w:rPr>
          <w:rFonts w:ascii="Angsana New" w:hAnsi="Angsana New"/>
          <w:sz w:val="30"/>
          <w:szCs w:val="30"/>
        </w:rPr>
        <w:t xml:space="preserve">” </w:t>
      </w:r>
      <w:r w:rsidRPr="00254A81">
        <w:rPr>
          <w:rFonts w:ascii="Angsana New" w:hAnsi="Angsana New"/>
          <w:sz w:val="30"/>
          <w:szCs w:val="30"/>
          <w:cs/>
          <w:lang w:val="th-TH"/>
        </w:rPr>
        <w:t xml:space="preserve">เป็นนิติบุคคลที่จัดตั้งขึ้นในประเทศไทย </w:t>
      </w:r>
      <w:r w:rsidR="00A81F3D" w:rsidRPr="00A81F3D">
        <w:rPr>
          <w:rFonts w:ascii="Angsana New" w:hAnsi="Angsana New"/>
          <w:sz w:val="28"/>
          <w:szCs w:val="28"/>
          <w:cs/>
        </w:rPr>
        <w:t xml:space="preserve">ไทย </w:t>
      </w:r>
      <w:r w:rsidR="00A81F3D" w:rsidRPr="00A81F3D">
        <w:rPr>
          <w:rFonts w:ascii="Angsana New" w:hAnsi="Angsana New"/>
          <w:sz w:val="30"/>
          <w:szCs w:val="30"/>
          <w:cs/>
          <w:lang w:val="th-TH"/>
        </w:rPr>
        <w:t>และจดทะเบียนกับตลาดหลักทรัพย์แห่งประเทศไทย</w:t>
      </w:r>
      <w:r w:rsidR="00A81F3D">
        <w:rPr>
          <w:rFonts w:ascii="Angsana New" w:hAnsi="Angsana New" w:hint="cs"/>
          <w:sz w:val="30"/>
          <w:szCs w:val="30"/>
          <w:cs/>
          <w:lang w:val="th-TH"/>
        </w:rPr>
        <w:t xml:space="preserve">เมื่อปี </w:t>
      </w:r>
      <w:r w:rsidR="00A81F3D">
        <w:rPr>
          <w:rFonts w:ascii="Angsana New" w:hAnsi="Angsana New"/>
          <w:sz w:val="30"/>
          <w:szCs w:val="30"/>
        </w:rPr>
        <w:t>25</w:t>
      </w:r>
      <w:r w:rsidR="00FF7770">
        <w:rPr>
          <w:rFonts w:ascii="Angsana New" w:hAnsi="Angsana New"/>
          <w:sz w:val="30"/>
          <w:szCs w:val="30"/>
        </w:rPr>
        <w:t>33</w:t>
      </w:r>
      <w:r w:rsidR="00A81F3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A81F3D" w:rsidRPr="00A81F3D">
        <w:rPr>
          <w:rFonts w:ascii="Angsana New" w:hAnsi="Angsana New"/>
          <w:sz w:val="30"/>
          <w:szCs w:val="30"/>
          <w:cs/>
          <w:lang w:val="th-TH"/>
        </w:rPr>
        <w:t>โดยมีที่อยู่จดทะเบียน</w:t>
      </w:r>
      <w:r w:rsidRPr="00254A81">
        <w:rPr>
          <w:rFonts w:ascii="Angsana New" w:hAnsi="Angsana New"/>
          <w:sz w:val="30"/>
          <w:szCs w:val="30"/>
          <w:cs/>
          <w:lang w:val="th-TH"/>
        </w:rPr>
        <w:t>ของสำนักงานและโรงงานดังนี้</w:t>
      </w:r>
    </w:p>
    <w:p w14:paraId="2029D2D1" w14:textId="77777777" w:rsidR="00C85C47" w:rsidRPr="00254A81" w:rsidRDefault="00C85C47" w:rsidP="00C85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9"/>
        <w:jc w:val="both"/>
        <w:rPr>
          <w:rFonts w:ascii="Angsana New" w:hAnsi="Angsana New"/>
          <w:sz w:val="30"/>
          <w:szCs w:val="30"/>
        </w:rPr>
      </w:pPr>
    </w:p>
    <w:p w14:paraId="7F894D00" w14:textId="77777777" w:rsidR="00C85C47" w:rsidRPr="00254A81" w:rsidRDefault="00C85C47" w:rsidP="00A9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left="1627" w:right="29" w:hanging="1080"/>
        <w:rPr>
          <w:rFonts w:ascii="Angsana New" w:hAnsi="Angsana New"/>
          <w:sz w:val="30"/>
          <w:szCs w:val="30"/>
          <w:cs/>
        </w:rPr>
      </w:pPr>
      <w:r w:rsidRPr="00254A81">
        <w:rPr>
          <w:rFonts w:ascii="Angsana New" w:hAnsi="Angsana New"/>
          <w:sz w:val="30"/>
          <w:szCs w:val="30"/>
          <w:cs/>
        </w:rPr>
        <w:t>สำนักงาน</w:t>
      </w:r>
      <w:r w:rsidR="00A946D8" w:rsidRPr="00254A81">
        <w:rPr>
          <w:rFonts w:ascii="Angsana New" w:hAnsi="Angsana New"/>
          <w:sz w:val="30"/>
          <w:szCs w:val="30"/>
          <w:cs/>
        </w:rPr>
        <w:t>ใหญ่</w:t>
      </w:r>
      <w:r w:rsidRPr="00254A81">
        <w:rPr>
          <w:rFonts w:ascii="Angsana New" w:hAnsi="Angsana New"/>
          <w:sz w:val="30"/>
          <w:szCs w:val="30"/>
          <w:cs/>
        </w:rPr>
        <w:t xml:space="preserve"> </w:t>
      </w:r>
      <w:r w:rsidRPr="00254A81">
        <w:rPr>
          <w:rFonts w:ascii="Angsana New" w:hAnsi="Angsana New"/>
          <w:sz w:val="30"/>
          <w:szCs w:val="30"/>
        </w:rPr>
        <w:t>:</w:t>
      </w:r>
      <w:r w:rsidR="00153E23" w:rsidRPr="00254A81">
        <w:rPr>
          <w:rFonts w:ascii="Angsana New" w:hAnsi="Angsana New"/>
          <w:sz w:val="30"/>
          <w:szCs w:val="30"/>
        </w:rPr>
        <w:t xml:space="preserve"> </w:t>
      </w:r>
      <w:r w:rsidRPr="00254A81">
        <w:rPr>
          <w:rFonts w:ascii="Angsana New" w:hAnsi="Angsana New"/>
          <w:spacing w:val="-20"/>
          <w:sz w:val="30"/>
          <w:szCs w:val="30"/>
        </w:rPr>
        <w:t>888/122</w:t>
      </w:r>
      <w:r w:rsidR="00E20304" w:rsidRPr="00254A81">
        <w:rPr>
          <w:rFonts w:ascii="Angsana New" w:hAnsi="Angsana New"/>
          <w:spacing w:val="-20"/>
          <w:sz w:val="30"/>
          <w:szCs w:val="30"/>
          <w:cs/>
        </w:rPr>
        <w:t xml:space="preserve"> </w:t>
      </w:r>
      <w:r w:rsidR="008E3431" w:rsidRPr="00254A81">
        <w:rPr>
          <w:rFonts w:ascii="Angsana New" w:hAnsi="Angsana New"/>
          <w:spacing w:val="-20"/>
          <w:sz w:val="30"/>
          <w:szCs w:val="30"/>
          <w:cs/>
        </w:rPr>
        <w:t xml:space="preserve"> </w:t>
      </w:r>
      <w:r w:rsidR="00B50B9E" w:rsidRPr="00254A81">
        <w:rPr>
          <w:rFonts w:ascii="Angsana New" w:hAnsi="Angsana New"/>
          <w:spacing w:val="-20"/>
          <w:sz w:val="30"/>
          <w:szCs w:val="30"/>
          <w:cs/>
        </w:rPr>
        <w:t>และ</w:t>
      </w:r>
      <w:r w:rsidR="00E20304" w:rsidRPr="00254A81">
        <w:rPr>
          <w:rFonts w:ascii="Angsana New" w:hAnsi="Angsana New"/>
          <w:color w:val="FFFFFF"/>
          <w:spacing w:val="-20"/>
          <w:sz w:val="30"/>
          <w:szCs w:val="30"/>
        </w:rPr>
        <w:t>_</w:t>
      </w:r>
      <w:r w:rsidR="00B50B9E" w:rsidRPr="00254A81">
        <w:rPr>
          <w:rFonts w:ascii="Angsana New" w:hAnsi="Angsana New"/>
          <w:sz w:val="30"/>
          <w:szCs w:val="30"/>
        </w:rPr>
        <w:t>128</w:t>
      </w:r>
      <w:r w:rsidR="00E20304" w:rsidRPr="00254A81">
        <w:rPr>
          <w:rFonts w:ascii="Angsana New" w:hAnsi="Angsana New"/>
          <w:color w:val="FFFFFF"/>
          <w:spacing w:val="-20"/>
          <w:sz w:val="30"/>
          <w:szCs w:val="30"/>
        </w:rPr>
        <w:t>_</w:t>
      </w:r>
      <w:r w:rsidR="00B50B9E" w:rsidRPr="00254A81">
        <w:rPr>
          <w:rFonts w:ascii="Angsana New" w:hAnsi="Angsana New"/>
          <w:spacing w:val="-20"/>
          <w:sz w:val="30"/>
          <w:szCs w:val="30"/>
          <w:cs/>
        </w:rPr>
        <w:t>อ</w:t>
      </w:r>
      <w:r w:rsidR="00B50B9E" w:rsidRPr="00254A81">
        <w:rPr>
          <w:rFonts w:ascii="Angsana New" w:hAnsi="Angsana New"/>
          <w:sz w:val="30"/>
          <w:szCs w:val="30"/>
          <w:cs/>
        </w:rPr>
        <w:t>าคา</w:t>
      </w:r>
      <w:r w:rsidR="00B50B9E" w:rsidRPr="00254A81">
        <w:rPr>
          <w:rFonts w:ascii="Angsana New" w:hAnsi="Angsana New"/>
          <w:spacing w:val="-20"/>
          <w:sz w:val="30"/>
          <w:szCs w:val="30"/>
          <w:cs/>
        </w:rPr>
        <w:t>ร</w:t>
      </w:r>
      <w:r w:rsidR="00B50B9E" w:rsidRPr="00254A81">
        <w:rPr>
          <w:rFonts w:ascii="Angsana New" w:hAnsi="Angsana New"/>
          <w:sz w:val="30"/>
          <w:szCs w:val="30"/>
          <w:cs/>
        </w:rPr>
        <w:t>มหาทุนพลาซ่า</w:t>
      </w:r>
      <w:r w:rsidR="00E20304" w:rsidRPr="00254A81">
        <w:rPr>
          <w:rFonts w:ascii="Angsana New" w:hAnsi="Angsana New"/>
          <w:sz w:val="30"/>
          <w:szCs w:val="30"/>
          <w:cs/>
        </w:rPr>
        <w:t xml:space="preserve"> </w:t>
      </w:r>
      <w:r w:rsidR="00B50B9E" w:rsidRPr="00254A81">
        <w:rPr>
          <w:rFonts w:ascii="Angsana New" w:hAnsi="Angsana New"/>
          <w:sz w:val="30"/>
          <w:szCs w:val="30"/>
          <w:cs/>
        </w:rPr>
        <w:t>ชั้น</w:t>
      </w:r>
      <w:r w:rsidR="00E20304" w:rsidRPr="00254A81">
        <w:rPr>
          <w:rFonts w:ascii="Angsana New" w:hAnsi="Angsana New"/>
          <w:spacing w:val="-20"/>
          <w:sz w:val="30"/>
          <w:szCs w:val="30"/>
          <w:cs/>
        </w:rPr>
        <w:t xml:space="preserve"> </w:t>
      </w:r>
      <w:r w:rsidRPr="00254A81">
        <w:rPr>
          <w:rFonts w:ascii="Angsana New" w:hAnsi="Angsana New"/>
          <w:spacing w:val="-20"/>
          <w:sz w:val="30"/>
          <w:szCs w:val="30"/>
        </w:rPr>
        <w:t>16</w:t>
      </w:r>
      <w:r w:rsidR="00E20304" w:rsidRPr="00254A81">
        <w:rPr>
          <w:rFonts w:ascii="Angsana New" w:hAnsi="Angsana New"/>
          <w:spacing w:val="-20"/>
          <w:sz w:val="30"/>
          <w:szCs w:val="30"/>
          <w:cs/>
        </w:rPr>
        <w:t xml:space="preserve">  </w:t>
      </w:r>
      <w:r w:rsidR="00B50B9E" w:rsidRPr="00254A81">
        <w:rPr>
          <w:rFonts w:ascii="Angsana New" w:hAnsi="Angsana New"/>
          <w:sz w:val="30"/>
          <w:szCs w:val="30"/>
          <w:cs/>
        </w:rPr>
        <w:t>ถนนเพลินจิต</w:t>
      </w:r>
      <w:r w:rsidR="00E20304" w:rsidRPr="00254A81">
        <w:rPr>
          <w:rFonts w:ascii="Angsana New" w:hAnsi="Angsana New"/>
          <w:color w:val="FFFFFF"/>
          <w:spacing w:val="-20"/>
          <w:sz w:val="30"/>
          <w:szCs w:val="30"/>
        </w:rPr>
        <w:t xml:space="preserve"> </w:t>
      </w:r>
      <w:r w:rsidR="00B50B9E" w:rsidRPr="00254A81">
        <w:rPr>
          <w:rFonts w:ascii="Angsana New" w:hAnsi="Angsana New"/>
          <w:sz w:val="30"/>
          <w:szCs w:val="30"/>
          <w:cs/>
        </w:rPr>
        <w:t>แขวงลุมพินี</w:t>
      </w:r>
      <w:r w:rsidR="00E20304" w:rsidRPr="00254A81">
        <w:rPr>
          <w:rFonts w:ascii="Angsana New" w:hAnsi="Angsana New"/>
          <w:sz w:val="30"/>
          <w:szCs w:val="30"/>
        </w:rPr>
        <w:t xml:space="preserve"> </w:t>
      </w:r>
      <w:r w:rsidR="00A946D8" w:rsidRPr="00254A81">
        <w:rPr>
          <w:rFonts w:ascii="Angsana New" w:hAnsi="Angsana New"/>
          <w:sz w:val="30"/>
          <w:szCs w:val="30"/>
          <w:cs/>
        </w:rPr>
        <w:t>เขตปทุมวัน</w:t>
      </w:r>
      <w:r w:rsidR="00A946D8" w:rsidRPr="00254A81">
        <w:rPr>
          <w:rFonts w:ascii="Angsana New" w:hAnsi="Angsana New"/>
          <w:sz w:val="30"/>
          <w:szCs w:val="30"/>
          <w:cs/>
        </w:rPr>
        <w:br/>
        <w:t xml:space="preserve">     </w:t>
      </w:r>
      <w:r w:rsidR="00E20304" w:rsidRPr="00254A81">
        <w:rPr>
          <w:rFonts w:ascii="Angsana New" w:hAnsi="Angsana New"/>
          <w:sz w:val="30"/>
          <w:szCs w:val="30"/>
          <w:cs/>
        </w:rPr>
        <w:t>กรุ</w:t>
      </w:r>
      <w:r w:rsidRPr="00254A81">
        <w:rPr>
          <w:rFonts w:ascii="Angsana New" w:hAnsi="Angsana New"/>
          <w:sz w:val="30"/>
          <w:szCs w:val="30"/>
          <w:cs/>
        </w:rPr>
        <w:t>งเทพมหานคร</w:t>
      </w:r>
      <w:r w:rsidR="00117CE5" w:rsidRPr="00254A81">
        <w:rPr>
          <w:rFonts w:ascii="Angsana New" w:hAnsi="Angsana New"/>
          <w:sz w:val="30"/>
          <w:szCs w:val="30"/>
        </w:rPr>
        <w:t xml:space="preserve"> 10330</w:t>
      </w:r>
    </w:p>
    <w:p w14:paraId="515BF83A" w14:textId="77777777" w:rsidR="00C85C47" w:rsidRPr="00254A81" w:rsidRDefault="00C85C47" w:rsidP="00B5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left="1620" w:right="29" w:hanging="1073"/>
        <w:jc w:val="thaiDistribute"/>
        <w:rPr>
          <w:rFonts w:ascii="Angsana New" w:hAnsi="Angsana New"/>
          <w:sz w:val="30"/>
          <w:szCs w:val="30"/>
          <w:cs/>
        </w:rPr>
      </w:pPr>
      <w:r w:rsidRPr="00254A81">
        <w:rPr>
          <w:rFonts w:ascii="Angsana New" w:hAnsi="Angsana New"/>
          <w:sz w:val="30"/>
          <w:szCs w:val="30"/>
          <w:cs/>
        </w:rPr>
        <w:t xml:space="preserve">โรงงาน </w:t>
      </w:r>
      <w:r w:rsidRPr="00254A81">
        <w:rPr>
          <w:rFonts w:ascii="Angsana New" w:hAnsi="Angsana New"/>
          <w:sz w:val="30"/>
          <w:szCs w:val="30"/>
        </w:rPr>
        <w:tab/>
      </w:r>
      <w:r w:rsidR="00A946D8" w:rsidRPr="00254A81">
        <w:rPr>
          <w:rFonts w:ascii="Angsana New" w:hAnsi="Angsana New"/>
          <w:sz w:val="30"/>
          <w:szCs w:val="30"/>
          <w:cs/>
        </w:rPr>
        <w:tab/>
        <w:t xml:space="preserve">   </w:t>
      </w:r>
      <w:r w:rsidRPr="00254A81">
        <w:rPr>
          <w:rFonts w:ascii="Angsana New" w:hAnsi="Angsana New"/>
          <w:sz w:val="30"/>
          <w:szCs w:val="30"/>
        </w:rPr>
        <w:t xml:space="preserve">: </w:t>
      </w:r>
      <w:r w:rsidRPr="00254A81">
        <w:rPr>
          <w:rFonts w:ascii="Angsana New" w:hAnsi="Angsana New"/>
          <w:sz w:val="30"/>
          <w:szCs w:val="30"/>
          <w:cs/>
        </w:rPr>
        <w:t xml:space="preserve"> </w:t>
      </w:r>
      <w:r w:rsidRPr="00254A81">
        <w:rPr>
          <w:rFonts w:ascii="Angsana New" w:hAnsi="Angsana New"/>
          <w:sz w:val="30"/>
          <w:szCs w:val="30"/>
        </w:rPr>
        <w:t>44</w:t>
      </w:r>
      <w:r w:rsidRPr="00254A81">
        <w:rPr>
          <w:rFonts w:ascii="Angsana New" w:hAnsi="Angsana New"/>
          <w:sz w:val="30"/>
          <w:szCs w:val="30"/>
          <w:cs/>
        </w:rPr>
        <w:t xml:space="preserve"> หมู่ </w:t>
      </w:r>
      <w:r w:rsidRPr="00254A81">
        <w:rPr>
          <w:rFonts w:ascii="Angsana New" w:hAnsi="Angsana New"/>
          <w:sz w:val="30"/>
          <w:szCs w:val="30"/>
        </w:rPr>
        <w:t>1</w:t>
      </w:r>
      <w:r w:rsidRPr="00254A81">
        <w:rPr>
          <w:rFonts w:ascii="Angsana New" w:hAnsi="Angsana New"/>
          <w:sz w:val="30"/>
          <w:szCs w:val="30"/>
          <w:cs/>
        </w:rPr>
        <w:t xml:space="preserve"> ถนนอยุธยา</w:t>
      </w:r>
      <w:r w:rsidRPr="00254A81">
        <w:rPr>
          <w:rFonts w:ascii="Angsana New" w:hAnsi="Angsana New"/>
          <w:sz w:val="30"/>
          <w:szCs w:val="30"/>
        </w:rPr>
        <w:t>-</w:t>
      </w:r>
      <w:r w:rsidRPr="00254A81">
        <w:rPr>
          <w:rFonts w:ascii="Angsana New" w:hAnsi="Angsana New"/>
          <w:sz w:val="30"/>
          <w:szCs w:val="30"/>
          <w:cs/>
        </w:rPr>
        <w:t>อ่างทอง ตำบลโพสะ อำเภอเมือง</w:t>
      </w:r>
      <w:r w:rsidRPr="00254A81">
        <w:rPr>
          <w:rFonts w:ascii="Angsana New" w:hAnsi="Angsana New"/>
          <w:sz w:val="30"/>
          <w:szCs w:val="30"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>อ่างทอง</w:t>
      </w:r>
      <w:r w:rsidR="00117CE5" w:rsidRPr="00254A81">
        <w:rPr>
          <w:rFonts w:ascii="Angsana New" w:hAnsi="Angsana New"/>
          <w:sz w:val="30"/>
          <w:szCs w:val="30"/>
        </w:rPr>
        <w:t xml:space="preserve"> 14000</w:t>
      </w:r>
    </w:p>
    <w:p w14:paraId="504EB365" w14:textId="77777777" w:rsidR="00C85C47" w:rsidRPr="00254A81" w:rsidRDefault="00C85C47" w:rsidP="00C85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9"/>
        <w:jc w:val="both"/>
        <w:rPr>
          <w:rFonts w:ascii="Angsana New" w:hAnsi="Angsana New"/>
          <w:sz w:val="30"/>
          <w:szCs w:val="30"/>
        </w:rPr>
      </w:pPr>
    </w:p>
    <w:p w14:paraId="7644F9DD" w14:textId="7ACA572A" w:rsidR="00117CE5" w:rsidRPr="00254A81" w:rsidRDefault="00117CE5" w:rsidP="00117CE5">
      <w:pPr>
        <w:tabs>
          <w:tab w:val="clear" w:pos="227"/>
          <w:tab w:val="clear" w:pos="454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pacing w:val="-6"/>
          <w:sz w:val="30"/>
          <w:szCs w:val="30"/>
          <w:cs/>
        </w:rPr>
        <w:t xml:space="preserve">ผู้ถือหุ้นรายใหญ่ในระหว่างปีได้แก่ </w:t>
      </w:r>
      <w:r w:rsidRPr="00254A81">
        <w:rPr>
          <w:rFonts w:ascii="Angsana New" w:hAnsi="Angsana New"/>
          <w:spacing w:val="-6"/>
          <w:sz w:val="30"/>
          <w:szCs w:val="30"/>
        </w:rPr>
        <w:t>SKI Carbon Black (Mauritius) Limited (</w:t>
      </w:r>
      <w:r w:rsidRPr="00254A81">
        <w:rPr>
          <w:rFonts w:ascii="Angsana New" w:hAnsi="Angsana New"/>
          <w:spacing w:val="-6"/>
          <w:sz w:val="30"/>
          <w:szCs w:val="30"/>
          <w:cs/>
        </w:rPr>
        <w:t xml:space="preserve">ถือหุ้นร้อยละ </w:t>
      </w:r>
      <w:r w:rsidRPr="00254A81">
        <w:rPr>
          <w:rFonts w:ascii="Angsana New" w:hAnsi="Angsana New"/>
          <w:spacing w:val="-6"/>
          <w:sz w:val="30"/>
          <w:szCs w:val="30"/>
        </w:rPr>
        <w:t>3</w:t>
      </w:r>
      <w:r w:rsidR="009C6446">
        <w:rPr>
          <w:rFonts w:ascii="Angsana New" w:hAnsi="Angsana New"/>
          <w:spacing w:val="-6"/>
          <w:sz w:val="30"/>
          <w:szCs w:val="30"/>
        </w:rPr>
        <w:t>8.0</w:t>
      </w:r>
      <w:r w:rsidR="000E5A55">
        <w:rPr>
          <w:rFonts w:ascii="Angsana New" w:hAnsi="Angsana New"/>
          <w:spacing w:val="-6"/>
          <w:sz w:val="30"/>
          <w:szCs w:val="30"/>
        </w:rPr>
        <w:t>2</w:t>
      </w:r>
      <w:r w:rsidRPr="00254A81">
        <w:rPr>
          <w:rFonts w:ascii="Angsana New" w:hAnsi="Angsana New"/>
          <w:spacing w:val="-6"/>
          <w:sz w:val="30"/>
          <w:szCs w:val="30"/>
        </w:rPr>
        <w:t>)</w:t>
      </w:r>
      <w:r w:rsidRPr="00254A81">
        <w:rPr>
          <w:rFonts w:ascii="Angsana New" w:hAnsi="Angsana New"/>
          <w:spacing w:val="-6"/>
          <w:sz w:val="30"/>
          <w:szCs w:val="30"/>
          <w:cs/>
        </w:rPr>
        <w:t xml:space="preserve"> บริษัท ไทยเร</w:t>
      </w:r>
      <w:r w:rsidRPr="00254A81">
        <w:rPr>
          <w:rFonts w:ascii="Angsana New" w:hAnsi="Angsana New"/>
          <w:sz w:val="30"/>
          <w:szCs w:val="30"/>
          <w:cs/>
        </w:rPr>
        <w:t xml:space="preserve">ยอนจำกัด (มหาชน) </w:t>
      </w:r>
      <w:r w:rsidRPr="00254A81">
        <w:rPr>
          <w:rFonts w:ascii="Angsana New" w:hAnsi="Angsana New"/>
          <w:sz w:val="30"/>
          <w:szCs w:val="30"/>
        </w:rPr>
        <w:t>(</w:t>
      </w:r>
      <w:r w:rsidRPr="00254A81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Pr="00254A81">
        <w:rPr>
          <w:rFonts w:ascii="Angsana New" w:hAnsi="Angsana New"/>
          <w:sz w:val="30"/>
          <w:szCs w:val="30"/>
        </w:rPr>
        <w:t xml:space="preserve">24.98) </w:t>
      </w:r>
      <w:r w:rsidRPr="00254A81">
        <w:rPr>
          <w:rFonts w:ascii="Angsana New" w:hAnsi="Angsana New"/>
          <w:sz w:val="30"/>
          <w:szCs w:val="30"/>
          <w:cs/>
        </w:rPr>
        <w:t xml:space="preserve">และ </w:t>
      </w:r>
      <w:r w:rsidR="006313B4" w:rsidRPr="00254A81">
        <w:rPr>
          <w:rFonts w:ascii="Angsana New" w:hAnsi="Angsana New"/>
          <w:sz w:val="30"/>
          <w:szCs w:val="30"/>
        </w:rPr>
        <w:t xml:space="preserve">Asian </w:t>
      </w:r>
      <w:proofErr w:type="spellStart"/>
      <w:r w:rsidR="006313B4" w:rsidRPr="00254A81">
        <w:rPr>
          <w:rFonts w:ascii="Angsana New" w:hAnsi="Angsana New"/>
          <w:sz w:val="30"/>
          <w:szCs w:val="30"/>
        </w:rPr>
        <w:t>Opps</w:t>
      </w:r>
      <w:proofErr w:type="spellEnd"/>
      <w:r w:rsidR="006313B4" w:rsidRPr="00254A81">
        <w:rPr>
          <w:rFonts w:ascii="Angsana New" w:hAnsi="Angsana New"/>
          <w:sz w:val="30"/>
          <w:szCs w:val="30"/>
        </w:rPr>
        <w:t xml:space="preserve"> I </w:t>
      </w:r>
      <w:r w:rsidRPr="00254A81">
        <w:rPr>
          <w:rFonts w:ascii="Angsana New" w:hAnsi="Angsana New"/>
          <w:sz w:val="30"/>
          <w:szCs w:val="30"/>
        </w:rPr>
        <w:t>Limited (</w:t>
      </w:r>
      <w:r w:rsidRPr="00254A81">
        <w:rPr>
          <w:rFonts w:ascii="Angsana New" w:hAnsi="Angsana New"/>
          <w:sz w:val="30"/>
          <w:szCs w:val="30"/>
          <w:cs/>
        </w:rPr>
        <w:t>ถือหุ้นร้อยละ</w:t>
      </w:r>
      <w:r w:rsidR="006313B4" w:rsidRPr="00254A81">
        <w:rPr>
          <w:rFonts w:ascii="Angsana New" w:hAnsi="Angsana New"/>
          <w:sz w:val="30"/>
          <w:szCs w:val="30"/>
        </w:rPr>
        <w:t>15</w:t>
      </w:r>
      <w:r w:rsidRPr="00254A81">
        <w:rPr>
          <w:rFonts w:ascii="Angsana New" w:hAnsi="Angsana New"/>
          <w:sz w:val="30"/>
          <w:szCs w:val="30"/>
        </w:rPr>
        <w:t>.</w:t>
      </w:r>
      <w:r w:rsidR="006313B4" w:rsidRPr="00254A81">
        <w:rPr>
          <w:rFonts w:ascii="Angsana New" w:hAnsi="Angsana New"/>
          <w:sz w:val="30"/>
          <w:szCs w:val="30"/>
        </w:rPr>
        <w:t>99</w:t>
      </w:r>
      <w:r w:rsidRPr="00254A81">
        <w:rPr>
          <w:rFonts w:ascii="Angsana New" w:hAnsi="Angsana New"/>
          <w:sz w:val="30"/>
          <w:szCs w:val="30"/>
        </w:rPr>
        <w:t>)</w:t>
      </w:r>
    </w:p>
    <w:p w14:paraId="4F327AC3" w14:textId="77777777" w:rsidR="00C85C47" w:rsidRPr="00254A81" w:rsidRDefault="00C85C47" w:rsidP="00C85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E9C5ED5" w14:textId="4732223D" w:rsidR="00C85C47" w:rsidRPr="00254A81" w:rsidRDefault="00C85C47" w:rsidP="00C85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eastAsia="Calibri" w:hAnsi="Angsana New"/>
          <w:i/>
          <w:iCs/>
          <w:color w:val="0000FF"/>
          <w:sz w:val="30"/>
          <w:szCs w:val="30"/>
          <w:shd w:val="clear" w:color="auto" w:fill="E0E0E0"/>
          <w:lang w:val="en-GB"/>
        </w:rPr>
      </w:pPr>
      <w:r w:rsidRPr="00254A81">
        <w:rPr>
          <w:rFonts w:ascii="Angsana New" w:hAnsi="Angsana New"/>
          <w:sz w:val="30"/>
          <w:szCs w:val="30"/>
          <w:cs/>
        </w:rPr>
        <w:t>กลุ่มบริษัทดำเนินธุรกิจหลักในการผลิตและจำหน่ายผงคาร์บอน รายละเอียดของบริษัทย่อยและบ</w:t>
      </w:r>
      <w:r w:rsidR="00422D3B" w:rsidRPr="00254A81">
        <w:rPr>
          <w:rFonts w:ascii="Angsana New" w:hAnsi="Angsana New"/>
          <w:sz w:val="30"/>
          <w:szCs w:val="30"/>
          <w:cs/>
        </w:rPr>
        <w:t xml:space="preserve">ริษัทร่วม ณ วันที่ </w:t>
      </w:r>
      <w:r w:rsidR="00422D3B" w:rsidRPr="00254A81">
        <w:rPr>
          <w:rFonts w:ascii="Angsana New" w:hAnsi="Angsana New"/>
          <w:sz w:val="30"/>
          <w:szCs w:val="30"/>
        </w:rPr>
        <w:t>31</w:t>
      </w:r>
      <w:r w:rsidR="00422D3B" w:rsidRPr="00254A81">
        <w:rPr>
          <w:rFonts w:ascii="Angsana New" w:hAnsi="Angsana New"/>
          <w:sz w:val="30"/>
          <w:szCs w:val="30"/>
          <w:cs/>
        </w:rPr>
        <w:t xml:space="preserve"> มีนาคม </w:t>
      </w:r>
      <w:r w:rsidR="00FD50BA">
        <w:rPr>
          <w:rFonts w:ascii="Angsana New" w:hAnsi="Angsana New"/>
          <w:sz w:val="30"/>
          <w:szCs w:val="30"/>
        </w:rPr>
        <w:t xml:space="preserve">2565 </w:t>
      </w:r>
      <w:r w:rsidR="00700CF8">
        <w:rPr>
          <w:rFonts w:ascii="Angsana New" w:hAnsi="Angsana New"/>
          <w:sz w:val="30"/>
          <w:szCs w:val="30"/>
          <w:cs/>
        </w:rPr>
        <w:t xml:space="preserve">และ </w:t>
      </w:r>
      <w:r w:rsidR="00FD50BA">
        <w:rPr>
          <w:rFonts w:ascii="Angsana New" w:hAnsi="Angsana New"/>
          <w:sz w:val="30"/>
          <w:szCs w:val="30"/>
        </w:rPr>
        <w:t>2564</w:t>
      </w:r>
      <w:r w:rsidR="00FD50BA" w:rsidRPr="00254A81">
        <w:rPr>
          <w:rFonts w:ascii="Angsana New" w:hAnsi="Angsana New"/>
          <w:sz w:val="30"/>
          <w:szCs w:val="30"/>
          <w:cs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9C6446">
        <w:rPr>
          <w:rFonts w:ascii="Angsana New" w:hAnsi="Angsana New"/>
          <w:sz w:val="30"/>
          <w:szCs w:val="30"/>
        </w:rPr>
        <w:t>8</w:t>
      </w:r>
      <w:r w:rsidRPr="00254A81">
        <w:rPr>
          <w:rFonts w:ascii="Angsana New" w:hAnsi="Angsana New"/>
          <w:sz w:val="30"/>
          <w:szCs w:val="30"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 xml:space="preserve">และ </w:t>
      </w:r>
      <w:r w:rsidR="009C6446">
        <w:rPr>
          <w:rFonts w:ascii="Angsana New" w:hAnsi="Angsana New"/>
          <w:sz w:val="30"/>
          <w:szCs w:val="30"/>
        </w:rPr>
        <w:t>9</w:t>
      </w:r>
      <w:r w:rsidRPr="00254A81">
        <w:rPr>
          <w:rFonts w:ascii="Angsana New" w:hAnsi="Angsana New"/>
          <w:sz w:val="30"/>
          <w:szCs w:val="30"/>
        </w:rPr>
        <w:t xml:space="preserve"> </w:t>
      </w:r>
    </w:p>
    <w:p w14:paraId="2FEF02F9" w14:textId="77777777" w:rsidR="003E6A5C" w:rsidRPr="00254A81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7F51CC04" w14:textId="77777777" w:rsidR="003E6A5C" w:rsidRPr="00254A81" w:rsidRDefault="00527ED0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254A81">
        <w:rPr>
          <w:rFonts w:ascii="Angsana New" w:hAnsi="Angsana New"/>
          <w:sz w:val="30"/>
          <w:szCs w:val="30"/>
          <w:u w:val="none"/>
        </w:rPr>
        <w:t>2</w:t>
      </w:r>
      <w:r w:rsidRPr="00254A81">
        <w:rPr>
          <w:rFonts w:ascii="Angsana New" w:hAnsi="Angsana New"/>
          <w:sz w:val="30"/>
          <w:szCs w:val="30"/>
          <w:u w:val="none"/>
        </w:rPr>
        <w:tab/>
      </w:r>
      <w:r w:rsidR="00E07E6F" w:rsidRPr="00254A81">
        <w:rPr>
          <w:rFonts w:ascii="Angsana New" w:hAnsi="Angsana New"/>
          <w:sz w:val="30"/>
          <w:szCs w:val="30"/>
          <w:u w:val="none"/>
          <w:cs/>
        </w:rPr>
        <w:t>เกณฑ์การจัดทำงบการเงิน</w:t>
      </w:r>
      <w:r w:rsidR="00E07E6F" w:rsidRPr="00254A81">
        <w:rPr>
          <w:rFonts w:ascii="Angsana New" w:hAnsi="Angsana New"/>
          <w:i/>
          <w:iCs/>
          <w:sz w:val="30"/>
          <w:szCs w:val="30"/>
          <w:u w:val="none"/>
          <w:cs/>
        </w:rPr>
        <w:t xml:space="preserve"> </w:t>
      </w:r>
      <w:r w:rsidR="00E07E6F" w:rsidRPr="00254A81">
        <w:rPr>
          <w:rFonts w:ascii="Angsana New" w:hAnsi="Angsana New"/>
          <w:i/>
          <w:iCs/>
          <w:sz w:val="30"/>
          <w:szCs w:val="30"/>
          <w:u w:val="none"/>
        </w:rPr>
        <w:t xml:space="preserve"> </w:t>
      </w:r>
    </w:p>
    <w:p w14:paraId="5B364F21" w14:textId="77777777" w:rsidR="00AF1B65" w:rsidRPr="00254A81" w:rsidRDefault="00AF1B65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A1B849" w14:textId="77777777" w:rsidR="000E5A55" w:rsidRPr="00A0321A" w:rsidRDefault="000E5A55" w:rsidP="000E5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A0321A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>
        <w:rPr>
          <w:rFonts w:ascii="Angsana New" w:hAnsi="Angsana New"/>
          <w:sz w:val="30"/>
          <w:szCs w:val="30"/>
        </w:rPr>
        <w:br/>
      </w:r>
      <w:r w:rsidRPr="00A0321A">
        <w:rPr>
          <w:rFonts w:ascii="Angsana New" w:hAnsi="Angsana New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Pr="00A0321A">
        <w:rPr>
          <w:rFonts w:ascii="Angsana New" w:hAnsi="Angsana New"/>
          <w:sz w:val="30"/>
          <w:szCs w:val="30"/>
        </w:rPr>
        <w:br/>
      </w:r>
      <w:r w:rsidRPr="00A0321A">
        <w:rPr>
          <w:rFonts w:ascii="Angsana New" w:hAnsi="Angsana New"/>
          <w:sz w:val="30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 </w:t>
      </w:r>
      <w:r w:rsidRPr="00A0321A">
        <w:rPr>
          <w:rFonts w:ascii="Angsana New" w:hAnsi="Angsana New"/>
          <w:sz w:val="30"/>
          <w:szCs w:val="30"/>
        </w:rPr>
        <w:t xml:space="preserve">3 </w:t>
      </w:r>
      <w:r w:rsidRPr="00A0321A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2D27983F" w14:textId="77777777" w:rsidR="000E5A55" w:rsidRPr="00A0321A" w:rsidRDefault="000E5A55" w:rsidP="000E5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</w:p>
    <w:p w14:paraId="6308668D" w14:textId="238ED886" w:rsidR="00C36C96" w:rsidRDefault="000E5A55" w:rsidP="000E5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  <w:cs/>
        </w:rPr>
      </w:pPr>
      <w:r w:rsidRPr="00A0321A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A0321A">
        <w:rPr>
          <w:rFonts w:ascii="Angsana New" w:hAnsi="Angsana New"/>
          <w:sz w:val="30"/>
          <w:szCs w:val="30"/>
        </w:rPr>
        <w:t xml:space="preserve"> </w:t>
      </w:r>
      <w:r w:rsidRPr="00A0321A">
        <w:rPr>
          <w:rFonts w:ascii="Angsana New" w:hAnsi="Angsana New"/>
          <w:sz w:val="30"/>
          <w:szCs w:val="30"/>
          <w:cs/>
        </w:rPr>
        <w:t>ทั้งนี้</w:t>
      </w:r>
      <w:r>
        <w:rPr>
          <w:rFonts w:ascii="Angsana New" w:hAnsi="Angsana New"/>
          <w:sz w:val="30"/>
          <w:szCs w:val="30"/>
        </w:rPr>
        <w:t xml:space="preserve"> </w:t>
      </w:r>
      <w:r w:rsidRPr="00A0321A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</w:t>
      </w:r>
      <w:r>
        <w:rPr>
          <w:rFonts w:ascii="Angsana New" w:hAnsi="Angsana New"/>
          <w:sz w:val="30"/>
          <w:szCs w:val="30"/>
        </w:rPr>
        <w:br/>
      </w:r>
      <w:r w:rsidRPr="00A0321A">
        <w:rPr>
          <w:rFonts w:ascii="Angsana New" w:hAnsi="Angsana New"/>
          <w:sz w:val="30"/>
          <w:szCs w:val="30"/>
          <w:cs/>
        </w:rPr>
        <w:t xml:space="preserve">ข้อ </w:t>
      </w:r>
      <w:r w:rsidRPr="00A0321A">
        <w:rPr>
          <w:rFonts w:ascii="Angsana New" w:hAnsi="Angsana New"/>
          <w:sz w:val="30"/>
          <w:szCs w:val="30"/>
        </w:rPr>
        <w:t xml:space="preserve">3 </w:t>
      </w:r>
      <w:r w:rsidRPr="00A0321A">
        <w:rPr>
          <w:rFonts w:ascii="Angsana New" w:hAnsi="Angsana New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594EA11B" w14:textId="5C84BD5E" w:rsidR="00793491" w:rsidRDefault="00233E56" w:rsidP="00B54A2C">
      <w:pPr>
        <w:pStyle w:val="BodyText2"/>
        <w:tabs>
          <w:tab w:val="left" w:pos="540"/>
        </w:tabs>
        <w:ind w:left="0" w:firstLine="0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</w:rPr>
        <w:br w:type="page"/>
      </w:r>
      <w:r w:rsidR="007F6A7B">
        <w:rPr>
          <w:rFonts w:ascii="Angsana New" w:hAnsi="Angsana New"/>
          <w:b/>
          <w:sz w:val="30"/>
          <w:szCs w:val="30"/>
          <w:lang w:val="en-US"/>
        </w:rPr>
        <w:lastRenderedPageBreak/>
        <w:t>3</w:t>
      </w:r>
      <w:r w:rsidR="007F6A7B">
        <w:rPr>
          <w:rFonts w:ascii="Angsana New" w:hAnsi="Angsana New"/>
          <w:bCs/>
          <w:sz w:val="30"/>
          <w:szCs w:val="30"/>
          <w:lang w:val="en-US"/>
        </w:rPr>
        <w:t xml:space="preserve"> </w:t>
      </w:r>
      <w:r w:rsidR="00B54A2C" w:rsidRPr="00254A81">
        <w:rPr>
          <w:rFonts w:ascii="Angsana New" w:hAnsi="Angsana New"/>
          <w:bCs/>
          <w:sz w:val="30"/>
          <w:szCs w:val="30"/>
          <w:cs/>
        </w:rPr>
        <w:tab/>
      </w:r>
      <w:r w:rsidR="00B54A2C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นโยบายการบัญชีที่สำคัญ</w:t>
      </w:r>
    </w:p>
    <w:p w14:paraId="09458CB4" w14:textId="77777777" w:rsidR="00B54A2C" w:rsidRPr="007A2AE9" w:rsidRDefault="00B54A2C" w:rsidP="00497787">
      <w:pPr>
        <w:pStyle w:val="BodyText2"/>
        <w:tabs>
          <w:tab w:val="left" w:pos="540"/>
        </w:tabs>
        <w:ind w:left="540" w:firstLine="0"/>
        <w:rPr>
          <w:rFonts w:ascii="Angsana New" w:hAnsi="Angsana New"/>
          <w:sz w:val="24"/>
          <w:szCs w:val="24"/>
        </w:rPr>
      </w:pPr>
    </w:p>
    <w:p w14:paraId="2ABC3539" w14:textId="77777777" w:rsidR="00B54A2C" w:rsidRPr="007A2AE9" w:rsidRDefault="00B54A2C" w:rsidP="00B54A2C">
      <w:pPr>
        <w:pStyle w:val="Heading8"/>
        <w:numPr>
          <w:ilvl w:val="1"/>
          <w:numId w:val="26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7A2AE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115297C3" w14:textId="5ED4B2F9" w:rsidR="00B54A2C" w:rsidRDefault="00B54A2C" w:rsidP="00B5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16CF7567" w14:textId="77777777" w:rsidR="00C36C96" w:rsidRPr="00BE5D06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BE5D06">
        <w:rPr>
          <w:rFonts w:ascii="Angsana New" w:hAnsi="Angsana New" w:hint="cs"/>
          <w:sz w:val="30"/>
          <w:szCs w:val="30"/>
          <w:cs/>
        </w:rPr>
        <w:t>งบการเงินรวมประกอบด้วยงบการเงินของบริษัท</w:t>
      </w:r>
      <w:r w:rsidRPr="00BE5D06">
        <w:rPr>
          <w:rFonts w:ascii="Angsana New" w:hAnsi="Angsana New"/>
          <w:sz w:val="30"/>
          <w:szCs w:val="30"/>
        </w:rPr>
        <w:t xml:space="preserve"> </w:t>
      </w:r>
      <w:r w:rsidRPr="00BE5D06">
        <w:rPr>
          <w:rFonts w:ascii="Angsana New" w:hAnsi="Angsana New" w:hint="cs"/>
          <w:sz w:val="30"/>
          <w:szCs w:val="30"/>
          <w:cs/>
        </w:rPr>
        <w:t>และบริษัทย่อย (รวมกันเรียกว่า “กลุ่มบริษัท”) และส่วนได้เสียของกลุ่มบริษัทในบริษัทร่วม</w:t>
      </w:r>
    </w:p>
    <w:p w14:paraId="2FD79DFA" w14:textId="77777777" w:rsidR="00C36C96" w:rsidRPr="00BE5D06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</w:p>
    <w:p w14:paraId="7DD44414" w14:textId="77777777" w:rsidR="00C36C96" w:rsidRPr="00BE5D06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BE5D06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BE5D06">
        <w:rPr>
          <w:rFonts w:ascii="Angsana New" w:hAnsi="Angsana New"/>
          <w:sz w:val="30"/>
          <w:szCs w:val="30"/>
        </w:rPr>
        <w:t xml:space="preserve"> </w:t>
      </w:r>
      <w:r w:rsidRPr="00BE5D06">
        <w:rPr>
          <w:rFonts w:ascii="Angsana New" w:hAnsi="Angsana New"/>
          <w:sz w:val="30"/>
          <w:szCs w:val="30"/>
          <w:cs/>
        </w:rPr>
        <w:t xml:space="preserve"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53449F50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</w:p>
    <w:p w14:paraId="0AA09735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7B79FE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4DD5893F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</w:p>
    <w:p w14:paraId="13FF0A2F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7B79FE">
        <w:rPr>
          <w:rFonts w:ascii="Angsana New" w:hAnsi="Angsana New"/>
          <w:sz w:val="30"/>
          <w:szCs w:val="30"/>
          <w:cs/>
        </w:rPr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จะถูกบันทึกในงบการเงินรวมจนถึงวันที่ความมีอิทธิพลอย่างมีนัยสำคัญสิ้นสุดลง</w:t>
      </w:r>
      <w:r w:rsidRPr="007B79FE">
        <w:rPr>
          <w:rFonts w:ascii="Angsana New" w:hAnsi="Angsana New"/>
          <w:sz w:val="30"/>
          <w:szCs w:val="30"/>
        </w:rPr>
        <w:t xml:space="preserve"> </w:t>
      </w:r>
    </w:p>
    <w:p w14:paraId="3A366DD0" w14:textId="77777777" w:rsidR="00C36C96" w:rsidRDefault="00C36C96" w:rsidP="00C36C96">
      <w:pPr>
        <w:pStyle w:val="BodyText2"/>
        <w:spacing w:line="240" w:lineRule="atLeast"/>
        <w:ind w:left="540" w:right="47" w:firstLine="0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</w:p>
    <w:p w14:paraId="551F9C01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7B79FE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7B79FE">
        <w:rPr>
          <w:rFonts w:ascii="Angsana New" w:hAnsi="Angsana New"/>
          <w:sz w:val="30"/>
          <w:szCs w:val="30"/>
        </w:rPr>
        <w:t xml:space="preserve"> </w:t>
      </w:r>
      <w:r w:rsidRPr="007B79FE">
        <w:rPr>
          <w:rFonts w:ascii="Angsana New" w:hAnsi="Angsana New"/>
          <w:sz w:val="30"/>
          <w:szCs w:val="30"/>
          <w:cs/>
        </w:rPr>
        <w:t>รวมถึงรายได้</w:t>
      </w:r>
      <w:r w:rsidRPr="007B79FE">
        <w:rPr>
          <w:rFonts w:ascii="Angsana New" w:hAnsi="Angsana New"/>
          <w:sz w:val="30"/>
          <w:szCs w:val="30"/>
        </w:rPr>
        <w:t xml:space="preserve"> </w:t>
      </w:r>
      <w:r w:rsidRPr="007B79FE">
        <w:rPr>
          <w:rFonts w:ascii="Angsana New" w:hAnsi="Angsana New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7B79FE">
        <w:rPr>
          <w:rFonts w:ascii="Angsana New" w:hAnsi="Angsana New"/>
          <w:sz w:val="30"/>
          <w:szCs w:val="30"/>
        </w:rPr>
        <w:t xml:space="preserve"> </w:t>
      </w:r>
      <w:r w:rsidRPr="007B79FE">
        <w:rPr>
          <w:rFonts w:ascii="Angsana New" w:hAnsi="Angsana New"/>
          <w:sz w:val="30"/>
          <w:szCs w:val="30"/>
          <w:cs/>
        </w:rPr>
        <w:t>ถูกตัดรายการในการจัดทำงบการเงินรวม</w:t>
      </w:r>
      <w:r w:rsidRPr="007B79FE">
        <w:rPr>
          <w:rFonts w:ascii="Angsana New" w:hAnsi="Angsana New"/>
          <w:sz w:val="30"/>
          <w:szCs w:val="30"/>
        </w:rPr>
        <w:t xml:space="preserve"> </w:t>
      </w:r>
      <w:r w:rsidRPr="007B79FE">
        <w:rPr>
          <w:rFonts w:ascii="Angsana New" w:hAnsi="Angsana New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</w:t>
      </w:r>
      <w:r w:rsidRPr="007B79FE">
        <w:rPr>
          <w:rFonts w:ascii="Angsana New" w:hAnsi="Angsana New"/>
          <w:sz w:val="30"/>
          <w:szCs w:val="30"/>
        </w:rPr>
        <w:t xml:space="preserve"> </w:t>
      </w:r>
      <w:r w:rsidRPr="007B79FE">
        <w:rPr>
          <w:rFonts w:ascii="Angsana New" w:hAnsi="Angsana New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38B0AB3B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7B79FE">
        <w:rPr>
          <w:rFonts w:ascii="Angsana New" w:hAnsi="Angsana New"/>
          <w:sz w:val="30"/>
          <w:szCs w:val="30"/>
          <w:cs/>
        </w:rPr>
        <w:t xml:space="preserve"> </w:t>
      </w:r>
    </w:p>
    <w:p w14:paraId="6CA5BA3E" w14:textId="77777777" w:rsidR="00C36C96" w:rsidRPr="00E928D5" w:rsidRDefault="00C36C96" w:rsidP="00C36C96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928D5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เงินลงทุนในบริษัท</w:t>
      </w:r>
      <w:r w:rsidRPr="00E928D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ย่อย</w:t>
      </w:r>
      <w:r w:rsidRPr="00E928D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E928D5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Pr="00E928D5">
        <w:rPr>
          <w:rFonts w:ascii="Angsana New" w:hAnsi="Angsana New"/>
          <w:b/>
          <w:bCs/>
          <w:i/>
          <w:iCs/>
          <w:sz w:val="30"/>
          <w:szCs w:val="30"/>
          <w:cs/>
        </w:rPr>
        <w:t>บริษัท</w:t>
      </w:r>
      <w:r w:rsidRPr="00E928D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ร่วม</w:t>
      </w:r>
    </w:p>
    <w:p w14:paraId="2CE6C520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</w:p>
    <w:p w14:paraId="2C2525FB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7B79FE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Pr="007B79FE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7B79FE">
        <w:rPr>
          <w:rFonts w:ascii="Angsana New" w:hAnsi="Angsana New"/>
          <w:sz w:val="30"/>
          <w:szCs w:val="30"/>
          <w:cs/>
        </w:rPr>
        <w:t>บริษัทร่วมในงบการเงินเฉพาะกิจการวัดมูลค่าด้วยราคาทุนหักค่าเผื่อการด้อยค่า</w:t>
      </w:r>
      <w:r w:rsidRPr="007B79FE">
        <w:rPr>
          <w:rFonts w:ascii="Angsana New" w:hAnsi="Angsana New" w:hint="cs"/>
          <w:sz w:val="30"/>
          <w:szCs w:val="30"/>
          <w:cs/>
        </w:rPr>
        <w:t xml:space="preserve">  </w:t>
      </w:r>
      <w:r w:rsidRPr="007B79FE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กำไร</w:t>
      </w:r>
      <w:r w:rsidRPr="007B79FE">
        <w:rPr>
          <w:rFonts w:ascii="Angsana New" w:hAnsi="Angsana New" w:hint="cs"/>
          <w:sz w:val="30"/>
          <w:szCs w:val="30"/>
          <w:cs/>
        </w:rPr>
        <w:t>หรือ</w:t>
      </w:r>
      <w:r w:rsidRPr="007B79FE">
        <w:rPr>
          <w:rFonts w:ascii="Angsana New" w:hAnsi="Angsana New"/>
          <w:sz w:val="30"/>
          <w:szCs w:val="30"/>
          <w:cs/>
        </w:rPr>
        <w:t>ขาดทุนจากการขายเงินลงทุนบันทึกในกำไรหรือขาดทุน</w:t>
      </w:r>
    </w:p>
    <w:p w14:paraId="282EE15B" w14:textId="20FC7EBC" w:rsidR="00C36C96" w:rsidRDefault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9882B5D" w14:textId="77777777" w:rsidR="00C36C96" w:rsidRPr="00B54A2C" w:rsidRDefault="00C36C96" w:rsidP="00C36C96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54A2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เงินตราต่างประเทศ </w:t>
      </w:r>
    </w:p>
    <w:p w14:paraId="67F45750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</w:p>
    <w:p w14:paraId="23C691AC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7B79FE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</w:t>
      </w:r>
      <w:r w:rsidRPr="007B79FE">
        <w:rPr>
          <w:rFonts w:ascii="Angsana New" w:hAnsi="Angsana New"/>
          <w:sz w:val="30"/>
          <w:szCs w:val="30"/>
        </w:rPr>
        <w:t xml:space="preserve"> </w:t>
      </w:r>
      <w:r w:rsidRPr="007B79FE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13CF45C2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</w:p>
    <w:p w14:paraId="11B3E7E4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7B79FE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  <w:r w:rsidRPr="007B79FE">
        <w:rPr>
          <w:rFonts w:ascii="Angsana New" w:hAnsi="Angsana New"/>
          <w:sz w:val="30"/>
          <w:szCs w:val="30"/>
        </w:rPr>
        <w:t xml:space="preserve"> </w:t>
      </w:r>
    </w:p>
    <w:p w14:paraId="3DD3C316" w14:textId="77777777" w:rsidR="00C36C96" w:rsidRPr="007B79FE" w:rsidRDefault="00C36C96" w:rsidP="00C36C96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B79FE">
        <w:rPr>
          <w:rFonts w:asciiTheme="majorBidi" w:hAnsiTheme="majorBidi" w:cstheme="majorBidi"/>
          <w:sz w:val="30"/>
          <w:szCs w:val="30"/>
          <w:cs/>
        </w:rPr>
        <w:t>เงิน</w:t>
      </w:r>
      <w:r w:rsidRPr="007B79FE">
        <w:rPr>
          <w:rFonts w:ascii="Angsana New" w:hAnsi="Angsana New"/>
          <w:sz w:val="30"/>
          <w:szCs w:val="30"/>
          <w:cs/>
        </w:rPr>
        <w:t>ลงทุนในตราสารทุนที่กำหนดให้วัดมูลค่าด้วยมูลค่ายุติธรรมผ่านกำไรขาดทุนเบ็ดเสร็จอื่น  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7FEFF1BD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  <w:cs/>
        </w:rPr>
      </w:pPr>
    </w:p>
    <w:p w14:paraId="3319DC31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7B79FE">
        <w:rPr>
          <w:rFonts w:ascii="Angsana New" w:hAnsi="Angsana New"/>
          <w:i/>
          <w:iCs/>
          <w:sz w:val="30"/>
          <w:szCs w:val="30"/>
          <w:cs/>
        </w:rPr>
        <w:t>หน่วยงานในต่างประเทศ</w:t>
      </w:r>
    </w:p>
    <w:p w14:paraId="02211973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  <w:cs/>
        </w:rPr>
      </w:pPr>
      <w:r w:rsidRPr="007B79FE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</w:t>
      </w:r>
      <w:r w:rsidRPr="007B79FE">
        <w:rPr>
          <w:rFonts w:ascii="Angsana New" w:hAnsi="Angsana New"/>
          <w:sz w:val="30"/>
          <w:szCs w:val="30"/>
        </w:rPr>
        <w:t xml:space="preserve"> </w:t>
      </w:r>
      <w:r w:rsidRPr="007B79FE">
        <w:rPr>
          <w:rFonts w:ascii="Angsana New" w:hAnsi="Angsana New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  <w:r w:rsidRPr="007B79FE">
        <w:rPr>
          <w:rFonts w:ascii="Angsana New" w:hAnsi="Angsana New"/>
          <w:sz w:val="30"/>
          <w:szCs w:val="30"/>
        </w:rPr>
        <w:t xml:space="preserve">  </w:t>
      </w:r>
    </w:p>
    <w:p w14:paraId="4AD9F57E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6ABBCC4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  <w:cs/>
        </w:rPr>
      </w:pPr>
      <w:r w:rsidRPr="007B79FE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25757B74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70DD939" w14:textId="77777777" w:rsidR="00C36C96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  <w:bookmarkStart w:id="1" w:name="_Hlk87107207"/>
      <w:r w:rsidRPr="00E928D5">
        <w:rPr>
          <w:rFonts w:ascii="Angsana New" w:hAnsi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Pr="00E928D5">
        <w:rPr>
          <w:rFonts w:ascii="Angsana New" w:hAnsi="Angsana New" w:hint="cs"/>
          <w:sz w:val="30"/>
          <w:szCs w:val="30"/>
          <w:cs/>
        </w:rPr>
        <w:t>หรือ</w:t>
      </w:r>
      <w:r w:rsidRPr="00E928D5">
        <w:rPr>
          <w:rFonts w:ascii="Angsana New" w:hAnsi="Angsana New"/>
          <w:sz w:val="30"/>
          <w:szCs w:val="30"/>
          <w:cs/>
        </w:rPr>
        <w:t>ความมีอิทธิพลอย่างมีสาระสำคัญ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     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</w:t>
      </w:r>
      <w:r w:rsidRPr="00E928D5">
        <w:rPr>
          <w:rFonts w:ascii="Angsana New" w:hAnsi="Angsana New"/>
          <w:sz w:val="30"/>
          <w:szCs w:val="30"/>
        </w:rPr>
        <w:t xml:space="preserve">  </w:t>
      </w:r>
      <w:r w:rsidRPr="00E928D5">
        <w:rPr>
          <w:rFonts w:ascii="Angsana New" w:hAnsi="Angsana New"/>
          <w:sz w:val="30"/>
          <w:szCs w:val="30"/>
          <w:cs/>
        </w:rPr>
        <w:t>หากกลุ่มบริษัทจำหน่ายเงินลงทุนในบริษัทร่วมเพียงบางส่วนโดยที่กลุ่มบริษัทยังคงมีอิทธิพล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59532F81" w14:textId="5C624317" w:rsidR="00C36C96" w:rsidRDefault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bookmarkEnd w:id="1"/>
    <w:p w14:paraId="675252DC" w14:textId="77777777" w:rsidR="00C36C96" w:rsidRPr="00E928D5" w:rsidRDefault="00C36C96" w:rsidP="00C36C96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928D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p w14:paraId="5C41AA72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E34C02A" w14:textId="77777777" w:rsidR="00C36C96" w:rsidRPr="007B79FE" w:rsidRDefault="00C36C96" w:rsidP="00C36C96">
      <w:pPr>
        <w:pStyle w:val="BodyText"/>
        <w:numPr>
          <w:ilvl w:val="0"/>
          <w:numId w:val="4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B79F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28BCE28D" w14:textId="77777777" w:rsidR="00C36C96" w:rsidRPr="00E928D5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28D5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E928D5">
        <w:rPr>
          <w:rFonts w:asciiTheme="majorBidi" w:hAnsiTheme="majorBidi" w:cstheme="majorBidi"/>
          <w:sz w:val="30"/>
          <w:szCs w:val="30"/>
        </w:rPr>
        <w:t xml:space="preserve"> 3</w:t>
      </w:r>
      <w:r w:rsidRPr="00E928D5">
        <w:rPr>
          <w:rFonts w:asciiTheme="majorBidi" w:hAnsiTheme="majorBidi" w:cstheme="majorBidi"/>
          <w:sz w:val="30"/>
          <w:szCs w:val="30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E928D5">
        <w:rPr>
          <w:rFonts w:asciiTheme="majorBidi" w:hAnsiTheme="majorBidi" w:cstheme="majorBidi"/>
          <w:sz w:val="30"/>
          <w:szCs w:val="30"/>
        </w:rPr>
        <w:t xml:space="preserve"> </w:t>
      </w:r>
      <w:r w:rsidRPr="00E928D5">
        <w:rPr>
          <w:rFonts w:asciiTheme="majorBidi" w:hAnsiTheme="majorBidi" w:cstheme="majorBidi"/>
          <w:sz w:val="30"/>
          <w:szCs w:val="30"/>
          <w:cs/>
        </w:rPr>
        <w:t>และวัดมูลค่า</w:t>
      </w:r>
      <w:r w:rsidRPr="007B79FE">
        <w:rPr>
          <w:rFonts w:asciiTheme="majorBidi" w:hAnsiTheme="majorBidi" w:cstheme="majorBidi"/>
          <w:sz w:val="30"/>
          <w:szCs w:val="30"/>
          <w:cs/>
        </w:rPr>
        <w:t>ด้วยมูลค่ายุติธรรมโดยรวมต้นทุนการทำรายการที่เกี่ยวข้องโดยตรงกับการได้มา เว้นแต่สินทรัพย์ทางการเงิน</w:t>
      </w:r>
      <w:r w:rsidRPr="00E928D5">
        <w:rPr>
          <w:rFonts w:asciiTheme="majorBidi" w:hAnsiTheme="majorBidi" w:cstheme="majorBidi"/>
          <w:sz w:val="30"/>
          <w:szCs w:val="30"/>
          <w:cs/>
        </w:rPr>
        <w:t>และหนี้สินทางการเงินที่วัดมูลค่าด้วยมูลค่ายุติธรรมผ่านกำไรหรือขาดทุน</w:t>
      </w:r>
      <w:r w:rsidRPr="00E928D5">
        <w:rPr>
          <w:rFonts w:asciiTheme="majorBidi" w:hAnsiTheme="majorBidi" w:cstheme="majorBidi"/>
          <w:sz w:val="30"/>
          <w:szCs w:val="30"/>
        </w:rPr>
        <w:t xml:space="preserve"> </w:t>
      </w:r>
      <w:r w:rsidRPr="00E928D5">
        <w:rPr>
          <w:rFonts w:asciiTheme="majorBidi" w:hAnsiTheme="majorBidi" w:cstheme="majorBidi"/>
          <w:sz w:val="30"/>
          <w:szCs w:val="30"/>
          <w:cs/>
        </w:rPr>
        <w:t>จะวัดมูลค่าเมื่อเริ่มแรกและภายหลังด้วยมูลค่ายุติธรรมและ</w:t>
      </w:r>
      <w:r w:rsidRPr="007B79FE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ต้นทุนการทำรายการที่เกี่ยวข้องโดยตรงกับการได้มานั้นบันทึก</w:t>
      </w:r>
      <w:r w:rsidRPr="00E928D5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</w:p>
    <w:p w14:paraId="714C0626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0C94D239" w14:textId="77777777" w:rsidR="00C36C96" w:rsidRPr="00E928D5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79FE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7B79FE">
        <w:rPr>
          <w:rFonts w:asciiTheme="majorBidi" w:hAnsiTheme="majorBidi" w:cstheme="majorBidi"/>
          <w:sz w:val="30"/>
          <w:szCs w:val="30"/>
        </w:rPr>
        <w:t xml:space="preserve"> </w:t>
      </w:r>
      <w:r w:rsidRPr="007B79FE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7B79FE">
        <w:rPr>
          <w:rFonts w:asciiTheme="majorBidi" w:hAnsiTheme="majorBidi" w:cstheme="majorBidi"/>
          <w:sz w:val="30"/>
          <w:szCs w:val="30"/>
        </w:rPr>
        <w:t xml:space="preserve"> </w:t>
      </w:r>
      <w:r w:rsidRPr="007B79FE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E928D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B79FE">
        <w:rPr>
          <w:rFonts w:asciiTheme="majorBidi" w:hAnsiTheme="majorBidi" w:cstheme="majorBidi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44519645" w14:textId="77777777" w:rsidR="00C36C96" w:rsidRPr="007B79FE" w:rsidRDefault="00C36C96" w:rsidP="00C36C96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FEAC70" w14:textId="77777777" w:rsidR="00C36C96" w:rsidRPr="00E928D5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28D5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E928D5">
        <w:rPr>
          <w:rFonts w:asciiTheme="majorBidi" w:hAnsiTheme="majorBidi" w:cstheme="majorBidi"/>
          <w:sz w:val="30"/>
          <w:szCs w:val="30"/>
        </w:rPr>
        <w:t xml:space="preserve"> </w:t>
      </w:r>
      <w:r w:rsidRPr="00E928D5">
        <w:rPr>
          <w:rFonts w:asciiTheme="majorBidi" w:hAnsiTheme="majorBidi" w:cstheme="majorBidi"/>
          <w:sz w:val="30"/>
          <w:szCs w:val="30"/>
          <w:cs/>
        </w:rPr>
        <w:t>ดอกเบี้ยจ่าย</w:t>
      </w:r>
      <w:r w:rsidRPr="00E928D5">
        <w:rPr>
          <w:rFonts w:asciiTheme="majorBidi" w:hAnsiTheme="majorBidi" w:cstheme="majorBidi"/>
          <w:sz w:val="30"/>
          <w:szCs w:val="30"/>
        </w:rPr>
        <w:t xml:space="preserve"> </w:t>
      </w:r>
      <w:r w:rsidRPr="00E928D5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E928D5">
        <w:rPr>
          <w:rFonts w:asciiTheme="majorBidi" w:hAnsiTheme="majorBidi" w:cstheme="majorBidi"/>
          <w:sz w:val="30"/>
          <w:szCs w:val="30"/>
        </w:rPr>
        <w:t xml:space="preserve"> </w:t>
      </w:r>
      <w:r w:rsidRPr="00E928D5">
        <w:rPr>
          <w:rFonts w:asciiTheme="majorBidi" w:hAnsiTheme="majorBidi" w:cstheme="majorBidi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2D29F039" w14:textId="77777777" w:rsidR="00C36C96" w:rsidRPr="007B79FE" w:rsidRDefault="00C36C96" w:rsidP="00C36C96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CF182A4" w14:textId="77777777" w:rsidR="00C36C96" w:rsidRPr="00E928D5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28D5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</w:t>
      </w:r>
      <w:r w:rsidRPr="007B79FE">
        <w:rPr>
          <w:rFonts w:asciiTheme="majorBidi" w:hAnsiTheme="majorBidi" w:cstheme="majorBidi"/>
          <w:sz w:val="30"/>
          <w:szCs w:val="30"/>
          <w:cs/>
        </w:rPr>
        <w:t>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182D8F71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26E4AEEE" w14:textId="77777777" w:rsidR="00C36C96" w:rsidRPr="007B79FE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28D5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</w:t>
      </w:r>
      <w:r w:rsidRPr="00E928D5">
        <w:rPr>
          <w:rFonts w:asciiTheme="majorBidi" w:hAnsiTheme="majorBidi" w:cstheme="majorBidi"/>
          <w:sz w:val="30"/>
          <w:szCs w:val="30"/>
        </w:rPr>
        <w:t xml:space="preserve"> </w:t>
      </w:r>
      <w:r w:rsidRPr="00E928D5">
        <w:rPr>
          <w:rFonts w:asciiTheme="majorBidi" w:hAnsiTheme="majorBidi" w:cstheme="majorBidi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 จัดประเภทรายการใหม่ไปยังกำไรหรือขาดทุน</w:t>
      </w:r>
    </w:p>
    <w:p w14:paraId="7CF9AE8C" w14:textId="77777777" w:rsidR="00EE508B" w:rsidRDefault="00EE508B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79C32CD1" w14:textId="77777777" w:rsidR="00310838" w:rsidRDefault="00310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BA9D7CE" w14:textId="5DCC180A" w:rsidR="00C36C96" w:rsidRPr="007B79FE" w:rsidRDefault="00C36C96" w:rsidP="00C36C96">
      <w:pPr>
        <w:pStyle w:val="BodyText"/>
        <w:numPr>
          <w:ilvl w:val="0"/>
          <w:numId w:val="4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B79F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การตัดรายการออกจากบัญชีและการหักกลบ</w:t>
      </w:r>
    </w:p>
    <w:p w14:paraId="1DC8D3FA" w14:textId="77777777" w:rsidR="00C36C96" w:rsidRPr="00E928D5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28D5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C78E501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04F62046" w14:textId="77777777" w:rsidR="00C36C96" w:rsidRPr="007B79FE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28D5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7140C6CA" w14:textId="77777777" w:rsidR="00C36C96" w:rsidRPr="007B79FE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171769" w14:textId="77777777" w:rsidR="00C36C96" w:rsidRPr="00E928D5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28D5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59EA03DD" w14:textId="77777777" w:rsidR="00C36C96" w:rsidRPr="007B79FE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A324A2" w14:textId="77777777" w:rsidR="00C36C96" w:rsidRPr="00E928D5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28D5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Pr="007B79FE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Pr="00E928D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B79FE">
        <w:rPr>
          <w:rFonts w:asciiTheme="majorBidi" w:hAnsiTheme="majorBidi" w:cstheme="majorBidi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Pr="00E928D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B79FE">
        <w:rPr>
          <w:rFonts w:asciiTheme="majorBidi" w:hAnsiTheme="majorBidi" w:cs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AC10B2E" w14:textId="77777777" w:rsidR="00C36C96" w:rsidRPr="007B79FE" w:rsidRDefault="00C36C96" w:rsidP="00C36C96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D6C3A0" w14:textId="77777777" w:rsidR="00C36C96" w:rsidRPr="007B79FE" w:rsidRDefault="00C36C96" w:rsidP="00C36C96">
      <w:pPr>
        <w:pStyle w:val="BodyText"/>
        <w:numPr>
          <w:ilvl w:val="0"/>
          <w:numId w:val="4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B79F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6C1B7CE1" w14:textId="77777777" w:rsidR="00C36C96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79FE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7592C6EF" w14:textId="77777777" w:rsidR="00C36C96" w:rsidRPr="007B79FE" w:rsidRDefault="00C36C96" w:rsidP="00C36C96">
      <w:pPr>
        <w:tabs>
          <w:tab w:val="clear" w:pos="454"/>
          <w:tab w:val="clear" w:pos="68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  <w:r w:rsidRPr="007B79F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AE6C121" w14:textId="77777777" w:rsidR="00C36C96" w:rsidRPr="00041859" w:rsidRDefault="00C36C96" w:rsidP="00C36C96">
      <w:pPr>
        <w:pStyle w:val="BodyText"/>
        <w:numPr>
          <w:ilvl w:val="0"/>
          <w:numId w:val="4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4185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218BBDAC" w14:textId="77777777" w:rsidR="00C36C96" w:rsidRPr="008C72CC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72CC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08F8292F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33509E4E" w14:textId="77777777" w:rsidR="00C36C96" w:rsidRPr="007B79FE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72CC">
        <w:rPr>
          <w:rFonts w:asciiTheme="majorBidi" w:hAnsiTheme="majorBidi" w:cstheme="majorBidi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12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9BEF50E" w14:textId="77777777" w:rsidR="00310838" w:rsidRDefault="00310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x-none" w:eastAsia="x-none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8D61B3C" w14:textId="001CBE58" w:rsidR="00C36C96" w:rsidRPr="007B79FE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72CC">
        <w:rPr>
          <w:rFonts w:asciiTheme="majorBidi" w:hAnsiTheme="majorBidi" w:cstheme="majorBidi"/>
          <w:sz w:val="30"/>
          <w:szCs w:val="30"/>
          <w:cs/>
        </w:rPr>
        <w:lastRenderedPageBreak/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8DFA729" w14:textId="77777777" w:rsidR="00C36C96" w:rsidRPr="007B79FE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1CABFC" w14:textId="77777777" w:rsidR="00C36C96" w:rsidRPr="007B79FE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72CC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12 เดือนข้างหน้า</w:t>
      </w:r>
    </w:p>
    <w:p w14:paraId="41FE9F17" w14:textId="77777777" w:rsidR="00C36C96" w:rsidRPr="007B79FE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2A0634" w14:textId="77777777" w:rsidR="00C36C96" w:rsidRPr="007B79FE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72CC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30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73CD25B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035EC242" w14:textId="77777777" w:rsidR="00C36C96" w:rsidRPr="008C72CC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8C72CC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4378BC09" w14:textId="77777777" w:rsidR="00EE508B" w:rsidRDefault="00C36C96" w:rsidP="00EE5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8C72CC">
        <w:rPr>
          <w:rFonts w:asciiTheme="majorBidi" w:hAnsiTheme="majorBidi" w:cstheme="majorBidi"/>
          <w:sz w:val="30"/>
          <w:szCs w:val="30"/>
          <w:cs/>
        </w:rPr>
        <w:t>-</w:t>
      </w:r>
      <w:r w:rsidRPr="008C72CC">
        <w:rPr>
          <w:rFonts w:asciiTheme="majorBidi" w:hAnsiTheme="majorBidi" w:cstheme="majorBidi"/>
          <w:sz w:val="30"/>
          <w:szCs w:val="30"/>
          <w:cs/>
        </w:rPr>
        <w:tab/>
        <w:t>ผู้กู้ไม่สามารถจ่ายชำระภาระผูกพันด้านเครดิตให้แก่</w:t>
      </w:r>
      <w:r w:rsidRPr="008C72CC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กลุ่มบริษัทได้เต็มจำนวน อีกทั้งกลุ่มบริษัทไม่</w:t>
      </w:r>
      <w:r w:rsidRPr="008C72CC">
        <w:rPr>
          <w:rFonts w:asciiTheme="majorBidi" w:hAnsiTheme="majorBidi" w:cstheme="majorBidi"/>
          <w:sz w:val="30"/>
          <w:szCs w:val="30"/>
          <w:cs/>
        </w:rPr>
        <w:t>มีสิทธิในการ</w:t>
      </w:r>
    </w:p>
    <w:p w14:paraId="654EFF3E" w14:textId="5AFDDA36" w:rsidR="00C36C96" w:rsidRPr="008C72CC" w:rsidRDefault="00EE508B" w:rsidP="00EE5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         </w:t>
      </w:r>
      <w:r w:rsidR="00C36C96" w:rsidRPr="008C72CC">
        <w:rPr>
          <w:rFonts w:asciiTheme="majorBidi" w:hAnsiTheme="majorBidi" w:cstheme="majorBidi"/>
          <w:sz w:val="30"/>
          <w:szCs w:val="30"/>
          <w:cs/>
        </w:rPr>
        <w:t xml:space="preserve">ไล่เบี้ย เช่น การยึดหลักประกัน (หากมีการวางหลักประกัน) หรือ </w:t>
      </w:r>
    </w:p>
    <w:p w14:paraId="22A2E03E" w14:textId="77777777" w:rsidR="00C36C96" w:rsidRPr="008C72CC" w:rsidRDefault="00C36C96" w:rsidP="00EE5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8C72CC">
        <w:rPr>
          <w:rFonts w:asciiTheme="majorBidi" w:hAnsiTheme="majorBidi" w:cstheme="majorBidi"/>
          <w:sz w:val="30"/>
          <w:szCs w:val="30"/>
          <w:cs/>
        </w:rPr>
        <w:t>-</w:t>
      </w:r>
      <w:r w:rsidRPr="008C72CC">
        <w:rPr>
          <w:rFonts w:asciiTheme="majorBidi" w:hAnsiTheme="majorBidi" w:cstheme="majorBidi"/>
          <w:sz w:val="30"/>
          <w:szCs w:val="30"/>
          <w:cs/>
        </w:rPr>
        <w:tab/>
        <w:t>สินทรัพย์ทางการเงินค้างชำระเกินกว่า 90 วัน</w:t>
      </w:r>
    </w:p>
    <w:p w14:paraId="5D816185" w14:textId="77777777" w:rsidR="00C36C96" w:rsidRPr="008C72CC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47871198" w14:textId="77777777" w:rsidR="00C36C96" w:rsidRPr="008C72CC" w:rsidRDefault="00C36C96" w:rsidP="00C36C96">
      <w:pPr>
        <w:pStyle w:val="BodyText"/>
        <w:numPr>
          <w:ilvl w:val="0"/>
          <w:numId w:val="4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8C72CC">
        <w:rPr>
          <w:rFonts w:asciiTheme="majorBidi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23BACBBD" w14:textId="77777777" w:rsidR="00C36C96" w:rsidRPr="008C72CC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72CC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5026CB21" w14:textId="77777777" w:rsidR="00C36C96" w:rsidRPr="008C72CC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7B4B970A" w14:textId="77777777" w:rsidR="00C36C96" w:rsidRPr="008C72CC" w:rsidRDefault="00C36C96" w:rsidP="00C36C96">
      <w:pPr>
        <w:pStyle w:val="BodyText"/>
        <w:numPr>
          <w:ilvl w:val="0"/>
          <w:numId w:val="4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8C72CC">
        <w:rPr>
          <w:rFonts w:asciiTheme="majorBidi" w:hAnsiTheme="majorBidi" w:cstheme="majorBidi"/>
          <w:i/>
          <w:iCs/>
          <w:sz w:val="30"/>
          <w:szCs w:val="30"/>
          <w:cs/>
        </w:rPr>
        <w:t>ดอกเบี้ย</w:t>
      </w:r>
    </w:p>
    <w:p w14:paraId="1DEE439C" w14:textId="77777777" w:rsidR="00C36C96" w:rsidRPr="008C72CC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72CC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58A47D94" w14:textId="30785A4D" w:rsidR="00C36C96" w:rsidRDefault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97282AA" w14:textId="77777777" w:rsidR="00C36C96" w:rsidRPr="00A13A2E" w:rsidRDefault="00C36C96" w:rsidP="00C36C96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13A2E">
        <w:rPr>
          <w:rFonts w:ascii="Angsana New" w:hAnsi="Angsana New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  <w:r w:rsidRPr="00A13A2E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790B7CCF" w14:textId="77777777" w:rsidR="00C36C96" w:rsidRPr="001E6451" w:rsidRDefault="00C36C96" w:rsidP="00C36C96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48C01539" w14:textId="77777777" w:rsidR="00C36C96" w:rsidRPr="008C72CC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C72CC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0BFB07A6" w14:textId="77777777" w:rsidR="00C36C96" w:rsidRPr="001E6451" w:rsidRDefault="00C36C96" w:rsidP="00C36C96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386119E9" w14:textId="77777777" w:rsidR="00C36C96" w:rsidRPr="00A13A2E" w:rsidRDefault="00C36C96" w:rsidP="00C36C96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13A2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002BD8BD" w14:textId="77777777" w:rsidR="00C36C96" w:rsidRPr="001E6451" w:rsidRDefault="00C36C96" w:rsidP="00C36C96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2D267D03" w14:textId="77777777" w:rsidR="00C36C96" w:rsidRPr="008C72CC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C72CC">
        <w:rPr>
          <w:rFonts w:ascii="Angsana New" w:hAnsi="Angsana New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3896B854" w14:textId="77777777" w:rsidR="00C36C96" w:rsidRPr="001E6451" w:rsidRDefault="00C36C96" w:rsidP="00C36C96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092A4762" w14:textId="77777777" w:rsidR="00C36C96" w:rsidRPr="008C72CC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C72CC">
        <w:rPr>
          <w:rFonts w:ascii="Angsana New" w:hAnsi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36013E6A" w14:textId="77777777" w:rsidR="00C36C96" w:rsidRPr="001E6451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68C42ABE" w14:textId="77777777" w:rsidR="00C36C96" w:rsidRPr="00A13A2E" w:rsidRDefault="00C36C96" w:rsidP="00C36C96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13A2E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14:paraId="48A8AABE" w14:textId="77777777" w:rsidR="00C36C96" w:rsidRPr="001E6451" w:rsidRDefault="00C36C96" w:rsidP="00C36C96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09AB0E33" w14:textId="4209DDE8" w:rsidR="00C36C96" w:rsidRPr="00161F21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61F21">
        <w:rPr>
          <w:rFonts w:ascii="Angsana New" w:hAnsi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161F21">
        <w:rPr>
          <w:rFonts w:ascii="Angsana New" w:hAnsi="Angsana New"/>
          <w:sz w:val="30"/>
          <w:szCs w:val="30"/>
        </w:rPr>
        <w:t xml:space="preserve"> </w:t>
      </w:r>
      <w:r w:rsidRPr="00161F21">
        <w:rPr>
          <w:rFonts w:ascii="Angsana New" w:hAnsi="Angsana New"/>
          <w:sz w:val="30"/>
          <w:szCs w:val="30"/>
          <w:cs/>
        </w:rPr>
        <w:t xml:space="preserve"> ต้นทุนของสินค้าคำนวณโดยใช้วิธีถัวเฉลี่ย</w:t>
      </w:r>
      <w:bookmarkStart w:id="2" w:name="_Hlk87562734"/>
      <w:r w:rsidRPr="00161F21">
        <w:rPr>
          <w:rFonts w:ascii="Angsana New" w:hAnsi="Angsana New" w:hint="cs"/>
          <w:sz w:val="30"/>
          <w:szCs w:val="30"/>
          <w:cs/>
        </w:rPr>
        <w:t xml:space="preserve"> </w:t>
      </w:r>
      <w:r w:rsidRPr="00161F21">
        <w:rPr>
          <w:rFonts w:ascii="Angsana New" w:hAnsi="Angsana New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ราคาทุนรวมถึงต้นทุนทางตรงที่เกี่ยวข้องกับการได้มาของสินค้าคงเหลือ </w:t>
      </w:r>
      <w:bookmarkEnd w:id="2"/>
      <w:r w:rsidRPr="00161F21">
        <w:rPr>
          <w:rFonts w:ascii="Angsana New" w:hAnsi="Angsana New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ทั้งนี้ มูลค่าสุทธิที่จะได้รับเป็นการประมาณราคาที่จะขายได้จากการดำเนินธุรกิจปกติหักด้วย</w:t>
      </w:r>
      <w:r w:rsidRPr="00161F21">
        <w:rPr>
          <w:rFonts w:ascii="Angsana New" w:hAnsi="Angsana New" w:hint="cs"/>
          <w:sz w:val="30"/>
          <w:szCs w:val="30"/>
          <w:cs/>
        </w:rPr>
        <w:t>ประมาณการต้นทุนในการผลิตสินค้าให้เสร็จและ</w:t>
      </w:r>
      <w:r w:rsidRPr="00161F21">
        <w:rPr>
          <w:rFonts w:ascii="Angsana New" w:hAnsi="Angsana New"/>
          <w:sz w:val="30"/>
          <w:szCs w:val="30"/>
          <w:cs/>
        </w:rPr>
        <w:t>ค่าใช้จ่ายที่จำเป็นโดยประมาณในการขาย</w:t>
      </w:r>
    </w:p>
    <w:p w14:paraId="024C5F79" w14:textId="77777777" w:rsidR="00C36C96" w:rsidRPr="001E6451" w:rsidRDefault="00C36C96" w:rsidP="00C36C96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46F74720" w14:textId="77777777" w:rsidR="00C36C96" w:rsidRPr="009E0FC1" w:rsidRDefault="00C36C96" w:rsidP="00C36C96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E0FC1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177069E0" w14:textId="77777777" w:rsidR="00C36C96" w:rsidRPr="001E6451" w:rsidRDefault="00C36C96" w:rsidP="00C36C96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4E9A7949" w14:textId="77777777" w:rsidR="00C36C96" w:rsidRPr="00161F21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61F21">
        <w:rPr>
          <w:rFonts w:ascii="Angsana New" w:hAnsi="Angsana New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172BC73B" w14:textId="77777777" w:rsidR="00C36C96" w:rsidRPr="001E6451" w:rsidRDefault="00C36C96" w:rsidP="00C36C96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0ECF9FEC" w14:textId="4E36DC01" w:rsidR="001E6451" w:rsidRDefault="00C36C96" w:rsidP="001E645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61F21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161F21">
        <w:rPr>
          <w:rFonts w:ascii="Angsana New" w:hAnsi="Angsana New"/>
          <w:sz w:val="30"/>
          <w:szCs w:val="30"/>
        </w:rPr>
        <w:t xml:space="preserve"> </w:t>
      </w:r>
      <w:r w:rsidRPr="00161F21">
        <w:rPr>
          <w:rFonts w:ascii="Angsana New" w:hAnsi="Angsana New"/>
          <w:sz w:val="30"/>
          <w:szCs w:val="30"/>
          <w:cs/>
        </w:rPr>
        <w:t>การขนย้าย</w:t>
      </w:r>
      <w:r w:rsidRPr="00161F21">
        <w:rPr>
          <w:rFonts w:ascii="Angsana New" w:hAnsi="Angsana New"/>
          <w:sz w:val="30"/>
          <w:szCs w:val="30"/>
        </w:rPr>
        <w:t xml:space="preserve"> </w:t>
      </w:r>
      <w:r w:rsidRPr="00161F21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</w:t>
      </w:r>
      <w:r w:rsidRPr="00161F21">
        <w:rPr>
          <w:rFonts w:ascii="Angsana New" w:hAnsi="Angsana New"/>
          <w:sz w:val="30"/>
          <w:szCs w:val="30"/>
        </w:rPr>
        <w:t xml:space="preserve"> </w:t>
      </w:r>
      <w:r w:rsidRPr="00161F21">
        <w:rPr>
          <w:rFonts w:ascii="Angsana New" w:hAnsi="Angsana New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161F21">
        <w:rPr>
          <w:rFonts w:ascii="Angsana New" w:hAnsi="Angsana New"/>
          <w:sz w:val="30"/>
          <w:szCs w:val="30"/>
        </w:rPr>
        <w:t xml:space="preserve"> </w:t>
      </w:r>
      <w:r w:rsidR="001E6451">
        <w:rPr>
          <w:rFonts w:ascii="Angsana New" w:hAnsi="Angsana New"/>
          <w:sz w:val="30"/>
          <w:szCs w:val="30"/>
        </w:rPr>
        <w:br w:type="page"/>
      </w:r>
    </w:p>
    <w:p w14:paraId="5AA8BDB0" w14:textId="77777777" w:rsidR="00C36C96" w:rsidRPr="00161F21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61F21">
        <w:rPr>
          <w:rFonts w:ascii="Angsana New" w:hAnsi="Angsana New"/>
          <w:sz w:val="30"/>
          <w:szCs w:val="30"/>
          <w:cs/>
        </w:rPr>
        <w:lastRenderedPageBreak/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1681E28E" w14:textId="77777777" w:rsidR="00C36C96" w:rsidRPr="00161F21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FDD1E5B" w14:textId="77777777" w:rsidR="00C36C96" w:rsidRPr="00161F21" w:rsidRDefault="00C36C96" w:rsidP="00C36C96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61F21">
        <w:rPr>
          <w:rFonts w:ascii="Angsana New" w:hAnsi="Angsana New"/>
          <w:i/>
          <w:iCs/>
          <w:sz w:val="30"/>
          <w:szCs w:val="30"/>
          <w:cs/>
        </w:rPr>
        <w:t xml:space="preserve">ต้นทุนที่เกิดขึ้นในภายหลัง </w:t>
      </w:r>
    </w:p>
    <w:p w14:paraId="30E24873" w14:textId="7494C32B" w:rsidR="00C36C96" w:rsidRPr="00161F21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61F21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161F21">
        <w:rPr>
          <w:rFonts w:ascii="Angsana New" w:hAnsi="Angsana New"/>
          <w:sz w:val="30"/>
          <w:szCs w:val="30"/>
        </w:rPr>
        <w:t xml:space="preserve"> </w:t>
      </w:r>
      <w:r w:rsidRPr="00161F21">
        <w:rPr>
          <w:rFonts w:ascii="Angsana New" w:hAnsi="Angsana New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161F21">
        <w:rPr>
          <w:rFonts w:ascii="Angsana New" w:hAnsi="Angsana New"/>
          <w:sz w:val="30"/>
          <w:szCs w:val="30"/>
        </w:rPr>
        <w:t xml:space="preserve"> </w:t>
      </w:r>
      <w:r w:rsidRPr="00161F21">
        <w:rPr>
          <w:rFonts w:ascii="Angsana New" w:hAnsi="Angsana New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740230E0" w14:textId="77777777" w:rsidR="00C36C96" w:rsidRPr="00161F21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319FE0F" w14:textId="77777777" w:rsidR="00C36C96" w:rsidRPr="00161F21" w:rsidRDefault="00C36C96" w:rsidP="00C36C96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61F21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67344284" w14:textId="77777777" w:rsidR="00C36C96" w:rsidRPr="00161F21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61F21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5AE89D37" w14:textId="77777777" w:rsidR="00C36C96" w:rsidRPr="00161F21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8E429F6" w14:textId="77777777" w:rsidR="00C36C96" w:rsidRPr="00254A81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8"/>
          <w:sz w:val="30"/>
          <w:szCs w:val="30"/>
        </w:rPr>
      </w:pPr>
      <w:r w:rsidRPr="009E0FC1">
        <w:rPr>
          <w:rFonts w:ascii="Angsana New" w:hAnsi="Angsana New"/>
          <w:spacing w:val="-8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C36C96" w:rsidRPr="00254A81" w14:paraId="27AE3B2A" w14:textId="77777777" w:rsidTr="005258A5">
        <w:tc>
          <w:tcPr>
            <w:tcW w:w="5390" w:type="dxa"/>
            <w:vAlign w:val="bottom"/>
          </w:tcPr>
          <w:p w14:paraId="542A9A2F" w14:textId="77777777" w:rsidR="00C36C96" w:rsidRPr="00254A81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195" w:type="dxa"/>
          </w:tcPr>
          <w:p w14:paraId="0169D26C" w14:textId="77777777" w:rsidR="00C36C96" w:rsidRPr="00254A81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22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E85D1C">
              <w:rPr>
                <w:rFonts w:ascii="Angsana New" w:hAnsi="Angsana New"/>
                <w:sz w:val="30"/>
                <w:szCs w:val="30"/>
              </w:rPr>
              <w:t>2</w:t>
            </w:r>
            <w:r w:rsidRPr="00254A81">
              <w:rPr>
                <w:rFonts w:ascii="Angsana New" w:hAnsi="Angsana New"/>
                <w:sz w:val="30"/>
                <w:szCs w:val="30"/>
              </w:rPr>
              <w:t>5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5" w:type="dxa"/>
          </w:tcPr>
          <w:p w14:paraId="53BA2870" w14:textId="77777777" w:rsidR="00C36C96" w:rsidRPr="00254A81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36C96" w:rsidRPr="00254A81" w14:paraId="0D180ADB" w14:textId="77777777" w:rsidTr="005258A5">
        <w:tc>
          <w:tcPr>
            <w:tcW w:w="5390" w:type="dxa"/>
            <w:vAlign w:val="bottom"/>
          </w:tcPr>
          <w:p w14:paraId="62207D77" w14:textId="77777777" w:rsidR="00C36C96" w:rsidRPr="00254A81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137A3BD0" w14:textId="77777777" w:rsidR="00C36C96" w:rsidRPr="00254A81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32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85D1C">
              <w:rPr>
                <w:rFonts w:ascii="Angsana New" w:hAnsi="Angsana New"/>
                <w:sz w:val="30"/>
                <w:szCs w:val="30"/>
              </w:rPr>
              <w:t>5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54A81">
              <w:rPr>
                <w:rFonts w:ascii="Angsana New" w:hAnsi="Angsana New"/>
                <w:sz w:val="30"/>
                <w:szCs w:val="30"/>
              </w:rPr>
              <w:t>- 25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5" w:type="dxa"/>
          </w:tcPr>
          <w:p w14:paraId="53555E86" w14:textId="77777777" w:rsidR="00C36C96" w:rsidRPr="00254A81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36C96" w:rsidRPr="00254A81" w14:paraId="75520BAD" w14:textId="77777777" w:rsidTr="005258A5">
        <w:tc>
          <w:tcPr>
            <w:tcW w:w="5390" w:type="dxa"/>
            <w:vAlign w:val="bottom"/>
          </w:tcPr>
          <w:p w14:paraId="6E6534AB" w14:textId="77777777" w:rsidR="00C36C96" w:rsidRPr="00254A81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3BA27E68" w14:textId="77777777" w:rsidR="00C36C96" w:rsidRPr="00254A81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812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54A81">
              <w:rPr>
                <w:rFonts w:ascii="Angsana New" w:hAnsi="Angsana New"/>
                <w:sz w:val="30"/>
                <w:szCs w:val="30"/>
              </w:rPr>
              <w:t xml:space="preserve">5 </w:t>
            </w:r>
          </w:p>
        </w:tc>
        <w:tc>
          <w:tcPr>
            <w:tcW w:w="675" w:type="dxa"/>
          </w:tcPr>
          <w:p w14:paraId="63D8200A" w14:textId="77777777" w:rsidR="00C36C96" w:rsidRPr="00254A81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36C96" w:rsidRPr="00254A81" w14:paraId="6033820A" w14:textId="77777777" w:rsidTr="005258A5">
        <w:tc>
          <w:tcPr>
            <w:tcW w:w="5390" w:type="dxa"/>
            <w:shd w:val="clear" w:color="auto" w:fill="auto"/>
            <w:vAlign w:val="bottom"/>
          </w:tcPr>
          <w:p w14:paraId="6796E933" w14:textId="77777777" w:rsidR="00C36C96" w:rsidRPr="00254A81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237D4563" w14:textId="77777777" w:rsidR="00C36C96" w:rsidRPr="00254A81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812"/>
                <w:tab w:val="right" w:pos="90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85D1C">
              <w:rPr>
                <w:rFonts w:ascii="Angsana New" w:hAnsi="Angsana New"/>
                <w:sz w:val="30"/>
                <w:szCs w:val="30"/>
              </w:rPr>
              <w:t>5</w:t>
            </w:r>
            <w:r w:rsidRPr="00254A8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5" w:type="dxa"/>
            <w:shd w:val="clear" w:color="auto" w:fill="auto"/>
          </w:tcPr>
          <w:p w14:paraId="17DBA41C" w14:textId="77777777" w:rsidR="00C36C96" w:rsidRPr="00254A81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310987E" w14:textId="77777777" w:rsidR="00C36C96" w:rsidRPr="001C71AD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EB6F1F7" w14:textId="77777777" w:rsidR="00C36C96" w:rsidRPr="009E0FC1" w:rsidRDefault="00C36C96" w:rsidP="00C36C96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E0FC1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6B6D628D" w14:textId="77777777" w:rsidR="00C36C96" w:rsidRPr="00161F21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E6AA28C" w14:textId="77777777" w:rsidR="00C36C96" w:rsidRPr="00161F21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61F21">
        <w:rPr>
          <w:rFonts w:ascii="Angsana New" w:hAnsi="Angsana New" w:hint="cs"/>
          <w:sz w:val="30"/>
          <w:szCs w:val="30"/>
          <w:cs/>
        </w:rPr>
        <w:t>สินทรัพย์ไม่มีตัวตนที่มีอายุการใช้งานจำกัด</w:t>
      </w:r>
      <w:r w:rsidRPr="00161F21">
        <w:rPr>
          <w:rFonts w:ascii="Angsana New" w:hAnsi="Angsana New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161F21">
        <w:rPr>
          <w:rFonts w:ascii="Angsana New" w:hAnsi="Angsana New"/>
          <w:sz w:val="30"/>
          <w:szCs w:val="30"/>
        </w:rPr>
        <w:t xml:space="preserve"> </w:t>
      </w:r>
      <w:r w:rsidRPr="00161F21">
        <w:rPr>
          <w:rFonts w:ascii="Angsana New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3BEAC148" w14:textId="77777777" w:rsidR="00C36C96" w:rsidRPr="00161F21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805BAA1" w14:textId="77777777" w:rsidR="00C36C96" w:rsidRPr="00254A81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0FC1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590"/>
        <w:gridCol w:w="1080"/>
        <w:gridCol w:w="3303"/>
      </w:tblGrid>
      <w:tr w:rsidR="00C36C96" w:rsidRPr="00254A81" w14:paraId="01A5F599" w14:textId="77777777" w:rsidTr="005258A5">
        <w:tc>
          <w:tcPr>
            <w:tcW w:w="4590" w:type="dxa"/>
          </w:tcPr>
          <w:p w14:paraId="4ED5734D" w14:textId="77777777" w:rsidR="00C36C96" w:rsidRPr="00254A81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ค่าลิขสิทธิ์ซอฟท์แวร์</w:t>
            </w:r>
          </w:p>
        </w:tc>
        <w:tc>
          <w:tcPr>
            <w:tcW w:w="1080" w:type="dxa"/>
          </w:tcPr>
          <w:p w14:paraId="6DB52F61" w14:textId="77777777" w:rsidR="00C36C96" w:rsidRPr="00254A81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303" w:type="dxa"/>
          </w:tcPr>
          <w:p w14:paraId="5AE79758" w14:textId="77777777" w:rsidR="00C36C96" w:rsidRPr="00254A81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148F940C" w14:textId="632F54D8" w:rsidR="00310838" w:rsidRDefault="00310838" w:rsidP="00310838">
      <w:pPr>
        <w:pStyle w:val="ListParagraph"/>
        <w:ind w:left="518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125DCD0" w14:textId="77777777" w:rsidR="00310838" w:rsidRDefault="00310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5A0FADE9" w14:textId="2E1FB314" w:rsidR="00C36C96" w:rsidRPr="00A55280" w:rsidRDefault="00C36C96" w:rsidP="00C36C96">
      <w:pPr>
        <w:pStyle w:val="ListParagraph"/>
        <w:numPr>
          <w:ilvl w:val="1"/>
          <w:numId w:val="26"/>
        </w:numPr>
        <w:rPr>
          <w:rFonts w:ascii="Angsana New" w:hAnsi="Angsana New"/>
          <w:b/>
          <w:bCs/>
          <w:i/>
          <w:iCs/>
          <w:sz w:val="30"/>
          <w:szCs w:val="30"/>
        </w:rPr>
      </w:pPr>
      <w:r w:rsidRPr="00A5528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การด้อยค่าสินทรัพย์ที่ไม่ใช่สินทรัพย์ทางการเงิน</w:t>
      </w:r>
    </w:p>
    <w:p w14:paraId="268FA487" w14:textId="77777777" w:rsidR="00C36C96" w:rsidRPr="00161F21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FA7A38F" w14:textId="77777777" w:rsidR="00C36C96" w:rsidRPr="00EE637E" w:rsidRDefault="00C36C96" w:rsidP="00C36C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E637E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EE637E">
        <w:rPr>
          <w:rFonts w:ascii="Angsana New" w:hAnsi="Angsana New" w:hint="cs"/>
          <w:sz w:val="30"/>
          <w:szCs w:val="30"/>
          <w:cs/>
        </w:rPr>
        <w:t xml:space="preserve"> </w:t>
      </w:r>
      <w:r w:rsidRPr="00EE637E">
        <w:rPr>
          <w:rFonts w:ascii="Angsana New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0D3AA0F5" w14:textId="77777777" w:rsidR="00C36C96" w:rsidRPr="00EE637E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D3DA229" w14:textId="77777777" w:rsidR="00C36C96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t>ขาดทุนจากการด้อยค่ารับรู้</w:t>
      </w:r>
      <w:r w:rsidRPr="0078422D">
        <w:rPr>
          <w:rFonts w:ascii="Angsana New" w:hAnsi="Angsana New"/>
          <w:sz w:val="30"/>
          <w:szCs w:val="30"/>
          <w:cs/>
        </w:rPr>
        <w:t>ในกำไรหรือขาดทุน</w:t>
      </w:r>
      <w:r w:rsidRPr="007A1824">
        <w:rPr>
          <w:rFonts w:ascii="Angsana New" w:hAnsi="Angsana New"/>
          <w:sz w:val="30"/>
          <w:szCs w:val="30"/>
          <w:cs/>
        </w:rPr>
        <w:t>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</w:t>
      </w:r>
      <w:r>
        <w:rPr>
          <w:rFonts w:ascii="Angsana New" w:hAnsi="Angsana New" w:hint="cs"/>
          <w:sz w:val="30"/>
          <w:szCs w:val="30"/>
          <w:cs/>
        </w:rPr>
        <w:t>คืน</w:t>
      </w:r>
    </w:p>
    <w:p w14:paraId="6082B97D" w14:textId="77777777" w:rsidR="00C36C96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212CBE7" w14:textId="77777777" w:rsidR="00C36C96" w:rsidRPr="007A1824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6250813" w14:textId="77777777" w:rsidR="00C36C96" w:rsidRPr="00161F21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5B3B2B9" w14:textId="77777777" w:rsidR="00C36C96" w:rsidRPr="007A1824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</w:t>
      </w:r>
      <w:r>
        <w:rPr>
          <w:rFonts w:ascii="Angsana New" w:hAnsi="Angsana New" w:hint="cs"/>
          <w:sz w:val="30"/>
          <w:szCs w:val="30"/>
          <w:cs/>
        </w:rPr>
        <w:t>ย์</w:t>
      </w:r>
      <w:r w:rsidRPr="007A1824">
        <w:rPr>
          <w:rFonts w:ascii="Angsana New" w:hAnsi="Angsana New"/>
          <w:sz w:val="30"/>
          <w:szCs w:val="30"/>
          <w:cs/>
        </w:rPr>
        <w:t>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9DC1362" w14:textId="77777777" w:rsidR="00C36C96" w:rsidRPr="00BD66A4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p w14:paraId="6AE08EEF" w14:textId="77777777" w:rsidR="00C36C96" w:rsidRPr="00A55280" w:rsidRDefault="00C36C96" w:rsidP="00C36C96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5528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ผลประโยชน์ของพนักงาน  </w:t>
      </w:r>
    </w:p>
    <w:p w14:paraId="43D85C16" w14:textId="77777777" w:rsidR="00C36C96" w:rsidRPr="00BD66A4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5E519C2B" w14:textId="77777777" w:rsidR="00C36C96" w:rsidRPr="00041859" w:rsidRDefault="00C36C96" w:rsidP="00C36C96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41859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14:paraId="7BE11833" w14:textId="77777777" w:rsidR="00C36C96" w:rsidRPr="00041859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41859">
        <w:rPr>
          <w:rFonts w:ascii="Angsana New" w:hAnsi="Angsana New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56A6307" w14:textId="77777777" w:rsidR="00C36C96" w:rsidRPr="00041859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D65B8D1" w14:textId="77777777" w:rsidR="00C36C96" w:rsidRPr="00041859" w:rsidRDefault="00C36C96" w:rsidP="00C36C96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41859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2700963" w14:textId="77777777" w:rsidR="00C36C96" w:rsidRPr="00041859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41859">
        <w:rPr>
          <w:rFonts w:ascii="Angsana New" w:hAnsi="Angsana New"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 โดยวิธีคิดลดแต่ละหน่วยที่ประมาณการไว้ </w:t>
      </w:r>
    </w:p>
    <w:p w14:paraId="2C22EB48" w14:textId="77777777" w:rsidR="00310838" w:rsidRDefault="00310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46C3B91" w14:textId="0A103DE3" w:rsidR="00C36C96" w:rsidRPr="00041859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41859">
        <w:rPr>
          <w:rFonts w:ascii="Angsana New" w:hAnsi="Angsana New"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041859">
        <w:rPr>
          <w:rFonts w:ascii="Angsana New" w:hAnsi="Angsana New"/>
          <w:sz w:val="30"/>
          <w:szCs w:val="30"/>
        </w:rPr>
        <w:t xml:space="preserve"> </w:t>
      </w:r>
      <w:r w:rsidRPr="00041859">
        <w:rPr>
          <w:rFonts w:ascii="Angsana New" w:hAnsi="Angsana New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041859">
        <w:rPr>
          <w:rFonts w:ascii="Angsana New" w:hAnsi="Angsana New"/>
          <w:sz w:val="30"/>
          <w:szCs w:val="30"/>
        </w:rPr>
        <w:t xml:space="preserve"> </w:t>
      </w:r>
      <w:r w:rsidRPr="00041859">
        <w:rPr>
          <w:rFonts w:ascii="Angsana New" w:hAnsi="Angsana New"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4735EDA3" w14:textId="77777777" w:rsidR="00C36C96" w:rsidRPr="00041859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AEA5663" w14:textId="77777777" w:rsidR="00C36C96" w:rsidRPr="00041859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41859">
        <w:rPr>
          <w:rFonts w:ascii="Angsana New" w:hAnsi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0B00FB72" w14:textId="77777777" w:rsidR="00C36C96" w:rsidRPr="00041859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FBAF20C" w14:textId="77777777" w:rsidR="00C36C96" w:rsidRPr="00041859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41859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01E48197" w14:textId="77777777" w:rsidR="00C36C96" w:rsidRPr="00041859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64C3F6B" w14:textId="77777777" w:rsidR="00C36C96" w:rsidRPr="00041859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41859">
        <w:rPr>
          <w:rFonts w:ascii="Angsana New" w:hAnsi="Angsana New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041859">
        <w:rPr>
          <w:rFonts w:ascii="Angsana New" w:hAnsi="Angsana New"/>
          <w:sz w:val="30"/>
          <w:szCs w:val="30"/>
        </w:rPr>
        <w:t xml:space="preserve">12 </w:t>
      </w:r>
      <w:r w:rsidRPr="00041859">
        <w:rPr>
          <w:rFonts w:ascii="Angsana New" w:hAnsi="Angsana New"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2629C33E" w14:textId="77777777" w:rsidR="00C36C96" w:rsidRPr="00041859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B33E410" w14:textId="77777777" w:rsidR="00C36C96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41859">
        <w:rPr>
          <w:rFonts w:ascii="Angsana New" w:hAnsi="Angsana New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041859">
        <w:rPr>
          <w:rFonts w:ascii="Angsana New" w:hAnsi="Angsana New"/>
          <w:sz w:val="30"/>
          <w:szCs w:val="30"/>
        </w:rPr>
        <w:t xml:space="preserve"> </w:t>
      </w:r>
      <w:r w:rsidRPr="00041859">
        <w:rPr>
          <w:rFonts w:ascii="Angsana New" w:hAnsi="Angsana New"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0C0F8AE" w14:textId="77777777" w:rsidR="00C36C96" w:rsidRPr="00A55280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610EDE7" w14:textId="77777777" w:rsidR="00C36C96" w:rsidRPr="00A55280" w:rsidRDefault="00C36C96" w:rsidP="00C36C96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5528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ประมาณการหนี้สิน </w:t>
      </w:r>
    </w:p>
    <w:p w14:paraId="52835D5B" w14:textId="77777777" w:rsidR="00C36C96" w:rsidRPr="00A55280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both"/>
        <w:rPr>
          <w:rFonts w:ascii="Angsana New" w:hAnsi="Angsana New"/>
          <w:sz w:val="30"/>
          <w:szCs w:val="30"/>
        </w:rPr>
      </w:pPr>
    </w:p>
    <w:p w14:paraId="14380E0F" w14:textId="5C8FB602" w:rsidR="005D72A2" w:rsidRDefault="00C36C96" w:rsidP="005D72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A55280">
        <w:rPr>
          <w:rFonts w:ascii="Angsana New" w:hAnsi="Angsana New"/>
          <w:sz w:val="30"/>
          <w:szCs w:val="30"/>
          <w:cs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ประมาณการหนี้สิน ส่วนที่เพิ่มขึ้นเนื่องจากเวลาที่ผ่านไปรับรู้เป็นต้นทุนทางการเงิน </w:t>
      </w:r>
      <w:r w:rsidR="005D72A2">
        <w:rPr>
          <w:rFonts w:ascii="Angsana New" w:hAnsi="Angsana New"/>
          <w:sz w:val="30"/>
          <w:szCs w:val="30"/>
          <w:cs/>
        </w:rPr>
        <w:br w:type="page"/>
      </w:r>
    </w:p>
    <w:p w14:paraId="6592B1D9" w14:textId="77777777" w:rsidR="00C36C96" w:rsidRPr="00A55280" w:rsidRDefault="00C36C96" w:rsidP="00C36C96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5528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47BDBF27" w14:textId="77777777" w:rsidR="00C36C96" w:rsidRPr="00A55280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55B1588" w14:textId="77777777" w:rsidR="00C36C96" w:rsidRPr="00A55280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255DE7F" w14:textId="77777777" w:rsidR="00C36C96" w:rsidRPr="00A55280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3456AAE" w14:textId="77777777" w:rsidR="00C36C96" w:rsidRPr="00A55280" w:rsidRDefault="00C36C96" w:rsidP="00C36C96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291A660F" w14:textId="77777777" w:rsidR="00C36C96" w:rsidRPr="00A55280" w:rsidRDefault="00C36C96" w:rsidP="00C36C96">
      <w:pPr>
        <w:pStyle w:val="block"/>
        <w:numPr>
          <w:ilvl w:val="0"/>
          <w:numId w:val="33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5528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A55280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A5528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A55280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4CA26E9" w14:textId="77777777" w:rsidR="00C36C96" w:rsidRPr="00A55280" w:rsidRDefault="00C36C96" w:rsidP="00C36C96">
      <w:pPr>
        <w:pStyle w:val="block"/>
        <w:numPr>
          <w:ilvl w:val="0"/>
          <w:numId w:val="33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55280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A55280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A55280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A55280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0A43B434" w14:textId="77777777" w:rsidR="00C36C96" w:rsidRPr="00A55280" w:rsidRDefault="00C36C96" w:rsidP="00C36C96">
      <w:pPr>
        <w:pStyle w:val="block"/>
        <w:numPr>
          <w:ilvl w:val="0"/>
          <w:numId w:val="33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55280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A55280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A55280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264F698" w14:textId="77777777" w:rsidR="00C36C96" w:rsidRPr="00A55280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6551EE7" w14:textId="77777777" w:rsidR="00C36C96" w:rsidRPr="00A55280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1A8F5D29" w14:textId="77777777" w:rsidR="00C36C96" w:rsidRPr="00A55280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8F5AE30" w14:textId="77777777" w:rsidR="00C36C96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54281511" w14:textId="77777777" w:rsidR="00C36C96" w:rsidRPr="00A55280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0BD1EC5" w14:textId="77777777" w:rsidR="00C36C96" w:rsidRPr="00BD66A4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D66A4">
        <w:rPr>
          <w:rFonts w:ascii="Angsana New" w:hAnsi="Angsana New"/>
          <w:spacing w:val="-2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3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2522D22" w14:textId="1CD66A56" w:rsidR="00C36C96" w:rsidRDefault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759A225A" w14:textId="77777777" w:rsidR="00C36C96" w:rsidRDefault="00C36C96" w:rsidP="00C36C96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4185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รายได้</w:t>
      </w:r>
      <w:r w:rsidRPr="0004185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3524CEF5" w14:textId="77777777" w:rsidR="00C36C96" w:rsidRPr="003F32DC" w:rsidRDefault="00C36C96" w:rsidP="00C36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60245502" w14:textId="77777777" w:rsidR="00C36C96" w:rsidRPr="00E44A79" w:rsidRDefault="00C36C96" w:rsidP="00C36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44A79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6CDE1CEB" w14:textId="77777777" w:rsidR="00C36C96" w:rsidRPr="00041859" w:rsidRDefault="00C36C96" w:rsidP="00C36C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41859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2008527E" w14:textId="77777777" w:rsidR="00C36C96" w:rsidRPr="003F32DC" w:rsidRDefault="00C36C96" w:rsidP="00C36C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A516DA2" w14:textId="77777777" w:rsidR="00C36C96" w:rsidRDefault="00C36C96" w:rsidP="00C36C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41859">
        <w:rPr>
          <w:rFonts w:ascii="Angsana New" w:hAnsi="Angsana New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041859">
        <w:rPr>
          <w:rFonts w:ascii="Angsana New" w:hAnsi="Angsana New"/>
          <w:sz w:val="30"/>
          <w:szCs w:val="30"/>
        </w:rPr>
        <w:t xml:space="preserve"> </w:t>
      </w:r>
    </w:p>
    <w:p w14:paraId="20E7D318" w14:textId="77777777" w:rsidR="00C36C96" w:rsidRPr="003F32DC" w:rsidRDefault="00C36C96" w:rsidP="00C36C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89A0147" w14:textId="77777777" w:rsidR="00C36C96" w:rsidRPr="00E44A79" w:rsidRDefault="00C36C96" w:rsidP="00C36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44A79">
        <w:rPr>
          <w:rFonts w:asciiTheme="majorBidi" w:hAnsiTheme="majorBidi" w:cstheme="majorBidi"/>
          <w:i/>
          <w:iCs/>
          <w:sz w:val="30"/>
          <w:szCs w:val="30"/>
          <w:cs/>
        </w:rPr>
        <w:t>ยอดคงเหลือของสัญญา</w:t>
      </w:r>
      <w:r w:rsidRPr="00E44A7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472FFE86" w14:textId="77777777" w:rsidR="00C36C96" w:rsidRDefault="00C36C96" w:rsidP="00C36C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41859">
        <w:rPr>
          <w:rFonts w:ascii="Angsana New" w:hAnsi="Angsana New"/>
          <w:sz w:val="30"/>
          <w:szCs w:val="30"/>
          <w:cs/>
        </w:rPr>
        <w:t xml:space="preserve">หนี้สินที่เกิดจากสัญญาเป็นภาระผูกพันที่จะต้องโอนสินค้าให้กับลูกค้า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17442CBB" w14:textId="77777777" w:rsidR="00C36C96" w:rsidRPr="003F32DC" w:rsidRDefault="00C36C96" w:rsidP="00C36C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D74B171" w14:textId="77777777" w:rsidR="00C36C96" w:rsidRPr="00A55280" w:rsidRDefault="00C36C96" w:rsidP="00C36C96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5528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</w:t>
      </w:r>
    </w:p>
    <w:p w14:paraId="70C7F5AB" w14:textId="77777777" w:rsidR="00C36C96" w:rsidRPr="003F32DC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4228951C" w14:textId="77777777" w:rsidR="00C36C96" w:rsidRPr="00A55280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29ED33E8" w14:textId="77777777" w:rsidR="00C36C96" w:rsidRPr="003F32DC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BED11DE" w14:textId="77777777" w:rsidR="00C36C96" w:rsidRPr="00A55280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</w:t>
      </w:r>
      <w:r w:rsidRPr="00A55280">
        <w:rPr>
          <w:rFonts w:ascii="Angsana New" w:hAnsi="Angsana New" w:hint="cs"/>
          <w:sz w:val="30"/>
          <w:szCs w:val="30"/>
          <w:cs/>
        </w:rPr>
        <w:t xml:space="preserve"> </w:t>
      </w:r>
      <w:r w:rsidRPr="00A55280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20D3292C" w14:textId="77777777" w:rsidR="00C36C96" w:rsidRPr="003F32DC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FDF4750" w14:textId="77777777" w:rsidR="00C36C96" w:rsidRPr="00A55280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A55280">
        <w:rPr>
          <w:rFonts w:ascii="Angsana New" w:hAnsi="Angsana New" w:hint="cs"/>
          <w:sz w:val="30"/>
          <w:szCs w:val="30"/>
          <w:cs/>
        </w:rPr>
        <w:t xml:space="preserve"> </w:t>
      </w:r>
      <w:r w:rsidRPr="00A55280">
        <w:rPr>
          <w:rFonts w:ascii="Angsana New" w:hAnsi="Angsana New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 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13BFA919" w14:textId="77777777" w:rsidR="00C36C96" w:rsidRPr="003F32DC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AC6E02D" w14:textId="5B27062A" w:rsidR="00C36C96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5FFAA2AF" w14:textId="77777777" w:rsidR="003F32DC" w:rsidRDefault="003F3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19AFF78E" w14:textId="1619345D" w:rsidR="00E44A79" w:rsidRDefault="00C36C96" w:rsidP="00E44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55280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E9C30B6" w14:textId="77777777" w:rsidR="00C36C96" w:rsidRPr="00A55280" w:rsidRDefault="00C36C96" w:rsidP="00C36C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90592F4" w14:textId="77777777" w:rsidR="00C36C96" w:rsidRPr="00A55280" w:rsidRDefault="00C36C96" w:rsidP="00C36C96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5528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25E37681" w14:textId="77777777" w:rsidR="00C36C96" w:rsidRPr="00041859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4600DE" w14:textId="77777777" w:rsidR="00C36C96" w:rsidRPr="00A55280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</w:p>
    <w:p w14:paraId="729BFB7E" w14:textId="77777777" w:rsidR="00C36C96" w:rsidRPr="00A55280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650C0F7A" w14:textId="77777777" w:rsidR="00C36C96" w:rsidRPr="00041859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BA9B28" w14:textId="77777777" w:rsidR="00C36C96" w:rsidRPr="00A55280" w:rsidRDefault="00C36C96" w:rsidP="00C36C96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5528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03DF0D39" w14:textId="77777777" w:rsidR="00C36C96" w:rsidRPr="00041859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0B0652" w14:textId="77777777" w:rsidR="00C36C96" w:rsidRPr="00A55280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 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04FE3DA0" w14:textId="77777777" w:rsidR="00C36C96" w:rsidRPr="00041859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88EE1B1" w14:textId="77777777" w:rsidR="00C36C96" w:rsidRPr="00A55280" w:rsidRDefault="00C36C96" w:rsidP="00C36C96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5528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0C75107B" w14:textId="77777777" w:rsidR="00C36C96" w:rsidRPr="00041859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05F59C" w14:textId="77777777" w:rsidR="00C36C96" w:rsidRPr="00A55280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58E2171A" w14:textId="77777777" w:rsidR="00C36C96" w:rsidRPr="007A2AE9" w:rsidRDefault="00C36C96" w:rsidP="00B5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5B2A0631" w14:textId="77777777" w:rsidR="003A617E" w:rsidRPr="00BD66A4" w:rsidRDefault="003A617E" w:rsidP="00A552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</w:p>
    <w:p w14:paraId="0703BE81" w14:textId="225AC4CB" w:rsidR="000618D4" w:rsidRPr="00A55280" w:rsidRDefault="000618D4" w:rsidP="00ED0A7A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26B99E02" w14:textId="0F3C66EE" w:rsidR="003E6A5C" w:rsidRPr="00254A81" w:rsidRDefault="00DA3B3E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b w:val="0"/>
          <w:bCs w:val="0"/>
          <w:sz w:val="30"/>
          <w:szCs w:val="30"/>
          <w:u w:val="none"/>
          <w:cs/>
          <w:lang w:val="en-US" w:eastAsia="en-US"/>
        </w:rPr>
        <w:br w:type="page"/>
      </w:r>
      <w:r w:rsidR="009C6446">
        <w:rPr>
          <w:rFonts w:ascii="Angsana New" w:hAnsi="Angsana New"/>
          <w:sz w:val="30"/>
          <w:szCs w:val="30"/>
          <w:u w:val="none"/>
          <w:lang w:val="en-US"/>
        </w:rPr>
        <w:lastRenderedPageBreak/>
        <w:t>4</w:t>
      </w:r>
      <w:r w:rsidR="009D06DE">
        <w:rPr>
          <w:rFonts w:ascii="Angsana New" w:hAnsi="Angsana New"/>
          <w:sz w:val="30"/>
          <w:szCs w:val="30"/>
          <w:u w:val="none"/>
          <w:lang w:val="en-US"/>
        </w:rPr>
        <w:tab/>
      </w:r>
      <w:r w:rsidR="009172C3" w:rsidRPr="00254A81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9EF6A40" w14:textId="77777777" w:rsidR="0079044B" w:rsidRPr="00AD4B0E" w:rsidRDefault="0079044B" w:rsidP="00A86171">
      <w:pPr>
        <w:spacing w:line="240" w:lineRule="auto"/>
        <w:ind w:left="540" w:right="-108"/>
        <w:jc w:val="thaiDistribute"/>
        <w:rPr>
          <w:rFonts w:ascii="Angsana New" w:hAnsi="Angsana New"/>
          <w:b/>
          <w:sz w:val="22"/>
          <w:szCs w:val="22"/>
        </w:rPr>
      </w:pPr>
    </w:p>
    <w:p w14:paraId="30CBE395" w14:textId="6AC0C90A" w:rsidR="00CF6C42" w:rsidRDefault="008C334B" w:rsidP="00C96D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254A81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F51E71" w:rsidRPr="00254A81">
        <w:rPr>
          <w:rFonts w:ascii="Angsana New" w:hAnsi="Angsana New"/>
          <w:b/>
          <w:sz w:val="30"/>
          <w:szCs w:val="30"/>
          <w:cs/>
        </w:rPr>
        <w:t>บริษัทย่อย</w:t>
      </w:r>
      <w:r w:rsidR="00A9157A" w:rsidRPr="00254A81">
        <w:rPr>
          <w:rFonts w:ascii="Angsana New" w:hAnsi="Angsana New"/>
          <w:b/>
          <w:sz w:val="30"/>
          <w:szCs w:val="30"/>
          <w:cs/>
        </w:rPr>
        <w:t>และบริษัทร่วม</w:t>
      </w:r>
      <w:r w:rsidR="00F51E71" w:rsidRPr="00254A81">
        <w:rPr>
          <w:rFonts w:ascii="Angsana New" w:hAnsi="Angsana New"/>
          <w:b/>
          <w:sz w:val="30"/>
          <w:szCs w:val="30"/>
          <w:cs/>
        </w:rPr>
        <w:t xml:space="preserve">ได้เปิดเผยในหมายเหตุข้อ </w:t>
      </w:r>
      <w:r w:rsidR="009C6446">
        <w:rPr>
          <w:rFonts w:ascii="Angsana New" w:hAnsi="Angsana New"/>
          <w:bCs/>
          <w:sz w:val="30"/>
          <w:szCs w:val="30"/>
          <w:lang w:val="en-US"/>
        </w:rPr>
        <w:t>8</w:t>
      </w:r>
      <w:r w:rsidR="00A9157A" w:rsidRPr="003F37CF">
        <w:rPr>
          <w:rFonts w:ascii="Angsana New" w:hAnsi="Angsana New"/>
          <w:b/>
          <w:sz w:val="30"/>
          <w:szCs w:val="30"/>
        </w:rPr>
        <w:t xml:space="preserve"> </w:t>
      </w:r>
      <w:r w:rsidR="00A9157A" w:rsidRPr="00254A81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9C6446">
        <w:rPr>
          <w:rFonts w:ascii="Angsana New" w:hAnsi="Angsana New"/>
          <w:bCs/>
          <w:sz w:val="30"/>
          <w:szCs w:val="30"/>
          <w:lang w:val="en-US"/>
        </w:rPr>
        <w:t>9</w:t>
      </w:r>
      <w:r w:rsidR="00F51E71" w:rsidRPr="00254A81">
        <w:rPr>
          <w:rFonts w:ascii="Angsana New" w:hAnsi="Angsana New"/>
          <w:b/>
          <w:sz w:val="30"/>
          <w:szCs w:val="30"/>
        </w:rPr>
        <w:t xml:space="preserve"> </w:t>
      </w:r>
      <w:r w:rsidR="003F37CF" w:rsidRPr="003F37CF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18E685CD" w14:textId="77777777" w:rsidR="00E7342C" w:rsidRPr="00E7342C" w:rsidRDefault="00E7342C" w:rsidP="00C96D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</w:rPr>
      </w:pPr>
    </w:p>
    <w:tbl>
      <w:tblPr>
        <w:tblW w:w="9378" w:type="dxa"/>
        <w:tblInd w:w="565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892"/>
        <w:gridCol w:w="1349"/>
        <w:gridCol w:w="4137"/>
      </w:tblGrid>
      <w:tr w:rsidR="00117CE5" w:rsidRPr="00254A81" w14:paraId="56A2CBAA" w14:textId="77777777" w:rsidTr="00E7342C">
        <w:trPr>
          <w:trHeight w:hRule="exact" w:val="792"/>
          <w:tblHeader/>
        </w:trPr>
        <w:tc>
          <w:tcPr>
            <w:tcW w:w="3892" w:type="dxa"/>
            <w:vAlign w:val="bottom"/>
            <w:hideMark/>
          </w:tcPr>
          <w:p w14:paraId="5EA7C590" w14:textId="77777777" w:rsidR="00117CE5" w:rsidRPr="00254A81" w:rsidRDefault="00BD4E8D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after="260" w:line="260" w:lineRule="atLeas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</w:rPr>
              <w:br w:type="page"/>
            </w:r>
            <w:r w:rsidR="00117CE5"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ชื่อกิจการ</w:t>
            </w:r>
          </w:p>
        </w:tc>
        <w:tc>
          <w:tcPr>
            <w:tcW w:w="1349" w:type="dxa"/>
            <w:vAlign w:val="bottom"/>
            <w:hideMark/>
          </w:tcPr>
          <w:p w14:paraId="65531913" w14:textId="77777777" w:rsidR="00117CE5" w:rsidRPr="00254A81" w:rsidRDefault="00117CE5">
            <w:pPr>
              <w:tabs>
                <w:tab w:val="decimal" w:pos="0"/>
              </w:tabs>
              <w:spacing w:after="260" w:line="26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ประเทศที่จัดตั้ง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สัญชาติ</w:t>
            </w:r>
          </w:p>
        </w:tc>
        <w:tc>
          <w:tcPr>
            <w:tcW w:w="4137" w:type="dxa"/>
            <w:vAlign w:val="bottom"/>
            <w:hideMark/>
          </w:tcPr>
          <w:p w14:paraId="3FF5E018" w14:textId="77777777" w:rsidR="00117CE5" w:rsidRPr="00254A81" w:rsidRDefault="00117CE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after="260" w:line="260" w:lineRule="atLeas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ลักษณะความสัมพันธ์</w:t>
            </w:r>
          </w:p>
        </w:tc>
      </w:tr>
      <w:tr w:rsidR="00CD140A" w:rsidRPr="00254A81" w14:paraId="7D8C587E" w14:textId="77777777" w:rsidTr="00E227E5">
        <w:tc>
          <w:tcPr>
            <w:tcW w:w="3892" w:type="dxa"/>
          </w:tcPr>
          <w:p w14:paraId="3E6C1585" w14:textId="77777777" w:rsidR="00CD140A" w:rsidRPr="00254A81" w:rsidRDefault="00CD140A" w:rsidP="00CD14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/>
              </w:rPr>
              <w:t>SKI Carbon Black (Mauritius) Limited</w:t>
            </w:r>
          </w:p>
        </w:tc>
        <w:tc>
          <w:tcPr>
            <w:tcW w:w="1349" w:type="dxa"/>
            <w:shd w:val="clear" w:color="auto" w:fill="auto"/>
          </w:tcPr>
          <w:p w14:paraId="53826436" w14:textId="77777777" w:rsidR="00CD140A" w:rsidRPr="00254A81" w:rsidRDefault="00CD140A" w:rsidP="00CD140A">
            <w:pPr>
              <w:tabs>
                <w:tab w:val="decimal" w:pos="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มอริเชียส</w:t>
            </w:r>
          </w:p>
        </w:tc>
        <w:tc>
          <w:tcPr>
            <w:tcW w:w="4137" w:type="dxa"/>
          </w:tcPr>
          <w:p w14:paraId="4C4B3DBD" w14:textId="77777777" w:rsidR="00CD140A" w:rsidRPr="00254A81" w:rsidRDefault="00CD140A" w:rsidP="00CD14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เป็นผู้ถือหุ้นรายใหญ่ ถือหุ้นในบริษัทตั้งแต่   </w:t>
            </w:r>
            <w:r w:rsidR="004B670E"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ร้อยละ</w:t>
            </w:r>
            <w:r w:rsidRPr="00254A81">
              <w:rPr>
                <w:rFonts w:ascii="Angsana New" w:hAnsi="Angsana New"/>
                <w:sz w:val="30"/>
                <w:szCs w:val="30"/>
              </w:rPr>
              <w:t>10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 ขึ้นไป</w:t>
            </w:r>
          </w:p>
        </w:tc>
      </w:tr>
      <w:tr w:rsidR="00117CE5" w:rsidRPr="00254A81" w14:paraId="6BFB16BD" w14:textId="77777777" w:rsidTr="00E227E5">
        <w:tc>
          <w:tcPr>
            <w:tcW w:w="3892" w:type="dxa"/>
            <w:hideMark/>
          </w:tcPr>
          <w:p w14:paraId="0C2BDC01" w14:textId="77777777" w:rsidR="00117CE5" w:rsidRPr="00254A81" w:rsidRDefault="00117C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52" w:hanging="25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บริษัท ไทยเรยอน จำกัด (มหาชน)</w:t>
            </w:r>
          </w:p>
        </w:tc>
        <w:tc>
          <w:tcPr>
            <w:tcW w:w="1349" w:type="dxa"/>
            <w:shd w:val="clear" w:color="auto" w:fill="auto"/>
            <w:hideMark/>
          </w:tcPr>
          <w:p w14:paraId="09A3BA27" w14:textId="77777777" w:rsidR="00117CE5" w:rsidRPr="00254A81" w:rsidRDefault="00117CE5">
            <w:pPr>
              <w:tabs>
                <w:tab w:val="decimal" w:pos="65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4137" w:type="dxa"/>
            <w:hideMark/>
          </w:tcPr>
          <w:p w14:paraId="69292EF3" w14:textId="77777777" w:rsidR="00117CE5" w:rsidRPr="00254A81" w:rsidRDefault="00117C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เป็นผู้ถือหุ้นรายใหญ่ ถือหุ้นในบริษัทตั้งแต่</w:t>
            </w:r>
            <w:r w:rsidR="004B670E">
              <w:rPr>
                <w:rFonts w:ascii="Angsana New" w:hAnsi="Angsana New"/>
                <w:sz w:val="30"/>
                <w:szCs w:val="30"/>
                <w:lang w:val="en-GB"/>
              </w:rPr>
              <w:t xml:space="preserve">     </w:t>
            </w: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ร้อยละ</w:t>
            </w:r>
            <w:r w:rsidRPr="00254A81">
              <w:rPr>
                <w:rFonts w:ascii="Angsana New" w:hAnsi="Angsana New"/>
                <w:sz w:val="30"/>
                <w:szCs w:val="30"/>
              </w:rPr>
              <w:t>10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 ขึ้นไป</w:t>
            </w:r>
          </w:p>
        </w:tc>
      </w:tr>
      <w:tr w:rsidR="001F3DD6" w:rsidRPr="00254A81" w14:paraId="499DF225" w14:textId="77777777" w:rsidTr="00E227E5">
        <w:tc>
          <w:tcPr>
            <w:tcW w:w="3892" w:type="dxa"/>
          </w:tcPr>
          <w:p w14:paraId="1AA4312C" w14:textId="77777777" w:rsidR="001F3DD6" w:rsidRPr="00254A81" w:rsidRDefault="001F3D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/>
              </w:rPr>
              <w:t xml:space="preserve">Asian </w:t>
            </w:r>
            <w:proofErr w:type="spellStart"/>
            <w:r w:rsidRPr="00254A81">
              <w:rPr>
                <w:rFonts w:ascii="Angsana New" w:hAnsi="Angsana New"/>
                <w:sz w:val="30"/>
                <w:szCs w:val="30"/>
                <w:lang w:val="en-GB"/>
              </w:rPr>
              <w:t>Opps</w:t>
            </w:r>
            <w:proofErr w:type="spellEnd"/>
            <w:r w:rsidRPr="00254A81">
              <w:rPr>
                <w:rFonts w:ascii="Angsana New" w:hAnsi="Angsana New"/>
                <w:sz w:val="30"/>
                <w:szCs w:val="30"/>
                <w:lang w:val="en-GB"/>
              </w:rPr>
              <w:t xml:space="preserve"> I Limited</w:t>
            </w:r>
          </w:p>
        </w:tc>
        <w:tc>
          <w:tcPr>
            <w:tcW w:w="1349" w:type="dxa"/>
            <w:shd w:val="clear" w:color="auto" w:fill="auto"/>
          </w:tcPr>
          <w:p w14:paraId="27FF16AA" w14:textId="77777777" w:rsidR="001F3DD6" w:rsidRPr="00254A81" w:rsidRDefault="001F3DD6">
            <w:pPr>
              <w:tabs>
                <w:tab w:val="decimal" w:pos="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ฮ่องกง</w:t>
            </w:r>
          </w:p>
        </w:tc>
        <w:tc>
          <w:tcPr>
            <w:tcW w:w="4137" w:type="dxa"/>
          </w:tcPr>
          <w:p w14:paraId="00153BA6" w14:textId="77777777" w:rsidR="001F3DD6" w:rsidRPr="00254A81" w:rsidRDefault="001F3D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เป็นผู้ถือหุ้นรายใหญ่ ถือหุ้นในบริษัทตั้งแต่   </w:t>
            </w:r>
            <w:r w:rsidR="004B670E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ร้อยละ</w:t>
            </w:r>
            <w:r w:rsidRPr="00254A81">
              <w:rPr>
                <w:rFonts w:ascii="Angsana New" w:hAnsi="Angsana New"/>
                <w:sz w:val="30"/>
                <w:szCs w:val="30"/>
              </w:rPr>
              <w:t>10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 ขึ้นไป</w:t>
            </w:r>
          </w:p>
        </w:tc>
      </w:tr>
      <w:tr w:rsidR="00117CE5" w:rsidRPr="00254A81" w14:paraId="71079029" w14:textId="77777777" w:rsidTr="00E227E5">
        <w:trPr>
          <w:trHeight w:val="128"/>
        </w:trPr>
        <w:tc>
          <w:tcPr>
            <w:tcW w:w="3892" w:type="dxa"/>
            <w:hideMark/>
          </w:tcPr>
          <w:p w14:paraId="4B5F610A" w14:textId="77777777" w:rsidR="00117CE5" w:rsidRPr="00254A81" w:rsidRDefault="005960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บริษัท</w:t>
            </w:r>
            <w:r w:rsidR="00B90BFE"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="00117CE5"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ไทยอคริลิค ไฟเบอร์ จำกัด</w:t>
            </w:r>
          </w:p>
        </w:tc>
        <w:tc>
          <w:tcPr>
            <w:tcW w:w="1349" w:type="dxa"/>
            <w:hideMark/>
          </w:tcPr>
          <w:p w14:paraId="251A9DD1" w14:textId="77777777" w:rsidR="00117CE5" w:rsidRPr="00254A81" w:rsidRDefault="00117CE5">
            <w:pPr>
              <w:tabs>
                <w:tab w:val="decimal" w:pos="65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4137" w:type="dxa"/>
            <w:hideMark/>
          </w:tcPr>
          <w:p w14:paraId="092524F5" w14:textId="77777777" w:rsidR="00117CE5" w:rsidRPr="00254A81" w:rsidRDefault="00117C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บริษัทถือหุ้นร้อยละ </w:t>
            </w:r>
            <w:r w:rsidRPr="00254A81">
              <w:rPr>
                <w:rFonts w:ascii="Angsana New" w:hAnsi="Angsana New"/>
                <w:sz w:val="30"/>
                <w:szCs w:val="30"/>
              </w:rPr>
              <w:t>10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 ขึ้นไป และมีกรรมการร่วมกัน</w:t>
            </w:r>
          </w:p>
        </w:tc>
      </w:tr>
      <w:tr w:rsidR="00117CE5" w:rsidRPr="00254A81" w14:paraId="79096CFA" w14:textId="77777777" w:rsidTr="00E227E5">
        <w:trPr>
          <w:trHeight w:val="128"/>
        </w:trPr>
        <w:tc>
          <w:tcPr>
            <w:tcW w:w="3892" w:type="dxa"/>
            <w:hideMark/>
          </w:tcPr>
          <w:p w14:paraId="4A3267D6" w14:textId="77777777" w:rsidR="00117CE5" w:rsidRPr="00254A81" w:rsidRDefault="00117CE5" w:rsidP="00AD39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/>
              </w:rPr>
              <w:t xml:space="preserve">Alexandria </w:t>
            </w:r>
            <w:proofErr w:type="spellStart"/>
            <w:r w:rsidRPr="00254A81">
              <w:rPr>
                <w:rFonts w:ascii="Angsana New" w:hAnsi="Angsana New"/>
                <w:sz w:val="30"/>
                <w:szCs w:val="30"/>
                <w:lang w:val="en-GB"/>
              </w:rPr>
              <w:t>Fiber</w:t>
            </w:r>
            <w:proofErr w:type="spellEnd"/>
            <w:r w:rsidRPr="00254A81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="00CD140A" w:rsidRPr="00254A81">
              <w:rPr>
                <w:rFonts w:ascii="Angsana New" w:hAnsi="Angsana New"/>
                <w:sz w:val="30"/>
                <w:szCs w:val="30"/>
              </w:rPr>
              <w:t xml:space="preserve">Co., </w:t>
            </w:r>
            <w:r w:rsidRPr="00254A81">
              <w:rPr>
                <w:rFonts w:ascii="Angsana New" w:hAnsi="Angsana New"/>
                <w:sz w:val="30"/>
                <w:szCs w:val="30"/>
                <w:lang w:val="en-GB"/>
              </w:rPr>
              <w:t>S.A.E.</w:t>
            </w:r>
          </w:p>
        </w:tc>
        <w:tc>
          <w:tcPr>
            <w:tcW w:w="1349" w:type="dxa"/>
            <w:hideMark/>
          </w:tcPr>
          <w:p w14:paraId="0AC648CC" w14:textId="77777777" w:rsidR="00117CE5" w:rsidRPr="00254A81" w:rsidRDefault="00117CE5">
            <w:pPr>
              <w:tabs>
                <w:tab w:val="decimal" w:pos="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อียิปต์</w:t>
            </w:r>
          </w:p>
        </w:tc>
        <w:tc>
          <w:tcPr>
            <w:tcW w:w="4137" w:type="dxa"/>
            <w:hideMark/>
          </w:tcPr>
          <w:p w14:paraId="73E37B98" w14:textId="77777777" w:rsidR="00117CE5" w:rsidRPr="00254A81" w:rsidRDefault="00117C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บริษัทถือหุ้นร้อยละ </w:t>
            </w:r>
            <w:r w:rsidRPr="00254A81">
              <w:rPr>
                <w:rFonts w:ascii="Angsana New" w:hAnsi="Angsana New"/>
                <w:sz w:val="30"/>
                <w:szCs w:val="30"/>
              </w:rPr>
              <w:t>10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 ขึ้นไป และมีกรรมการร่วมกัน</w:t>
            </w:r>
          </w:p>
        </w:tc>
      </w:tr>
      <w:tr w:rsidR="000763C4" w:rsidRPr="00254A81" w14:paraId="119F0A58" w14:textId="77777777" w:rsidTr="00E227E5">
        <w:tc>
          <w:tcPr>
            <w:tcW w:w="3892" w:type="dxa"/>
            <w:hideMark/>
          </w:tcPr>
          <w:p w14:paraId="79A6AF46" w14:textId="77777777" w:rsidR="000763C4" w:rsidRPr="00576B48" w:rsidRDefault="000763C4" w:rsidP="000763C4">
            <w:pPr>
              <w:rPr>
                <w:rFonts w:ascii="Angsana New" w:hAnsi="Angsana New"/>
                <w:sz w:val="30"/>
                <w:szCs w:val="30"/>
              </w:rPr>
            </w:pPr>
            <w:r w:rsidRPr="00576B48">
              <w:rPr>
                <w:rFonts w:ascii="Angsana New" w:hAnsi="Angsana New"/>
                <w:sz w:val="30"/>
                <w:szCs w:val="30"/>
              </w:rPr>
              <w:t>Birla Carbon Europe GmbH</w:t>
            </w:r>
          </w:p>
        </w:tc>
        <w:tc>
          <w:tcPr>
            <w:tcW w:w="1349" w:type="dxa"/>
            <w:hideMark/>
          </w:tcPr>
          <w:p w14:paraId="0A9F0565" w14:textId="77777777" w:rsidR="000763C4" w:rsidRDefault="000763C4" w:rsidP="000763C4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เยอรมัน</w:t>
            </w:r>
          </w:p>
        </w:tc>
        <w:tc>
          <w:tcPr>
            <w:tcW w:w="4137" w:type="dxa"/>
            <w:hideMark/>
          </w:tcPr>
          <w:p w14:paraId="119EBC00" w14:textId="77777777" w:rsidR="000763C4" w:rsidRDefault="000763C4" w:rsidP="000763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6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มีบริษัทใหญ่ในลำดับสูงสุดร่วมกัน</w:t>
            </w:r>
          </w:p>
        </w:tc>
      </w:tr>
      <w:tr w:rsidR="000763C4" w:rsidRPr="00254A81" w14:paraId="5946F3CE" w14:textId="77777777" w:rsidTr="00E227E5">
        <w:tc>
          <w:tcPr>
            <w:tcW w:w="3892" w:type="dxa"/>
            <w:hideMark/>
          </w:tcPr>
          <w:p w14:paraId="1D5C8A3E" w14:textId="77777777" w:rsidR="000763C4" w:rsidRPr="00576B48" w:rsidRDefault="000763C4" w:rsidP="000763C4">
            <w:pPr>
              <w:rPr>
                <w:rFonts w:ascii="Angsana New" w:hAnsi="Angsana New"/>
                <w:sz w:val="30"/>
                <w:szCs w:val="30"/>
              </w:rPr>
            </w:pPr>
            <w:r w:rsidRPr="00576B48">
              <w:rPr>
                <w:rFonts w:ascii="Angsana New" w:hAnsi="Angsana New"/>
                <w:sz w:val="30"/>
                <w:szCs w:val="30"/>
              </w:rPr>
              <w:t>Birla Carbon Korea Co., Ltd.</w:t>
            </w:r>
          </w:p>
        </w:tc>
        <w:tc>
          <w:tcPr>
            <w:tcW w:w="1349" w:type="dxa"/>
            <w:hideMark/>
          </w:tcPr>
          <w:p w14:paraId="02302FD0" w14:textId="77777777" w:rsidR="000763C4" w:rsidRPr="0054487C" w:rsidRDefault="000763C4" w:rsidP="000763C4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เกาหลีใต้</w:t>
            </w:r>
          </w:p>
        </w:tc>
        <w:tc>
          <w:tcPr>
            <w:tcW w:w="4137" w:type="dxa"/>
            <w:hideMark/>
          </w:tcPr>
          <w:p w14:paraId="0DA6F663" w14:textId="77777777" w:rsidR="000763C4" w:rsidRPr="0054487C" w:rsidRDefault="000763C4" w:rsidP="000763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6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มีบริษัทใหญ่ในลำดับสูงสุดร่วมกัน</w:t>
            </w:r>
          </w:p>
        </w:tc>
      </w:tr>
      <w:tr w:rsidR="000763C4" w:rsidRPr="00254A81" w14:paraId="2149A989" w14:textId="77777777" w:rsidTr="00E227E5">
        <w:tc>
          <w:tcPr>
            <w:tcW w:w="3892" w:type="dxa"/>
            <w:hideMark/>
          </w:tcPr>
          <w:p w14:paraId="32909A77" w14:textId="77777777" w:rsidR="000763C4" w:rsidRDefault="000763C4" w:rsidP="000763C4">
            <w:pPr>
              <w:rPr>
                <w:rFonts w:ascii="Angsana New" w:hAnsi="Angsana New"/>
                <w:sz w:val="30"/>
                <w:szCs w:val="30"/>
              </w:rPr>
            </w:pPr>
            <w:r w:rsidRPr="00576B48">
              <w:rPr>
                <w:rFonts w:ascii="Angsana New" w:hAnsi="Angsana New"/>
                <w:sz w:val="30"/>
                <w:szCs w:val="30"/>
              </w:rPr>
              <w:t>Co</w:t>
            </w:r>
            <w:r>
              <w:rPr>
                <w:rFonts w:ascii="Angsana New" w:hAnsi="Angsana New"/>
                <w:sz w:val="30"/>
                <w:szCs w:val="30"/>
              </w:rPr>
              <w:t>lumbian International Chemicals</w:t>
            </w:r>
          </w:p>
          <w:p w14:paraId="7082880B" w14:textId="77777777" w:rsidR="000763C4" w:rsidRPr="00576B48" w:rsidRDefault="000763C4" w:rsidP="000763C4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576B48">
              <w:rPr>
                <w:rFonts w:ascii="Angsana New" w:hAnsi="Angsana New"/>
                <w:sz w:val="30"/>
                <w:szCs w:val="30"/>
              </w:rPr>
              <w:t>Corporation</w:t>
            </w:r>
          </w:p>
        </w:tc>
        <w:tc>
          <w:tcPr>
            <w:tcW w:w="1349" w:type="dxa"/>
            <w:hideMark/>
          </w:tcPr>
          <w:p w14:paraId="5AAA0368" w14:textId="77777777" w:rsidR="000763C4" w:rsidRPr="0054487C" w:rsidRDefault="000763C4" w:rsidP="000763C4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จอร์เจีย</w:t>
            </w:r>
          </w:p>
        </w:tc>
        <w:tc>
          <w:tcPr>
            <w:tcW w:w="4137" w:type="dxa"/>
            <w:hideMark/>
          </w:tcPr>
          <w:p w14:paraId="47519EE6" w14:textId="77777777" w:rsidR="000763C4" w:rsidRPr="0054487C" w:rsidRDefault="000763C4" w:rsidP="000763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6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มีบริษัทใหญ่ในลำดับสูงสุดร่วมกัน</w:t>
            </w:r>
          </w:p>
        </w:tc>
      </w:tr>
      <w:tr w:rsidR="00383A8B" w:rsidRPr="00254A81" w14:paraId="6F586048" w14:textId="77777777" w:rsidTr="00E227E5">
        <w:tc>
          <w:tcPr>
            <w:tcW w:w="3892" w:type="dxa"/>
          </w:tcPr>
          <w:p w14:paraId="4B089B51" w14:textId="77777777" w:rsidR="00383A8B" w:rsidRDefault="00383A8B" w:rsidP="004B670E">
            <w:pPr>
              <w:tabs>
                <w:tab w:val="clear" w:pos="3742"/>
              </w:tabs>
              <w:ind w:right="-71"/>
              <w:rPr>
                <w:rFonts w:ascii="Angsana New" w:hAnsi="Angsana New"/>
                <w:sz w:val="30"/>
                <w:szCs w:val="30"/>
              </w:rPr>
            </w:pPr>
            <w:r w:rsidRPr="00576B48">
              <w:rPr>
                <w:rFonts w:ascii="Angsana New" w:hAnsi="Angsana New"/>
                <w:sz w:val="30"/>
                <w:szCs w:val="30"/>
              </w:rPr>
              <w:t>Swiss Sing</w:t>
            </w:r>
            <w:r>
              <w:rPr>
                <w:rFonts w:ascii="Angsana New" w:hAnsi="Angsana New"/>
                <w:sz w:val="30"/>
                <w:szCs w:val="30"/>
              </w:rPr>
              <w:t>apore Overseas Enterprises Pte.</w:t>
            </w:r>
            <w:r w:rsidR="004B670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243B60B9" w14:textId="77777777" w:rsidR="00383A8B" w:rsidRPr="00576B48" w:rsidRDefault="00383A8B" w:rsidP="00383A8B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576B48"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349" w:type="dxa"/>
          </w:tcPr>
          <w:p w14:paraId="14FA5B12" w14:textId="77777777"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สิงคโปร์</w:t>
            </w:r>
          </w:p>
        </w:tc>
        <w:tc>
          <w:tcPr>
            <w:tcW w:w="4137" w:type="dxa"/>
          </w:tcPr>
          <w:p w14:paraId="63848E6A" w14:textId="77777777"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6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มีบริษัทใหญ่ในลำดับสูงสุดร่วมกัน</w:t>
            </w:r>
          </w:p>
        </w:tc>
      </w:tr>
      <w:tr w:rsidR="00383A8B" w:rsidRPr="00254A81" w14:paraId="7A642A12" w14:textId="77777777" w:rsidTr="00E227E5">
        <w:tc>
          <w:tcPr>
            <w:tcW w:w="3892" w:type="dxa"/>
          </w:tcPr>
          <w:p w14:paraId="2C7299F3" w14:textId="77777777" w:rsidR="00383A8B" w:rsidRDefault="00383A8B" w:rsidP="00383A8B">
            <w:pPr>
              <w:rPr>
                <w:rFonts w:ascii="Angsana New" w:hAnsi="Angsana New"/>
                <w:sz w:val="30"/>
                <w:szCs w:val="30"/>
              </w:rPr>
            </w:pPr>
            <w:r w:rsidRPr="00576B48">
              <w:rPr>
                <w:rFonts w:ascii="Angsana New" w:hAnsi="Angsana New"/>
                <w:sz w:val="30"/>
                <w:szCs w:val="30"/>
              </w:rPr>
              <w:t>Aditya Bi</w:t>
            </w:r>
            <w:r>
              <w:rPr>
                <w:rFonts w:ascii="Angsana New" w:hAnsi="Angsana New"/>
                <w:sz w:val="30"/>
                <w:szCs w:val="30"/>
              </w:rPr>
              <w:t>rla Management Corporation Pvt.</w:t>
            </w:r>
          </w:p>
          <w:p w14:paraId="4388D96B" w14:textId="77777777" w:rsidR="00383A8B" w:rsidRPr="00576B48" w:rsidRDefault="00383A8B" w:rsidP="00383A8B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576B48"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349" w:type="dxa"/>
          </w:tcPr>
          <w:p w14:paraId="7409A50D" w14:textId="77777777"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อินเดีย</w:t>
            </w:r>
          </w:p>
        </w:tc>
        <w:tc>
          <w:tcPr>
            <w:tcW w:w="4137" w:type="dxa"/>
          </w:tcPr>
          <w:p w14:paraId="310DD2FE" w14:textId="77777777"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6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มีบริษัทใหญ่ในลำดับสูงสุดร่วมกัน</w:t>
            </w:r>
          </w:p>
        </w:tc>
      </w:tr>
      <w:tr w:rsidR="00383A8B" w:rsidRPr="00254A81" w14:paraId="2F0CA9CD" w14:textId="77777777" w:rsidTr="00E227E5">
        <w:tc>
          <w:tcPr>
            <w:tcW w:w="3892" w:type="dxa"/>
          </w:tcPr>
          <w:p w14:paraId="6FAEDF89" w14:textId="3820380E" w:rsidR="00383A8B" w:rsidRPr="00081721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85A4C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Birla Carbon </w:t>
            </w:r>
            <w:r w:rsidR="00C36C96">
              <w:rPr>
                <w:rFonts w:ascii="Angsana New" w:hAnsi="Angsana New"/>
                <w:sz w:val="30"/>
                <w:szCs w:val="30"/>
                <w:lang w:val="en-GB" w:bidi="ar-SA"/>
              </w:rPr>
              <w:t>Egypt S.A.E.</w:t>
            </w:r>
          </w:p>
        </w:tc>
        <w:tc>
          <w:tcPr>
            <w:tcW w:w="1349" w:type="dxa"/>
          </w:tcPr>
          <w:p w14:paraId="22C2734C" w14:textId="42459ED3" w:rsidR="00383A8B" w:rsidRPr="0054487C" w:rsidRDefault="00C36C96" w:rsidP="00383A8B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อียิปต์</w:t>
            </w:r>
          </w:p>
        </w:tc>
        <w:tc>
          <w:tcPr>
            <w:tcW w:w="4137" w:type="dxa"/>
          </w:tcPr>
          <w:p w14:paraId="18CDED13" w14:textId="77777777"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6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มีบริษัทใหญ่ในลำดับสูงสุดร่วมกัน</w:t>
            </w:r>
          </w:p>
        </w:tc>
      </w:tr>
      <w:tr w:rsidR="00383A8B" w:rsidRPr="00254A81" w14:paraId="1BE2FCAA" w14:textId="77777777" w:rsidTr="00E227E5">
        <w:tc>
          <w:tcPr>
            <w:tcW w:w="3892" w:type="dxa"/>
          </w:tcPr>
          <w:p w14:paraId="13DAE448" w14:textId="621875B9" w:rsidR="00383A8B" w:rsidRPr="00C36C96" w:rsidRDefault="00C36C96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Birla Carbon India Private Limited</w:t>
            </w:r>
          </w:p>
        </w:tc>
        <w:tc>
          <w:tcPr>
            <w:tcW w:w="1349" w:type="dxa"/>
          </w:tcPr>
          <w:p w14:paraId="4F746A95" w14:textId="3FCCAE3C" w:rsidR="00383A8B" w:rsidRDefault="00C36C96" w:rsidP="00383A8B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อินเดีย</w:t>
            </w:r>
          </w:p>
        </w:tc>
        <w:tc>
          <w:tcPr>
            <w:tcW w:w="4137" w:type="dxa"/>
          </w:tcPr>
          <w:p w14:paraId="4029BA75" w14:textId="77777777"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6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มีบริษัทใหญ่ในลำดับสูงสุดร่วมกัน</w:t>
            </w:r>
          </w:p>
        </w:tc>
      </w:tr>
      <w:tr w:rsidR="00383A8B" w:rsidRPr="00254A81" w14:paraId="7FF07722" w14:textId="77777777" w:rsidTr="00E227E5">
        <w:tc>
          <w:tcPr>
            <w:tcW w:w="3892" w:type="dxa"/>
          </w:tcPr>
          <w:p w14:paraId="4E65D9F2" w14:textId="77777777" w:rsidR="00383A8B" w:rsidRPr="00081721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ผู้บริหารสำคัญ</w:t>
            </w:r>
            <w:r w:rsidRPr="0054487C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349" w:type="dxa"/>
          </w:tcPr>
          <w:p w14:paraId="34670363" w14:textId="77777777"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อินเดีย</w:t>
            </w:r>
            <w:r w:rsidRPr="0054487C">
              <w:rPr>
                <w:rFonts w:ascii="Angsana New" w:hAnsi="Angsana New"/>
                <w:sz w:val="30"/>
                <w:szCs w:val="30"/>
              </w:rPr>
              <w:t>/</w:t>
            </w:r>
            <w:r w:rsidRPr="0054487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37" w:type="dxa"/>
          </w:tcPr>
          <w:p w14:paraId="6EF9CB12" w14:textId="77777777"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6" w:hanging="27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B2684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บุคคลที่มีอำนาจและความรับผิดชอบ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br/>
            </w:r>
            <w:r w:rsidRPr="002B2684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การวางแผนสั่งการและควบคุมกิจกรรมต่างๆของกลุ่มบริษัทไม่ว่าทางตรงหรือทางอ้อม ทั้งนี้ รวมถึงกรรมการ (ไม่ว่าจ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ะทำหน้าที่ในระดับบริหารหรือไม่)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2B2684">
              <w:rPr>
                <w:rFonts w:ascii="Angsana New" w:hAnsi="Angsana New"/>
                <w:sz w:val="30"/>
                <w:szCs w:val="30"/>
                <w:cs/>
                <w:lang w:val="en-GB"/>
              </w:rPr>
              <w:t>ของกลุ่มบริษัท</w:t>
            </w:r>
          </w:p>
        </w:tc>
      </w:tr>
    </w:tbl>
    <w:p w14:paraId="1428907E" w14:textId="68F5580B" w:rsidR="00E03B6D" w:rsidRPr="00FE7C7A" w:rsidRDefault="00D52CB1" w:rsidP="00FE7C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3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107"/>
        <w:gridCol w:w="267"/>
        <w:gridCol w:w="1094"/>
        <w:gridCol w:w="267"/>
        <w:gridCol w:w="1079"/>
        <w:gridCol w:w="251"/>
        <w:gridCol w:w="1107"/>
      </w:tblGrid>
      <w:tr w:rsidR="003E6A5C" w:rsidRPr="00254A81" w14:paraId="2051034E" w14:textId="77777777" w:rsidTr="00AE1C97">
        <w:trPr>
          <w:tblHeader/>
        </w:trPr>
        <w:tc>
          <w:tcPr>
            <w:tcW w:w="2244" w:type="pct"/>
          </w:tcPr>
          <w:p w14:paraId="733BE41F" w14:textId="79FBBFA4" w:rsidR="005E14AB" w:rsidRPr="00254A81" w:rsidRDefault="00FE7C7A" w:rsidP="00790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7C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5" w:type="pct"/>
            <w:gridSpan w:val="3"/>
          </w:tcPr>
          <w:p w14:paraId="5BAB7BDC" w14:textId="77777777" w:rsidR="003E6A5C" w:rsidRPr="00254A81" w:rsidRDefault="003E6A5C" w:rsidP="0079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2" w:type="pct"/>
          </w:tcPr>
          <w:p w14:paraId="5CBB97D6" w14:textId="77777777" w:rsidR="003E6A5C" w:rsidRPr="00254A81" w:rsidRDefault="003E6A5C" w:rsidP="0079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8" w:type="pct"/>
            <w:gridSpan w:val="3"/>
          </w:tcPr>
          <w:p w14:paraId="23BCE2AE" w14:textId="77777777" w:rsidR="003E6A5C" w:rsidRPr="00254A81" w:rsidRDefault="003E6A5C" w:rsidP="0079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AE1C97" w:rsidRPr="00254A81" w14:paraId="4856D97F" w14:textId="77777777" w:rsidTr="00FE7C7A">
        <w:trPr>
          <w:tblHeader/>
        </w:trPr>
        <w:tc>
          <w:tcPr>
            <w:tcW w:w="2244" w:type="pct"/>
          </w:tcPr>
          <w:p w14:paraId="5EF895DC" w14:textId="77777777" w:rsidR="00AE1C97" w:rsidRPr="00254A81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สำหรับปีสิ้นสุดวันที่ </w:t>
            </w: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590" w:type="pct"/>
          </w:tcPr>
          <w:p w14:paraId="019A008D" w14:textId="00ED7148" w:rsidR="00AE1C97" w:rsidRPr="00254A81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2" w:type="pct"/>
          </w:tcPr>
          <w:p w14:paraId="0C13DCB8" w14:textId="77777777" w:rsidR="00AE1C97" w:rsidRPr="00254A81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1073ADC" w14:textId="301F992B" w:rsidR="00AE1C97" w:rsidRPr="00254A81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2" w:type="pct"/>
          </w:tcPr>
          <w:p w14:paraId="3D6A0238" w14:textId="77777777" w:rsidR="00AE1C97" w:rsidRPr="00254A81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26E3FCFB" w14:textId="4743E16F" w:rsidR="00AE1C97" w:rsidRPr="00254A81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34" w:type="pct"/>
          </w:tcPr>
          <w:p w14:paraId="136CEC79" w14:textId="77777777" w:rsidR="00AE1C97" w:rsidRPr="00254A81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54B895C7" w14:textId="122C4A5D" w:rsidR="00AE1C97" w:rsidRPr="00254A81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</w:tr>
      <w:tr w:rsidR="00AE1C97" w:rsidRPr="00254A81" w14:paraId="5B577EB8" w14:textId="77777777" w:rsidTr="00FE7C7A">
        <w:trPr>
          <w:tblHeader/>
        </w:trPr>
        <w:tc>
          <w:tcPr>
            <w:tcW w:w="2244" w:type="pct"/>
          </w:tcPr>
          <w:p w14:paraId="46E2ADAF" w14:textId="77777777" w:rsidR="00AE1C97" w:rsidRPr="00254A81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56" w:type="pct"/>
            <w:gridSpan w:val="7"/>
          </w:tcPr>
          <w:p w14:paraId="012DF688" w14:textId="77777777" w:rsidR="00AE1C97" w:rsidRPr="00254A81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AE1C97" w:rsidRPr="00254A81" w14:paraId="1D442961" w14:textId="77777777" w:rsidTr="00FE7C7A">
        <w:tc>
          <w:tcPr>
            <w:tcW w:w="2244" w:type="pct"/>
          </w:tcPr>
          <w:p w14:paraId="46A54557" w14:textId="77777777" w:rsidR="00AE1C97" w:rsidRPr="00254A8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</w:tcPr>
          <w:p w14:paraId="4D620082" w14:textId="77777777" w:rsidR="00AE1C97" w:rsidRPr="00254A8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3BA5644" w14:textId="77777777" w:rsidR="00AE1C97" w:rsidRPr="00254A8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E8C3CC7" w14:textId="77777777" w:rsidR="00AE1C97" w:rsidRPr="00254A8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5048279" w14:textId="77777777" w:rsidR="00AE1C97" w:rsidRPr="00254A8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14:paraId="590E302D" w14:textId="77777777" w:rsidR="00AE1C97" w:rsidRPr="00254A8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105B0E7C" w14:textId="77777777" w:rsidR="00AE1C97" w:rsidRPr="00254A8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0476040" w14:textId="77777777" w:rsidR="00AE1C97" w:rsidRPr="00254A8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E1C97" w:rsidRPr="00254A81" w14:paraId="37CF40F1" w14:textId="77777777" w:rsidTr="00FE7C7A">
        <w:tc>
          <w:tcPr>
            <w:tcW w:w="2244" w:type="pct"/>
          </w:tcPr>
          <w:p w14:paraId="5AF43592" w14:textId="77777777" w:rsidR="00AE1C97" w:rsidRPr="00254A8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0" w:type="pct"/>
            <w:vAlign w:val="bottom"/>
          </w:tcPr>
          <w:p w14:paraId="65B7F8E1" w14:textId="482D8449" w:rsidR="00AE1C97" w:rsidRPr="001E76DB" w:rsidRDefault="0027356B" w:rsidP="00AE1C97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328,624</w:t>
            </w:r>
          </w:p>
        </w:tc>
        <w:tc>
          <w:tcPr>
            <w:tcW w:w="142" w:type="pct"/>
          </w:tcPr>
          <w:p w14:paraId="5DD3BD95" w14:textId="77777777" w:rsidR="00AE1C97" w:rsidRPr="00254A81" w:rsidRDefault="00AE1C97" w:rsidP="00AE1C97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vAlign w:val="bottom"/>
          </w:tcPr>
          <w:p w14:paraId="1F1CE1E9" w14:textId="1538CEB2" w:rsidR="00AE1C97" w:rsidRPr="001E76DB" w:rsidRDefault="00AE1C97" w:rsidP="00AE1C97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04AB">
              <w:rPr>
                <w:rFonts w:ascii="Angsana New" w:hAnsi="Angsana New"/>
                <w:sz w:val="30"/>
                <w:szCs w:val="30"/>
                <w:lang w:val="en-US"/>
              </w:rPr>
              <w:t>322,855</w:t>
            </w:r>
          </w:p>
        </w:tc>
        <w:tc>
          <w:tcPr>
            <w:tcW w:w="142" w:type="pct"/>
          </w:tcPr>
          <w:p w14:paraId="321366E3" w14:textId="77777777" w:rsidR="00AE1C97" w:rsidRPr="00254A81" w:rsidRDefault="00AE1C97" w:rsidP="00AE1C97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vAlign w:val="bottom"/>
          </w:tcPr>
          <w:p w14:paraId="2D5ED1A2" w14:textId="3F5E44E7" w:rsidR="00AE1C97" w:rsidRPr="00B010C9" w:rsidRDefault="009C6446" w:rsidP="00AE1C97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46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328,624</w:t>
            </w:r>
          </w:p>
        </w:tc>
        <w:tc>
          <w:tcPr>
            <w:tcW w:w="134" w:type="pct"/>
          </w:tcPr>
          <w:p w14:paraId="299CEC0D" w14:textId="77777777" w:rsidR="00AE1C97" w:rsidRPr="00254A81" w:rsidRDefault="00AE1C97" w:rsidP="00AE1C9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vAlign w:val="bottom"/>
          </w:tcPr>
          <w:p w14:paraId="04186B0B" w14:textId="1E861B46" w:rsidR="00AE1C97" w:rsidRPr="00B010C9" w:rsidRDefault="00AE1C97" w:rsidP="00AE1C97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6E6A">
              <w:rPr>
                <w:rFonts w:ascii="Angsana New" w:hAnsi="Angsana New"/>
                <w:sz w:val="30"/>
                <w:szCs w:val="30"/>
                <w:lang w:val="en-US"/>
              </w:rPr>
              <w:t>322,855</w:t>
            </w:r>
          </w:p>
        </w:tc>
      </w:tr>
      <w:tr w:rsidR="00AE1C97" w:rsidRPr="00254A81" w14:paraId="04CD017C" w14:textId="77777777" w:rsidTr="00FE7C7A">
        <w:tc>
          <w:tcPr>
            <w:tcW w:w="2244" w:type="pct"/>
          </w:tcPr>
          <w:p w14:paraId="24FB1D04" w14:textId="77777777" w:rsidR="00AE1C97" w:rsidRPr="00254A8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0" w:type="pct"/>
            <w:vAlign w:val="bottom"/>
          </w:tcPr>
          <w:p w14:paraId="5094F686" w14:textId="19D11F9A" w:rsidR="00AE1C97" w:rsidRPr="001E76DB" w:rsidRDefault="0027356B" w:rsidP="00AE1C97">
            <w:pPr>
              <w:pStyle w:val="30"/>
              <w:tabs>
                <w:tab w:val="clear" w:pos="360"/>
                <w:tab w:val="clear" w:pos="720"/>
                <w:tab w:val="decimal" w:pos="65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7DC244DF" w14:textId="77777777" w:rsidR="00AE1C97" w:rsidRPr="00254A81" w:rsidRDefault="00AE1C97" w:rsidP="00AE1C97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vAlign w:val="bottom"/>
          </w:tcPr>
          <w:p w14:paraId="20D9292F" w14:textId="06B62241" w:rsidR="00AE1C97" w:rsidRPr="001E76DB" w:rsidRDefault="00AE1C97" w:rsidP="00AE1C97">
            <w:pPr>
              <w:pStyle w:val="30"/>
              <w:tabs>
                <w:tab w:val="clear" w:pos="360"/>
                <w:tab w:val="clear" w:pos="720"/>
                <w:tab w:val="decimal" w:pos="644"/>
              </w:tabs>
              <w:ind w:left="158" w:right="-12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A04A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460DA174" w14:textId="77777777" w:rsidR="00AE1C97" w:rsidRPr="00254A81" w:rsidRDefault="00AE1C97" w:rsidP="00AE1C97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vAlign w:val="bottom"/>
          </w:tcPr>
          <w:p w14:paraId="13F7AD85" w14:textId="144CB9C9" w:rsidR="00AE1C97" w:rsidRPr="00B010C9" w:rsidRDefault="009C6446" w:rsidP="00AE1C97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46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25,491</w:t>
            </w:r>
          </w:p>
        </w:tc>
        <w:tc>
          <w:tcPr>
            <w:tcW w:w="134" w:type="pct"/>
          </w:tcPr>
          <w:p w14:paraId="1FC87AA5" w14:textId="77777777" w:rsidR="00AE1C97" w:rsidRPr="00254A81" w:rsidRDefault="00AE1C97" w:rsidP="00AE1C9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vAlign w:val="bottom"/>
          </w:tcPr>
          <w:p w14:paraId="6915CFAD" w14:textId="5E8000E6" w:rsidR="00AE1C97" w:rsidRPr="00B010C9" w:rsidRDefault="00AE1C97" w:rsidP="00AE1C97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6E6A">
              <w:rPr>
                <w:rFonts w:ascii="Angsana New" w:hAnsi="Angsana New"/>
                <w:sz w:val="30"/>
                <w:szCs w:val="30"/>
                <w:lang w:val="en-US"/>
              </w:rPr>
              <w:t xml:space="preserve">     25,491</w:t>
            </w:r>
          </w:p>
        </w:tc>
      </w:tr>
      <w:tr w:rsidR="00AE1C97" w:rsidRPr="00254A81" w14:paraId="00F0A86E" w14:textId="77777777" w:rsidTr="00FE7C7A">
        <w:tc>
          <w:tcPr>
            <w:tcW w:w="2244" w:type="pct"/>
          </w:tcPr>
          <w:p w14:paraId="47BE9929" w14:textId="77777777" w:rsidR="00AE1C97" w:rsidRPr="00254A8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0" w:type="pct"/>
            <w:vAlign w:val="bottom"/>
          </w:tcPr>
          <w:p w14:paraId="76068CB0" w14:textId="6FAF7030" w:rsidR="00AE1C97" w:rsidRPr="001E76DB" w:rsidRDefault="0027356B" w:rsidP="00AE1C97">
            <w:pPr>
              <w:pStyle w:val="30"/>
              <w:tabs>
                <w:tab w:val="clear" w:pos="360"/>
                <w:tab w:val="clear" w:pos="720"/>
                <w:tab w:val="decimal" w:pos="884"/>
              </w:tabs>
              <w:ind w:left="-108" w:right="-23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  <w:tc>
          <w:tcPr>
            <w:tcW w:w="142" w:type="pct"/>
          </w:tcPr>
          <w:p w14:paraId="7450311F" w14:textId="77777777" w:rsidR="00AE1C97" w:rsidRPr="00254A81" w:rsidRDefault="00AE1C97" w:rsidP="00AE1C97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vAlign w:val="bottom"/>
          </w:tcPr>
          <w:p w14:paraId="437975C3" w14:textId="386FCC36" w:rsidR="00AE1C97" w:rsidRPr="001E76DB" w:rsidRDefault="00AE1C97" w:rsidP="00AE1C97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04AB">
              <w:rPr>
                <w:rFonts w:ascii="Angsana New" w:hAnsi="Angsana New"/>
                <w:sz w:val="30"/>
                <w:szCs w:val="30"/>
                <w:lang w:val="en-US"/>
              </w:rPr>
              <w:t>1,067</w:t>
            </w:r>
          </w:p>
        </w:tc>
        <w:tc>
          <w:tcPr>
            <w:tcW w:w="142" w:type="pct"/>
          </w:tcPr>
          <w:p w14:paraId="25A78B4A" w14:textId="77777777" w:rsidR="00AE1C97" w:rsidRPr="00254A81" w:rsidRDefault="00AE1C97" w:rsidP="00AE1C97">
            <w:pPr>
              <w:pStyle w:val="a3"/>
              <w:tabs>
                <w:tab w:val="decimal" w:pos="704"/>
                <w:tab w:val="decimal" w:pos="75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vAlign w:val="bottom"/>
          </w:tcPr>
          <w:p w14:paraId="27975A5E" w14:textId="33FA0750" w:rsidR="00AE1C97" w:rsidRPr="00B010C9" w:rsidRDefault="0027356B" w:rsidP="00AE1C97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46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  <w:tc>
          <w:tcPr>
            <w:tcW w:w="134" w:type="pct"/>
          </w:tcPr>
          <w:p w14:paraId="7472A2BC" w14:textId="77777777" w:rsidR="00AE1C97" w:rsidRPr="00254A81" w:rsidRDefault="00AE1C97" w:rsidP="00AE1C9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vAlign w:val="bottom"/>
          </w:tcPr>
          <w:p w14:paraId="6CD9F749" w14:textId="19F75DC8" w:rsidR="00AE1C97" w:rsidRPr="00B010C9" w:rsidRDefault="00AE1C97" w:rsidP="00AE1C97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6E6A">
              <w:rPr>
                <w:rFonts w:ascii="Angsana New" w:hAnsi="Angsana New"/>
                <w:sz w:val="30"/>
                <w:szCs w:val="30"/>
                <w:lang w:val="en-US"/>
              </w:rPr>
              <w:t>1,067</w:t>
            </w:r>
          </w:p>
        </w:tc>
      </w:tr>
      <w:tr w:rsidR="0027356B" w:rsidRPr="00254A81" w14:paraId="25226A6F" w14:textId="77777777" w:rsidTr="00FE7C7A">
        <w:tc>
          <w:tcPr>
            <w:tcW w:w="2244" w:type="pct"/>
          </w:tcPr>
          <w:p w14:paraId="2B7A2FA5" w14:textId="77777777" w:rsidR="0027356B" w:rsidRPr="00254A81" w:rsidRDefault="0027356B" w:rsidP="0027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ค่าใช้จ่ายเรียกเก็บจากกิจการที่เกี่ยวข้องกัน</w:t>
            </w:r>
          </w:p>
        </w:tc>
        <w:tc>
          <w:tcPr>
            <w:tcW w:w="590" w:type="pct"/>
            <w:vAlign w:val="bottom"/>
          </w:tcPr>
          <w:p w14:paraId="0982A2D0" w14:textId="41D593B4" w:rsidR="0027356B" w:rsidRPr="001E76DB" w:rsidRDefault="0027356B" w:rsidP="00ED0A7A">
            <w:pPr>
              <w:pStyle w:val="30"/>
              <w:tabs>
                <w:tab w:val="clear" w:pos="360"/>
                <w:tab w:val="clear" w:pos="720"/>
                <w:tab w:val="decimal" w:pos="6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73ACCAAE" w14:textId="77777777" w:rsidR="0027356B" w:rsidRPr="00254A81" w:rsidRDefault="0027356B" w:rsidP="0027356B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vAlign w:val="bottom"/>
          </w:tcPr>
          <w:p w14:paraId="46E877D9" w14:textId="39903642" w:rsidR="0027356B" w:rsidRPr="001E76DB" w:rsidRDefault="0027356B" w:rsidP="0027356B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04AB">
              <w:rPr>
                <w:rFonts w:ascii="Angsana New" w:hAnsi="Angsana New"/>
                <w:sz w:val="30"/>
                <w:szCs w:val="30"/>
                <w:lang w:val="en-US"/>
              </w:rPr>
              <w:t>539</w:t>
            </w:r>
          </w:p>
        </w:tc>
        <w:tc>
          <w:tcPr>
            <w:tcW w:w="142" w:type="pct"/>
          </w:tcPr>
          <w:p w14:paraId="5F4AA103" w14:textId="77777777" w:rsidR="0027356B" w:rsidRPr="00254A81" w:rsidRDefault="0027356B" w:rsidP="0027356B">
            <w:pPr>
              <w:pStyle w:val="a3"/>
              <w:tabs>
                <w:tab w:val="decimal" w:pos="704"/>
                <w:tab w:val="decimal" w:pos="75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vAlign w:val="bottom"/>
          </w:tcPr>
          <w:p w14:paraId="4D0FE07B" w14:textId="6C7E61F5" w:rsidR="0027356B" w:rsidRPr="00B010C9" w:rsidRDefault="0027356B" w:rsidP="00ED0A7A">
            <w:pPr>
              <w:pStyle w:val="30"/>
              <w:tabs>
                <w:tab w:val="clear" w:pos="360"/>
                <w:tab w:val="clear" w:pos="720"/>
                <w:tab w:val="decimal" w:pos="6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</w:tcPr>
          <w:p w14:paraId="7523BA34" w14:textId="77777777" w:rsidR="0027356B" w:rsidRPr="00254A81" w:rsidRDefault="0027356B" w:rsidP="0027356B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vAlign w:val="bottom"/>
          </w:tcPr>
          <w:p w14:paraId="76AB4FD4" w14:textId="4780E7FE" w:rsidR="0027356B" w:rsidRPr="00B010C9" w:rsidRDefault="0027356B" w:rsidP="0027356B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6E6A">
              <w:rPr>
                <w:rFonts w:ascii="Angsana New" w:hAnsi="Angsana New"/>
                <w:sz w:val="30"/>
                <w:szCs w:val="30"/>
                <w:lang w:val="en-US"/>
              </w:rPr>
              <w:t>539</w:t>
            </w:r>
          </w:p>
        </w:tc>
      </w:tr>
      <w:tr w:rsidR="0027356B" w:rsidRPr="00254A81" w14:paraId="1CCAE324" w14:textId="77777777" w:rsidTr="00FE7C7A">
        <w:trPr>
          <w:trHeight w:hRule="exact" w:val="288"/>
        </w:trPr>
        <w:tc>
          <w:tcPr>
            <w:tcW w:w="2244" w:type="pct"/>
          </w:tcPr>
          <w:p w14:paraId="3459E5E3" w14:textId="77777777" w:rsidR="0027356B" w:rsidRPr="00254A81" w:rsidRDefault="0027356B" w:rsidP="0027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77D50CD4" w14:textId="77777777" w:rsidR="0027356B" w:rsidRDefault="0027356B" w:rsidP="0027356B">
            <w:pPr>
              <w:pStyle w:val="30"/>
              <w:tabs>
                <w:tab w:val="clear" w:pos="360"/>
                <w:tab w:val="clear" w:pos="720"/>
                <w:tab w:val="decimal" w:pos="523"/>
                <w:tab w:val="decimal" w:pos="884"/>
              </w:tabs>
              <w:ind w:left="-108" w:right="-23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435A1947" w14:textId="77777777" w:rsidR="0027356B" w:rsidRPr="00254A81" w:rsidRDefault="0027356B" w:rsidP="0027356B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728880CC" w14:textId="77777777" w:rsidR="0027356B" w:rsidRDefault="0027356B" w:rsidP="0027356B">
            <w:pPr>
              <w:pStyle w:val="30"/>
              <w:tabs>
                <w:tab w:val="clear" w:pos="360"/>
                <w:tab w:val="clear" w:pos="720"/>
                <w:tab w:val="decimal" w:pos="523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79C2014D" w14:textId="77777777" w:rsidR="0027356B" w:rsidRPr="00254A81" w:rsidRDefault="0027356B" w:rsidP="0027356B">
            <w:pPr>
              <w:pStyle w:val="a3"/>
              <w:tabs>
                <w:tab w:val="decimal" w:pos="704"/>
                <w:tab w:val="decimal" w:pos="75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22B8D618" w14:textId="77777777" w:rsidR="0027356B" w:rsidRDefault="0027356B" w:rsidP="0027356B">
            <w:pPr>
              <w:pStyle w:val="30"/>
              <w:tabs>
                <w:tab w:val="clear" w:pos="360"/>
                <w:tab w:val="clear" w:pos="720"/>
                <w:tab w:val="decimal" w:pos="489"/>
                <w:tab w:val="decimal" w:pos="883"/>
              </w:tabs>
              <w:ind w:left="46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14:paraId="27FA1895" w14:textId="77777777" w:rsidR="0027356B" w:rsidRPr="00254A81" w:rsidRDefault="0027356B" w:rsidP="0027356B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408DD901" w14:textId="77777777" w:rsidR="0027356B" w:rsidRDefault="0027356B" w:rsidP="0027356B">
            <w:pPr>
              <w:pStyle w:val="30"/>
              <w:tabs>
                <w:tab w:val="clear" w:pos="360"/>
                <w:tab w:val="clear" w:pos="720"/>
                <w:tab w:val="decimal" w:pos="489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356B" w:rsidRPr="00254A81" w14:paraId="644EB6DC" w14:textId="77777777" w:rsidTr="00FE7C7A">
        <w:tc>
          <w:tcPr>
            <w:tcW w:w="2244" w:type="pct"/>
          </w:tcPr>
          <w:p w14:paraId="2E78A582" w14:textId="77777777" w:rsidR="0027356B" w:rsidRPr="00254A81" w:rsidRDefault="0027356B" w:rsidP="0027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0" w:type="pct"/>
          </w:tcPr>
          <w:p w14:paraId="6572465D" w14:textId="77777777" w:rsidR="0027356B" w:rsidRPr="00254A81" w:rsidRDefault="0027356B" w:rsidP="0027356B">
            <w:pPr>
              <w:pStyle w:val="30"/>
              <w:tabs>
                <w:tab w:val="clear" w:pos="360"/>
                <w:tab w:val="clear" w:pos="720"/>
                <w:tab w:val="decimal" w:pos="793"/>
                <w:tab w:val="decimal" w:pos="884"/>
              </w:tabs>
              <w:ind w:left="-108" w:right="-23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6C024B54" w14:textId="77777777" w:rsidR="0027356B" w:rsidRPr="00254A81" w:rsidRDefault="0027356B" w:rsidP="0027356B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2F10C4C9" w14:textId="77777777" w:rsidR="0027356B" w:rsidRPr="00254A81" w:rsidRDefault="0027356B" w:rsidP="0027356B">
            <w:pPr>
              <w:pStyle w:val="30"/>
              <w:tabs>
                <w:tab w:val="clear" w:pos="360"/>
                <w:tab w:val="clear" w:pos="720"/>
                <w:tab w:val="decimal" w:pos="793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315A22D2" w14:textId="77777777" w:rsidR="0027356B" w:rsidRPr="00254A81" w:rsidRDefault="0027356B" w:rsidP="0027356B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69F696EC" w14:textId="77777777" w:rsidR="0027356B" w:rsidRPr="00254A81" w:rsidRDefault="0027356B" w:rsidP="0027356B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46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14:paraId="3408C443" w14:textId="77777777" w:rsidR="0027356B" w:rsidRPr="00254A81" w:rsidRDefault="0027356B" w:rsidP="0027356B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4F5E00BA" w14:textId="77777777" w:rsidR="0027356B" w:rsidRPr="00254A81" w:rsidRDefault="0027356B" w:rsidP="0027356B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356B" w:rsidRPr="00254A81" w14:paraId="1B8392AC" w14:textId="77777777" w:rsidTr="00FE7C7A">
        <w:tc>
          <w:tcPr>
            <w:tcW w:w="2244" w:type="pct"/>
          </w:tcPr>
          <w:p w14:paraId="3ACA0737" w14:textId="77777777" w:rsidR="0027356B" w:rsidRPr="00254A81" w:rsidRDefault="0027356B" w:rsidP="0027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0" w:type="pct"/>
            <w:vAlign w:val="bottom"/>
          </w:tcPr>
          <w:p w14:paraId="73839508" w14:textId="3750DC02" w:rsidR="0027356B" w:rsidRPr="004C7694" w:rsidRDefault="0027356B" w:rsidP="00ED0A7A">
            <w:pPr>
              <w:pStyle w:val="30"/>
              <w:tabs>
                <w:tab w:val="clear" w:pos="360"/>
                <w:tab w:val="clear" w:pos="720"/>
                <w:tab w:val="decimal" w:pos="6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19F93BC2" w14:textId="77777777" w:rsidR="0027356B" w:rsidRPr="00254A81" w:rsidRDefault="0027356B" w:rsidP="0027356B">
            <w:pPr>
              <w:pStyle w:val="a3"/>
              <w:tabs>
                <w:tab w:val="decimal" w:pos="704"/>
                <w:tab w:val="decimal" w:pos="75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vAlign w:val="bottom"/>
          </w:tcPr>
          <w:p w14:paraId="09765207" w14:textId="3414FF4F" w:rsidR="0027356B" w:rsidRPr="004C7694" w:rsidRDefault="0027356B" w:rsidP="0027356B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6E6A"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</w:p>
        </w:tc>
        <w:tc>
          <w:tcPr>
            <w:tcW w:w="142" w:type="pct"/>
          </w:tcPr>
          <w:p w14:paraId="1B359423" w14:textId="77777777" w:rsidR="0027356B" w:rsidRPr="00254A81" w:rsidRDefault="0027356B" w:rsidP="0027356B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vAlign w:val="bottom"/>
          </w:tcPr>
          <w:p w14:paraId="7180C207" w14:textId="24935796" w:rsidR="0027356B" w:rsidRPr="004C7694" w:rsidRDefault="0027356B" w:rsidP="00ED0A7A">
            <w:pPr>
              <w:pStyle w:val="30"/>
              <w:tabs>
                <w:tab w:val="clear" w:pos="360"/>
                <w:tab w:val="clear" w:pos="720"/>
                <w:tab w:val="decimal" w:pos="6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</w:tcPr>
          <w:p w14:paraId="73A07309" w14:textId="77777777" w:rsidR="0027356B" w:rsidRPr="00254A81" w:rsidRDefault="0027356B" w:rsidP="0027356B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vAlign w:val="bottom"/>
          </w:tcPr>
          <w:p w14:paraId="6D6A2112" w14:textId="4393DFD2" w:rsidR="0027356B" w:rsidRPr="004C7694" w:rsidRDefault="0027356B" w:rsidP="0027356B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6E6A"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</w:p>
        </w:tc>
      </w:tr>
      <w:tr w:rsidR="0027356B" w:rsidRPr="00254A81" w14:paraId="36A8F1CA" w14:textId="77777777" w:rsidTr="00FE7C7A">
        <w:tc>
          <w:tcPr>
            <w:tcW w:w="2244" w:type="pct"/>
          </w:tcPr>
          <w:p w14:paraId="219E8FF3" w14:textId="77777777" w:rsidR="0027356B" w:rsidRPr="00254A81" w:rsidRDefault="0027356B" w:rsidP="0027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254A8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90" w:type="pct"/>
            <w:vAlign w:val="bottom"/>
          </w:tcPr>
          <w:p w14:paraId="5B053158" w14:textId="77777777" w:rsidR="0027356B" w:rsidRPr="004C7694" w:rsidRDefault="0027356B" w:rsidP="0027356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ind w:left="-108" w:right="-23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7142F587" w14:textId="77777777" w:rsidR="0027356B" w:rsidRPr="00254A81" w:rsidRDefault="0027356B" w:rsidP="0027356B">
            <w:pPr>
              <w:pStyle w:val="a3"/>
              <w:tabs>
                <w:tab w:val="decimal" w:pos="704"/>
                <w:tab w:val="decimal" w:pos="75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vAlign w:val="bottom"/>
          </w:tcPr>
          <w:p w14:paraId="30D21FD9" w14:textId="77777777" w:rsidR="0027356B" w:rsidRPr="004C7694" w:rsidRDefault="0027356B" w:rsidP="0027356B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081C9F94" w14:textId="77777777" w:rsidR="0027356B" w:rsidRPr="00254A81" w:rsidRDefault="0027356B" w:rsidP="0027356B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vAlign w:val="bottom"/>
          </w:tcPr>
          <w:p w14:paraId="4D2298C7" w14:textId="77777777" w:rsidR="0027356B" w:rsidRPr="003F4CEA" w:rsidRDefault="0027356B" w:rsidP="0027356B">
            <w:pPr>
              <w:pStyle w:val="30"/>
              <w:tabs>
                <w:tab w:val="clear" w:pos="360"/>
                <w:tab w:val="clear" w:pos="720"/>
                <w:tab w:val="decimal" w:pos="883"/>
              </w:tabs>
              <w:spacing w:before="120" w:line="240" w:lineRule="atLeast"/>
              <w:ind w:left="46" w:right="-153"/>
              <w:rPr>
                <w:rFonts w:cs="Times New Roman"/>
                <w:lang w:val="en-US"/>
              </w:rPr>
            </w:pPr>
          </w:p>
        </w:tc>
        <w:tc>
          <w:tcPr>
            <w:tcW w:w="134" w:type="pct"/>
          </w:tcPr>
          <w:p w14:paraId="434BE3FB" w14:textId="77777777" w:rsidR="0027356B" w:rsidRPr="00254A81" w:rsidRDefault="0027356B" w:rsidP="0027356B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vAlign w:val="bottom"/>
          </w:tcPr>
          <w:p w14:paraId="5175FE48" w14:textId="77777777" w:rsidR="0027356B" w:rsidRPr="003F4CEA" w:rsidRDefault="0027356B" w:rsidP="0027356B">
            <w:pPr>
              <w:pStyle w:val="30"/>
              <w:tabs>
                <w:tab w:val="clear" w:pos="360"/>
                <w:tab w:val="clear" w:pos="720"/>
                <w:tab w:val="decimal" w:pos="816"/>
                <w:tab w:val="decimal" w:pos="882"/>
              </w:tabs>
              <w:spacing w:before="120" w:line="240" w:lineRule="atLeast"/>
              <w:ind w:right="77"/>
              <w:jc w:val="right"/>
              <w:rPr>
                <w:rFonts w:cs="Times New Roman"/>
                <w:lang w:val="en-US"/>
              </w:rPr>
            </w:pPr>
          </w:p>
        </w:tc>
      </w:tr>
      <w:tr w:rsidR="0027356B" w:rsidRPr="00254A81" w14:paraId="0F080FA2" w14:textId="77777777" w:rsidTr="00FE7C7A">
        <w:tc>
          <w:tcPr>
            <w:tcW w:w="2244" w:type="pct"/>
          </w:tcPr>
          <w:p w14:paraId="0A509FDD" w14:textId="77777777" w:rsidR="0027356B" w:rsidRPr="00254A81" w:rsidRDefault="0027356B" w:rsidP="0027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0" w:type="pct"/>
            <w:vAlign w:val="bottom"/>
          </w:tcPr>
          <w:p w14:paraId="52118DB8" w14:textId="480F55E6" w:rsidR="0027356B" w:rsidRPr="004C7694" w:rsidRDefault="0027356B" w:rsidP="0027356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ind w:left="-108" w:right="-23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</w:t>
            </w:r>
            <w:r w:rsidR="00C36C96">
              <w:rPr>
                <w:rFonts w:ascii="Angsana New" w:hAnsi="Angsana New"/>
                <w:sz w:val="30"/>
                <w:szCs w:val="30"/>
                <w:lang w:val="en-US"/>
              </w:rPr>
              <w:t>940</w:t>
            </w:r>
          </w:p>
        </w:tc>
        <w:tc>
          <w:tcPr>
            <w:tcW w:w="142" w:type="pct"/>
          </w:tcPr>
          <w:p w14:paraId="06769AAC" w14:textId="77777777" w:rsidR="0027356B" w:rsidRPr="00254A81" w:rsidRDefault="0027356B" w:rsidP="0027356B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vAlign w:val="bottom"/>
          </w:tcPr>
          <w:p w14:paraId="0F186F43" w14:textId="5D2ACA25" w:rsidR="0027356B" w:rsidRPr="004C7694" w:rsidRDefault="00C36C96" w:rsidP="0027356B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42,822</w:t>
            </w:r>
          </w:p>
        </w:tc>
        <w:tc>
          <w:tcPr>
            <w:tcW w:w="142" w:type="pct"/>
          </w:tcPr>
          <w:p w14:paraId="37710859" w14:textId="77777777" w:rsidR="0027356B" w:rsidRPr="00254A81" w:rsidRDefault="0027356B" w:rsidP="0027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065A2237" w14:textId="3FF94F94" w:rsidR="0027356B" w:rsidRPr="004C7694" w:rsidRDefault="0027356B" w:rsidP="0027356B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46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</w:t>
            </w:r>
            <w:r w:rsidR="00C36C96">
              <w:rPr>
                <w:rFonts w:ascii="Angsana New" w:hAnsi="Angsana New"/>
                <w:sz w:val="30"/>
                <w:szCs w:val="30"/>
                <w:lang w:val="en-US"/>
              </w:rPr>
              <w:t>940</w:t>
            </w:r>
          </w:p>
        </w:tc>
        <w:tc>
          <w:tcPr>
            <w:tcW w:w="134" w:type="pct"/>
          </w:tcPr>
          <w:p w14:paraId="4ADF5054" w14:textId="77777777" w:rsidR="0027356B" w:rsidRPr="00254A81" w:rsidRDefault="0027356B" w:rsidP="0027356B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vAlign w:val="bottom"/>
          </w:tcPr>
          <w:p w14:paraId="741970C4" w14:textId="41D47DD0" w:rsidR="0027356B" w:rsidRPr="004C7694" w:rsidRDefault="00C36C96" w:rsidP="0027356B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42,822</w:t>
            </w:r>
          </w:p>
        </w:tc>
      </w:tr>
      <w:tr w:rsidR="0027356B" w:rsidRPr="00254A81" w14:paraId="328A2E1D" w14:textId="77777777" w:rsidTr="00FE7C7A">
        <w:trPr>
          <w:trHeight w:val="288"/>
        </w:trPr>
        <w:tc>
          <w:tcPr>
            <w:tcW w:w="2244" w:type="pct"/>
          </w:tcPr>
          <w:p w14:paraId="3AA180D9" w14:textId="77777777" w:rsidR="0027356B" w:rsidRPr="00254A81" w:rsidRDefault="0027356B" w:rsidP="0027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pct"/>
          </w:tcPr>
          <w:p w14:paraId="60D8D1C8" w14:textId="77777777" w:rsidR="0027356B" w:rsidRPr="00254A81" w:rsidRDefault="0027356B" w:rsidP="0027356B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84"/>
              </w:tabs>
              <w:ind w:left="-108" w:right="-23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2" w:type="pct"/>
          </w:tcPr>
          <w:p w14:paraId="78F4D466" w14:textId="77777777" w:rsidR="0027356B" w:rsidRPr="00254A81" w:rsidRDefault="0027356B" w:rsidP="0027356B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583" w:type="pct"/>
          </w:tcPr>
          <w:p w14:paraId="638538BA" w14:textId="77777777" w:rsidR="0027356B" w:rsidRPr="00254A81" w:rsidRDefault="0027356B" w:rsidP="0027356B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70"/>
              </w:tabs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2" w:type="pct"/>
          </w:tcPr>
          <w:p w14:paraId="08DE122A" w14:textId="77777777" w:rsidR="0027356B" w:rsidRPr="00254A81" w:rsidRDefault="0027356B" w:rsidP="0027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5" w:type="pct"/>
          </w:tcPr>
          <w:p w14:paraId="4A6B7986" w14:textId="77777777" w:rsidR="0027356B" w:rsidRPr="00254A81" w:rsidRDefault="0027356B" w:rsidP="0027356B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83"/>
              </w:tabs>
              <w:ind w:left="46" w:right="-153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4" w:type="pct"/>
          </w:tcPr>
          <w:p w14:paraId="1821E03A" w14:textId="77777777" w:rsidR="0027356B" w:rsidRPr="00254A81" w:rsidRDefault="0027356B" w:rsidP="0027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0" w:type="pct"/>
          </w:tcPr>
          <w:p w14:paraId="66A3BCAD" w14:textId="77777777" w:rsidR="0027356B" w:rsidRPr="00254A81" w:rsidRDefault="0027356B" w:rsidP="0027356B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16"/>
              </w:tabs>
              <w:ind w:right="77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27356B" w:rsidRPr="00254A81" w14:paraId="5FEB4DBF" w14:textId="77777777" w:rsidTr="00FE7C7A">
        <w:tc>
          <w:tcPr>
            <w:tcW w:w="2244" w:type="pct"/>
          </w:tcPr>
          <w:p w14:paraId="7A17CC46" w14:textId="77777777" w:rsidR="0027356B" w:rsidRPr="00254A81" w:rsidRDefault="0027356B" w:rsidP="0027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</w:tcPr>
          <w:p w14:paraId="7E048D0A" w14:textId="77777777" w:rsidR="0027356B" w:rsidRPr="00254A81" w:rsidRDefault="0027356B" w:rsidP="0027356B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84"/>
              </w:tabs>
              <w:ind w:left="-108" w:right="-23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0FA3C354" w14:textId="77777777" w:rsidR="0027356B" w:rsidRPr="00254A81" w:rsidRDefault="0027356B" w:rsidP="0027356B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18892963" w14:textId="77777777" w:rsidR="0027356B" w:rsidRPr="00254A81" w:rsidRDefault="0027356B" w:rsidP="0027356B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61057376" w14:textId="77777777" w:rsidR="0027356B" w:rsidRPr="00254A81" w:rsidRDefault="0027356B" w:rsidP="0027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92B4E0F" w14:textId="77777777" w:rsidR="0027356B" w:rsidRPr="00254A81" w:rsidRDefault="0027356B" w:rsidP="0027356B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83"/>
              </w:tabs>
              <w:ind w:left="46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14:paraId="7D5E6744" w14:textId="77777777" w:rsidR="0027356B" w:rsidRPr="00254A81" w:rsidRDefault="0027356B" w:rsidP="0027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9ACA965" w14:textId="77777777" w:rsidR="0027356B" w:rsidRPr="00254A81" w:rsidRDefault="0027356B" w:rsidP="0027356B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36C96" w:rsidRPr="00254A81" w14:paraId="661F265D" w14:textId="77777777" w:rsidTr="00FE7C7A">
        <w:tc>
          <w:tcPr>
            <w:tcW w:w="2244" w:type="pct"/>
          </w:tcPr>
          <w:p w14:paraId="5DC83CD3" w14:textId="14BF6BCC" w:rsidR="00C36C96" w:rsidRPr="00C36C96" w:rsidRDefault="00C36C96" w:rsidP="0027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36C96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0" w:type="pct"/>
          </w:tcPr>
          <w:p w14:paraId="65D25F2A" w14:textId="4F8B87B2" w:rsidR="00C36C96" w:rsidRPr="00254A81" w:rsidRDefault="00C36C96" w:rsidP="00C36C9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159,832</w:t>
            </w:r>
          </w:p>
        </w:tc>
        <w:tc>
          <w:tcPr>
            <w:tcW w:w="142" w:type="pct"/>
          </w:tcPr>
          <w:p w14:paraId="5299B968" w14:textId="77777777" w:rsidR="00C36C96" w:rsidRPr="00254A81" w:rsidRDefault="00C36C96" w:rsidP="0027356B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6E6A9AE1" w14:textId="36E19207" w:rsidR="00C36C96" w:rsidRPr="00254A81" w:rsidRDefault="00C36C96" w:rsidP="00C36C96">
            <w:pPr>
              <w:pStyle w:val="30"/>
              <w:tabs>
                <w:tab w:val="clear" w:pos="360"/>
                <w:tab w:val="clear" w:pos="720"/>
                <w:tab w:val="decimal" w:pos="644"/>
              </w:tabs>
              <w:ind w:left="15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0AC48A40" w14:textId="77777777" w:rsidR="00C36C96" w:rsidRPr="00254A81" w:rsidRDefault="00C36C96" w:rsidP="0027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0F86AEE" w14:textId="6D45A672" w:rsidR="00C36C96" w:rsidRPr="00254A81" w:rsidRDefault="00C36C96" w:rsidP="00C36C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44" w:right="-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159,832</w:t>
            </w:r>
          </w:p>
        </w:tc>
        <w:tc>
          <w:tcPr>
            <w:tcW w:w="134" w:type="pct"/>
          </w:tcPr>
          <w:p w14:paraId="452AF059" w14:textId="77777777" w:rsidR="00C36C96" w:rsidRPr="00254A81" w:rsidRDefault="00C36C96" w:rsidP="0027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B534F8A" w14:textId="240F6724" w:rsidR="00C36C96" w:rsidRPr="00C36C96" w:rsidRDefault="00C36C96" w:rsidP="00C36C96">
            <w:pPr>
              <w:pStyle w:val="30"/>
              <w:tabs>
                <w:tab w:val="clear" w:pos="360"/>
                <w:tab w:val="clear" w:pos="720"/>
                <w:tab w:val="decimal" w:pos="644"/>
              </w:tabs>
              <w:ind w:left="158" w:right="-12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36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7356B" w:rsidRPr="00254A81" w14:paraId="4D5F9F9C" w14:textId="77777777" w:rsidTr="00ED0A7A">
        <w:tc>
          <w:tcPr>
            <w:tcW w:w="2244" w:type="pct"/>
          </w:tcPr>
          <w:p w14:paraId="61129238" w14:textId="77777777" w:rsidR="0027356B" w:rsidRPr="00254A81" w:rsidRDefault="0027356B" w:rsidP="0027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ส่วนลดต้นทุนจากรายได้จากการขายไฟฟ้า</w:t>
            </w:r>
          </w:p>
          <w:p w14:paraId="20805586" w14:textId="77777777" w:rsidR="0027356B" w:rsidRPr="00254A81" w:rsidRDefault="0027356B" w:rsidP="0027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   และไอน้ำที่ได้จากกระบวนการผลิต</w:t>
            </w:r>
          </w:p>
        </w:tc>
        <w:tc>
          <w:tcPr>
            <w:tcW w:w="590" w:type="pct"/>
          </w:tcPr>
          <w:p w14:paraId="3B7DA2CB" w14:textId="7A6F5B29" w:rsidR="00332863" w:rsidRDefault="00332863" w:rsidP="00ED0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23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65DADB9" w14:textId="440A90F7" w:rsidR="00332863" w:rsidRPr="00ED0A7A" w:rsidRDefault="00332863" w:rsidP="00ED0A7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448,275</w:t>
            </w:r>
          </w:p>
        </w:tc>
        <w:tc>
          <w:tcPr>
            <w:tcW w:w="142" w:type="pct"/>
          </w:tcPr>
          <w:p w14:paraId="02DE8D51" w14:textId="77777777" w:rsidR="0027356B" w:rsidRPr="00254A81" w:rsidRDefault="0027356B" w:rsidP="0027356B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56B2E3F6" w14:textId="77777777" w:rsidR="0027356B" w:rsidRDefault="0027356B" w:rsidP="0027356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ind w:left="-108" w:right="-23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752C59F" w14:textId="02BF1040" w:rsidR="0027356B" w:rsidRPr="00070A65" w:rsidRDefault="0027356B" w:rsidP="0027356B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>326,016</w:t>
            </w:r>
          </w:p>
        </w:tc>
        <w:tc>
          <w:tcPr>
            <w:tcW w:w="142" w:type="pct"/>
          </w:tcPr>
          <w:p w14:paraId="6D7452C1" w14:textId="77777777" w:rsidR="0027356B" w:rsidRPr="00254A81" w:rsidRDefault="0027356B" w:rsidP="0027356B">
            <w:pPr>
              <w:tabs>
                <w:tab w:val="clear" w:pos="907"/>
                <w:tab w:val="decimal" w:pos="7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2297A8D5" w14:textId="67BDC6FE" w:rsidR="0027356B" w:rsidRPr="00576E6A" w:rsidRDefault="003328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44" w:right="-252"/>
            </w:pPr>
            <w:r>
              <w:rPr>
                <w:rFonts w:ascii="Angsana New" w:hAnsi="Angsana New"/>
                <w:sz w:val="30"/>
                <w:szCs w:val="30"/>
              </w:rPr>
              <w:t>448,275</w:t>
            </w:r>
          </w:p>
        </w:tc>
        <w:tc>
          <w:tcPr>
            <w:tcW w:w="134" w:type="pct"/>
          </w:tcPr>
          <w:p w14:paraId="2F34AA74" w14:textId="77777777" w:rsidR="0027356B" w:rsidRPr="00254A81" w:rsidRDefault="0027356B" w:rsidP="0027356B">
            <w:pPr>
              <w:pStyle w:val="30"/>
              <w:tabs>
                <w:tab w:val="clear" w:pos="360"/>
                <w:tab w:val="clear" w:pos="720"/>
                <w:tab w:val="decimal" w:pos="5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27CE9AD6" w14:textId="77777777" w:rsidR="0027356B" w:rsidRDefault="0027356B" w:rsidP="0027356B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46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6F41893" w14:textId="588573A6" w:rsidR="0027356B" w:rsidRPr="00070A65" w:rsidRDefault="0027356B" w:rsidP="0027356B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326,016</w:t>
            </w:r>
          </w:p>
        </w:tc>
      </w:tr>
      <w:tr w:rsidR="0027356B" w:rsidRPr="00254A81" w14:paraId="72EDDC5B" w14:textId="77777777" w:rsidTr="00FE7C7A">
        <w:tc>
          <w:tcPr>
            <w:tcW w:w="2244" w:type="pct"/>
          </w:tcPr>
          <w:p w14:paraId="687B0633" w14:textId="77777777" w:rsidR="0027356B" w:rsidRPr="00254A81" w:rsidRDefault="0027356B" w:rsidP="0027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ค่าใช้จ่ายเรียกเก็บไปยังกิจการที่เกี่ยวข้องกัน</w:t>
            </w:r>
          </w:p>
        </w:tc>
        <w:tc>
          <w:tcPr>
            <w:tcW w:w="590" w:type="pct"/>
          </w:tcPr>
          <w:p w14:paraId="52A9CD42" w14:textId="12B28D6F" w:rsidR="0027356B" w:rsidRPr="00070A65" w:rsidRDefault="00332863" w:rsidP="0027356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ind w:left="-108" w:right="-23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54,326</w:t>
            </w:r>
          </w:p>
        </w:tc>
        <w:tc>
          <w:tcPr>
            <w:tcW w:w="142" w:type="pct"/>
          </w:tcPr>
          <w:p w14:paraId="57344B0C" w14:textId="77777777" w:rsidR="0027356B" w:rsidRPr="00254A81" w:rsidRDefault="0027356B" w:rsidP="0027356B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0C2FDEAF" w14:textId="450D15AE" w:rsidR="0027356B" w:rsidRPr="00070A65" w:rsidRDefault="00C36C96" w:rsidP="0027356B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21,629</w:t>
            </w:r>
          </w:p>
        </w:tc>
        <w:tc>
          <w:tcPr>
            <w:tcW w:w="142" w:type="pct"/>
          </w:tcPr>
          <w:p w14:paraId="237E9274" w14:textId="77777777" w:rsidR="0027356B" w:rsidRPr="00254A81" w:rsidRDefault="0027356B" w:rsidP="0027356B">
            <w:pPr>
              <w:tabs>
                <w:tab w:val="clear" w:pos="907"/>
                <w:tab w:val="decimal" w:pos="7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9C52C6E" w14:textId="060B19FF" w:rsidR="0027356B" w:rsidRPr="00070A65" w:rsidRDefault="00332863" w:rsidP="0027356B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46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54,326</w:t>
            </w:r>
          </w:p>
        </w:tc>
        <w:tc>
          <w:tcPr>
            <w:tcW w:w="134" w:type="pct"/>
          </w:tcPr>
          <w:p w14:paraId="2C464BF5" w14:textId="77777777" w:rsidR="0027356B" w:rsidRPr="00254A81" w:rsidRDefault="0027356B" w:rsidP="0027356B">
            <w:pPr>
              <w:pStyle w:val="30"/>
              <w:tabs>
                <w:tab w:val="clear" w:pos="360"/>
                <w:tab w:val="clear" w:pos="720"/>
                <w:tab w:val="decimal" w:pos="5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1FDCC13C" w14:textId="1543D4FC" w:rsidR="0027356B" w:rsidRPr="00070A65" w:rsidRDefault="00C36C96" w:rsidP="0027356B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21,629</w:t>
            </w:r>
          </w:p>
        </w:tc>
      </w:tr>
      <w:tr w:rsidR="0027356B" w:rsidRPr="00254A81" w14:paraId="11C6DFD3" w14:textId="77777777" w:rsidTr="00FE7C7A">
        <w:tc>
          <w:tcPr>
            <w:tcW w:w="2244" w:type="pct"/>
          </w:tcPr>
          <w:p w14:paraId="2A2B8CCA" w14:textId="77777777" w:rsidR="0027356B" w:rsidRPr="00254A81" w:rsidRDefault="0027356B" w:rsidP="0027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0" w:type="pct"/>
          </w:tcPr>
          <w:p w14:paraId="63C4F36D" w14:textId="512E3CB9" w:rsidR="0027356B" w:rsidRPr="00070A65" w:rsidRDefault="00332863" w:rsidP="0027356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ind w:left="-108" w:right="-23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 w:rsidR="00C36C96">
              <w:rPr>
                <w:rFonts w:ascii="Angsana New" w:hAnsi="Angsana New"/>
                <w:sz w:val="30"/>
                <w:szCs w:val="30"/>
                <w:lang w:val="en-US"/>
              </w:rPr>
              <w:t>971,318</w:t>
            </w:r>
          </w:p>
        </w:tc>
        <w:tc>
          <w:tcPr>
            <w:tcW w:w="142" w:type="pct"/>
          </w:tcPr>
          <w:p w14:paraId="15BB98D5" w14:textId="77777777" w:rsidR="0027356B" w:rsidRPr="00254A81" w:rsidRDefault="0027356B" w:rsidP="0027356B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58E2DCFF" w14:textId="511D8CFD" w:rsidR="0027356B" w:rsidRPr="00070A65" w:rsidRDefault="0027356B" w:rsidP="0027356B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76E6A">
              <w:rPr>
                <w:rFonts w:ascii="Angsana New" w:hAnsi="Angsana New"/>
                <w:sz w:val="30"/>
                <w:szCs w:val="30"/>
                <w:lang w:val="en-US"/>
              </w:rPr>
              <w:t>1,822,462</w:t>
            </w:r>
          </w:p>
        </w:tc>
        <w:tc>
          <w:tcPr>
            <w:tcW w:w="142" w:type="pct"/>
          </w:tcPr>
          <w:p w14:paraId="124516A1" w14:textId="77777777" w:rsidR="0027356B" w:rsidRPr="00254A81" w:rsidRDefault="0027356B" w:rsidP="0027356B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7F81D8DB" w14:textId="32F8C08A" w:rsidR="0027356B" w:rsidRPr="00070A65" w:rsidRDefault="00332863" w:rsidP="0027356B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46" w:right="-15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 w:rsidR="00C36C96">
              <w:rPr>
                <w:rFonts w:ascii="Angsana New" w:hAnsi="Angsana New"/>
                <w:sz w:val="30"/>
                <w:szCs w:val="30"/>
                <w:lang w:val="en-US"/>
              </w:rPr>
              <w:t>971,318</w:t>
            </w:r>
          </w:p>
        </w:tc>
        <w:tc>
          <w:tcPr>
            <w:tcW w:w="134" w:type="pct"/>
          </w:tcPr>
          <w:p w14:paraId="33693681" w14:textId="77777777" w:rsidR="0027356B" w:rsidRPr="00254A81" w:rsidRDefault="0027356B" w:rsidP="0027356B">
            <w:pPr>
              <w:pStyle w:val="30"/>
              <w:tabs>
                <w:tab w:val="clear" w:pos="360"/>
                <w:tab w:val="clear" w:pos="720"/>
                <w:tab w:val="decimal" w:pos="5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665CD0E5" w14:textId="7C4061B8" w:rsidR="0027356B" w:rsidRPr="00070A65" w:rsidRDefault="0027356B" w:rsidP="0027356B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76E6A">
              <w:rPr>
                <w:rFonts w:ascii="Angsana New" w:hAnsi="Angsana New"/>
                <w:sz w:val="30"/>
                <w:szCs w:val="30"/>
                <w:lang w:val="en-US"/>
              </w:rPr>
              <w:t>1,822,462</w:t>
            </w:r>
          </w:p>
        </w:tc>
      </w:tr>
      <w:tr w:rsidR="00332863" w:rsidRPr="00254A81" w14:paraId="3C69E536" w14:textId="77777777" w:rsidTr="00FE7C7A">
        <w:tc>
          <w:tcPr>
            <w:tcW w:w="2244" w:type="pct"/>
          </w:tcPr>
          <w:p w14:paraId="15855415" w14:textId="77777777" w:rsidR="00332863" w:rsidRPr="00254A81" w:rsidRDefault="00332863" w:rsidP="003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ค่าใช้จ่ายเรียกเก็บจากกิจการที่เกี่ยวข้องกัน</w:t>
            </w:r>
          </w:p>
        </w:tc>
        <w:tc>
          <w:tcPr>
            <w:tcW w:w="590" w:type="pct"/>
          </w:tcPr>
          <w:p w14:paraId="36F76679" w14:textId="261BE6A5" w:rsidR="00332863" w:rsidRPr="00070A65" w:rsidRDefault="00332863" w:rsidP="00332863">
            <w:pPr>
              <w:pStyle w:val="30"/>
              <w:tabs>
                <w:tab w:val="clear" w:pos="360"/>
                <w:tab w:val="clear" w:pos="720"/>
                <w:tab w:val="decimal" w:pos="884"/>
              </w:tabs>
              <w:ind w:left="-108" w:right="-23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155,</w:t>
            </w:r>
            <w:r w:rsidR="00BA0737">
              <w:rPr>
                <w:rFonts w:ascii="Angsana New" w:hAnsi="Angsana New"/>
                <w:sz w:val="30"/>
                <w:szCs w:val="30"/>
                <w:lang w:val="en-US"/>
              </w:rPr>
              <w:t>739</w:t>
            </w:r>
          </w:p>
        </w:tc>
        <w:tc>
          <w:tcPr>
            <w:tcW w:w="142" w:type="pct"/>
          </w:tcPr>
          <w:p w14:paraId="4C22F650" w14:textId="77777777" w:rsidR="00332863" w:rsidRPr="00254A81" w:rsidRDefault="00332863" w:rsidP="00332863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74504A67" w14:textId="70BF1105" w:rsidR="00332863" w:rsidRPr="00070A65" w:rsidRDefault="00332863" w:rsidP="00332863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76E6A">
              <w:rPr>
                <w:rFonts w:ascii="Angsana New" w:hAnsi="Angsana New"/>
                <w:sz w:val="30"/>
                <w:szCs w:val="30"/>
                <w:lang w:val="en-US"/>
              </w:rPr>
              <w:t>82,534</w:t>
            </w:r>
          </w:p>
        </w:tc>
        <w:tc>
          <w:tcPr>
            <w:tcW w:w="142" w:type="pct"/>
          </w:tcPr>
          <w:p w14:paraId="47434E79" w14:textId="77777777" w:rsidR="00332863" w:rsidRPr="00254A81" w:rsidRDefault="00332863" w:rsidP="00332863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7C2657F0" w14:textId="12F98754" w:rsidR="00332863" w:rsidRPr="00070A65" w:rsidRDefault="00332863" w:rsidP="00332863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46" w:right="-15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155,</w:t>
            </w:r>
            <w:r w:rsidR="00BA0737">
              <w:rPr>
                <w:rFonts w:ascii="Angsana New" w:hAnsi="Angsana New"/>
                <w:sz w:val="30"/>
                <w:szCs w:val="30"/>
                <w:lang w:val="en-US"/>
              </w:rPr>
              <w:t>739</w:t>
            </w:r>
          </w:p>
        </w:tc>
        <w:tc>
          <w:tcPr>
            <w:tcW w:w="134" w:type="pct"/>
          </w:tcPr>
          <w:p w14:paraId="6608862D" w14:textId="77777777" w:rsidR="00332863" w:rsidRPr="00254A81" w:rsidRDefault="00332863" w:rsidP="00332863">
            <w:pPr>
              <w:pStyle w:val="30"/>
              <w:tabs>
                <w:tab w:val="clear" w:pos="360"/>
                <w:tab w:val="clear" w:pos="720"/>
                <w:tab w:val="decimal" w:pos="5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70104D14" w14:textId="09C95E96" w:rsidR="00332863" w:rsidRPr="00070A65" w:rsidRDefault="00332863" w:rsidP="00332863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76E6A">
              <w:rPr>
                <w:rFonts w:ascii="Angsana New" w:hAnsi="Angsana New"/>
                <w:sz w:val="30"/>
                <w:szCs w:val="30"/>
                <w:lang w:val="en-US"/>
              </w:rPr>
              <w:t xml:space="preserve">    82,534</w:t>
            </w:r>
          </w:p>
        </w:tc>
      </w:tr>
      <w:tr w:rsidR="00332863" w:rsidRPr="00254A81" w14:paraId="0CE9BCE4" w14:textId="77777777" w:rsidTr="00FE7C7A">
        <w:tc>
          <w:tcPr>
            <w:tcW w:w="2244" w:type="pct"/>
          </w:tcPr>
          <w:p w14:paraId="458B26A7" w14:textId="77777777" w:rsidR="00332863" w:rsidRPr="00254A81" w:rsidRDefault="00332863" w:rsidP="003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590" w:type="pct"/>
          </w:tcPr>
          <w:p w14:paraId="0656ACF0" w14:textId="699D2724" w:rsidR="00332863" w:rsidRPr="00070A65" w:rsidRDefault="00332863" w:rsidP="00332863">
            <w:pPr>
              <w:pStyle w:val="30"/>
              <w:tabs>
                <w:tab w:val="clear" w:pos="360"/>
                <w:tab w:val="clear" w:pos="720"/>
                <w:tab w:val="decimal" w:pos="884"/>
              </w:tabs>
              <w:ind w:left="-108" w:right="-23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6,826</w:t>
            </w:r>
          </w:p>
        </w:tc>
        <w:tc>
          <w:tcPr>
            <w:tcW w:w="142" w:type="pct"/>
          </w:tcPr>
          <w:p w14:paraId="4635259D" w14:textId="77777777" w:rsidR="00332863" w:rsidRPr="00254A81" w:rsidRDefault="00332863" w:rsidP="00332863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7FF0DB3D" w14:textId="4CF3869D" w:rsidR="00332863" w:rsidRPr="00070A65" w:rsidRDefault="00332863" w:rsidP="00332863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69,862</w:t>
            </w:r>
          </w:p>
        </w:tc>
        <w:tc>
          <w:tcPr>
            <w:tcW w:w="142" w:type="pct"/>
          </w:tcPr>
          <w:p w14:paraId="56179FE1" w14:textId="77777777" w:rsidR="00332863" w:rsidRPr="00254A81" w:rsidRDefault="00332863" w:rsidP="00332863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635D6A28" w14:textId="35801C83" w:rsidR="00332863" w:rsidRPr="00070A65" w:rsidRDefault="00332863" w:rsidP="00332863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46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6,826</w:t>
            </w:r>
          </w:p>
        </w:tc>
        <w:tc>
          <w:tcPr>
            <w:tcW w:w="134" w:type="pct"/>
          </w:tcPr>
          <w:p w14:paraId="11BE5E32" w14:textId="77777777" w:rsidR="00332863" w:rsidRPr="00254A81" w:rsidRDefault="00332863" w:rsidP="00332863">
            <w:pPr>
              <w:pStyle w:val="30"/>
              <w:tabs>
                <w:tab w:val="clear" w:pos="360"/>
                <w:tab w:val="clear" w:pos="720"/>
                <w:tab w:val="decimal" w:pos="5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4F305996" w14:textId="0ED2A183" w:rsidR="00332863" w:rsidRPr="00070A65" w:rsidRDefault="00332863" w:rsidP="00332863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69,862</w:t>
            </w:r>
          </w:p>
        </w:tc>
      </w:tr>
      <w:tr w:rsidR="00332863" w:rsidRPr="00254A81" w14:paraId="6A99D0AE" w14:textId="77777777" w:rsidTr="00FE7C7A">
        <w:tc>
          <w:tcPr>
            <w:tcW w:w="2244" w:type="pct"/>
          </w:tcPr>
          <w:p w14:paraId="514E6D51" w14:textId="77777777" w:rsidR="00332863" w:rsidRPr="00254A81" w:rsidRDefault="00332863" w:rsidP="003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90" w:type="pct"/>
          </w:tcPr>
          <w:p w14:paraId="48C4AA0C" w14:textId="418AE2DA" w:rsidR="00332863" w:rsidRPr="00070A65" w:rsidRDefault="00332863" w:rsidP="00332863">
            <w:pPr>
              <w:pStyle w:val="30"/>
              <w:tabs>
                <w:tab w:val="clear" w:pos="360"/>
                <w:tab w:val="clear" w:pos="720"/>
                <w:tab w:val="decimal" w:pos="884"/>
              </w:tabs>
              <w:ind w:left="-108" w:right="-23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142" w:type="pct"/>
          </w:tcPr>
          <w:p w14:paraId="3BBC5E3C" w14:textId="77777777" w:rsidR="00332863" w:rsidRPr="00254A81" w:rsidRDefault="00332863" w:rsidP="00332863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4477EF66" w14:textId="082D8AE2" w:rsidR="00332863" w:rsidRPr="00070A65" w:rsidRDefault="00332863" w:rsidP="00332863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6E6A">
              <w:rPr>
                <w:rFonts w:ascii="Angsana New" w:hAnsi="Angsana New"/>
                <w:sz w:val="30"/>
                <w:szCs w:val="30"/>
                <w:lang w:val="en-US"/>
              </w:rPr>
              <w:t>205</w:t>
            </w:r>
          </w:p>
        </w:tc>
        <w:tc>
          <w:tcPr>
            <w:tcW w:w="142" w:type="pct"/>
          </w:tcPr>
          <w:p w14:paraId="48280075" w14:textId="77777777" w:rsidR="00332863" w:rsidRPr="00254A81" w:rsidRDefault="00332863" w:rsidP="00332863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41A671A1" w14:textId="5635B0BB" w:rsidR="00332863" w:rsidRPr="00070A65" w:rsidRDefault="00332863" w:rsidP="00332863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46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134" w:type="pct"/>
          </w:tcPr>
          <w:p w14:paraId="29620143" w14:textId="77777777" w:rsidR="00332863" w:rsidRPr="00254A81" w:rsidRDefault="00332863" w:rsidP="00332863">
            <w:pPr>
              <w:pStyle w:val="30"/>
              <w:tabs>
                <w:tab w:val="clear" w:pos="360"/>
                <w:tab w:val="clear" w:pos="720"/>
                <w:tab w:val="decimal" w:pos="5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2FD71DAA" w14:textId="64C9CB5A" w:rsidR="00332863" w:rsidRPr="00070A65" w:rsidRDefault="00332863" w:rsidP="00332863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6E6A">
              <w:rPr>
                <w:rFonts w:ascii="Angsana New" w:hAnsi="Angsana New"/>
                <w:sz w:val="30"/>
                <w:szCs w:val="30"/>
                <w:lang w:val="en-US"/>
              </w:rPr>
              <w:t>205</w:t>
            </w:r>
          </w:p>
        </w:tc>
      </w:tr>
    </w:tbl>
    <w:p w14:paraId="29E79FD1" w14:textId="77777777" w:rsidR="00D9281F" w:rsidRPr="003E7387" w:rsidRDefault="00D9281F" w:rsidP="004932A6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35EAF163" w14:textId="77777777" w:rsidR="00670C7E" w:rsidRPr="00254A81" w:rsidRDefault="00670C7E" w:rsidP="00670C7E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113B425A" w14:textId="77777777" w:rsidR="00670C7E" w:rsidRPr="003E7387" w:rsidRDefault="00670C7E" w:rsidP="00670C7E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296D32F0" w14:textId="3E0C7E81" w:rsidR="005D4516" w:rsidRDefault="00670C7E" w:rsidP="004932A6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85D1C" w:rsidRPr="00E85D1C">
        <w:rPr>
          <w:rFonts w:ascii="Angsana New" w:hAnsi="Angsana New"/>
          <w:sz w:val="30"/>
          <w:szCs w:val="30"/>
        </w:rPr>
        <w:t>3</w:t>
      </w:r>
      <w:r w:rsidRPr="00254A81">
        <w:rPr>
          <w:rFonts w:ascii="Angsana New" w:hAnsi="Angsana New"/>
          <w:sz w:val="30"/>
          <w:szCs w:val="30"/>
        </w:rPr>
        <w:t>1</w:t>
      </w:r>
      <w:r w:rsidRPr="00254A81">
        <w:rPr>
          <w:rFonts w:ascii="Angsana New" w:hAnsi="Angsana New"/>
          <w:sz w:val="30"/>
          <w:szCs w:val="30"/>
          <w:cs/>
        </w:rPr>
        <w:t xml:space="preserve"> </w:t>
      </w:r>
      <w:r w:rsidR="00600566" w:rsidRPr="00254A81">
        <w:rPr>
          <w:rFonts w:ascii="Angsana New" w:hAnsi="Angsana New"/>
          <w:sz w:val="30"/>
          <w:szCs w:val="30"/>
          <w:cs/>
        </w:rPr>
        <w:t xml:space="preserve">มีนาคม </w:t>
      </w:r>
      <w:r w:rsidR="00AE1C97" w:rsidRPr="00E85D1C">
        <w:rPr>
          <w:rFonts w:ascii="Angsana New" w:hAnsi="Angsana New"/>
          <w:sz w:val="30"/>
          <w:szCs w:val="30"/>
        </w:rPr>
        <w:t>256</w:t>
      </w:r>
      <w:r w:rsidR="00AE1C97">
        <w:rPr>
          <w:rFonts w:ascii="Angsana New" w:hAnsi="Angsana New"/>
          <w:sz w:val="30"/>
          <w:szCs w:val="30"/>
        </w:rPr>
        <w:t>5</w:t>
      </w:r>
      <w:r w:rsidR="00AE1C97" w:rsidRPr="00254A81">
        <w:rPr>
          <w:rFonts w:ascii="Angsana New" w:hAnsi="Angsana New"/>
          <w:sz w:val="30"/>
          <w:szCs w:val="30"/>
          <w:cs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>กลุ่มบริษัทมีสัญญาสำคัญที่ทำกับบุคคลหรือกิจการที่เกี่ยวข้องกันดังต่อไปนี้</w:t>
      </w:r>
    </w:p>
    <w:p w14:paraId="5D47FC86" w14:textId="77777777" w:rsidR="005D4516" w:rsidRDefault="005D4516" w:rsidP="004932A6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E2A4608" w14:textId="0D3E5565" w:rsidR="00BA0737" w:rsidRDefault="00BA07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2DAF8AA1" w14:textId="50E00A8D" w:rsidR="004932A6" w:rsidRPr="00254A81" w:rsidRDefault="004932A6" w:rsidP="004932A6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สัญญาการให้บริการระหว่างกัน</w:t>
      </w:r>
    </w:p>
    <w:p w14:paraId="4266162F" w14:textId="77777777" w:rsidR="004932A6" w:rsidRPr="00652997" w:rsidRDefault="004932A6" w:rsidP="004932A6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16DDECA" w14:textId="77777777" w:rsidR="004932A6" w:rsidRPr="00254A81" w:rsidRDefault="004932A6" w:rsidP="004932A6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 xml:space="preserve">ในเดือนเมษายน </w:t>
      </w:r>
      <w:r w:rsidR="00C17488" w:rsidRPr="00254A81">
        <w:rPr>
          <w:rFonts w:ascii="Angsana New" w:hAnsi="Angsana New"/>
          <w:sz w:val="30"/>
          <w:szCs w:val="30"/>
        </w:rPr>
        <w:t>2559</w:t>
      </w:r>
      <w:r w:rsidRPr="00254A81">
        <w:rPr>
          <w:rFonts w:ascii="Angsana New" w:hAnsi="Angsana New"/>
          <w:sz w:val="30"/>
          <w:szCs w:val="30"/>
          <w:cs/>
        </w:rPr>
        <w:t xml:space="preserve"> บริษัทได้ลงนามทำสัญญาการให้บริการระหว่างกันกับบริษัทที่เกี่ยวข้องกันแห่งหนึ่ง โดยที่บริษัท</w:t>
      </w:r>
      <w:r w:rsidR="003E66CE" w:rsidRPr="00254A81">
        <w:rPr>
          <w:rFonts w:ascii="Angsana New" w:hAnsi="Angsana New"/>
          <w:sz w:val="30"/>
          <w:szCs w:val="30"/>
          <w:cs/>
        </w:rPr>
        <w:t>ที่เกี่ยวข้องกันดังกล่าว</w:t>
      </w:r>
      <w:r w:rsidRPr="00254A81">
        <w:rPr>
          <w:rFonts w:ascii="Angsana New" w:hAnsi="Angsana New"/>
          <w:sz w:val="30"/>
          <w:szCs w:val="30"/>
          <w:cs/>
        </w:rPr>
        <w:t xml:space="preserve">ตกลงที่จะให้บริการงานด้านการบริหาร </w:t>
      </w:r>
      <w:r w:rsidR="002363D2" w:rsidRPr="00254A81">
        <w:rPr>
          <w:rFonts w:ascii="Angsana New" w:hAnsi="Angsana New"/>
          <w:sz w:val="30"/>
          <w:szCs w:val="30"/>
          <w:cs/>
        </w:rPr>
        <w:t>ซึ่ง</w:t>
      </w:r>
      <w:r w:rsidRPr="00254A81">
        <w:rPr>
          <w:rFonts w:ascii="Angsana New" w:hAnsi="Angsana New"/>
          <w:sz w:val="30"/>
          <w:szCs w:val="30"/>
          <w:cs/>
        </w:rPr>
        <w:t>รวมถึงแต่ไม่จำกัดที่งานสนับสนุน</w:t>
      </w:r>
      <w:r w:rsidR="00B929A9">
        <w:rPr>
          <w:rFonts w:ascii="Angsana New" w:hAnsi="Angsana New"/>
          <w:sz w:val="30"/>
          <w:szCs w:val="30"/>
        </w:rPr>
        <w:br/>
      </w:r>
      <w:r w:rsidRPr="00254A81">
        <w:rPr>
          <w:rFonts w:ascii="Angsana New" w:hAnsi="Angsana New"/>
          <w:sz w:val="30"/>
          <w:szCs w:val="30"/>
          <w:cs/>
        </w:rPr>
        <w:t>ด้านบริหาร การเงิน การดำเนินงาน ทรัพยากรบุคคล การขายและการตลาด การจัดการทั่วไป และการบริการ</w:t>
      </w:r>
      <w:r w:rsidR="002363D2" w:rsidRPr="00254A81">
        <w:rPr>
          <w:rFonts w:ascii="Angsana New" w:hAnsi="Angsana New"/>
          <w:sz w:val="30"/>
          <w:szCs w:val="30"/>
          <w:cs/>
        </w:rPr>
        <w:t>สนับสนุน</w:t>
      </w:r>
      <w:r w:rsidRPr="00254A81">
        <w:rPr>
          <w:rFonts w:ascii="Angsana New" w:hAnsi="Angsana New"/>
          <w:sz w:val="30"/>
          <w:szCs w:val="30"/>
          <w:cs/>
        </w:rPr>
        <w:t>โครงการ ค่าธรรมเนียมการให้บริการเรียกเก็บตามที่ตกลงร่วมกัน</w:t>
      </w:r>
    </w:p>
    <w:p w14:paraId="4F08E3CB" w14:textId="77777777" w:rsidR="009D2F7B" w:rsidRPr="00652997" w:rsidRDefault="009D2F7B" w:rsidP="009D2F7B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317B89E" w14:textId="77777777" w:rsidR="00A672AF" w:rsidRPr="00254A81" w:rsidRDefault="00A672AF" w:rsidP="00A67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สัญญาค่าลิขสิทธิ์</w:t>
      </w:r>
    </w:p>
    <w:p w14:paraId="60123F04" w14:textId="77777777" w:rsidR="004D2BBC" w:rsidRPr="00652997" w:rsidRDefault="004D2BBC" w:rsidP="00A67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7087071" w14:textId="5BC834AF" w:rsidR="00A672AF" w:rsidRDefault="0024330E" w:rsidP="00A67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ในเดือนเมษายน </w:t>
      </w:r>
      <w:r w:rsidR="00E85D1C" w:rsidRPr="00E85D1C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1</w:t>
      </w:r>
      <w:r w:rsidR="00A672AF" w:rsidRPr="00254A81">
        <w:rPr>
          <w:rFonts w:ascii="Angsana New" w:hAnsi="Angsana New"/>
          <w:sz w:val="30"/>
          <w:szCs w:val="30"/>
          <w:cs/>
        </w:rPr>
        <w:t xml:space="preserve"> บริษัทได้ลงนามทำ</w:t>
      </w:r>
      <w:r w:rsidR="00B929A9">
        <w:rPr>
          <w:rFonts w:ascii="Angsana New" w:hAnsi="Angsana New"/>
          <w:sz w:val="30"/>
          <w:szCs w:val="30"/>
          <w:cs/>
        </w:rPr>
        <w:t>สัญญาลิขสิทธิ์กับ</w:t>
      </w:r>
      <w:r w:rsidR="00B929A9" w:rsidRPr="00254A81">
        <w:rPr>
          <w:rFonts w:ascii="Angsana New" w:hAnsi="Angsana New"/>
          <w:sz w:val="30"/>
          <w:szCs w:val="30"/>
          <w:cs/>
        </w:rPr>
        <w:t>บริษัทที่เกี่ยวข้องกันแห่งหนึ่ง</w:t>
      </w:r>
      <w:r w:rsidR="00A672AF" w:rsidRPr="00254A81">
        <w:rPr>
          <w:rFonts w:ascii="Angsana New" w:hAnsi="Angsana New"/>
          <w:sz w:val="30"/>
          <w:szCs w:val="30"/>
        </w:rPr>
        <w:t xml:space="preserve"> </w:t>
      </w:r>
      <w:r w:rsidR="00B929A9" w:rsidRPr="00254A81">
        <w:rPr>
          <w:rFonts w:ascii="Angsana New" w:hAnsi="Angsana New"/>
          <w:sz w:val="30"/>
          <w:szCs w:val="30"/>
          <w:cs/>
        </w:rPr>
        <w:t>โดยที่บริษัทที่เกี่ยวข้องกันดังกล่าว</w:t>
      </w:r>
      <w:r w:rsidR="00A672AF" w:rsidRPr="00254A81">
        <w:rPr>
          <w:rFonts w:ascii="Angsana New" w:hAnsi="Angsana New"/>
          <w:sz w:val="30"/>
          <w:szCs w:val="30"/>
          <w:cs/>
        </w:rPr>
        <w:t>ตกลงที่จะสนับสนุนบริษัทในโครงการวิจัยและพัฒนาเกี่ยวกับผงคาร์บอนเกรดใหม่ และการพัฒนากระบวนการผลิตผงคาร์บอน โดยอนุญาตให้บริษัทใช้ข้อมูลท</w:t>
      </w:r>
      <w:r w:rsidR="00B929A9">
        <w:rPr>
          <w:rFonts w:ascii="Angsana New" w:hAnsi="Angsana New"/>
          <w:sz w:val="30"/>
          <w:szCs w:val="30"/>
          <w:cs/>
        </w:rPr>
        <w:t>างด้านเทคนิคและสิทธิบัตร บริษัท</w:t>
      </w:r>
      <w:r>
        <w:rPr>
          <w:rFonts w:ascii="Angsana New" w:hAnsi="Angsana New"/>
          <w:sz w:val="30"/>
          <w:szCs w:val="30"/>
          <w:cs/>
        </w:rPr>
        <w:t xml:space="preserve">จ่ายค่าลิขสิทธิ์ในอัตราร้อยละ </w:t>
      </w:r>
      <w:r>
        <w:rPr>
          <w:rFonts w:ascii="Angsana New" w:hAnsi="Angsana New"/>
          <w:sz w:val="30"/>
          <w:szCs w:val="30"/>
        </w:rPr>
        <w:t>4.5</w:t>
      </w:r>
      <w:r w:rsidR="005F37D8">
        <w:rPr>
          <w:rFonts w:ascii="Angsana New" w:hAnsi="Angsana New"/>
          <w:sz w:val="30"/>
          <w:szCs w:val="30"/>
        </w:rPr>
        <w:t xml:space="preserve"> </w:t>
      </w:r>
      <w:r w:rsidR="00A672AF" w:rsidRPr="00254A81">
        <w:rPr>
          <w:rFonts w:ascii="Angsana New" w:hAnsi="Angsana New"/>
          <w:sz w:val="30"/>
          <w:szCs w:val="30"/>
          <w:cs/>
        </w:rPr>
        <w:t>ของยอดขายสุทธิหักด</w:t>
      </w:r>
      <w:r w:rsidR="002D7527">
        <w:rPr>
          <w:rFonts w:ascii="Angsana New" w:hAnsi="Angsana New"/>
          <w:sz w:val="30"/>
          <w:szCs w:val="30"/>
          <w:cs/>
        </w:rPr>
        <w:t>้วย</w:t>
      </w:r>
      <w:r w:rsidR="00B929A9">
        <w:rPr>
          <w:rFonts w:ascii="Angsana New" w:hAnsi="Angsana New" w:hint="cs"/>
          <w:sz w:val="30"/>
          <w:szCs w:val="30"/>
          <w:cs/>
        </w:rPr>
        <w:t>ต้นทุนของวัตถุดิบตามจริงและค่าใช้จ่ายในการขาย</w:t>
      </w:r>
      <w:r w:rsidR="00405E41">
        <w:rPr>
          <w:rFonts w:ascii="Angsana New" w:hAnsi="Angsana New"/>
          <w:sz w:val="30"/>
          <w:szCs w:val="30"/>
        </w:rPr>
        <w:t xml:space="preserve"> </w:t>
      </w:r>
      <w:r w:rsidR="00405E41">
        <w:rPr>
          <w:rFonts w:ascii="Angsana New" w:hAnsi="Angsana New" w:hint="cs"/>
          <w:sz w:val="30"/>
          <w:szCs w:val="30"/>
          <w:cs/>
        </w:rPr>
        <w:t xml:space="preserve">เว้นแต่กำไรก่อนภาษีเท่ากับร้อยละ </w:t>
      </w:r>
      <w:r w:rsidR="00405E41">
        <w:rPr>
          <w:rFonts w:ascii="Angsana New" w:hAnsi="Angsana New"/>
          <w:sz w:val="30"/>
          <w:szCs w:val="30"/>
        </w:rPr>
        <w:t xml:space="preserve">4 </w:t>
      </w:r>
      <w:r w:rsidR="00405E41">
        <w:rPr>
          <w:rFonts w:ascii="Angsana New" w:hAnsi="Angsana New" w:hint="cs"/>
          <w:sz w:val="30"/>
          <w:szCs w:val="30"/>
          <w:cs/>
        </w:rPr>
        <w:t>หรือน้อยกว่าของยอดขาย</w:t>
      </w:r>
      <w:r w:rsidR="002D7527">
        <w:rPr>
          <w:rFonts w:ascii="Angsana New" w:hAnsi="Angsana New"/>
          <w:sz w:val="30"/>
          <w:szCs w:val="30"/>
          <w:cs/>
        </w:rPr>
        <w:t xml:space="preserve"> สัญญานี้มีระยะเวลา</w:t>
      </w:r>
      <w:r w:rsidR="00405E41">
        <w:rPr>
          <w:rFonts w:ascii="Angsana New" w:hAnsi="Angsana New" w:hint="cs"/>
          <w:sz w:val="30"/>
          <w:szCs w:val="30"/>
          <w:cs/>
        </w:rPr>
        <w:t xml:space="preserve"> </w:t>
      </w:r>
      <w:r w:rsidR="002D7527">
        <w:rPr>
          <w:rFonts w:ascii="Angsana New" w:hAnsi="Angsana New"/>
          <w:sz w:val="30"/>
          <w:szCs w:val="30"/>
        </w:rPr>
        <w:t>3</w:t>
      </w:r>
      <w:r w:rsidR="00A672AF" w:rsidRPr="00254A81">
        <w:rPr>
          <w:rFonts w:ascii="Angsana New" w:hAnsi="Angsana New"/>
          <w:sz w:val="30"/>
          <w:szCs w:val="30"/>
          <w:cs/>
        </w:rPr>
        <w:t xml:space="preserve"> ปี โดยมีผลบังคับใช้ตั้งแต่วันที่ในสัญญา</w:t>
      </w:r>
      <w:r w:rsidR="00BA0737">
        <w:rPr>
          <w:rFonts w:ascii="Angsana New" w:hAnsi="Angsana New" w:hint="cs"/>
          <w:sz w:val="30"/>
          <w:szCs w:val="30"/>
          <w:cs/>
        </w:rPr>
        <w:t xml:space="preserve">ซึ่งหมดอายุเมื่อวันที่ </w:t>
      </w:r>
      <w:r w:rsidR="00BA0737">
        <w:rPr>
          <w:rFonts w:ascii="Angsana New" w:hAnsi="Angsana New"/>
          <w:sz w:val="30"/>
          <w:szCs w:val="30"/>
        </w:rPr>
        <w:t xml:space="preserve">31 </w:t>
      </w:r>
      <w:r w:rsidR="00BA0737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A0737">
        <w:rPr>
          <w:rFonts w:ascii="Angsana New" w:hAnsi="Angsana New"/>
          <w:sz w:val="30"/>
          <w:szCs w:val="30"/>
        </w:rPr>
        <w:t xml:space="preserve">2564 </w:t>
      </w:r>
      <w:r w:rsidR="0018194E">
        <w:rPr>
          <w:rFonts w:ascii="Angsana New" w:hAnsi="Angsana New" w:hint="cs"/>
          <w:sz w:val="30"/>
          <w:szCs w:val="30"/>
          <w:cs/>
        </w:rPr>
        <w:t xml:space="preserve">บริษัทอยู่ในระหว่างการต่ออายุสัญญาค่าลิขสิทธิ์และได้มีการขยายเวลาสัญญาเดิมถึงวันที่ </w:t>
      </w:r>
      <w:r w:rsidR="0018194E">
        <w:rPr>
          <w:rFonts w:ascii="Angsana New" w:hAnsi="Angsana New"/>
          <w:sz w:val="30"/>
          <w:szCs w:val="30"/>
        </w:rPr>
        <w:t xml:space="preserve">30 </w:t>
      </w:r>
      <w:r w:rsidR="0018194E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18194E">
        <w:rPr>
          <w:rFonts w:ascii="Angsana New" w:hAnsi="Angsana New"/>
          <w:sz w:val="30"/>
          <w:szCs w:val="30"/>
        </w:rPr>
        <w:t>2564</w:t>
      </w:r>
    </w:p>
    <w:p w14:paraId="59CE7FC8" w14:textId="77777777" w:rsidR="003E7387" w:rsidRPr="00652997" w:rsidRDefault="003E7387" w:rsidP="00A67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209089A" w14:textId="77777777" w:rsidR="00F4336B" w:rsidRPr="00254A81" w:rsidRDefault="003E6A5C" w:rsidP="00F82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ยอดคงเหลือ</w:t>
      </w:r>
      <w:r w:rsidR="006C00A9" w:rsidRPr="00254A81">
        <w:rPr>
          <w:rFonts w:ascii="Angsana New" w:hAnsi="Angsana New"/>
          <w:sz w:val="30"/>
          <w:szCs w:val="30"/>
          <w:cs/>
        </w:rPr>
        <w:t>กับ</w:t>
      </w:r>
      <w:r w:rsidR="00F4336B" w:rsidRPr="00254A81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254A81">
        <w:rPr>
          <w:rFonts w:ascii="Angsana New" w:hAnsi="Angsana New"/>
          <w:sz w:val="30"/>
          <w:szCs w:val="30"/>
          <w:cs/>
        </w:rPr>
        <w:t xml:space="preserve"> </w:t>
      </w:r>
      <w:r w:rsidR="00F4336B" w:rsidRPr="00254A81">
        <w:rPr>
          <w:rFonts w:ascii="Angsana New" w:hAnsi="Angsana New"/>
          <w:sz w:val="30"/>
          <w:szCs w:val="30"/>
          <w:cs/>
        </w:rPr>
        <w:t>ณ วันที่</w:t>
      </w:r>
      <w:r w:rsidR="00F4336B" w:rsidRPr="00254A81">
        <w:rPr>
          <w:rFonts w:ascii="Angsana New" w:hAnsi="Angsana New"/>
          <w:sz w:val="30"/>
          <w:szCs w:val="30"/>
        </w:rPr>
        <w:t xml:space="preserve"> 31 </w:t>
      </w:r>
      <w:r w:rsidR="002C0E7F" w:rsidRPr="00254A81">
        <w:rPr>
          <w:rFonts w:ascii="Angsana New" w:hAnsi="Angsana New"/>
          <w:sz w:val="30"/>
          <w:szCs w:val="30"/>
          <w:cs/>
        </w:rPr>
        <w:t>มีนาคม</w:t>
      </w:r>
      <w:r w:rsidR="00D36A35" w:rsidRPr="00254A81">
        <w:rPr>
          <w:rFonts w:ascii="Angsana New" w:hAnsi="Angsana New"/>
          <w:sz w:val="30"/>
          <w:szCs w:val="30"/>
        </w:rPr>
        <w:t xml:space="preserve"> </w:t>
      </w:r>
      <w:r w:rsidR="00F4336B" w:rsidRPr="00254A81">
        <w:rPr>
          <w:rFonts w:ascii="Angsana New" w:hAnsi="Angsana New"/>
          <w:sz w:val="30"/>
          <w:szCs w:val="30"/>
          <w:cs/>
        </w:rPr>
        <w:t>มีดังนี้</w:t>
      </w:r>
    </w:p>
    <w:p w14:paraId="0F9BD9D5" w14:textId="066037AC" w:rsidR="004D2BBC" w:rsidRDefault="004D2BBC" w:rsidP="00F82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38"/>
        <w:gridCol w:w="2195"/>
        <w:gridCol w:w="17"/>
        <w:gridCol w:w="1061"/>
        <w:gridCol w:w="288"/>
        <w:gridCol w:w="1083"/>
        <w:gridCol w:w="268"/>
        <w:gridCol w:w="1077"/>
        <w:gridCol w:w="253"/>
        <w:gridCol w:w="1098"/>
      </w:tblGrid>
      <w:tr w:rsidR="00444831" w:rsidRPr="00BB3056" w14:paraId="09CD44C1" w14:textId="77777777" w:rsidTr="00C808FD">
        <w:trPr>
          <w:trHeight w:hRule="exact" w:val="389"/>
          <w:tblHeader/>
        </w:trPr>
        <w:tc>
          <w:tcPr>
            <w:tcW w:w="2206" w:type="pct"/>
            <w:gridSpan w:val="3"/>
          </w:tcPr>
          <w:p w14:paraId="41E5EBED" w14:textId="27D6D342" w:rsidR="00444831" w:rsidRPr="00BB3056" w:rsidRDefault="00444831" w:rsidP="00C808F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bookmarkStart w:id="3" w:name="_Hlk72158384"/>
          </w:p>
        </w:tc>
        <w:tc>
          <w:tcPr>
            <w:tcW w:w="1325" w:type="pct"/>
            <w:gridSpan w:val="3"/>
          </w:tcPr>
          <w:p w14:paraId="2C98C003" w14:textId="7165AE0A" w:rsidR="00444831" w:rsidRPr="00BB3056" w:rsidRDefault="00444831" w:rsidP="00D23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B0AEF8E" w14:textId="77777777" w:rsidR="00444831" w:rsidRPr="00BB3056" w:rsidRDefault="00444831" w:rsidP="00D23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6D950AD3" w14:textId="64D2A3DA" w:rsidR="00444831" w:rsidRPr="00BB3056" w:rsidRDefault="00444831" w:rsidP="00D23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1C97" w:rsidRPr="00BB3056" w14:paraId="67847620" w14:textId="77777777" w:rsidTr="00C808FD">
        <w:trPr>
          <w:trHeight w:hRule="exact" w:val="389"/>
          <w:tblHeader/>
        </w:trPr>
        <w:tc>
          <w:tcPr>
            <w:tcW w:w="2206" w:type="pct"/>
            <w:gridSpan w:val="3"/>
          </w:tcPr>
          <w:p w14:paraId="22D35C95" w14:textId="2C32B0DD" w:rsidR="00AE1C97" w:rsidRPr="00CA43DC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66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8" w:type="pct"/>
          </w:tcPr>
          <w:p w14:paraId="21938A03" w14:textId="005DF6A8" w:rsidR="00AE1C97" w:rsidRPr="00ED0A7A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57" w:type="pct"/>
          </w:tcPr>
          <w:p w14:paraId="34224C50" w14:textId="77777777" w:rsidR="00AE1C97" w:rsidRPr="00BB3056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2D66DE2" w14:textId="2FCC2BB4" w:rsidR="00AE1C97" w:rsidRPr="00ED0A7A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46" w:type="pct"/>
          </w:tcPr>
          <w:p w14:paraId="17424242" w14:textId="77777777" w:rsidR="00AE1C97" w:rsidRPr="00BB3056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63F49892" w14:textId="46B5535C" w:rsidR="00AE1C97" w:rsidRPr="00BB3056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38" w:type="pct"/>
          </w:tcPr>
          <w:p w14:paraId="398DF487" w14:textId="77777777" w:rsidR="00AE1C97" w:rsidRPr="00BB3056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5EAB091" w14:textId="354BD6C6" w:rsidR="00AE1C97" w:rsidRPr="00BB3056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AE1C97" w:rsidRPr="00BB3056" w14:paraId="52DACB3F" w14:textId="77777777" w:rsidTr="00C808FD">
        <w:trPr>
          <w:trHeight w:hRule="exact" w:val="389"/>
          <w:tblHeader/>
        </w:trPr>
        <w:tc>
          <w:tcPr>
            <w:tcW w:w="2206" w:type="pct"/>
            <w:gridSpan w:val="3"/>
          </w:tcPr>
          <w:p w14:paraId="5FB4A674" w14:textId="77777777" w:rsidR="00AE1C97" w:rsidRPr="00BB3056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4" w:type="pct"/>
            <w:gridSpan w:val="7"/>
          </w:tcPr>
          <w:p w14:paraId="3062A182" w14:textId="77777777" w:rsidR="00AE1C97" w:rsidRPr="00BB3056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2863" w:rsidRPr="00BB3056" w14:paraId="2D0D2F96" w14:textId="77777777" w:rsidTr="00C808FD">
        <w:trPr>
          <w:trHeight w:hRule="exact" w:val="389"/>
        </w:trPr>
        <w:tc>
          <w:tcPr>
            <w:tcW w:w="2206" w:type="pct"/>
            <w:gridSpan w:val="3"/>
          </w:tcPr>
          <w:p w14:paraId="2EB4139E" w14:textId="77777777" w:rsidR="00332863" w:rsidRPr="00BB3056" w:rsidRDefault="00332863" w:rsidP="003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</w:tcPr>
          <w:p w14:paraId="4D61652C" w14:textId="397B486A" w:rsidR="00332863" w:rsidRPr="00BB3056" w:rsidRDefault="00332863" w:rsidP="00332863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80,732</w:t>
            </w:r>
          </w:p>
        </w:tc>
        <w:tc>
          <w:tcPr>
            <w:tcW w:w="157" w:type="pct"/>
            <w:vAlign w:val="bottom"/>
          </w:tcPr>
          <w:p w14:paraId="2C731B7B" w14:textId="77777777" w:rsidR="00332863" w:rsidRPr="00BB3056" w:rsidRDefault="00332863" w:rsidP="00332863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56F216FF" w14:textId="4995E638" w:rsidR="00332863" w:rsidRPr="00BB3056" w:rsidRDefault="00332863" w:rsidP="00332863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67,668</w:t>
            </w:r>
          </w:p>
        </w:tc>
        <w:tc>
          <w:tcPr>
            <w:tcW w:w="146" w:type="pct"/>
            <w:vAlign w:val="bottom"/>
          </w:tcPr>
          <w:p w14:paraId="20692242" w14:textId="77777777" w:rsidR="00332863" w:rsidRPr="00BB3056" w:rsidRDefault="00332863" w:rsidP="00332863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C540DD9" w14:textId="16ADD8C6" w:rsidR="00332863" w:rsidRPr="00BB3056" w:rsidRDefault="00332863" w:rsidP="00332863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80,732</w:t>
            </w:r>
          </w:p>
        </w:tc>
        <w:tc>
          <w:tcPr>
            <w:tcW w:w="138" w:type="pct"/>
            <w:vAlign w:val="bottom"/>
          </w:tcPr>
          <w:p w14:paraId="3FA42FCC" w14:textId="77777777" w:rsidR="00332863" w:rsidRPr="00BB3056" w:rsidRDefault="00332863" w:rsidP="00332863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18CA8997" w14:textId="2661E305" w:rsidR="00332863" w:rsidRPr="00BB3056" w:rsidRDefault="00332863" w:rsidP="00332863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67,668</w:t>
            </w:r>
          </w:p>
        </w:tc>
      </w:tr>
      <w:tr w:rsidR="00332863" w:rsidRPr="00BB3056" w14:paraId="0821C490" w14:textId="77777777" w:rsidTr="00C808FD">
        <w:trPr>
          <w:trHeight w:hRule="exact" w:val="389"/>
        </w:trPr>
        <w:tc>
          <w:tcPr>
            <w:tcW w:w="2206" w:type="pct"/>
            <w:gridSpan w:val="3"/>
          </w:tcPr>
          <w:p w14:paraId="6DE75D23" w14:textId="5C2C6FB1" w:rsidR="00332863" w:rsidRPr="00D232EC" w:rsidRDefault="00BA0737" w:rsidP="003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232E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D232EC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5FED0B23" w14:textId="144F0E69" w:rsidR="00332863" w:rsidRPr="00BB3056" w:rsidRDefault="00332863" w:rsidP="00332863">
            <w:pPr>
              <w:pStyle w:val="a3"/>
              <w:tabs>
                <w:tab w:val="decimal" w:pos="6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7" w:type="pct"/>
            <w:vAlign w:val="bottom"/>
          </w:tcPr>
          <w:p w14:paraId="23D12EA2" w14:textId="77777777" w:rsidR="00332863" w:rsidRPr="00BB3056" w:rsidRDefault="00332863" w:rsidP="00332863">
            <w:pPr>
              <w:pStyle w:val="a3"/>
              <w:tabs>
                <w:tab w:val="decimal" w:pos="6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AF6CC6D" w14:textId="37E89295" w:rsidR="00332863" w:rsidRPr="00BB3056" w:rsidRDefault="00332863" w:rsidP="00332863">
            <w:pPr>
              <w:pStyle w:val="a3"/>
              <w:tabs>
                <w:tab w:val="decimal" w:pos="6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590D47B0" w14:textId="77777777" w:rsidR="00332863" w:rsidRPr="00BB3056" w:rsidRDefault="00332863" w:rsidP="00332863">
            <w:pPr>
              <w:tabs>
                <w:tab w:val="clear" w:pos="907"/>
                <w:tab w:val="decimal" w:pos="627"/>
                <w:tab w:val="decimal" w:pos="882"/>
              </w:tabs>
              <w:spacing w:line="240" w:lineRule="auto"/>
              <w:ind w:left="-126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D841FD3" w14:textId="704C400F" w:rsidR="00332863" w:rsidRPr="00BB3056" w:rsidRDefault="00332863" w:rsidP="00332863">
            <w:pPr>
              <w:pStyle w:val="a3"/>
              <w:tabs>
                <w:tab w:val="decimal" w:pos="6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vAlign w:val="bottom"/>
          </w:tcPr>
          <w:p w14:paraId="00C5C948" w14:textId="77777777" w:rsidR="00332863" w:rsidRPr="00BB3056" w:rsidRDefault="00332863" w:rsidP="00332863">
            <w:pPr>
              <w:pStyle w:val="a3"/>
              <w:tabs>
                <w:tab w:val="decimal" w:pos="6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3EC78ABA" w14:textId="384268CD" w:rsidR="00332863" w:rsidRPr="00BB3056" w:rsidRDefault="00332863" w:rsidP="00332863">
            <w:pPr>
              <w:pStyle w:val="a3"/>
              <w:tabs>
                <w:tab w:val="decimal" w:pos="6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32863" w:rsidRPr="00BB3056" w14:paraId="7B6F296A" w14:textId="77777777" w:rsidTr="00C808FD">
        <w:trPr>
          <w:trHeight w:hRule="exact" w:val="389"/>
        </w:trPr>
        <w:tc>
          <w:tcPr>
            <w:tcW w:w="2206" w:type="pct"/>
            <w:gridSpan w:val="3"/>
          </w:tcPr>
          <w:p w14:paraId="127E6FBA" w14:textId="0B460320" w:rsidR="00332863" w:rsidRPr="00BB3056" w:rsidRDefault="00BA0737" w:rsidP="00BA0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1790FAE1" w14:textId="66BB42EF" w:rsidR="00332863" w:rsidRPr="00BB3056" w:rsidRDefault="00332863" w:rsidP="00332863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80,732</w:t>
            </w:r>
          </w:p>
        </w:tc>
        <w:tc>
          <w:tcPr>
            <w:tcW w:w="157" w:type="pct"/>
            <w:vAlign w:val="bottom"/>
          </w:tcPr>
          <w:p w14:paraId="2FF54814" w14:textId="77777777" w:rsidR="00332863" w:rsidRPr="00BB3056" w:rsidRDefault="00332863" w:rsidP="00332863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FDB05E6" w14:textId="3903A916" w:rsidR="00332863" w:rsidRPr="00BB3056" w:rsidRDefault="00332863" w:rsidP="00332863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67,668</w:t>
            </w:r>
          </w:p>
        </w:tc>
        <w:tc>
          <w:tcPr>
            <w:tcW w:w="146" w:type="pct"/>
            <w:vAlign w:val="bottom"/>
          </w:tcPr>
          <w:p w14:paraId="407E3234" w14:textId="77777777" w:rsidR="00332863" w:rsidRPr="00BB3056" w:rsidRDefault="00332863" w:rsidP="00332863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58D33A" w14:textId="5C7A77CC" w:rsidR="00332863" w:rsidRPr="00BB3056" w:rsidRDefault="00332863" w:rsidP="00332863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80,732</w:t>
            </w:r>
          </w:p>
        </w:tc>
        <w:tc>
          <w:tcPr>
            <w:tcW w:w="138" w:type="pct"/>
            <w:vAlign w:val="bottom"/>
          </w:tcPr>
          <w:p w14:paraId="1EAC25D9" w14:textId="77777777" w:rsidR="00332863" w:rsidRPr="00BB3056" w:rsidRDefault="00332863" w:rsidP="00332863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4D34BE23" w14:textId="6152BFE6" w:rsidR="00332863" w:rsidRPr="00BB3056" w:rsidRDefault="00332863" w:rsidP="00332863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67,668</w:t>
            </w:r>
          </w:p>
        </w:tc>
      </w:tr>
      <w:tr w:rsidR="00332863" w:rsidRPr="00BB3056" w14:paraId="03AE25FF" w14:textId="77777777" w:rsidTr="00C808FD">
        <w:trPr>
          <w:trHeight w:hRule="exact" w:val="389"/>
          <w:tblHeader/>
        </w:trPr>
        <w:tc>
          <w:tcPr>
            <w:tcW w:w="2206" w:type="pct"/>
            <w:gridSpan w:val="3"/>
          </w:tcPr>
          <w:p w14:paraId="7294CC81" w14:textId="77777777" w:rsidR="00332863" w:rsidRPr="00BB3056" w:rsidRDefault="00332863" w:rsidP="0033286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5" w:type="pct"/>
            <w:gridSpan w:val="3"/>
          </w:tcPr>
          <w:p w14:paraId="51765A96" w14:textId="77777777" w:rsidR="00332863" w:rsidRPr="00BB3056" w:rsidRDefault="00332863" w:rsidP="00332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47E11B8" w14:textId="77777777" w:rsidR="00332863" w:rsidRPr="00BB3056" w:rsidRDefault="00332863" w:rsidP="00332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337AA8E5" w14:textId="77777777" w:rsidR="00332863" w:rsidRPr="00BB3056" w:rsidRDefault="00332863" w:rsidP="00332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32863" w:rsidRPr="00BB3056" w14:paraId="350999B1" w14:textId="77777777" w:rsidTr="00C808FD">
        <w:trPr>
          <w:trHeight w:hRule="exact" w:val="389"/>
          <w:tblHeader/>
        </w:trPr>
        <w:tc>
          <w:tcPr>
            <w:tcW w:w="2206" w:type="pct"/>
            <w:gridSpan w:val="3"/>
          </w:tcPr>
          <w:p w14:paraId="4AF46215" w14:textId="2045DF3B" w:rsidR="00332863" w:rsidRPr="00BB3056" w:rsidRDefault="00332863" w:rsidP="0033286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1C638D2F" w14:textId="7FE4C386" w:rsidR="00332863" w:rsidRPr="00BB3056" w:rsidRDefault="00332863" w:rsidP="00332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22BF77A" w14:textId="77777777" w:rsidR="00332863" w:rsidRPr="00BB3056" w:rsidRDefault="00332863" w:rsidP="00332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5BC1CE06" w14:textId="062DEA03" w:rsidR="00332863" w:rsidRPr="00BB3056" w:rsidRDefault="00332863" w:rsidP="00332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2863" w:rsidRPr="00BB3056" w14:paraId="34E8B06A" w14:textId="77777777" w:rsidTr="00C808FD">
        <w:trPr>
          <w:trHeight w:hRule="exact" w:val="389"/>
          <w:tblHeader/>
        </w:trPr>
        <w:tc>
          <w:tcPr>
            <w:tcW w:w="2206" w:type="pct"/>
            <w:gridSpan w:val="3"/>
          </w:tcPr>
          <w:p w14:paraId="4C59E927" w14:textId="55334431" w:rsidR="00332863" w:rsidRPr="00CA43DC" w:rsidRDefault="00332863" w:rsidP="00332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66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78" w:type="pct"/>
          </w:tcPr>
          <w:p w14:paraId="30524C72" w14:textId="3E98BEE2" w:rsidR="00332863" w:rsidRPr="00BB3056" w:rsidRDefault="00332863" w:rsidP="00332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57" w:type="pct"/>
          </w:tcPr>
          <w:p w14:paraId="604B6BA2" w14:textId="77777777" w:rsidR="00332863" w:rsidRPr="00BB3056" w:rsidRDefault="00332863" w:rsidP="00332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86D04DC" w14:textId="04DFC643" w:rsidR="00332863" w:rsidRPr="00BB3056" w:rsidRDefault="00332863" w:rsidP="00332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46" w:type="pct"/>
          </w:tcPr>
          <w:p w14:paraId="1960520D" w14:textId="77777777" w:rsidR="00332863" w:rsidRPr="00BB3056" w:rsidRDefault="00332863" w:rsidP="00332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1F38864E" w14:textId="17C5A9DF" w:rsidR="00332863" w:rsidRPr="00BB3056" w:rsidRDefault="00332863" w:rsidP="00332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38" w:type="pct"/>
          </w:tcPr>
          <w:p w14:paraId="5685200C" w14:textId="77777777" w:rsidR="00332863" w:rsidRPr="00BB3056" w:rsidRDefault="00332863" w:rsidP="00332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C2B51A9" w14:textId="151285F7" w:rsidR="00332863" w:rsidRPr="00BB3056" w:rsidRDefault="00332863" w:rsidP="00332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332863" w:rsidRPr="00BB3056" w14:paraId="56E7DACA" w14:textId="77777777" w:rsidTr="00AE1C97">
        <w:trPr>
          <w:trHeight w:hRule="exact" w:val="389"/>
          <w:tblHeader/>
        </w:trPr>
        <w:tc>
          <w:tcPr>
            <w:tcW w:w="1001" w:type="pct"/>
          </w:tcPr>
          <w:p w14:paraId="49DA843B" w14:textId="7FA68462" w:rsidR="00332863" w:rsidRPr="00BB3056" w:rsidRDefault="00332863" w:rsidP="00332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pct"/>
          </w:tcPr>
          <w:p w14:paraId="5F0F9A1B" w14:textId="77777777" w:rsidR="00332863" w:rsidRPr="00BB3056" w:rsidRDefault="00332863" w:rsidP="00332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3" w:type="pct"/>
            <w:gridSpan w:val="8"/>
          </w:tcPr>
          <w:p w14:paraId="5A82619E" w14:textId="21357701" w:rsidR="00332863" w:rsidRPr="00BB3056" w:rsidRDefault="00332863" w:rsidP="00332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2863" w:rsidRPr="00BB3056" w14:paraId="5D020C77" w14:textId="77777777" w:rsidTr="00ED0A7A">
        <w:trPr>
          <w:trHeight w:hRule="exact" w:val="389"/>
        </w:trPr>
        <w:tc>
          <w:tcPr>
            <w:tcW w:w="2206" w:type="pct"/>
            <w:gridSpan w:val="3"/>
          </w:tcPr>
          <w:p w14:paraId="17C162E8" w14:textId="77777777" w:rsidR="00332863" w:rsidRPr="00BB3056" w:rsidRDefault="00332863" w:rsidP="003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70FC2ADB" w14:textId="02A9FFD1" w:rsidR="00332863" w:rsidRPr="00BB3056" w:rsidRDefault="00332863" w:rsidP="00ED0A7A">
            <w:pPr>
              <w:pStyle w:val="a3"/>
              <w:tabs>
                <w:tab w:val="decimal" w:pos="6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7" w:type="pct"/>
            <w:vAlign w:val="bottom"/>
          </w:tcPr>
          <w:p w14:paraId="150505D4" w14:textId="77777777" w:rsidR="00332863" w:rsidRPr="00BB3056" w:rsidRDefault="00332863" w:rsidP="00332863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CBD49A3" w14:textId="4EC7B969" w:rsidR="00332863" w:rsidRPr="00BB3056" w:rsidRDefault="00332863" w:rsidP="00332863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4,763</w:t>
            </w:r>
          </w:p>
        </w:tc>
        <w:tc>
          <w:tcPr>
            <w:tcW w:w="146" w:type="pct"/>
            <w:vAlign w:val="bottom"/>
          </w:tcPr>
          <w:p w14:paraId="04BEF831" w14:textId="77777777" w:rsidR="00332863" w:rsidRPr="00BB3056" w:rsidRDefault="00332863" w:rsidP="00332863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D441A96" w14:textId="5F20CBBC" w:rsidR="00332863" w:rsidRPr="00BB3056" w:rsidRDefault="00332863" w:rsidP="00ED0A7A">
            <w:pPr>
              <w:pStyle w:val="a3"/>
              <w:tabs>
                <w:tab w:val="decimal" w:pos="6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vAlign w:val="bottom"/>
          </w:tcPr>
          <w:p w14:paraId="28BCBB78" w14:textId="77777777" w:rsidR="00332863" w:rsidRPr="00BB3056" w:rsidRDefault="00332863" w:rsidP="00332863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B70AF4D" w14:textId="0834CCEF" w:rsidR="00332863" w:rsidRPr="00BB3056" w:rsidRDefault="00332863" w:rsidP="00332863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4,763</w:t>
            </w:r>
          </w:p>
        </w:tc>
      </w:tr>
      <w:tr w:rsidR="00332863" w:rsidRPr="00BB3056" w14:paraId="379373EA" w14:textId="77777777" w:rsidTr="00ED0A7A">
        <w:trPr>
          <w:trHeight w:hRule="exact" w:val="389"/>
        </w:trPr>
        <w:tc>
          <w:tcPr>
            <w:tcW w:w="2206" w:type="pct"/>
            <w:gridSpan w:val="3"/>
          </w:tcPr>
          <w:p w14:paraId="32A515DC" w14:textId="77777777" w:rsidR="00332863" w:rsidRPr="00BB3056" w:rsidRDefault="00332863" w:rsidP="003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2447098" w14:textId="6CA693EF" w:rsidR="00332863" w:rsidRPr="00332863" w:rsidRDefault="00332863" w:rsidP="00ED0A7A">
            <w:pPr>
              <w:pStyle w:val="a3"/>
              <w:tabs>
                <w:tab w:val="decimal" w:pos="627"/>
              </w:tabs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328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57" w:type="pct"/>
            <w:vAlign w:val="bottom"/>
          </w:tcPr>
          <w:p w14:paraId="16A01844" w14:textId="77777777" w:rsidR="00332863" w:rsidRPr="00BB3056" w:rsidRDefault="00332863" w:rsidP="00332863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6CFA028" w14:textId="4D8630FC" w:rsidR="00332863" w:rsidRPr="00BB3056" w:rsidRDefault="00332863" w:rsidP="00332863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4,763</w:t>
            </w:r>
          </w:p>
        </w:tc>
        <w:tc>
          <w:tcPr>
            <w:tcW w:w="146" w:type="pct"/>
            <w:vAlign w:val="bottom"/>
          </w:tcPr>
          <w:p w14:paraId="363FD288" w14:textId="77777777" w:rsidR="00332863" w:rsidRPr="00BB3056" w:rsidRDefault="00332863" w:rsidP="00332863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7C877E" w14:textId="30120273" w:rsidR="00332863" w:rsidRPr="00ED0A7A" w:rsidRDefault="00332863" w:rsidP="00ED0A7A">
            <w:pPr>
              <w:pStyle w:val="a3"/>
              <w:tabs>
                <w:tab w:val="decimal" w:pos="6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vAlign w:val="bottom"/>
          </w:tcPr>
          <w:p w14:paraId="4966CFAE" w14:textId="77777777" w:rsidR="00332863" w:rsidRPr="00BB3056" w:rsidRDefault="00332863" w:rsidP="00332863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083A1710" w14:textId="3DF4B385" w:rsidR="00332863" w:rsidRPr="00BB3056" w:rsidRDefault="00332863" w:rsidP="00332863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4,763</w:t>
            </w:r>
          </w:p>
        </w:tc>
      </w:tr>
      <w:bookmarkEnd w:id="3"/>
    </w:tbl>
    <w:p w14:paraId="2F1B0500" w14:textId="77777777" w:rsidR="00750954" w:rsidRDefault="00750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</w:rPr>
      </w:pPr>
      <w:r>
        <w:rPr>
          <w:rFonts w:ascii="Angsana New" w:hAnsi="Angsana New"/>
          <w:sz w:val="30"/>
          <w:szCs w:val="30"/>
          <w:highlight w:val="yellow"/>
        </w:rPr>
        <w:br w:type="page"/>
      </w:r>
    </w:p>
    <w:tbl>
      <w:tblPr>
        <w:tblW w:w="917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61"/>
        <w:gridCol w:w="286"/>
        <w:gridCol w:w="1083"/>
        <w:gridCol w:w="268"/>
        <w:gridCol w:w="1078"/>
        <w:gridCol w:w="252"/>
        <w:gridCol w:w="1101"/>
      </w:tblGrid>
      <w:tr w:rsidR="00444831" w:rsidRPr="00750954" w14:paraId="632278E5" w14:textId="77777777" w:rsidTr="00C808FD">
        <w:trPr>
          <w:trHeight w:hRule="exact" w:val="360"/>
        </w:trPr>
        <w:tc>
          <w:tcPr>
            <w:tcW w:w="2206" w:type="pct"/>
          </w:tcPr>
          <w:p w14:paraId="7351189A" w14:textId="2D721EC9" w:rsidR="00444831" w:rsidRPr="00750954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954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324" w:type="pct"/>
            <w:gridSpan w:val="3"/>
          </w:tcPr>
          <w:p w14:paraId="0929D0DF" w14:textId="62BA65B9" w:rsidR="00444831" w:rsidRPr="00750954" w:rsidRDefault="00444831" w:rsidP="00D23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43EB77B" w14:textId="77777777" w:rsidR="00444831" w:rsidRPr="00750954" w:rsidRDefault="00444831" w:rsidP="00D23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1511B391" w14:textId="23DD6863" w:rsidR="00444831" w:rsidRPr="00750954" w:rsidRDefault="00444831" w:rsidP="00D23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1C97" w:rsidRPr="00750954" w14:paraId="215BA07E" w14:textId="77777777" w:rsidTr="00C808FD">
        <w:trPr>
          <w:trHeight w:hRule="exact" w:val="346"/>
        </w:trPr>
        <w:tc>
          <w:tcPr>
            <w:tcW w:w="2206" w:type="pct"/>
          </w:tcPr>
          <w:p w14:paraId="3C84E460" w14:textId="740FA5DE" w:rsidR="00AE1C97" w:rsidRPr="00750954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0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578" w:type="pct"/>
          </w:tcPr>
          <w:p w14:paraId="513A0207" w14:textId="11E4A510" w:rsidR="00AE1C97" w:rsidRPr="00750954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56" w:type="pct"/>
          </w:tcPr>
          <w:p w14:paraId="396CA780" w14:textId="77777777" w:rsidR="00AE1C97" w:rsidRPr="00750954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862B4FD" w14:textId="0B9D0426" w:rsidR="00AE1C97" w:rsidRPr="00750954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46" w:type="pct"/>
          </w:tcPr>
          <w:p w14:paraId="1DC61F6F" w14:textId="77777777" w:rsidR="00AE1C97" w:rsidRPr="00750954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4B0B0C7" w14:textId="21B4E0AA" w:rsidR="00AE1C97" w:rsidRPr="00750954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37" w:type="pct"/>
          </w:tcPr>
          <w:p w14:paraId="197A98C3" w14:textId="77777777" w:rsidR="00AE1C97" w:rsidRPr="00750954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0F433BD9" w14:textId="331B9417" w:rsidR="00AE1C97" w:rsidRPr="00750954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AE1C97" w:rsidRPr="00750954" w14:paraId="05A9B5B2" w14:textId="77777777" w:rsidTr="00C808FD">
        <w:trPr>
          <w:trHeight w:hRule="exact" w:val="346"/>
        </w:trPr>
        <w:tc>
          <w:tcPr>
            <w:tcW w:w="2206" w:type="pct"/>
          </w:tcPr>
          <w:p w14:paraId="5328BF24" w14:textId="77777777" w:rsidR="00AE1C97" w:rsidRPr="00750954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4" w:type="pct"/>
            <w:gridSpan w:val="7"/>
          </w:tcPr>
          <w:p w14:paraId="5D3998D9" w14:textId="77777777" w:rsidR="00AE1C97" w:rsidRPr="00750954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9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1C97" w:rsidRPr="00750954" w14:paraId="673BB38E" w14:textId="77777777" w:rsidTr="00C808FD">
        <w:tc>
          <w:tcPr>
            <w:tcW w:w="2206" w:type="pct"/>
          </w:tcPr>
          <w:p w14:paraId="5AAC209D" w14:textId="77777777" w:rsidR="00AE1C97" w:rsidRPr="00750954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09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8" w:type="pct"/>
          </w:tcPr>
          <w:p w14:paraId="186C14A8" w14:textId="04BE5158" w:rsidR="00AE1C97" w:rsidRPr="00750954" w:rsidRDefault="00AE1C97" w:rsidP="00AE1C97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vAlign w:val="bottom"/>
          </w:tcPr>
          <w:p w14:paraId="056140E9" w14:textId="77777777" w:rsidR="00AE1C97" w:rsidRPr="00750954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F03CFE1" w14:textId="1443504C" w:rsidR="00AE1C97" w:rsidRPr="00750954" w:rsidRDefault="00AE1C97" w:rsidP="00AE1C97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504AF581" w14:textId="77777777" w:rsidR="00AE1C97" w:rsidRPr="00750954" w:rsidRDefault="00AE1C97" w:rsidP="00AE1C9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</w:tcPr>
          <w:p w14:paraId="66B93EFC" w14:textId="756C3757" w:rsidR="00AE1C97" w:rsidRPr="00750954" w:rsidRDefault="00AE1C97" w:rsidP="00AE1C97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vAlign w:val="bottom"/>
          </w:tcPr>
          <w:p w14:paraId="6BB243AD" w14:textId="77777777" w:rsidR="00AE1C97" w:rsidRPr="00750954" w:rsidRDefault="00AE1C97" w:rsidP="00AE1C97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30DB46E6" w14:textId="53940C99" w:rsidR="00AE1C97" w:rsidRPr="00750954" w:rsidRDefault="00AE1C97" w:rsidP="00AE1C97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A0737" w:rsidRPr="00750954" w14:paraId="1ECB2BDD" w14:textId="77777777" w:rsidTr="00C808FD">
        <w:tc>
          <w:tcPr>
            <w:tcW w:w="2206" w:type="pct"/>
          </w:tcPr>
          <w:p w14:paraId="66638CF8" w14:textId="54896D46" w:rsidR="00BA0737" w:rsidRPr="00750954" w:rsidRDefault="00BA0737" w:rsidP="00BA0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เงินให้กู้ยืมระยะยาว</w:t>
            </w:r>
          </w:p>
        </w:tc>
        <w:tc>
          <w:tcPr>
            <w:tcW w:w="578" w:type="pct"/>
          </w:tcPr>
          <w:p w14:paraId="1423F2AB" w14:textId="30C2873B" w:rsidR="00BA0737" w:rsidRPr="00750954" w:rsidRDefault="00BA0737" w:rsidP="00BA0737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0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728,843</w:t>
            </w:r>
          </w:p>
        </w:tc>
        <w:tc>
          <w:tcPr>
            <w:tcW w:w="156" w:type="pct"/>
            <w:vAlign w:val="bottom"/>
          </w:tcPr>
          <w:p w14:paraId="4221452A" w14:textId="77777777" w:rsidR="00BA0737" w:rsidRPr="00750954" w:rsidRDefault="00BA0737" w:rsidP="00BA0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1673B32" w14:textId="43AA95FB" w:rsidR="00BA0737" w:rsidRPr="00750954" w:rsidRDefault="00BA0737" w:rsidP="00BA0737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0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5,389,684</w:t>
            </w:r>
          </w:p>
        </w:tc>
        <w:tc>
          <w:tcPr>
            <w:tcW w:w="146" w:type="pct"/>
            <w:vAlign w:val="bottom"/>
          </w:tcPr>
          <w:p w14:paraId="4056A5F6" w14:textId="77777777" w:rsidR="00BA0737" w:rsidRPr="00750954" w:rsidRDefault="00BA0737" w:rsidP="00BA073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</w:tcPr>
          <w:p w14:paraId="57299C11" w14:textId="48E36C53" w:rsidR="00BA0737" w:rsidRPr="00750954" w:rsidRDefault="00BA0737" w:rsidP="00BA0737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0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728,843</w:t>
            </w:r>
          </w:p>
        </w:tc>
        <w:tc>
          <w:tcPr>
            <w:tcW w:w="137" w:type="pct"/>
            <w:vAlign w:val="bottom"/>
          </w:tcPr>
          <w:p w14:paraId="72551FE0" w14:textId="77777777" w:rsidR="00BA0737" w:rsidRPr="00750954" w:rsidRDefault="00BA0737" w:rsidP="00BA0737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46B4BD33" w14:textId="33A42AE2" w:rsidR="00BA0737" w:rsidRPr="00750954" w:rsidRDefault="00BA0737" w:rsidP="00BA0737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0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5,389,684</w:t>
            </w:r>
          </w:p>
        </w:tc>
      </w:tr>
      <w:tr w:rsidR="00BA0737" w:rsidRPr="00750954" w14:paraId="2FEBBCE9" w14:textId="77777777" w:rsidTr="00DA0B68">
        <w:tc>
          <w:tcPr>
            <w:tcW w:w="2206" w:type="pct"/>
          </w:tcPr>
          <w:p w14:paraId="62251A45" w14:textId="6E1ACC46" w:rsidR="00BA0737" w:rsidRPr="00750954" w:rsidRDefault="00BA0737" w:rsidP="00BA0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46DBEB4" w14:textId="4FAB40FD" w:rsidR="00BA0737" w:rsidRPr="00750954" w:rsidRDefault="00BA0737" w:rsidP="00BA0737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3,437,992</w:t>
            </w:r>
          </w:p>
        </w:tc>
        <w:tc>
          <w:tcPr>
            <w:tcW w:w="156" w:type="pct"/>
            <w:vAlign w:val="bottom"/>
          </w:tcPr>
          <w:p w14:paraId="4139DFF9" w14:textId="77777777" w:rsidR="00BA0737" w:rsidRPr="00750954" w:rsidRDefault="00BA0737" w:rsidP="00BA0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4523277" w14:textId="7C018057" w:rsidR="00BA0737" w:rsidRPr="00750954" w:rsidRDefault="00BA0737" w:rsidP="00BA0737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2,920,103</w:t>
            </w:r>
          </w:p>
        </w:tc>
        <w:tc>
          <w:tcPr>
            <w:tcW w:w="146" w:type="pct"/>
            <w:vAlign w:val="bottom"/>
          </w:tcPr>
          <w:p w14:paraId="4066E55C" w14:textId="77777777" w:rsidR="00BA0737" w:rsidRPr="00750954" w:rsidRDefault="00BA0737" w:rsidP="00BA073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4679C400" w14:textId="6995722B" w:rsidR="00BA0737" w:rsidRPr="00750954" w:rsidRDefault="00BA0737" w:rsidP="00BA0737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3,437,992</w:t>
            </w:r>
          </w:p>
        </w:tc>
        <w:tc>
          <w:tcPr>
            <w:tcW w:w="137" w:type="pct"/>
            <w:vAlign w:val="bottom"/>
          </w:tcPr>
          <w:p w14:paraId="48611C13" w14:textId="77777777" w:rsidR="00BA0737" w:rsidRPr="00750954" w:rsidRDefault="00BA0737" w:rsidP="00BA0737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507EEA34" w14:textId="473D779F" w:rsidR="00BA0737" w:rsidRPr="00750954" w:rsidRDefault="00BA0737" w:rsidP="00BA0737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2,920,103</w:t>
            </w:r>
          </w:p>
        </w:tc>
      </w:tr>
      <w:tr w:rsidR="00081612" w:rsidRPr="00750954" w14:paraId="4498512B" w14:textId="77777777" w:rsidTr="00BA0737">
        <w:tc>
          <w:tcPr>
            <w:tcW w:w="2206" w:type="pct"/>
          </w:tcPr>
          <w:p w14:paraId="70421209" w14:textId="7836A5E3" w:rsidR="00081612" w:rsidRPr="00750954" w:rsidRDefault="00081612" w:rsidP="00081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31BACA72" w14:textId="64F3220B" w:rsidR="00081612" w:rsidRPr="00750954" w:rsidRDefault="00081612" w:rsidP="00081612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9,166,835</w:t>
            </w:r>
          </w:p>
        </w:tc>
        <w:tc>
          <w:tcPr>
            <w:tcW w:w="156" w:type="pct"/>
            <w:vAlign w:val="bottom"/>
          </w:tcPr>
          <w:p w14:paraId="65F555E6" w14:textId="77777777" w:rsidR="00081612" w:rsidRPr="00750954" w:rsidRDefault="00081612" w:rsidP="00081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0FED3445" w14:textId="3CB43A14" w:rsidR="00081612" w:rsidRPr="00750954" w:rsidRDefault="00081612" w:rsidP="00081612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8,309,787</w:t>
            </w:r>
          </w:p>
        </w:tc>
        <w:tc>
          <w:tcPr>
            <w:tcW w:w="146" w:type="pct"/>
            <w:vAlign w:val="bottom"/>
          </w:tcPr>
          <w:p w14:paraId="19FAFB22" w14:textId="77777777" w:rsidR="00081612" w:rsidRPr="00750954" w:rsidRDefault="00081612" w:rsidP="0008161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4C810671" w14:textId="4992AE83" w:rsidR="00081612" w:rsidRPr="00750954" w:rsidRDefault="00081612" w:rsidP="00081612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9,166,835</w:t>
            </w:r>
          </w:p>
        </w:tc>
        <w:tc>
          <w:tcPr>
            <w:tcW w:w="137" w:type="pct"/>
            <w:vAlign w:val="bottom"/>
          </w:tcPr>
          <w:p w14:paraId="0CE0F4A5" w14:textId="77777777" w:rsidR="00081612" w:rsidRPr="00750954" w:rsidRDefault="00081612" w:rsidP="00081612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2D161E62" w14:textId="2B05C107" w:rsidR="00081612" w:rsidRPr="00750954" w:rsidRDefault="00081612" w:rsidP="00081612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8,309,787</w:t>
            </w:r>
          </w:p>
        </w:tc>
      </w:tr>
      <w:tr w:rsidR="00081612" w:rsidRPr="00750954" w14:paraId="45140C9C" w14:textId="77777777" w:rsidTr="00BA0737">
        <w:tc>
          <w:tcPr>
            <w:tcW w:w="2206" w:type="pct"/>
          </w:tcPr>
          <w:p w14:paraId="5DA9C928" w14:textId="42AFA88C" w:rsidR="00081612" w:rsidRDefault="00081612" w:rsidP="00081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232E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D232EC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5596E4A3" w14:textId="03AFAAE6" w:rsidR="00081612" w:rsidRDefault="00081612" w:rsidP="00081612">
            <w:pPr>
              <w:pStyle w:val="30"/>
              <w:tabs>
                <w:tab w:val="clear" w:pos="360"/>
                <w:tab w:val="clear" w:pos="720"/>
                <w:tab w:val="decimal" w:pos="320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18CE2AA4" w14:textId="77777777" w:rsidR="00081612" w:rsidRPr="00750954" w:rsidRDefault="00081612" w:rsidP="00081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8469EDC" w14:textId="69A1BF50" w:rsidR="00081612" w:rsidRDefault="00081612" w:rsidP="00081612">
            <w:pPr>
              <w:pStyle w:val="30"/>
              <w:tabs>
                <w:tab w:val="clear" w:pos="360"/>
                <w:tab w:val="clear" w:pos="720"/>
                <w:tab w:val="decimal" w:pos="320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08492A21" w14:textId="77777777" w:rsidR="00081612" w:rsidRPr="00750954" w:rsidRDefault="00081612" w:rsidP="0008161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79E1DD0C" w14:textId="02E06C35" w:rsidR="00081612" w:rsidRDefault="00081612" w:rsidP="00081612">
            <w:pPr>
              <w:pStyle w:val="30"/>
              <w:tabs>
                <w:tab w:val="clear" w:pos="360"/>
                <w:tab w:val="clear" w:pos="720"/>
                <w:tab w:val="decimal" w:pos="320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  <w:vAlign w:val="bottom"/>
          </w:tcPr>
          <w:p w14:paraId="68EA03E0" w14:textId="77777777" w:rsidR="00081612" w:rsidRPr="00750954" w:rsidRDefault="00081612" w:rsidP="00081612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74A3A594" w14:textId="08D72D44" w:rsidR="00081612" w:rsidRDefault="00081612" w:rsidP="00081612">
            <w:pPr>
              <w:pStyle w:val="30"/>
              <w:tabs>
                <w:tab w:val="clear" w:pos="360"/>
                <w:tab w:val="clear" w:pos="720"/>
                <w:tab w:val="decimal" w:pos="320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81612" w:rsidRPr="00750954" w14:paraId="14AC25A3" w14:textId="77777777" w:rsidTr="00BA0737">
        <w:tc>
          <w:tcPr>
            <w:tcW w:w="2206" w:type="pct"/>
          </w:tcPr>
          <w:p w14:paraId="3E2CC526" w14:textId="40BC2E6F" w:rsidR="00081612" w:rsidRPr="00BA0737" w:rsidRDefault="00081612" w:rsidP="00081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073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56941CF1" w14:textId="38621FA4" w:rsidR="00081612" w:rsidRPr="00BA0737" w:rsidRDefault="00081612" w:rsidP="00081612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9,166,835</w:t>
            </w:r>
          </w:p>
        </w:tc>
        <w:tc>
          <w:tcPr>
            <w:tcW w:w="156" w:type="pct"/>
            <w:vAlign w:val="bottom"/>
          </w:tcPr>
          <w:p w14:paraId="0B273719" w14:textId="77777777" w:rsidR="00081612" w:rsidRPr="00BA0737" w:rsidRDefault="00081612" w:rsidP="00081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A7982FC" w14:textId="5DFBBD17" w:rsidR="00081612" w:rsidRPr="00BA0737" w:rsidRDefault="00081612" w:rsidP="00081612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8,309,787</w:t>
            </w:r>
          </w:p>
        </w:tc>
        <w:tc>
          <w:tcPr>
            <w:tcW w:w="146" w:type="pct"/>
            <w:vAlign w:val="bottom"/>
          </w:tcPr>
          <w:p w14:paraId="22A2F3A3" w14:textId="77777777" w:rsidR="00081612" w:rsidRPr="00BA0737" w:rsidRDefault="00081612" w:rsidP="000816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06971E1" w14:textId="0829DAC8" w:rsidR="00081612" w:rsidRPr="00BA0737" w:rsidRDefault="00081612" w:rsidP="00081612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9,166,835</w:t>
            </w:r>
          </w:p>
        </w:tc>
        <w:tc>
          <w:tcPr>
            <w:tcW w:w="137" w:type="pct"/>
            <w:vAlign w:val="bottom"/>
          </w:tcPr>
          <w:p w14:paraId="4842B162" w14:textId="77777777" w:rsidR="00081612" w:rsidRPr="00BA0737" w:rsidRDefault="00081612" w:rsidP="00081612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419BE4FA" w14:textId="44670A55" w:rsidR="00081612" w:rsidRPr="00BA0737" w:rsidRDefault="00081612" w:rsidP="00081612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8,309,787</w:t>
            </w:r>
          </w:p>
        </w:tc>
      </w:tr>
      <w:tr w:rsidR="00332863" w:rsidRPr="00750954" w14:paraId="25AA6416" w14:textId="77777777" w:rsidTr="00BA0737">
        <w:tc>
          <w:tcPr>
            <w:tcW w:w="2206" w:type="pct"/>
          </w:tcPr>
          <w:p w14:paraId="73B421AD" w14:textId="77777777" w:rsidR="00332863" w:rsidRPr="00750954" w:rsidRDefault="00332863" w:rsidP="003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607CDEBC" w14:textId="77777777" w:rsidR="00332863" w:rsidRPr="00750954" w:rsidRDefault="00332863" w:rsidP="0033286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vAlign w:val="bottom"/>
          </w:tcPr>
          <w:p w14:paraId="3179B9ED" w14:textId="77777777" w:rsidR="00332863" w:rsidRPr="00750954" w:rsidRDefault="00332863" w:rsidP="0033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25DE7498" w14:textId="77777777" w:rsidR="00332863" w:rsidRPr="00750954" w:rsidRDefault="00332863" w:rsidP="0033286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622BA73C" w14:textId="77777777" w:rsidR="00332863" w:rsidRPr="00750954" w:rsidRDefault="00332863" w:rsidP="0033286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3FBB9598" w14:textId="77777777" w:rsidR="00332863" w:rsidRPr="00750954" w:rsidRDefault="00332863" w:rsidP="0033286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vAlign w:val="bottom"/>
          </w:tcPr>
          <w:p w14:paraId="1A66B82B" w14:textId="77777777" w:rsidR="00332863" w:rsidRPr="00750954" w:rsidRDefault="00332863" w:rsidP="0033286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</w:tcPr>
          <w:p w14:paraId="71B41C30" w14:textId="77777777" w:rsidR="00332863" w:rsidRPr="00750954" w:rsidRDefault="00332863" w:rsidP="0033286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14:paraId="6007DFC6" w14:textId="77777777" w:rsidR="00A43A3C" w:rsidRDefault="00A43A3C" w:rsidP="001A5F6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</w:t>
      </w:r>
      <w:r w:rsidR="003A5944" w:rsidRPr="00254A81">
        <w:rPr>
          <w:rFonts w:ascii="Angsana New" w:hAnsi="Angsana New"/>
          <w:sz w:val="30"/>
          <w:szCs w:val="30"/>
          <w:cs/>
        </w:rPr>
        <w:t>ระยะยาว</w:t>
      </w:r>
      <w:r w:rsidRPr="00254A81">
        <w:rPr>
          <w:rFonts w:ascii="Angsana New" w:hAnsi="Angsana New"/>
          <w:sz w:val="30"/>
          <w:szCs w:val="30"/>
          <w:cs/>
        </w:rPr>
        <w:t xml:space="preserve">แก่กิจการที่เกี่ยวข้องกันสำหรับปีสิ้นสุดวันที่ </w:t>
      </w:r>
      <w:r w:rsidR="00E85D1C" w:rsidRPr="00E85D1C">
        <w:rPr>
          <w:rFonts w:ascii="Angsana New" w:hAnsi="Angsana New"/>
          <w:sz w:val="30"/>
          <w:szCs w:val="30"/>
          <w:lang w:val="en-US"/>
        </w:rPr>
        <w:t>31</w:t>
      </w:r>
      <w:r w:rsidRPr="00254A81">
        <w:rPr>
          <w:rFonts w:ascii="Angsana New" w:hAnsi="Angsana New"/>
          <w:sz w:val="30"/>
          <w:szCs w:val="30"/>
          <w:cs/>
        </w:rPr>
        <w:t xml:space="preserve"> มีนาคม มีดังนี้</w:t>
      </w:r>
      <w:r w:rsidRPr="00254A81">
        <w:rPr>
          <w:rFonts w:ascii="Angsana New" w:hAnsi="Angsana New"/>
          <w:sz w:val="30"/>
          <w:szCs w:val="30"/>
        </w:rPr>
        <w:t xml:space="preserve">  </w:t>
      </w:r>
    </w:p>
    <w:p w14:paraId="29208EC4" w14:textId="77777777" w:rsidR="001A5F6D" w:rsidRPr="00AA02F8" w:rsidRDefault="001A5F6D" w:rsidP="001A5F6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8"/>
          <w:szCs w:val="28"/>
        </w:rPr>
      </w:pPr>
    </w:p>
    <w:tbl>
      <w:tblPr>
        <w:tblW w:w="910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51"/>
        <w:gridCol w:w="1260"/>
        <w:gridCol w:w="1710"/>
        <w:gridCol w:w="180"/>
        <w:gridCol w:w="1800"/>
      </w:tblGrid>
      <w:tr w:rsidR="00444831" w:rsidRPr="00BB3056" w14:paraId="0447B059" w14:textId="77777777" w:rsidTr="00BD66A4">
        <w:trPr>
          <w:cantSplit/>
          <w:trHeight w:hRule="exact" w:val="389"/>
          <w:tblHeader/>
        </w:trPr>
        <w:tc>
          <w:tcPr>
            <w:tcW w:w="4151" w:type="dxa"/>
            <w:shd w:val="clear" w:color="auto" w:fill="FFFFFF"/>
          </w:tcPr>
          <w:p w14:paraId="263C7A97" w14:textId="0E13C3E3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37BB4F" w14:textId="1A1419E1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6A19B856" w14:textId="77777777" w:rsidR="00444831" w:rsidRPr="00BB3056" w:rsidRDefault="00444831" w:rsidP="00BB7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7C1B825" w14:textId="77777777" w:rsidR="00444831" w:rsidRPr="00BB3056" w:rsidRDefault="00444831" w:rsidP="00BB7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</w:tcPr>
          <w:p w14:paraId="5DC25BC6" w14:textId="77777777" w:rsidR="00444831" w:rsidRPr="00BB3056" w:rsidRDefault="00444831" w:rsidP="00BB7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44831" w:rsidRPr="00BB3056" w14:paraId="73E0B831" w14:textId="77777777" w:rsidTr="00BD66A4">
        <w:trPr>
          <w:cantSplit/>
          <w:trHeight w:hRule="exact" w:val="389"/>
          <w:tblHeader/>
        </w:trPr>
        <w:tc>
          <w:tcPr>
            <w:tcW w:w="4151" w:type="dxa"/>
          </w:tcPr>
          <w:p w14:paraId="4D44EBA5" w14:textId="09EAE742" w:rsidR="00444831" w:rsidRPr="00BB3056" w:rsidRDefault="00F11543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60" w:type="dxa"/>
          </w:tcPr>
          <w:p w14:paraId="68110450" w14:textId="77777777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FDF5610" w14:textId="0D8E6652" w:rsidR="00444831" w:rsidRPr="00BB3056" w:rsidRDefault="00AE1C97" w:rsidP="00BB7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65F59E51" w14:textId="77777777" w:rsidR="00444831" w:rsidRPr="00BB3056" w:rsidRDefault="00444831" w:rsidP="00BB7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</w:tcPr>
          <w:p w14:paraId="1AC78908" w14:textId="083CA83C" w:rsidR="00444831" w:rsidRPr="00BB3056" w:rsidRDefault="00AE1C97" w:rsidP="00BB7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4</w:t>
            </w:r>
          </w:p>
        </w:tc>
      </w:tr>
      <w:tr w:rsidR="00444831" w:rsidRPr="00BB3056" w14:paraId="48AAEDB2" w14:textId="77777777" w:rsidTr="00BD66A4">
        <w:trPr>
          <w:trHeight w:hRule="exact" w:val="360"/>
        </w:trPr>
        <w:tc>
          <w:tcPr>
            <w:tcW w:w="4151" w:type="dxa"/>
            <w:vAlign w:val="bottom"/>
          </w:tcPr>
          <w:p w14:paraId="0F072A29" w14:textId="77777777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E93233" w14:textId="103195CC" w:rsidR="00444831" w:rsidRPr="00BB3056" w:rsidRDefault="00444831" w:rsidP="00BB7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2D37970F" w14:textId="77777777" w:rsidR="00444831" w:rsidRPr="00BB3056" w:rsidRDefault="00444831" w:rsidP="00BB7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44831" w:rsidRPr="00BB3056" w14:paraId="3E53D5C0" w14:textId="77777777" w:rsidTr="00BD66A4">
        <w:trPr>
          <w:trHeight w:hRule="exact" w:val="360"/>
        </w:trPr>
        <w:tc>
          <w:tcPr>
            <w:tcW w:w="4151" w:type="dxa"/>
            <w:vAlign w:val="bottom"/>
          </w:tcPr>
          <w:p w14:paraId="606D97EF" w14:textId="77777777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676A9698" w14:textId="594C6A68" w:rsidR="00444831" w:rsidRPr="00BB3056" w:rsidRDefault="00444831" w:rsidP="00BB7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F203F33" w14:textId="77777777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257CA5" w14:textId="77777777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02B75D3" w14:textId="77777777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1C97" w:rsidRPr="00BB3056" w14:paraId="2D88BBE0" w14:textId="77777777" w:rsidTr="00BD66A4">
        <w:trPr>
          <w:cantSplit/>
          <w:trHeight w:hRule="exact" w:val="389"/>
        </w:trPr>
        <w:tc>
          <w:tcPr>
            <w:tcW w:w="4151" w:type="dxa"/>
            <w:vAlign w:val="bottom"/>
          </w:tcPr>
          <w:p w14:paraId="313C0623" w14:textId="57667F36" w:rsidR="00AE1C97" w:rsidRPr="00BB3056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ของปีก่อน</w:t>
            </w:r>
          </w:p>
        </w:tc>
        <w:tc>
          <w:tcPr>
            <w:tcW w:w="1260" w:type="dxa"/>
            <w:vAlign w:val="center"/>
          </w:tcPr>
          <w:p w14:paraId="66C428F5" w14:textId="77777777" w:rsidR="00AE1C97" w:rsidRPr="00BB3056" w:rsidRDefault="00AE1C97" w:rsidP="00AE1C97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0E641A58" w14:textId="1A0EAD10" w:rsidR="00AE1C97" w:rsidRPr="00BB3056" w:rsidRDefault="00DA73D1" w:rsidP="00AE1C97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5,389,684</w:t>
            </w:r>
          </w:p>
        </w:tc>
        <w:tc>
          <w:tcPr>
            <w:tcW w:w="180" w:type="dxa"/>
            <w:vAlign w:val="center"/>
          </w:tcPr>
          <w:p w14:paraId="3153658E" w14:textId="77777777" w:rsidR="00AE1C97" w:rsidRPr="00BB3056" w:rsidRDefault="00AE1C97" w:rsidP="00AE1C97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vAlign w:val="center"/>
          </w:tcPr>
          <w:p w14:paraId="676BCC47" w14:textId="4011F92F" w:rsidR="00AE1C97" w:rsidRPr="00BB3056" w:rsidRDefault="00AE1C97" w:rsidP="00AE1C97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5,623,461</w:t>
            </w:r>
          </w:p>
        </w:tc>
      </w:tr>
      <w:tr w:rsidR="00AE1C97" w:rsidRPr="00BB3056" w14:paraId="42CB500F" w14:textId="77777777" w:rsidTr="00BD66A4">
        <w:trPr>
          <w:cantSplit/>
          <w:trHeight w:hRule="exact" w:val="398"/>
        </w:trPr>
        <w:tc>
          <w:tcPr>
            <w:tcW w:w="4151" w:type="dxa"/>
            <w:vAlign w:val="bottom"/>
          </w:tcPr>
          <w:p w14:paraId="719C526B" w14:textId="6648B422" w:rsidR="00AE1C97" w:rsidRPr="00BB3056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 กำไร</w:t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260" w:type="dxa"/>
            <w:vAlign w:val="center"/>
          </w:tcPr>
          <w:p w14:paraId="1512CF1B" w14:textId="77777777" w:rsidR="00AE1C97" w:rsidRPr="00BB3056" w:rsidRDefault="00AE1C97" w:rsidP="00AE1C97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0D9FF895" w14:textId="0C9146A9" w:rsidR="00AE1C97" w:rsidRPr="00BB3056" w:rsidRDefault="00DA73D1" w:rsidP="00AE1C97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339,159</w:t>
            </w:r>
          </w:p>
        </w:tc>
        <w:tc>
          <w:tcPr>
            <w:tcW w:w="180" w:type="dxa"/>
            <w:vAlign w:val="center"/>
          </w:tcPr>
          <w:p w14:paraId="4D102154" w14:textId="77777777" w:rsidR="00AE1C97" w:rsidRPr="00BB3056" w:rsidRDefault="00AE1C97" w:rsidP="00AE1C97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7EDB6C01" w14:textId="3C5078EB" w:rsidR="00AE1C97" w:rsidRPr="00BB3056" w:rsidRDefault="00AE1C97" w:rsidP="00AE1C97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(233,777)</w:t>
            </w:r>
          </w:p>
        </w:tc>
      </w:tr>
      <w:tr w:rsidR="00AE1C97" w:rsidRPr="00BB3056" w14:paraId="72151241" w14:textId="77777777" w:rsidTr="00BD66A4">
        <w:trPr>
          <w:cantSplit/>
          <w:trHeight w:hRule="exact" w:val="389"/>
        </w:trPr>
        <w:tc>
          <w:tcPr>
            <w:tcW w:w="4151" w:type="dxa"/>
            <w:vAlign w:val="bottom"/>
          </w:tcPr>
          <w:p w14:paraId="0CCB264B" w14:textId="77777777" w:rsidR="00AE1C97" w:rsidRPr="00BB3056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</w:tcPr>
          <w:p w14:paraId="6888D2BA" w14:textId="77777777" w:rsidR="00AE1C97" w:rsidRPr="00BB3056" w:rsidRDefault="00AE1C97" w:rsidP="00AE1C97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4090E59" w14:textId="763B99B2" w:rsidR="00AE1C97" w:rsidRPr="00BB3056" w:rsidRDefault="00DA73D1" w:rsidP="00AE1C97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5,728,843</w:t>
            </w:r>
          </w:p>
        </w:tc>
        <w:tc>
          <w:tcPr>
            <w:tcW w:w="180" w:type="dxa"/>
            <w:vAlign w:val="bottom"/>
          </w:tcPr>
          <w:p w14:paraId="4A7851EF" w14:textId="77777777" w:rsidR="00AE1C97" w:rsidRPr="00BB3056" w:rsidRDefault="00AE1C97" w:rsidP="00AE1C97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4EC235B" w14:textId="6784490F" w:rsidR="00AE1C97" w:rsidRPr="00BB3056" w:rsidRDefault="00AE1C97" w:rsidP="00AE1C97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5,389,684</w:t>
            </w:r>
          </w:p>
        </w:tc>
      </w:tr>
      <w:tr w:rsidR="00AE1C97" w:rsidRPr="00BB3056" w14:paraId="6FC9CBB9" w14:textId="77777777" w:rsidTr="00BD66A4">
        <w:trPr>
          <w:cantSplit/>
          <w:trHeight w:hRule="exact" w:val="389"/>
        </w:trPr>
        <w:tc>
          <w:tcPr>
            <w:tcW w:w="4151" w:type="dxa"/>
            <w:vAlign w:val="bottom"/>
          </w:tcPr>
          <w:p w14:paraId="2D6A2A4C" w14:textId="7F3817A7" w:rsidR="00AE1C97" w:rsidRPr="00BA0737" w:rsidRDefault="00BA073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073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อัตราดอกเบี้ยต่อปี (ร้อยละ)</w:t>
            </w:r>
          </w:p>
        </w:tc>
        <w:tc>
          <w:tcPr>
            <w:tcW w:w="1260" w:type="dxa"/>
          </w:tcPr>
          <w:p w14:paraId="5CE561A0" w14:textId="77777777" w:rsidR="00AE1C97" w:rsidRPr="00BB3056" w:rsidRDefault="00AE1C97" w:rsidP="00AE1C97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66DF23EB" w14:textId="70787D31" w:rsidR="00AE1C97" w:rsidRPr="00BA0737" w:rsidRDefault="00BA0737" w:rsidP="00BA0737">
            <w:pPr>
              <w:pStyle w:val="30"/>
              <w:tabs>
                <w:tab w:val="clear" w:pos="360"/>
                <w:tab w:val="clear" w:pos="720"/>
                <w:tab w:val="decimal" w:pos="1270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07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SOFR+3.5</w:t>
            </w:r>
          </w:p>
        </w:tc>
        <w:tc>
          <w:tcPr>
            <w:tcW w:w="180" w:type="dxa"/>
          </w:tcPr>
          <w:p w14:paraId="1971E4AF" w14:textId="77777777" w:rsidR="00AE1C97" w:rsidRPr="00BA0737" w:rsidRDefault="00AE1C97" w:rsidP="00AE1C97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415EE025" w14:textId="15DD18B5" w:rsidR="00AE1C97" w:rsidRPr="00BA0737" w:rsidRDefault="00BA0737" w:rsidP="00BA0737">
            <w:pPr>
              <w:pStyle w:val="30"/>
              <w:tabs>
                <w:tab w:val="clear" w:pos="360"/>
                <w:tab w:val="clear" w:pos="720"/>
                <w:tab w:val="decimal" w:pos="1360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07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LIBOR+3.5</w:t>
            </w:r>
          </w:p>
        </w:tc>
      </w:tr>
      <w:tr w:rsidR="00BA0737" w:rsidRPr="00BB3056" w14:paraId="4D57673C" w14:textId="77777777" w:rsidTr="00BA0737">
        <w:trPr>
          <w:cantSplit/>
          <w:trHeight w:hRule="exact" w:val="389"/>
        </w:trPr>
        <w:tc>
          <w:tcPr>
            <w:tcW w:w="4151" w:type="dxa"/>
            <w:vAlign w:val="bottom"/>
          </w:tcPr>
          <w:p w14:paraId="7D956669" w14:textId="77777777" w:rsidR="00BA0737" w:rsidRPr="00BB3056" w:rsidRDefault="00BA073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786C1F4" w14:textId="77777777" w:rsidR="00BA0737" w:rsidRPr="00BB3056" w:rsidRDefault="00BA0737" w:rsidP="00AE1C97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37CB9890" w14:textId="77777777" w:rsidR="00BA0737" w:rsidRPr="00BB3056" w:rsidRDefault="00BA0737" w:rsidP="00AE1C97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8A8ADDF" w14:textId="77777777" w:rsidR="00BA0737" w:rsidRPr="00BB3056" w:rsidRDefault="00BA0737" w:rsidP="00AE1C97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1A230A86" w14:textId="77777777" w:rsidR="00BA0737" w:rsidRPr="00BB3056" w:rsidRDefault="00BA0737" w:rsidP="00AE1C97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E1C97" w:rsidRPr="00BB3056" w14:paraId="3E325990" w14:textId="77777777" w:rsidTr="00BD66A4">
        <w:trPr>
          <w:cantSplit/>
          <w:trHeight w:hRule="exact" w:val="389"/>
        </w:trPr>
        <w:tc>
          <w:tcPr>
            <w:tcW w:w="4151" w:type="dxa"/>
            <w:vAlign w:val="bottom"/>
          </w:tcPr>
          <w:p w14:paraId="2B9961B5" w14:textId="02A666E0" w:rsidR="00AE1C97" w:rsidRPr="00BB3056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36462D01" w14:textId="639AF391" w:rsidR="00AE1C97" w:rsidRPr="00BB3056" w:rsidRDefault="00AE1C97" w:rsidP="00AE1C97">
            <w:pPr>
              <w:pStyle w:val="30"/>
              <w:tabs>
                <w:tab w:val="clear" w:pos="360"/>
                <w:tab w:val="clear" w:pos="720"/>
              </w:tabs>
              <w:ind w:left="-61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3D394772" w14:textId="77777777" w:rsidR="00AE1C97" w:rsidRPr="00BB3056" w:rsidRDefault="00AE1C97" w:rsidP="00AE1C97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976B036" w14:textId="77777777" w:rsidR="00AE1C97" w:rsidRPr="00BB3056" w:rsidRDefault="00AE1C97" w:rsidP="00AE1C97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3952F29E" w14:textId="77777777" w:rsidR="00AE1C97" w:rsidRPr="00BB3056" w:rsidRDefault="00AE1C97" w:rsidP="00AE1C97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E1C97" w:rsidRPr="00BB3056" w14:paraId="3DD57666" w14:textId="77777777" w:rsidTr="00BD66A4">
        <w:trPr>
          <w:cantSplit/>
          <w:trHeight w:hRule="exact" w:val="389"/>
        </w:trPr>
        <w:tc>
          <w:tcPr>
            <w:tcW w:w="4151" w:type="dxa"/>
            <w:vAlign w:val="bottom"/>
          </w:tcPr>
          <w:p w14:paraId="2CA2ABB3" w14:textId="40AB6E91" w:rsidR="00AE1C97" w:rsidRPr="00BB3056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ของปีก่อน</w:t>
            </w:r>
          </w:p>
        </w:tc>
        <w:tc>
          <w:tcPr>
            <w:tcW w:w="1260" w:type="dxa"/>
          </w:tcPr>
          <w:p w14:paraId="77A1C951" w14:textId="77777777" w:rsidR="00AE1C97" w:rsidRPr="00BB3056" w:rsidRDefault="00AE1C97" w:rsidP="00AE1C97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14B519B8" w14:textId="58F3A6FB" w:rsidR="00AE1C97" w:rsidRPr="00DA73D1" w:rsidRDefault="00DA73D1" w:rsidP="00ED0A7A">
            <w:pPr>
              <w:pStyle w:val="30"/>
              <w:tabs>
                <w:tab w:val="clear" w:pos="360"/>
                <w:tab w:val="clear" w:pos="720"/>
                <w:tab w:val="decimal" w:pos="1197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73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2A873E6" w14:textId="77777777" w:rsidR="00AE1C97" w:rsidRPr="00BB3056" w:rsidRDefault="00AE1C97" w:rsidP="00AE1C97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1373000C" w14:textId="1659BF8E" w:rsidR="00AE1C97" w:rsidRPr="00BB3056" w:rsidRDefault="00AE1C97" w:rsidP="00AE1C97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10,867</w:t>
            </w:r>
          </w:p>
        </w:tc>
      </w:tr>
      <w:tr w:rsidR="00AE1C97" w:rsidRPr="00BB3056" w14:paraId="5E240CF5" w14:textId="77777777" w:rsidTr="00BD66A4">
        <w:trPr>
          <w:cantSplit/>
          <w:trHeight w:hRule="exact" w:val="389"/>
        </w:trPr>
        <w:tc>
          <w:tcPr>
            <w:tcW w:w="4151" w:type="dxa"/>
            <w:vAlign w:val="bottom"/>
          </w:tcPr>
          <w:p w14:paraId="412BEDB6" w14:textId="77777777" w:rsidR="00AE1C97" w:rsidRPr="00BB3056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260" w:type="dxa"/>
          </w:tcPr>
          <w:p w14:paraId="4D4B43F8" w14:textId="77777777" w:rsidR="00AE1C97" w:rsidRPr="00BB3056" w:rsidRDefault="00AE1C97" w:rsidP="00AE1C97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B7B6DAA" w14:textId="0C16724C" w:rsidR="00AE1C97" w:rsidRPr="00DA73D1" w:rsidRDefault="00DA73D1" w:rsidP="00ED0A7A">
            <w:pPr>
              <w:pStyle w:val="30"/>
              <w:tabs>
                <w:tab w:val="clear" w:pos="360"/>
                <w:tab w:val="clear" w:pos="720"/>
                <w:tab w:val="decimal" w:pos="1197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73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92AF42B" w14:textId="77777777" w:rsidR="00AE1C97" w:rsidRPr="00BB3056" w:rsidRDefault="00AE1C97" w:rsidP="00AE1C97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FE5CE30" w14:textId="542B7A91" w:rsidR="00AE1C97" w:rsidRPr="00BB3056" w:rsidRDefault="00AE1C97" w:rsidP="00AE1C97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(10,867)</w:t>
            </w:r>
          </w:p>
        </w:tc>
      </w:tr>
      <w:tr w:rsidR="00AE1C97" w:rsidRPr="00BB3056" w14:paraId="7F4ED81D" w14:textId="77777777" w:rsidTr="00BA0737">
        <w:trPr>
          <w:cantSplit/>
          <w:trHeight w:hRule="exact" w:val="389"/>
        </w:trPr>
        <w:tc>
          <w:tcPr>
            <w:tcW w:w="4151" w:type="dxa"/>
            <w:vAlign w:val="bottom"/>
          </w:tcPr>
          <w:p w14:paraId="28120738" w14:textId="77777777" w:rsidR="00AE1C97" w:rsidRPr="00BB3056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</w:tcPr>
          <w:p w14:paraId="56ABBE9E" w14:textId="77777777" w:rsidR="00AE1C97" w:rsidRPr="00BB3056" w:rsidRDefault="00AE1C97" w:rsidP="00AE1C97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5BC93FC" w14:textId="2309E5EB" w:rsidR="00AE1C97" w:rsidRPr="00BB3056" w:rsidRDefault="00DA73D1" w:rsidP="00AE1C97">
            <w:pPr>
              <w:pStyle w:val="30"/>
              <w:tabs>
                <w:tab w:val="clear" w:pos="360"/>
                <w:tab w:val="clear" w:pos="720"/>
                <w:tab w:val="decimal" w:pos="1197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E85E330" w14:textId="77777777" w:rsidR="00AE1C97" w:rsidRPr="00BB3056" w:rsidRDefault="00AE1C97" w:rsidP="00AE1C97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169B4ED" w14:textId="4DC628A9" w:rsidR="00AE1C97" w:rsidRPr="00BB3056" w:rsidRDefault="00AE1C97" w:rsidP="00ED0A7A">
            <w:pPr>
              <w:pStyle w:val="30"/>
              <w:tabs>
                <w:tab w:val="clear" w:pos="360"/>
                <w:tab w:val="clear" w:pos="720"/>
                <w:tab w:val="decimal" w:pos="1360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BA0737" w:rsidRPr="00BB3056" w14:paraId="645C3CC9" w14:textId="77777777" w:rsidTr="00BA0737">
        <w:trPr>
          <w:cantSplit/>
          <w:trHeight w:hRule="exact" w:val="389"/>
        </w:trPr>
        <w:tc>
          <w:tcPr>
            <w:tcW w:w="4151" w:type="dxa"/>
            <w:vAlign w:val="bottom"/>
          </w:tcPr>
          <w:p w14:paraId="65E75D29" w14:textId="054AE6D6" w:rsidR="00BA0737" w:rsidRPr="00BB3056" w:rsidRDefault="00BA073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073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อัตราดอกเบี้ยต่อปี (ร้อยละ)</w:t>
            </w:r>
          </w:p>
        </w:tc>
        <w:tc>
          <w:tcPr>
            <w:tcW w:w="1260" w:type="dxa"/>
          </w:tcPr>
          <w:p w14:paraId="77EDCE2D" w14:textId="77777777" w:rsidR="00BA0737" w:rsidRPr="00BB3056" w:rsidRDefault="00BA0737" w:rsidP="00AE1C97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nil"/>
            </w:tcBorders>
          </w:tcPr>
          <w:p w14:paraId="790B7DD8" w14:textId="447DC436" w:rsidR="00BA0737" w:rsidRPr="00BA0737" w:rsidRDefault="00BA0737" w:rsidP="00AE1C97">
            <w:pPr>
              <w:pStyle w:val="30"/>
              <w:tabs>
                <w:tab w:val="clear" w:pos="360"/>
                <w:tab w:val="clear" w:pos="720"/>
                <w:tab w:val="decimal" w:pos="1197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07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8E7BE14" w14:textId="77777777" w:rsidR="00BA0737" w:rsidRPr="00BA0737" w:rsidRDefault="00BA0737" w:rsidP="00AE1C97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nil"/>
            </w:tcBorders>
          </w:tcPr>
          <w:p w14:paraId="7D73F3C8" w14:textId="3E119B40" w:rsidR="00BA0737" w:rsidRPr="00BA0737" w:rsidRDefault="00BA0737" w:rsidP="00ED0A7A">
            <w:pPr>
              <w:pStyle w:val="30"/>
              <w:tabs>
                <w:tab w:val="clear" w:pos="360"/>
                <w:tab w:val="clear" w:pos="720"/>
                <w:tab w:val="decimal" w:pos="1360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07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1.8</w:t>
            </w:r>
          </w:p>
        </w:tc>
      </w:tr>
    </w:tbl>
    <w:p w14:paraId="52FD6E67" w14:textId="248B91DF" w:rsidR="003747CB" w:rsidRDefault="003747CB" w:rsidP="004932A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9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967E963" w14:textId="27DD1CEB" w:rsidR="00BA0737" w:rsidRDefault="00BA07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6538B0F6" w14:textId="57723238" w:rsidR="004932A6" w:rsidRPr="00254A81" w:rsidRDefault="0000227E" w:rsidP="004932A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9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เงินให้กู้ยืมแก่บริษัทร่วม</w:t>
      </w:r>
    </w:p>
    <w:p w14:paraId="4AE9A9C1" w14:textId="77777777" w:rsidR="004932A6" w:rsidRPr="000D55C9" w:rsidRDefault="004932A6" w:rsidP="004932A6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16A006C6" w14:textId="53C1C8CE" w:rsidR="00AE5DDD" w:rsidRDefault="00444831" w:rsidP="004932A6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444831">
        <w:rPr>
          <w:rFonts w:ascii="Angsana New" w:hAnsi="Angsana New"/>
          <w:sz w:val="30"/>
          <w:szCs w:val="30"/>
          <w:cs/>
        </w:rPr>
        <w:t xml:space="preserve">ในปี </w:t>
      </w:r>
      <w:r w:rsidR="00FD50BA">
        <w:rPr>
          <w:rFonts w:ascii="Angsana New" w:hAnsi="Angsana New"/>
          <w:sz w:val="30"/>
          <w:szCs w:val="30"/>
        </w:rPr>
        <w:t>2554</w:t>
      </w:r>
      <w:r w:rsidR="00FD50BA" w:rsidRPr="00444831">
        <w:rPr>
          <w:rFonts w:ascii="Angsana New" w:hAnsi="Angsana New"/>
          <w:sz w:val="30"/>
          <w:szCs w:val="30"/>
          <w:cs/>
        </w:rPr>
        <w:t xml:space="preserve"> </w:t>
      </w:r>
      <w:r w:rsidRPr="00444831">
        <w:rPr>
          <w:rFonts w:ascii="Angsana New" w:hAnsi="Angsana New"/>
          <w:sz w:val="30"/>
          <w:szCs w:val="30"/>
          <w:cs/>
        </w:rPr>
        <w:t xml:space="preserve">บริษัทได้ทำสัญญาเงินให้กู้ยืมกับบริษัทร่วมแห่งหนึ่งเป็นจำนวนเงิน 173 ล้านเหรียญสหรัฐอเมริกาโดยคิดดอกเบี้ยอัตรา </w:t>
      </w:r>
      <w:r w:rsidRPr="00444831">
        <w:rPr>
          <w:rFonts w:ascii="Angsana New" w:hAnsi="Angsana New"/>
          <w:sz w:val="30"/>
          <w:szCs w:val="30"/>
        </w:rPr>
        <w:t xml:space="preserve">LIBOR </w:t>
      </w:r>
      <w:r w:rsidRPr="00444831">
        <w:rPr>
          <w:rFonts w:ascii="Angsana New" w:hAnsi="Angsana New"/>
          <w:sz w:val="30"/>
          <w:szCs w:val="30"/>
          <w:cs/>
        </w:rPr>
        <w:t xml:space="preserve">บวกด้วยร้อยละ </w:t>
      </w:r>
      <w:r w:rsidR="00FD50BA">
        <w:rPr>
          <w:rFonts w:ascii="Angsana New" w:hAnsi="Angsana New"/>
          <w:sz w:val="30"/>
          <w:szCs w:val="30"/>
        </w:rPr>
        <w:t>3.5</w:t>
      </w:r>
      <w:r w:rsidRPr="00444831">
        <w:rPr>
          <w:rFonts w:ascii="Angsana New" w:hAnsi="Angsana New"/>
          <w:sz w:val="30"/>
          <w:szCs w:val="30"/>
          <w:cs/>
        </w:rPr>
        <w:t xml:space="preserve"> ต่อปี เงินให้กู้ยืมนี้มีกำหนดคืนในเดือนกรกฎาคม </w:t>
      </w:r>
      <w:r w:rsidR="00FD50BA">
        <w:rPr>
          <w:rFonts w:ascii="Angsana New" w:hAnsi="Angsana New"/>
          <w:sz w:val="30"/>
          <w:szCs w:val="30"/>
        </w:rPr>
        <w:t>2559</w:t>
      </w:r>
      <w:r w:rsidR="00FD50BA" w:rsidRPr="00444831">
        <w:rPr>
          <w:rFonts w:ascii="Angsana New" w:hAnsi="Angsana New"/>
          <w:sz w:val="30"/>
          <w:szCs w:val="30"/>
          <w:cs/>
        </w:rPr>
        <w:t xml:space="preserve"> </w:t>
      </w:r>
      <w:r w:rsidRPr="0044483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D50BA">
        <w:rPr>
          <w:rFonts w:ascii="Angsana New" w:hAnsi="Angsana New"/>
          <w:sz w:val="30"/>
          <w:szCs w:val="30"/>
        </w:rPr>
        <w:t>5</w:t>
      </w:r>
      <w:r w:rsidR="00FD50BA" w:rsidRPr="00444831">
        <w:rPr>
          <w:rFonts w:ascii="Angsana New" w:hAnsi="Angsana New"/>
          <w:sz w:val="30"/>
          <w:szCs w:val="30"/>
          <w:cs/>
        </w:rPr>
        <w:t xml:space="preserve"> </w:t>
      </w:r>
      <w:r w:rsidRPr="00444831">
        <w:rPr>
          <w:rFonts w:ascii="Angsana New" w:hAnsi="Angsana New"/>
          <w:sz w:val="30"/>
          <w:szCs w:val="30"/>
          <w:cs/>
        </w:rPr>
        <w:t xml:space="preserve">กรกฎาคม </w:t>
      </w:r>
      <w:r w:rsidR="00FD50BA">
        <w:rPr>
          <w:rFonts w:ascii="Angsana New" w:hAnsi="Angsana New"/>
          <w:sz w:val="30"/>
          <w:szCs w:val="30"/>
        </w:rPr>
        <w:t>2559</w:t>
      </w:r>
      <w:r w:rsidRPr="00444831">
        <w:rPr>
          <w:rFonts w:ascii="Angsana New" w:hAnsi="Angsana New"/>
          <w:sz w:val="30"/>
          <w:szCs w:val="30"/>
          <w:cs/>
        </w:rPr>
        <w:t xml:space="preserve"> บริษัทได้ทำหนังสือแก้ไขสัญญาเพื่อขยายกำหนดการชำระคืนเป็นเดือนกรกฎาคม </w:t>
      </w:r>
      <w:r w:rsidR="00FD50BA">
        <w:rPr>
          <w:rFonts w:ascii="Angsana New" w:hAnsi="Angsana New"/>
          <w:sz w:val="30"/>
          <w:szCs w:val="30"/>
        </w:rPr>
        <w:t>2564</w:t>
      </w:r>
      <w:r w:rsidR="00FD50BA" w:rsidRPr="00444831">
        <w:rPr>
          <w:rFonts w:ascii="Angsana New" w:hAnsi="Angsana New"/>
          <w:sz w:val="30"/>
          <w:szCs w:val="30"/>
          <w:cs/>
        </w:rPr>
        <w:t xml:space="preserve"> </w:t>
      </w:r>
      <w:r w:rsidRPr="00444831">
        <w:rPr>
          <w:rFonts w:ascii="Angsana New" w:hAnsi="Angsana New"/>
          <w:sz w:val="30"/>
          <w:szCs w:val="30"/>
          <w:cs/>
        </w:rPr>
        <w:t xml:space="preserve">โดยไม่มีการเปลี่ยนแปลงเงื่อนไขอื่นใด และเมื่อวันที่ </w:t>
      </w:r>
      <w:r w:rsidR="00FD50BA">
        <w:rPr>
          <w:rFonts w:ascii="Angsana New" w:hAnsi="Angsana New"/>
          <w:sz w:val="30"/>
          <w:szCs w:val="30"/>
        </w:rPr>
        <w:t>18</w:t>
      </w:r>
      <w:r w:rsidR="00FD50BA" w:rsidRPr="00444831">
        <w:rPr>
          <w:rFonts w:ascii="Angsana New" w:hAnsi="Angsana New"/>
          <w:sz w:val="30"/>
          <w:szCs w:val="30"/>
          <w:cs/>
        </w:rPr>
        <w:t xml:space="preserve"> </w:t>
      </w:r>
      <w:r w:rsidRPr="00444831">
        <w:rPr>
          <w:rFonts w:ascii="Angsana New" w:hAnsi="Angsana New"/>
          <w:sz w:val="30"/>
          <w:szCs w:val="30"/>
          <w:cs/>
        </w:rPr>
        <w:t xml:space="preserve">มีนาคม </w:t>
      </w:r>
      <w:r w:rsidR="00FD50BA">
        <w:rPr>
          <w:rFonts w:ascii="Angsana New" w:hAnsi="Angsana New"/>
          <w:sz w:val="30"/>
          <w:szCs w:val="30"/>
        </w:rPr>
        <w:t>2564</w:t>
      </w:r>
      <w:r w:rsidR="00FD50BA" w:rsidRPr="00444831">
        <w:rPr>
          <w:rFonts w:ascii="Angsana New" w:hAnsi="Angsana New"/>
          <w:sz w:val="30"/>
          <w:szCs w:val="30"/>
          <w:cs/>
        </w:rPr>
        <w:t xml:space="preserve"> </w:t>
      </w:r>
      <w:r w:rsidRPr="00444831">
        <w:rPr>
          <w:rFonts w:ascii="Angsana New" w:hAnsi="Angsana New"/>
          <w:sz w:val="30"/>
          <w:szCs w:val="30"/>
          <w:cs/>
        </w:rPr>
        <w:t xml:space="preserve">บริษัทได้ทำหนังสือแก้ไขสัญญาเพื่อขยายกำหนดการชำระคืนเป็นเดือนมิถุนายน </w:t>
      </w:r>
      <w:r w:rsidR="00FD50BA">
        <w:rPr>
          <w:rFonts w:ascii="Angsana New" w:hAnsi="Angsana New"/>
          <w:sz w:val="30"/>
          <w:szCs w:val="30"/>
        </w:rPr>
        <w:t>2569</w:t>
      </w:r>
      <w:r w:rsidR="00FD50BA" w:rsidRPr="00444831">
        <w:rPr>
          <w:rFonts w:ascii="Angsana New" w:hAnsi="Angsana New"/>
          <w:sz w:val="30"/>
          <w:szCs w:val="30"/>
          <w:cs/>
        </w:rPr>
        <w:t xml:space="preserve"> </w:t>
      </w:r>
      <w:r w:rsidRPr="00444831">
        <w:rPr>
          <w:rFonts w:ascii="Angsana New" w:hAnsi="Angsana New"/>
          <w:sz w:val="30"/>
          <w:szCs w:val="30"/>
          <w:cs/>
        </w:rPr>
        <w:t xml:space="preserve">โดยคิดดอกเบี้ยอัตรา </w:t>
      </w:r>
      <w:r w:rsidRPr="00444831">
        <w:rPr>
          <w:rFonts w:ascii="Angsana New" w:hAnsi="Angsana New"/>
          <w:sz w:val="30"/>
          <w:szCs w:val="30"/>
        </w:rPr>
        <w:t xml:space="preserve">SOFR </w:t>
      </w:r>
      <w:r w:rsidRPr="00444831">
        <w:rPr>
          <w:rFonts w:ascii="Angsana New" w:hAnsi="Angsana New"/>
          <w:sz w:val="30"/>
          <w:szCs w:val="30"/>
          <w:cs/>
        </w:rPr>
        <w:t xml:space="preserve">บวกด้วยร้อยละ </w:t>
      </w:r>
      <w:r w:rsidR="00FD50BA">
        <w:rPr>
          <w:rFonts w:ascii="Angsana New" w:hAnsi="Angsana New"/>
          <w:sz w:val="30"/>
          <w:szCs w:val="30"/>
        </w:rPr>
        <w:t>3.5</w:t>
      </w:r>
      <w:r w:rsidRPr="00444831">
        <w:rPr>
          <w:rFonts w:ascii="Angsana New" w:hAnsi="Angsana New"/>
          <w:sz w:val="30"/>
          <w:szCs w:val="30"/>
          <w:cs/>
        </w:rPr>
        <w:t xml:space="preserve"> ต่อปี </w:t>
      </w:r>
      <w:r w:rsidR="006C4E95">
        <w:rPr>
          <w:rFonts w:ascii="Angsana New" w:hAnsi="Angsana New" w:hint="cs"/>
          <w:sz w:val="30"/>
          <w:szCs w:val="30"/>
          <w:cs/>
        </w:rPr>
        <w:t>ดอกเบี้ยจะถูกรวมทบต้น ณ วันสิ้นสุดในแต่ละงวดของดอกเบี้ย</w:t>
      </w:r>
      <w:r w:rsidRPr="00444831">
        <w:rPr>
          <w:rFonts w:ascii="Angsana New" w:hAnsi="Angsana New"/>
          <w:sz w:val="30"/>
          <w:szCs w:val="30"/>
          <w:cs/>
        </w:rPr>
        <w:t xml:space="preserve"> และจะถูกชำระคืนพร้อมกั</w:t>
      </w:r>
      <w:r w:rsidR="008F1B34">
        <w:rPr>
          <w:rFonts w:ascii="Angsana New" w:hAnsi="Angsana New" w:hint="cs"/>
          <w:sz w:val="30"/>
          <w:szCs w:val="30"/>
          <w:cs/>
        </w:rPr>
        <w:t>บ</w:t>
      </w:r>
      <w:r w:rsidRPr="00444831">
        <w:rPr>
          <w:rFonts w:ascii="Angsana New" w:hAnsi="Angsana New"/>
          <w:sz w:val="30"/>
          <w:szCs w:val="30"/>
          <w:cs/>
        </w:rPr>
        <w:t xml:space="preserve">เงินกู้ยืม หนังสือแก้ไขสัญญาเพื่อขยายกำหนดการชำระคืนดังกล่าว มีผลบังคับใช้ตั้งแต่วันที่ </w:t>
      </w:r>
      <w:r w:rsidR="00FD50BA">
        <w:rPr>
          <w:rFonts w:ascii="Angsana New" w:hAnsi="Angsana New"/>
          <w:sz w:val="30"/>
          <w:szCs w:val="30"/>
        </w:rPr>
        <w:t>1</w:t>
      </w:r>
      <w:r w:rsidR="00FD50BA" w:rsidRPr="00444831">
        <w:rPr>
          <w:rFonts w:ascii="Angsana New" w:hAnsi="Angsana New"/>
          <w:sz w:val="30"/>
          <w:szCs w:val="30"/>
          <w:cs/>
        </w:rPr>
        <w:t xml:space="preserve"> </w:t>
      </w:r>
      <w:r w:rsidRPr="00444831">
        <w:rPr>
          <w:rFonts w:ascii="Angsana New" w:hAnsi="Angsana New"/>
          <w:sz w:val="30"/>
          <w:szCs w:val="30"/>
          <w:cs/>
        </w:rPr>
        <w:t xml:space="preserve">เมษายน </w:t>
      </w:r>
      <w:r w:rsidR="00FD50BA">
        <w:rPr>
          <w:rFonts w:ascii="Angsana New" w:hAnsi="Angsana New"/>
          <w:sz w:val="30"/>
          <w:szCs w:val="30"/>
        </w:rPr>
        <w:t>2564</w:t>
      </w:r>
    </w:p>
    <w:p w14:paraId="0FAF3E9A" w14:textId="77777777" w:rsidR="00444831" w:rsidRPr="000D55C9" w:rsidRDefault="00444831" w:rsidP="004932A6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left="547"/>
        <w:jc w:val="thaiDistribute"/>
        <w:rPr>
          <w:rFonts w:ascii="Angsana New" w:hAnsi="Angsana New"/>
          <w:sz w:val="26"/>
          <w:szCs w:val="26"/>
        </w:rPr>
      </w:pPr>
    </w:p>
    <w:tbl>
      <w:tblPr>
        <w:tblW w:w="929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3"/>
        <w:gridCol w:w="1062"/>
        <w:gridCol w:w="288"/>
        <w:gridCol w:w="1078"/>
        <w:gridCol w:w="275"/>
        <w:gridCol w:w="1078"/>
        <w:gridCol w:w="255"/>
        <w:gridCol w:w="1138"/>
      </w:tblGrid>
      <w:tr w:rsidR="00444831" w:rsidRPr="00BB3056" w14:paraId="20BAC9C7" w14:textId="77777777" w:rsidTr="00C808FD">
        <w:tc>
          <w:tcPr>
            <w:tcW w:w="2217" w:type="pct"/>
          </w:tcPr>
          <w:p w14:paraId="4D1DCF37" w14:textId="3488E778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06" w:type="pct"/>
            <w:gridSpan w:val="3"/>
          </w:tcPr>
          <w:p w14:paraId="0BA341FB" w14:textId="77777777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126FB39" w14:textId="77777777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pct"/>
            <w:gridSpan w:val="3"/>
          </w:tcPr>
          <w:p w14:paraId="1F8086A9" w14:textId="466E593E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1C97" w:rsidRPr="00BB3056" w14:paraId="3A4F94F1" w14:textId="77777777" w:rsidTr="00C808FD">
        <w:trPr>
          <w:trHeight w:hRule="exact" w:val="389"/>
        </w:trPr>
        <w:tc>
          <w:tcPr>
            <w:tcW w:w="2217" w:type="pct"/>
          </w:tcPr>
          <w:p w14:paraId="38DB9C9A" w14:textId="2FD2DBA0" w:rsidR="00AE1C97" w:rsidRPr="00BB3056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1" w:type="pct"/>
          </w:tcPr>
          <w:p w14:paraId="5C139A75" w14:textId="4C4179ED" w:rsidR="00AE1C97" w:rsidRPr="00ED0A7A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55" w:type="pct"/>
          </w:tcPr>
          <w:p w14:paraId="77196486" w14:textId="77777777" w:rsidR="00AE1C97" w:rsidRPr="00BB3056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43269B5" w14:textId="06EF52F1" w:rsidR="00AE1C97" w:rsidRPr="00ED0A7A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48" w:type="pct"/>
          </w:tcPr>
          <w:p w14:paraId="3D0E1680" w14:textId="77777777" w:rsidR="00AE1C97" w:rsidRPr="00BB3056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60820CDB" w14:textId="264D92DC" w:rsidR="00AE1C97" w:rsidRPr="00BB3056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37" w:type="pct"/>
          </w:tcPr>
          <w:p w14:paraId="78341E06" w14:textId="77777777" w:rsidR="00AE1C97" w:rsidRPr="00BB3056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270BEAD" w14:textId="0907DB51" w:rsidR="00AE1C97" w:rsidRPr="00BB3056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AE1C97" w:rsidRPr="00BB3056" w14:paraId="345F1C7A" w14:textId="77777777" w:rsidTr="00C808FD">
        <w:trPr>
          <w:trHeight w:hRule="exact" w:val="389"/>
        </w:trPr>
        <w:tc>
          <w:tcPr>
            <w:tcW w:w="2217" w:type="pct"/>
          </w:tcPr>
          <w:p w14:paraId="1A11ADD5" w14:textId="77777777" w:rsidR="00AE1C97" w:rsidRPr="00BB3056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3" w:type="pct"/>
            <w:gridSpan w:val="7"/>
          </w:tcPr>
          <w:p w14:paraId="33468B69" w14:textId="77777777" w:rsidR="00AE1C97" w:rsidRPr="00BB3056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73D1" w:rsidRPr="00BB3056" w14:paraId="7D49B3AA" w14:textId="77777777" w:rsidTr="00C808FD">
        <w:tc>
          <w:tcPr>
            <w:tcW w:w="2217" w:type="pct"/>
          </w:tcPr>
          <w:p w14:paraId="3FD44C49" w14:textId="77777777" w:rsidR="00DA73D1" w:rsidRPr="00BB3056" w:rsidRDefault="00DA73D1" w:rsidP="00DA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4E7F6FCD" w14:textId="0D755A4B" w:rsidR="00DA73D1" w:rsidRPr="00BB3056" w:rsidRDefault="00DA73D1" w:rsidP="00DA73D1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1,696,583</w:t>
            </w:r>
          </w:p>
        </w:tc>
        <w:tc>
          <w:tcPr>
            <w:tcW w:w="155" w:type="pct"/>
            <w:vAlign w:val="bottom"/>
          </w:tcPr>
          <w:p w14:paraId="09F0D8CD" w14:textId="77777777" w:rsidR="00DA73D1" w:rsidRPr="00BB3056" w:rsidRDefault="00DA73D1" w:rsidP="00DA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7B9F554" w14:textId="6A1594A2" w:rsidR="00DA73D1" w:rsidRPr="00BB3056" w:rsidRDefault="00DA73D1" w:rsidP="00DA73D1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673,374</w:t>
            </w:r>
          </w:p>
        </w:tc>
        <w:tc>
          <w:tcPr>
            <w:tcW w:w="148" w:type="pct"/>
            <w:vAlign w:val="bottom"/>
          </w:tcPr>
          <w:p w14:paraId="340594F2" w14:textId="77777777" w:rsidR="00DA73D1" w:rsidRPr="00BB3056" w:rsidRDefault="00DA73D1" w:rsidP="00DA73D1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52FE473" w14:textId="58F3FD31" w:rsidR="00DA73D1" w:rsidRPr="00BB3056" w:rsidRDefault="00DA73D1" w:rsidP="00DA73D1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1,696,583</w:t>
            </w:r>
          </w:p>
        </w:tc>
        <w:tc>
          <w:tcPr>
            <w:tcW w:w="137" w:type="pct"/>
            <w:vAlign w:val="bottom"/>
          </w:tcPr>
          <w:p w14:paraId="295BF622" w14:textId="77777777" w:rsidR="00DA73D1" w:rsidRPr="00BB3056" w:rsidRDefault="00DA73D1" w:rsidP="00DA73D1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47FE2E79" w14:textId="234521AF" w:rsidR="00DA73D1" w:rsidRPr="00BB3056" w:rsidRDefault="00DA73D1" w:rsidP="00DA73D1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673,374</w:t>
            </w:r>
          </w:p>
        </w:tc>
      </w:tr>
      <w:tr w:rsidR="00DA73D1" w:rsidRPr="00BB3056" w14:paraId="50F5EA18" w14:textId="77777777" w:rsidTr="00C808FD">
        <w:trPr>
          <w:trHeight w:hRule="exact" w:val="374"/>
        </w:trPr>
        <w:tc>
          <w:tcPr>
            <w:tcW w:w="2217" w:type="pct"/>
          </w:tcPr>
          <w:p w14:paraId="0F7E8D8D" w14:textId="77777777" w:rsidR="00DA73D1" w:rsidRPr="00BB3056" w:rsidRDefault="00DA73D1" w:rsidP="00DA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05091964" w14:textId="2E2A0B18" w:rsidR="00DA73D1" w:rsidRPr="00DA73D1" w:rsidRDefault="00DA73D1" w:rsidP="00DA73D1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1,696,583</w:t>
            </w:r>
          </w:p>
        </w:tc>
        <w:tc>
          <w:tcPr>
            <w:tcW w:w="155" w:type="pct"/>
          </w:tcPr>
          <w:p w14:paraId="491FC986" w14:textId="77777777" w:rsidR="00DA73D1" w:rsidRPr="00BB3056" w:rsidRDefault="00DA73D1" w:rsidP="00DA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6382FC5C" w14:textId="1DF86D5D" w:rsidR="00DA73D1" w:rsidRPr="00BB3056" w:rsidRDefault="00DA73D1" w:rsidP="00DA73D1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673,374</w:t>
            </w:r>
          </w:p>
        </w:tc>
        <w:tc>
          <w:tcPr>
            <w:tcW w:w="148" w:type="pct"/>
          </w:tcPr>
          <w:p w14:paraId="331837BB" w14:textId="77777777" w:rsidR="00DA73D1" w:rsidRPr="00BB3056" w:rsidRDefault="00DA73D1" w:rsidP="00DA73D1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31EC066" w14:textId="5E8853DD" w:rsidR="00DA73D1" w:rsidRPr="00DA73D1" w:rsidRDefault="00DA73D1" w:rsidP="00DA73D1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1,696,583</w:t>
            </w:r>
          </w:p>
        </w:tc>
        <w:tc>
          <w:tcPr>
            <w:tcW w:w="137" w:type="pct"/>
          </w:tcPr>
          <w:p w14:paraId="0DC7DD21" w14:textId="77777777" w:rsidR="00DA73D1" w:rsidRPr="00BB3056" w:rsidRDefault="00DA73D1" w:rsidP="00DA73D1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477AE6D2" w14:textId="2F061F47" w:rsidR="00DA73D1" w:rsidRPr="00BB3056" w:rsidRDefault="00DA73D1" w:rsidP="00DA73D1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673,374</w:t>
            </w:r>
          </w:p>
        </w:tc>
      </w:tr>
    </w:tbl>
    <w:p w14:paraId="40734816" w14:textId="290DE8FF" w:rsidR="006470FB" w:rsidRDefault="006470FB" w:rsidP="00E21C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26"/>
          <w:szCs w:val="26"/>
        </w:rPr>
      </w:pPr>
    </w:p>
    <w:tbl>
      <w:tblPr>
        <w:tblW w:w="929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3"/>
        <w:gridCol w:w="1062"/>
        <w:gridCol w:w="288"/>
        <w:gridCol w:w="1078"/>
        <w:gridCol w:w="275"/>
        <w:gridCol w:w="1078"/>
        <w:gridCol w:w="255"/>
        <w:gridCol w:w="1138"/>
      </w:tblGrid>
      <w:tr w:rsidR="00444831" w:rsidRPr="00BB3056" w14:paraId="61C56B63" w14:textId="77777777" w:rsidTr="00C808FD">
        <w:tc>
          <w:tcPr>
            <w:tcW w:w="2217" w:type="pct"/>
          </w:tcPr>
          <w:p w14:paraId="24232CD6" w14:textId="0324C070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06" w:type="pct"/>
            <w:gridSpan w:val="3"/>
          </w:tcPr>
          <w:p w14:paraId="747BE269" w14:textId="03565AA6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FA9B9B9" w14:textId="77777777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pct"/>
            <w:gridSpan w:val="3"/>
          </w:tcPr>
          <w:p w14:paraId="3D46D77B" w14:textId="22E04C27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1C97" w:rsidRPr="00BB3056" w14:paraId="53901E3D" w14:textId="77777777" w:rsidTr="00C808FD">
        <w:trPr>
          <w:trHeight w:hRule="exact" w:val="389"/>
        </w:trPr>
        <w:tc>
          <w:tcPr>
            <w:tcW w:w="2217" w:type="pct"/>
          </w:tcPr>
          <w:p w14:paraId="6DB5AFC5" w14:textId="45D6FC53" w:rsidR="00AE1C97" w:rsidRPr="00BB3056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71" w:type="pct"/>
          </w:tcPr>
          <w:p w14:paraId="6E250D9A" w14:textId="18EAA00A" w:rsidR="00AE1C97" w:rsidRPr="00BB3056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55" w:type="pct"/>
          </w:tcPr>
          <w:p w14:paraId="1E87C2A9" w14:textId="77777777" w:rsidR="00AE1C97" w:rsidRPr="00BB3056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9438EA8" w14:textId="7C0A70C7" w:rsidR="00AE1C97" w:rsidRPr="00BB3056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48" w:type="pct"/>
          </w:tcPr>
          <w:p w14:paraId="0FC4A4E4" w14:textId="77777777" w:rsidR="00AE1C97" w:rsidRPr="00BB3056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05F67AD9" w14:textId="379577A2" w:rsidR="00AE1C97" w:rsidRPr="00BB3056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37" w:type="pct"/>
          </w:tcPr>
          <w:p w14:paraId="5BD39D43" w14:textId="77777777" w:rsidR="00AE1C97" w:rsidRPr="00BB3056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04509A6" w14:textId="7C1B46B5" w:rsidR="00AE1C97" w:rsidRPr="00BB3056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AE1C97" w:rsidRPr="00BB3056" w14:paraId="57872378" w14:textId="77777777" w:rsidTr="00C808FD">
        <w:trPr>
          <w:trHeight w:hRule="exact" w:val="389"/>
        </w:trPr>
        <w:tc>
          <w:tcPr>
            <w:tcW w:w="2217" w:type="pct"/>
          </w:tcPr>
          <w:p w14:paraId="5AE4EA71" w14:textId="77777777" w:rsidR="00AE1C97" w:rsidRPr="00BB3056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3" w:type="pct"/>
            <w:gridSpan w:val="7"/>
          </w:tcPr>
          <w:p w14:paraId="1B02DA8D" w14:textId="77777777" w:rsidR="00AE1C97" w:rsidRPr="00BB3056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73D1" w:rsidRPr="00BB3056" w14:paraId="06BF58CB" w14:textId="77777777" w:rsidTr="00C808FD">
        <w:tc>
          <w:tcPr>
            <w:tcW w:w="2217" w:type="pct"/>
          </w:tcPr>
          <w:p w14:paraId="7668A109" w14:textId="77777777" w:rsidR="00DA73D1" w:rsidRPr="00BB3056" w:rsidRDefault="00DA73D1" w:rsidP="00DA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6F6CC6F" w14:textId="3D748B2F" w:rsidR="00DA73D1" w:rsidRPr="00BB3056" w:rsidRDefault="00DA73D1" w:rsidP="00DA73D1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12,592</w:t>
            </w:r>
          </w:p>
        </w:tc>
        <w:tc>
          <w:tcPr>
            <w:tcW w:w="155" w:type="pct"/>
            <w:vAlign w:val="bottom"/>
          </w:tcPr>
          <w:p w14:paraId="650D8308" w14:textId="77777777" w:rsidR="00DA73D1" w:rsidRPr="00BB3056" w:rsidRDefault="00DA73D1" w:rsidP="00DA73D1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268B966" w14:textId="3B0C669C" w:rsidR="00DA73D1" w:rsidRPr="00BB3056" w:rsidRDefault="00DA73D1" w:rsidP="00DA73D1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22,532</w:t>
            </w:r>
          </w:p>
        </w:tc>
        <w:tc>
          <w:tcPr>
            <w:tcW w:w="148" w:type="pct"/>
            <w:vAlign w:val="bottom"/>
          </w:tcPr>
          <w:p w14:paraId="169D62B0" w14:textId="77777777" w:rsidR="00DA73D1" w:rsidRPr="00BB3056" w:rsidRDefault="00DA73D1" w:rsidP="00DA73D1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EDFAB3E" w14:textId="65C95506" w:rsidR="00DA73D1" w:rsidRPr="00BB3056" w:rsidRDefault="00DA73D1" w:rsidP="00DA73D1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12,592</w:t>
            </w:r>
          </w:p>
        </w:tc>
        <w:tc>
          <w:tcPr>
            <w:tcW w:w="137" w:type="pct"/>
            <w:vAlign w:val="bottom"/>
          </w:tcPr>
          <w:p w14:paraId="55B930EE" w14:textId="77777777" w:rsidR="00DA73D1" w:rsidRPr="00BB3056" w:rsidRDefault="00DA73D1" w:rsidP="00DA73D1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3C96F846" w14:textId="77CFA5A9" w:rsidR="00DA73D1" w:rsidRPr="00BB3056" w:rsidRDefault="00DA73D1" w:rsidP="00DA73D1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22,532</w:t>
            </w:r>
          </w:p>
        </w:tc>
      </w:tr>
      <w:tr w:rsidR="00DA73D1" w:rsidRPr="00BB3056" w14:paraId="0E70768E" w14:textId="77777777" w:rsidTr="00C808FD">
        <w:trPr>
          <w:trHeight w:hRule="exact" w:val="374"/>
        </w:trPr>
        <w:tc>
          <w:tcPr>
            <w:tcW w:w="2217" w:type="pct"/>
            <w:vAlign w:val="bottom"/>
          </w:tcPr>
          <w:p w14:paraId="75BE2288" w14:textId="77777777" w:rsidR="00DA73D1" w:rsidRPr="00BB3056" w:rsidRDefault="00DA73D1" w:rsidP="00DA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1A3FC3DA" w14:textId="74134678" w:rsidR="00DA73D1" w:rsidRPr="00BB3056" w:rsidRDefault="00DA73D1" w:rsidP="00DA73D1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12,592</w:t>
            </w:r>
          </w:p>
        </w:tc>
        <w:tc>
          <w:tcPr>
            <w:tcW w:w="155" w:type="pct"/>
          </w:tcPr>
          <w:p w14:paraId="1B495332" w14:textId="77777777" w:rsidR="00DA73D1" w:rsidRPr="00BB3056" w:rsidRDefault="00DA73D1" w:rsidP="00DA73D1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67096633" w14:textId="22835006" w:rsidR="00DA73D1" w:rsidRPr="00BB3056" w:rsidRDefault="00DA73D1" w:rsidP="00DA73D1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22,532</w:t>
            </w:r>
          </w:p>
        </w:tc>
        <w:tc>
          <w:tcPr>
            <w:tcW w:w="148" w:type="pct"/>
          </w:tcPr>
          <w:p w14:paraId="6EA2A5D7" w14:textId="77777777" w:rsidR="00DA73D1" w:rsidRPr="00BB3056" w:rsidRDefault="00DA73D1" w:rsidP="00DA73D1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0C117D9" w14:textId="22A1B559" w:rsidR="00DA73D1" w:rsidRPr="00BB3056" w:rsidRDefault="00DA73D1" w:rsidP="00DA73D1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12,592</w:t>
            </w:r>
          </w:p>
        </w:tc>
        <w:tc>
          <w:tcPr>
            <w:tcW w:w="137" w:type="pct"/>
          </w:tcPr>
          <w:p w14:paraId="3ABCCBA8" w14:textId="77777777" w:rsidR="00DA73D1" w:rsidRPr="00BB3056" w:rsidRDefault="00DA73D1" w:rsidP="00DA73D1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77DDAE31" w14:textId="30B6CF88" w:rsidR="00DA73D1" w:rsidRPr="00BB3056" w:rsidRDefault="00DA73D1" w:rsidP="00DA73D1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22,532</w:t>
            </w:r>
          </w:p>
        </w:tc>
      </w:tr>
    </w:tbl>
    <w:p w14:paraId="15B03663" w14:textId="3D4CC549" w:rsidR="00444831" w:rsidRDefault="00444831" w:rsidP="00E21C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26"/>
          <w:szCs w:val="26"/>
        </w:rPr>
      </w:pPr>
    </w:p>
    <w:tbl>
      <w:tblPr>
        <w:tblW w:w="929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3"/>
        <w:gridCol w:w="1062"/>
        <w:gridCol w:w="288"/>
        <w:gridCol w:w="1078"/>
        <w:gridCol w:w="275"/>
        <w:gridCol w:w="1078"/>
        <w:gridCol w:w="255"/>
        <w:gridCol w:w="1138"/>
      </w:tblGrid>
      <w:tr w:rsidR="00444831" w:rsidRPr="00BB3056" w14:paraId="7648935C" w14:textId="77777777" w:rsidTr="00C808FD">
        <w:tc>
          <w:tcPr>
            <w:tcW w:w="2217" w:type="pct"/>
          </w:tcPr>
          <w:p w14:paraId="446CEA5A" w14:textId="33F733FF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06" w:type="pct"/>
            <w:gridSpan w:val="3"/>
          </w:tcPr>
          <w:p w14:paraId="21676054" w14:textId="2678F312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5E743FF" w14:textId="77777777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pct"/>
            <w:gridSpan w:val="3"/>
          </w:tcPr>
          <w:p w14:paraId="64283A11" w14:textId="0911CFDC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1C97" w:rsidRPr="00BB3056" w14:paraId="71618513" w14:textId="77777777" w:rsidTr="00C808FD">
        <w:trPr>
          <w:trHeight w:hRule="exact" w:val="389"/>
        </w:trPr>
        <w:tc>
          <w:tcPr>
            <w:tcW w:w="2217" w:type="pct"/>
          </w:tcPr>
          <w:p w14:paraId="594A33EB" w14:textId="025A91CE" w:rsidR="00AE1C97" w:rsidRPr="00BB3056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571" w:type="pct"/>
          </w:tcPr>
          <w:p w14:paraId="0EB6B62F" w14:textId="704450B9" w:rsidR="00AE1C97" w:rsidRPr="00BB3056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55" w:type="pct"/>
          </w:tcPr>
          <w:p w14:paraId="1277ED90" w14:textId="77777777" w:rsidR="00AE1C97" w:rsidRPr="00BB3056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DE1618A" w14:textId="07D9AB84" w:rsidR="00AE1C97" w:rsidRPr="00BB3056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48" w:type="pct"/>
          </w:tcPr>
          <w:p w14:paraId="6A67B5C2" w14:textId="77777777" w:rsidR="00AE1C97" w:rsidRPr="00BB3056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7B4D062" w14:textId="4495A66B" w:rsidR="00AE1C97" w:rsidRPr="00BB3056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37" w:type="pct"/>
          </w:tcPr>
          <w:p w14:paraId="5EAB1192" w14:textId="77777777" w:rsidR="00AE1C97" w:rsidRPr="00BB3056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3CE034D" w14:textId="3C1E2AF1" w:rsidR="00AE1C97" w:rsidRPr="00BB3056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AE1C97" w:rsidRPr="00BB3056" w14:paraId="7250ED4F" w14:textId="77777777" w:rsidTr="00C808FD">
        <w:trPr>
          <w:trHeight w:hRule="exact" w:val="389"/>
        </w:trPr>
        <w:tc>
          <w:tcPr>
            <w:tcW w:w="2217" w:type="pct"/>
          </w:tcPr>
          <w:p w14:paraId="453B1D84" w14:textId="77777777" w:rsidR="00AE1C97" w:rsidRPr="00BB3056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3" w:type="pct"/>
            <w:gridSpan w:val="7"/>
          </w:tcPr>
          <w:p w14:paraId="07E83549" w14:textId="77777777" w:rsidR="00AE1C97" w:rsidRPr="00BB3056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1C97" w:rsidRPr="00BB3056" w14:paraId="3C27E2E2" w14:textId="77777777" w:rsidTr="00C808FD">
        <w:tc>
          <w:tcPr>
            <w:tcW w:w="2217" w:type="pct"/>
          </w:tcPr>
          <w:p w14:paraId="25ACEDF5" w14:textId="77777777" w:rsidR="00AE1C97" w:rsidRPr="00BB3056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</w:tcPr>
          <w:p w14:paraId="76318606" w14:textId="77777777" w:rsidR="00AE1C97" w:rsidRPr="00BB3056" w:rsidRDefault="00AE1C97" w:rsidP="00AE1C97">
            <w:pPr>
              <w:pStyle w:val="a3"/>
              <w:tabs>
                <w:tab w:val="decimal" w:pos="801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vAlign w:val="bottom"/>
          </w:tcPr>
          <w:p w14:paraId="64EF92F5" w14:textId="77777777" w:rsidR="00AE1C97" w:rsidRPr="00BB3056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44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5E5A7BB" w14:textId="77777777" w:rsidR="00AE1C97" w:rsidRPr="00BB3056" w:rsidRDefault="00AE1C97" w:rsidP="00AE1C97">
            <w:pPr>
              <w:pStyle w:val="a3"/>
              <w:tabs>
                <w:tab w:val="decimal" w:pos="801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vAlign w:val="bottom"/>
          </w:tcPr>
          <w:p w14:paraId="66608BE5" w14:textId="77777777" w:rsidR="00AE1C97" w:rsidRPr="00BB3056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44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0E3BDAA" w14:textId="77777777" w:rsidR="00AE1C97" w:rsidRPr="00BB3056" w:rsidRDefault="00AE1C97" w:rsidP="00AE1C97">
            <w:pPr>
              <w:pStyle w:val="a3"/>
              <w:tabs>
                <w:tab w:val="decimal" w:pos="801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vAlign w:val="bottom"/>
          </w:tcPr>
          <w:p w14:paraId="5BEFE4B1" w14:textId="77777777" w:rsidR="00AE1C97" w:rsidRPr="00BB3056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44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1D255483" w14:textId="77777777" w:rsidR="00AE1C97" w:rsidRPr="00BB3056" w:rsidRDefault="00AE1C97" w:rsidP="00AE1C97">
            <w:pPr>
              <w:pStyle w:val="a3"/>
              <w:tabs>
                <w:tab w:val="decimal" w:pos="801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A73D1" w:rsidRPr="00BB3056" w14:paraId="7CB65C74" w14:textId="77777777" w:rsidTr="00C808FD">
        <w:tc>
          <w:tcPr>
            <w:tcW w:w="2217" w:type="pct"/>
            <w:vAlign w:val="bottom"/>
          </w:tcPr>
          <w:p w14:paraId="6137C1E7" w14:textId="77777777" w:rsidR="00DA73D1" w:rsidRPr="00BB3056" w:rsidRDefault="00DA73D1" w:rsidP="00DA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ส่วนที่หมุนเวียน</w:t>
            </w:r>
          </w:p>
        </w:tc>
        <w:tc>
          <w:tcPr>
            <w:tcW w:w="571" w:type="pct"/>
          </w:tcPr>
          <w:p w14:paraId="3316B7E6" w14:textId="6C6231BF" w:rsidR="00DA73D1" w:rsidRPr="00BB3056" w:rsidRDefault="00DA73D1" w:rsidP="00ED0A7A">
            <w:pPr>
              <w:pStyle w:val="30"/>
              <w:tabs>
                <w:tab w:val="clear" w:pos="360"/>
                <w:tab w:val="clear" w:pos="720"/>
                <w:tab w:val="decimal" w:pos="612"/>
              </w:tabs>
              <w:spacing w:line="240" w:lineRule="atLeast"/>
              <w:ind w:left="-108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0999CB80" w14:textId="77777777" w:rsidR="00DA73D1" w:rsidRPr="00BB3056" w:rsidRDefault="00DA73D1" w:rsidP="00DA73D1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6C2091EA" w14:textId="0E1B5032" w:rsidR="00DA73D1" w:rsidRPr="00BB3056" w:rsidRDefault="00DA73D1" w:rsidP="00DA73D1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1,591</w:t>
            </w:r>
          </w:p>
        </w:tc>
        <w:tc>
          <w:tcPr>
            <w:tcW w:w="148" w:type="pct"/>
            <w:vAlign w:val="bottom"/>
          </w:tcPr>
          <w:p w14:paraId="388AA27D" w14:textId="77777777" w:rsidR="00DA73D1" w:rsidRPr="00BB3056" w:rsidRDefault="00DA73D1" w:rsidP="00DA73D1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39885F37" w14:textId="48E03F8B" w:rsidR="00DA73D1" w:rsidRPr="00BB3056" w:rsidRDefault="00DA73D1" w:rsidP="00ED0A7A">
            <w:pPr>
              <w:pStyle w:val="30"/>
              <w:tabs>
                <w:tab w:val="clear" w:pos="360"/>
                <w:tab w:val="clear" w:pos="720"/>
                <w:tab w:val="decimal" w:pos="612"/>
              </w:tabs>
              <w:spacing w:line="240" w:lineRule="atLeast"/>
              <w:ind w:left="-108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  <w:vAlign w:val="bottom"/>
          </w:tcPr>
          <w:p w14:paraId="3FB99799" w14:textId="77777777" w:rsidR="00DA73D1" w:rsidRPr="00BB3056" w:rsidRDefault="00DA73D1" w:rsidP="00DA73D1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4DF9A185" w14:textId="5DF285DF" w:rsidR="00DA73D1" w:rsidRPr="00BB3056" w:rsidRDefault="00DA73D1" w:rsidP="00DA73D1">
            <w:pPr>
              <w:pStyle w:val="30"/>
              <w:tabs>
                <w:tab w:val="clear" w:pos="360"/>
                <w:tab w:val="clear" w:pos="720"/>
                <w:tab w:val="decimal" w:pos="780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1,591</w:t>
            </w:r>
          </w:p>
        </w:tc>
      </w:tr>
      <w:tr w:rsidR="00DA73D1" w:rsidRPr="00BB3056" w14:paraId="610FAE23" w14:textId="77777777" w:rsidTr="00C808FD">
        <w:tc>
          <w:tcPr>
            <w:tcW w:w="2217" w:type="pct"/>
            <w:vAlign w:val="bottom"/>
          </w:tcPr>
          <w:p w14:paraId="7B05D8FB" w14:textId="77777777" w:rsidR="00DA73D1" w:rsidRPr="00BB3056" w:rsidRDefault="00DA73D1" w:rsidP="00DA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ส่วนที่ไม่หมุนเวียน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A62055A" w14:textId="3C0695B4" w:rsidR="00DA73D1" w:rsidRPr="00BB3056" w:rsidRDefault="00DA73D1" w:rsidP="00DA73D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spacing w:line="240" w:lineRule="atLeast"/>
              <w:ind w:left="-108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0D742464" w14:textId="77777777" w:rsidR="00DA73D1" w:rsidRPr="00BB3056" w:rsidRDefault="00DA73D1" w:rsidP="00DA73D1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3BA4C9E0" w14:textId="63A9DE20" w:rsidR="00DA73D1" w:rsidRPr="00BB3056" w:rsidRDefault="00DA73D1" w:rsidP="00ED0A7A">
            <w:pPr>
              <w:pStyle w:val="30"/>
              <w:tabs>
                <w:tab w:val="clear" w:pos="360"/>
                <w:tab w:val="clear" w:pos="720"/>
                <w:tab w:val="decimal" w:pos="610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3BE15D08" w14:textId="77777777" w:rsidR="00DA73D1" w:rsidRPr="00BB3056" w:rsidRDefault="00DA73D1" w:rsidP="00DA73D1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FBAE0C2" w14:textId="06BB5343" w:rsidR="00DA73D1" w:rsidRPr="00BB3056" w:rsidRDefault="00DA73D1" w:rsidP="00DA73D1">
            <w:pPr>
              <w:pStyle w:val="30"/>
              <w:tabs>
                <w:tab w:val="clear" w:pos="360"/>
                <w:tab w:val="clear" w:pos="720"/>
                <w:tab w:val="decimal" w:pos="612"/>
              </w:tabs>
              <w:spacing w:line="240" w:lineRule="atLeast"/>
              <w:ind w:left="-108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  <w:vAlign w:val="bottom"/>
          </w:tcPr>
          <w:p w14:paraId="4F4D5F0C" w14:textId="77777777" w:rsidR="00DA73D1" w:rsidRPr="00BB3056" w:rsidRDefault="00DA73D1" w:rsidP="00DA73D1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664430C4" w14:textId="5B75D873" w:rsidR="00DA73D1" w:rsidRPr="00BB3056" w:rsidRDefault="00DA73D1" w:rsidP="00ED0A7A">
            <w:pPr>
              <w:pStyle w:val="30"/>
              <w:tabs>
                <w:tab w:val="clear" w:pos="360"/>
                <w:tab w:val="clear" w:pos="720"/>
                <w:tab w:val="decimal" w:pos="530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A73D1" w:rsidRPr="00BB3056" w14:paraId="643DB75F" w14:textId="77777777" w:rsidTr="00C808FD">
        <w:trPr>
          <w:trHeight w:hRule="exact" w:val="374"/>
        </w:trPr>
        <w:tc>
          <w:tcPr>
            <w:tcW w:w="2217" w:type="pct"/>
            <w:vAlign w:val="bottom"/>
          </w:tcPr>
          <w:p w14:paraId="319853E0" w14:textId="77777777" w:rsidR="00DA73D1" w:rsidRPr="00BB3056" w:rsidRDefault="00DA73D1" w:rsidP="00DA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BD68614" w14:textId="52FDACF0" w:rsidR="00DA73D1" w:rsidRPr="00DA73D1" w:rsidRDefault="00DA73D1" w:rsidP="00ED0A7A">
            <w:pPr>
              <w:pStyle w:val="30"/>
              <w:tabs>
                <w:tab w:val="clear" w:pos="360"/>
                <w:tab w:val="clear" w:pos="720"/>
                <w:tab w:val="decimal" w:pos="612"/>
              </w:tabs>
              <w:spacing w:line="240" w:lineRule="atLeast"/>
              <w:ind w:left="-108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</w:tcPr>
          <w:p w14:paraId="2FE26E9B" w14:textId="77777777" w:rsidR="00DA73D1" w:rsidRPr="00BB3056" w:rsidRDefault="00DA73D1" w:rsidP="00DA73D1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1CB9F2C6" w14:textId="68E04203" w:rsidR="00DA73D1" w:rsidRPr="00BB3056" w:rsidRDefault="00DA73D1" w:rsidP="00DA73D1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1,591</w:t>
            </w:r>
          </w:p>
        </w:tc>
        <w:tc>
          <w:tcPr>
            <w:tcW w:w="148" w:type="pct"/>
          </w:tcPr>
          <w:p w14:paraId="24A34DD4" w14:textId="77777777" w:rsidR="00DA73D1" w:rsidRPr="00BB3056" w:rsidRDefault="00DA73D1" w:rsidP="00DA73D1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27ED84D3" w14:textId="7E514A39" w:rsidR="00DA73D1" w:rsidRPr="00DA73D1" w:rsidRDefault="00DA73D1" w:rsidP="00ED0A7A">
            <w:pPr>
              <w:pStyle w:val="30"/>
              <w:tabs>
                <w:tab w:val="clear" w:pos="360"/>
                <w:tab w:val="clear" w:pos="720"/>
                <w:tab w:val="decimal" w:pos="612"/>
              </w:tabs>
              <w:spacing w:line="240" w:lineRule="atLeast"/>
              <w:ind w:left="-108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A73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14:paraId="5E0D5F14" w14:textId="77777777" w:rsidR="00DA73D1" w:rsidRPr="00BB3056" w:rsidRDefault="00DA73D1" w:rsidP="00DA73D1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42056698" w14:textId="0F996472" w:rsidR="00DA73D1" w:rsidRPr="00BB3056" w:rsidRDefault="00DA73D1" w:rsidP="00DA73D1">
            <w:pPr>
              <w:pStyle w:val="30"/>
              <w:tabs>
                <w:tab w:val="clear" w:pos="360"/>
                <w:tab w:val="clear" w:pos="720"/>
                <w:tab w:val="decimal" w:pos="780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1,591</w:t>
            </w:r>
          </w:p>
        </w:tc>
      </w:tr>
    </w:tbl>
    <w:p w14:paraId="23C50E7E" w14:textId="77777777" w:rsidR="00040881" w:rsidRDefault="00040881" w:rsidP="00E21C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26"/>
          <w:szCs w:val="26"/>
        </w:rPr>
      </w:pPr>
    </w:p>
    <w:p w14:paraId="18D490F1" w14:textId="77777777" w:rsidR="00936407" w:rsidRDefault="00936407" w:rsidP="00936407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DC93F00" w14:textId="3BB62540" w:rsidR="00936407" w:rsidRPr="00101A16" w:rsidRDefault="00936407" w:rsidP="00936407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left="547"/>
        <w:jc w:val="thaiDistribute"/>
        <w:rPr>
          <w:rFonts w:ascii="Angsana New" w:hAnsi="Angsana New"/>
          <w:spacing w:val="-2"/>
          <w:sz w:val="30"/>
          <w:szCs w:val="30"/>
          <w:highlight w:val="yellow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6831CD8F" w14:textId="0AAF2715" w:rsidR="0028162F" w:rsidRPr="00BB7BAF" w:rsidRDefault="00DA73D1" w:rsidP="00BF69C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5</w:t>
      </w:r>
      <w:r w:rsidR="00AE2452" w:rsidRPr="00BB7BAF">
        <w:rPr>
          <w:rFonts w:ascii="Angsana New" w:hAnsi="Angsana New"/>
          <w:sz w:val="30"/>
          <w:szCs w:val="30"/>
          <w:u w:val="none"/>
          <w:cs/>
        </w:rPr>
        <w:tab/>
      </w:r>
      <w:r w:rsidR="0028162F" w:rsidRPr="00BB7BAF">
        <w:rPr>
          <w:rFonts w:ascii="Angsana New" w:hAnsi="Angsana New"/>
          <w:sz w:val="30"/>
          <w:szCs w:val="30"/>
          <w:u w:val="none"/>
          <w:cs/>
        </w:rPr>
        <w:t>เงินสดและรายการเทียบเท่าเงินสด</w:t>
      </w:r>
    </w:p>
    <w:p w14:paraId="59A7DFF5" w14:textId="77777777" w:rsidR="0024744B" w:rsidRPr="00BB7BAF" w:rsidRDefault="0024744B" w:rsidP="00711995">
      <w:pPr>
        <w:tabs>
          <w:tab w:val="clear" w:pos="227"/>
          <w:tab w:val="clear" w:pos="454"/>
          <w:tab w:val="clear" w:pos="680"/>
          <w:tab w:val="left" w:pos="720"/>
        </w:tabs>
        <w:spacing w:line="24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90"/>
        <w:gridCol w:w="236"/>
        <w:gridCol w:w="1241"/>
        <w:gridCol w:w="245"/>
        <w:gridCol w:w="1042"/>
        <w:gridCol w:w="245"/>
        <w:gridCol w:w="1165"/>
      </w:tblGrid>
      <w:tr w:rsidR="0028162F" w:rsidRPr="00BB7BAF" w14:paraId="08B68118" w14:textId="77777777" w:rsidTr="00ED0A7A">
        <w:trPr>
          <w:cantSplit/>
        </w:trPr>
        <w:tc>
          <w:tcPr>
            <w:tcW w:w="3960" w:type="dxa"/>
          </w:tcPr>
          <w:p w14:paraId="1847A142" w14:textId="77777777" w:rsidR="0028162F" w:rsidRPr="00BB7BAF" w:rsidRDefault="0028162F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67" w:type="dxa"/>
            <w:gridSpan w:val="3"/>
            <w:shd w:val="clear" w:color="auto" w:fill="auto"/>
          </w:tcPr>
          <w:p w14:paraId="0F021FFF" w14:textId="77777777" w:rsidR="0028162F" w:rsidRPr="00BB7BAF" w:rsidRDefault="0028162F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B7BA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BB7BAF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5" w:type="dxa"/>
          </w:tcPr>
          <w:p w14:paraId="5F9223E5" w14:textId="77777777" w:rsidR="0028162F" w:rsidRPr="00BB7BAF" w:rsidRDefault="0028162F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52" w:type="dxa"/>
            <w:gridSpan w:val="3"/>
            <w:shd w:val="clear" w:color="auto" w:fill="auto"/>
          </w:tcPr>
          <w:p w14:paraId="0477F31E" w14:textId="77777777" w:rsidR="0028162F" w:rsidRPr="00BB7BAF" w:rsidRDefault="0028162F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B7BA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B7BAF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AE1C97" w:rsidRPr="00BB7BAF" w14:paraId="3DA6600A" w14:textId="77777777" w:rsidTr="00ED0A7A">
        <w:trPr>
          <w:cantSplit/>
        </w:trPr>
        <w:tc>
          <w:tcPr>
            <w:tcW w:w="3960" w:type="dxa"/>
          </w:tcPr>
          <w:p w14:paraId="5C833C3A" w14:textId="77777777" w:rsidR="00AE1C97" w:rsidRPr="00BB7BAF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90" w:type="dxa"/>
            <w:shd w:val="clear" w:color="auto" w:fill="auto"/>
          </w:tcPr>
          <w:p w14:paraId="31AA53FD" w14:textId="7C7B16E9" w:rsidR="00AE1C97" w:rsidRPr="00BB7BAF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6E64DF5C" w14:textId="77777777" w:rsidR="00AE1C97" w:rsidRPr="00BB7BAF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1" w:type="dxa"/>
            <w:shd w:val="clear" w:color="auto" w:fill="auto"/>
          </w:tcPr>
          <w:p w14:paraId="2ED9AD15" w14:textId="192AD106" w:rsidR="00AE1C97" w:rsidRPr="00BB7BAF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45" w:type="dxa"/>
          </w:tcPr>
          <w:p w14:paraId="6FD1BE64" w14:textId="77777777" w:rsidR="00AE1C97" w:rsidRPr="00BB7BAF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42" w:type="dxa"/>
            <w:shd w:val="clear" w:color="auto" w:fill="auto"/>
          </w:tcPr>
          <w:p w14:paraId="5C81F245" w14:textId="1AA187B5" w:rsidR="00AE1C97" w:rsidRPr="00BB7BAF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45" w:type="dxa"/>
          </w:tcPr>
          <w:p w14:paraId="0038294C" w14:textId="77777777" w:rsidR="00AE1C97" w:rsidRPr="00BB7BAF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5" w:type="dxa"/>
            <w:shd w:val="clear" w:color="auto" w:fill="auto"/>
          </w:tcPr>
          <w:p w14:paraId="0594EF20" w14:textId="41DFEAE5" w:rsidR="00AE1C97" w:rsidRPr="00BB7BAF" w:rsidRDefault="00AE1C97" w:rsidP="00AE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AE1C97" w:rsidRPr="00BB7BAF" w14:paraId="6394E4EB" w14:textId="77777777" w:rsidTr="00ED0A7A">
        <w:trPr>
          <w:cantSplit/>
        </w:trPr>
        <w:tc>
          <w:tcPr>
            <w:tcW w:w="3960" w:type="dxa"/>
          </w:tcPr>
          <w:p w14:paraId="32BF3770" w14:textId="77777777" w:rsidR="00AE1C97" w:rsidRPr="00BB7BAF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64" w:type="dxa"/>
            <w:gridSpan w:val="7"/>
          </w:tcPr>
          <w:p w14:paraId="6CBE822D" w14:textId="77777777" w:rsidR="00AE1C97" w:rsidRPr="00BB7BAF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B7BA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73D1" w:rsidRPr="00BB7BAF" w14:paraId="23A80AC5" w14:textId="77777777" w:rsidTr="00ED0A7A">
        <w:trPr>
          <w:cantSplit/>
        </w:trPr>
        <w:tc>
          <w:tcPr>
            <w:tcW w:w="3960" w:type="dxa"/>
          </w:tcPr>
          <w:p w14:paraId="621EECDA" w14:textId="77777777" w:rsidR="00DA73D1" w:rsidRPr="00BB7BAF" w:rsidRDefault="00DA73D1" w:rsidP="00DA73D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7BAF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90" w:type="dxa"/>
          </w:tcPr>
          <w:p w14:paraId="57714D19" w14:textId="46431940" w:rsidR="00DA73D1" w:rsidRPr="00BB7BAF" w:rsidRDefault="00DA73D1" w:rsidP="00DA73D1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30A7931F" w14:textId="77777777" w:rsidR="00DA73D1" w:rsidRPr="00BB7BAF" w:rsidRDefault="00DA73D1" w:rsidP="00DA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1" w:type="dxa"/>
          </w:tcPr>
          <w:p w14:paraId="27C3DA57" w14:textId="172C7FB9" w:rsidR="00DA73D1" w:rsidRPr="00BB7BAF" w:rsidRDefault="00DA73D1" w:rsidP="00DA73D1">
            <w:pPr>
              <w:pStyle w:val="acctfourfigures"/>
              <w:tabs>
                <w:tab w:val="clear" w:pos="765"/>
              </w:tabs>
              <w:spacing w:line="240" w:lineRule="auto"/>
              <w:ind w:right="-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7BAF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45" w:type="dxa"/>
          </w:tcPr>
          <w:p w14:paraId="1F9BF96C" w14:textId="77777777" w:rsidR="00DA73D1" w:rsidRPr="00BB7BAF" w:rsidRDefault="00DA73D1" w:rsidP="00DA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14:paraId="3DBC7874" w14:textId="212C9D06" w:rsidR="00DA73D1" w:rsidRPr="00BB7BAF" w:rsidRDefault="00DA73D1" w:rsidP="00DA73D1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0265DA47" w14:textId="77777777" w:rsidR="00DA73D1" w:rsidRPr="00BB7BAF" w:rsidRDefault="00DA73D1" w:rsidP="00DA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</w:tcPr>
          <w:p w14:paraId="18738AFF" w14:textId="4790A73A" w:rsidR="00DA73D1" w:rsidRPr="00BB7BAF" w:rsidRDefault="00DA73D1" w:rsidP="00DA73D1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7BAF">
              <w:rPr>
                <w:rFonts w:ascii="Angsana New" w:hAnsi="Angsana New"/>
                <w:sz w:val="30"/>
                <w:szCs w:val="30"/>
              </w:rPr>
              <w:t>108</w:t>
            </w:r>
          </w:p>
        </w:tc>
      </w:tr>
      <w:tr w:rsidR="00DA73D1" w:rsidRPr="00BB7BAF" w14:paraId="656DA6E5" w14:textId="77777777" w:rsidTr="00ED0A7A">
        <w:trPr>
          <w:cantSplit/>
        </w:trPr>
        <w:tc>
          <w:tcPr>
            <w:tcW w:w="3960" w:type="dxa"/>
          </w:tcPr>
          <w:p w14:paraId="00B1DF8B" w14:textId="77777777" w:rsidR="00DA73D1" w:rsidRPr="00BB7BAF" w:rsidRDefault="00DA73D1" w:rsidP="00DA73D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7BAF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90" w:type="dxa"/>
            <w:vAlign w:val="bottom"/>
          </w:tcPr>
          <w:p w14:paraId="42D97EE9" w14:textId="136C30D1" w:rsidR="00DA73D1" w:rsidRPr="00BB7BAF" w:rsidRDefault="00DA73D1" w:rsidP="00DA73D1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18,321</w:t>
            </w:r>
          </w:p>
        </w:tc>
        <w:tc>
          <w:tcPr>
            <w:tcW w:w="236" w:type="dxa"/>
          </w:tcPr>
          <w:p w14:paraId="2CE678F4" w14:textId="77777777" w:rsidR="00DA73D1" w:rsidRPr="00BB7BAF" w:rsidRDefault="00DA73D1" w:rsidP="00DA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20BAF272" w14:textId="3899861C" w:rsidR="00DA73D1" w:rsidRPr="00BB7BAF" w:rsidRDefault="00DA73D1" w:rsidP="00DA73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7BAF">
              <w:rPr>
                <w:rFonts w:ascii="Angsana New" w:hAnsi="Angsana New"/>
                <w:sz w:val="30"/>
                <w:szCs w:val="30"/>
              </w:rPr>
              <w:t>3,643</w:t>
            </w:r>
          </w:p>
        </w:tc>
        <w:tc>
          <w:tcPr>
            <w:tcW w:w="245" w:type="dxa"/>
          </w:tcPr>
          <w:p w14:paraId="3EF3D608" w14:textId="77777777" w:rsidR="00DA73D1" w:rsidRPr="00BB7BAF" w:rsidRDefault="00DA73D1" w:rsidP="00DA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2B66C9D9" w14:textId="74BAC53F" w:rsidR="00DA73D1" w:rsidRPr="00BB7BAF" w:rsidRDefault="00DA73D1" w:rsidP="00DA73D1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18,321</w:t>
            </w:r>
          </w:p>
        </w:tc>
        <w:tc>
          <w:tcPr>
            <w:tcW w:w="245" w:type="dxa"/>
          </w:tcPr>
          <w:p w14:paraId="215A549D" w14:textId="77777777" w:rsidR="00DA73D1" w:rsidRPr="00BB7BAF" w:rsidRDefault="00DA73D1" w:rsidP="00DA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216CC927" w14:textId="3C2E035D" w:rsidR="00DA73D1" w:rsidRPr="00BB7BAF" w:rsidRDefault="00DA73D1" w:rsidP="00DA73D1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7BAF">
              <w:rPr>
                <w:rFonts w:ascii="Angsana New" w:hAnsi="Angsana New"/>
                <w:sz w:val="30"/>
                <w:szCs w:val="30"/>
              </w:rPr>
              <w:t>3,643</w:t>
            </w:r>
          </w:p>
        </w:tc>
      </w:tr>
      <w:tr w:rsidR="00DA73D1" w:rsidRPr="00BB7BAF" w14:paraId="0306B31C" w14:textId="77777777" w:rsidTr="00ED0A7A">
        <w:trPr>
          <w:cantSplit/>
        </w:trPr>
        <w:tc>
          <w:tcPr>
            <w:tcW w:w="3960" w:type="dxa"/>
          </w:tcPr>
          <w:p w14:paraId="3AA89534" w14:textId="77777777" w:rsidR="00DA73D1" w:rsidRPr="00BB7BAF" w:rsidRDefault="00DA73D1" w:rsidP="00DA73D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7BAF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90" w:type="dxa"/>
          </w:tcPr>
          <w:p w14:paraId="7070C8F3" w14:textId="4C43DBD4" w:rsidR="00DA73D1" w:rsidRPr="00BB7BAF" w:rsidRDefault="00DA73D1" w:rsidP="00DA73D1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12,450</w:t>
            </w:r>
          </w:p>
        </w:tc>
        <w:tc>
          <w:tcPr>
            <w:tcW w:w="236" w:type="dxa"/>
          </w:tcPr>
          <w:p w14:paraId="31DA030C" w14:textId="77777777" w:rsidR="00DA73D1" w:rsidRPr="00BB7BAF" w:rsidRDefault="00DA73D1" w:rsidP="00DA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1" w:type="dxa"/>
          </w:tcPr>
          <w:p w14:paraId="13B3A513" w14:textId="62553412" w:rsidR="00DA73D1" w:rsidRPr="00BB7BAF" w:rsidRDefault="00DA73D1" w:rsidP="00DA73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7BAF">
              <w:rPr>
                <w:rFonts w:ascii="Angsana New" w:hAnsi="Angsana New"/>
                <w:sz w:val="30"/>
                <w:szCs w:val="30"/>
              </w:rPr>
              <w:t>8,422</w:t>
            </w:r>
          </w:p>
        </w:tc>
        <w:tc>
          <w:tcPr>
            <w:tcW w:w="245" w:type="dxa"/>
          </w:tcPr>
          <w:p w14:paraId="6DD088D7" w14:textId="77777777" w:rsidR="00DA73D1" w:rsidRPr="00BB7BAF" w:rsidRDefault="00DA73D1" w:rsidP="00DA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14:paraId="741E901F" w14:textId="79BB917E" w:rsidR="00DA73D1" w:rsidRPr="00BB7BAF" w:rsidRDefault="00DA73D1" w:rsidP="00DA73D1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12,450</w:t>
            </w:r>
          </w:p>
        </w:tc>
        <w:tc>
          <w:tcPr>
            <w:tcW w:w="245" w:type="dxa"/>
          </w:tcPr>
          <w:p w14:paraId="538BE461" w14:textId="77777777" w:rsidR="00DA73D1" w:rsidRPr="00BB7BAF" w:rsidRDefault="00DA73D1" w:rsidP="00DA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</w:tcPr>
          <w:p w14:paraId="38C54577" w14:textId="2BC991C0" w:rsidR="00DA73D1" w:rsidRPr="00BB7BAF" w:rsidRDefault="00DA73D1" w:rsidP="00DA73D1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7BAF">
              <w:rPr>
                <w:rFonts w:ascii="Angsana New" w:hAnsi="Angsana New"/>
                <w:sz w:val="30"/>
                <w:szCs w:val="30"/>
              </w:rPr>
              <w:t>8,422</w:t>
            </w:r>
          </w:p>
        </w:tc>
      </w:tr>
      <w:tr w:rsidR="00DA73D1" w:rsidRPr="00BB7BAF" w14:paraId="59140EA3" w14:textId="77777777" w:rsidTr="00ED0A7A">
        <w:trPr>
          <w:cantSplit/>
        </w:trPr>
        <w:tc>
          <w:tcPr>
            <w:tcW w:w="3960" w:type="dxa"/>
          </w:tcPr>
          <w:p w14:paraId="3311FA96" w14:textId="77777777" w:rsidR="00DA73D1" w:rsidRPr="00BB7BAF" w:rsidRDefault="00DA73D1" w:rsidP="00DA73D1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BB7BAF">
              <w:rPr>
                <w:rFonts w:ascii="Angsana New" w:hAnsi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090" w:type="dxa"/>
          </w:tcPr>
          <w:p w14:paraId="53C715EC" w14:textId="6EE939B4" w:rsidR="00DA73D1" w:rsidRPr="00BB7BAF" w:rsidRDefault="00DA73D1" w:rsidP="00DA73D1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4,783,886</w:t>
            </w:r>
          </w:p>
        </w:tc>
        <w:tc>
          <w:tcPr>
            <w:tcW w:w="236" w:type="dxa"/>
          </w:tcPr>
          <w:p w14:paraId="17A0EFE1" w14:textId="77777777" w:rsidR="00DA73D1" w:rsidRPr="00BB7BAF" w:rsidRDefault="00DA73D1" w:rsidP="00DA73D1">
            <w:pPr>
              <w:pStyle w:val="a3"/>
              <w:tabs>
                <w:tab w:val="decimal" w:pos="518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</w:tcPr>
          <w:p w14:paraId="141F48DB" w14:textId="0457AF1F" w:rsidR="00DA73D1" w:rsidRPr="00BB7BAF" w:rsidRDefault="00DA73D1" w:rsidP="00DA73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7BAF">
              <w:rPr>
                <w:rFonts w:ascii="Angsana New" w:hAnsi="Angsana New"/>
                <w:sz w:val="30"/>
                <w:szCs w:val="30"/>
              </w:rPr>
              <w:t>4,634,646</w:t>
            </w:r>
          </w:p>
        </w:tc>
        <w:tc>
          <w:tcPr>
            <w:tcW w:w="245" w:type="dxa"/>
          </w:tcPr>
          <w:p w14:paraId="0F3AC34B" w14:textId="77777777" w:rsidR="00DA73D1" w:rsidRPr="00BB7BAF" w:rsidRDefault="00DA73D1" w:rsidP="00DA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14:paraId="5C62BD88" w14:textId="32E5EE23" w:rsidR="00DA73D1" w:rsidRPr="00BB7BAF" w:rsidRDefault="00DA73D1" w:rsidP="00DA73D1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4,783,886</w:t>
            </w:r>
          </w:p>
        </w:tc>
        <w:tc>
          <w:tcPr>
            <w:tcW w:w="245" w:type="dxa"/>
          </w:tcPr>
          <w:p w14:paraId="530DE777" w14:textId="77777777" w:rsidR="00DA73D1" w:rsidRPr="00BB7BAF" w:rsidRDefault="00DA73D1" w:rsidP="00DA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</w:tcPr>
          <w:p w14:paraId="5775B0FF" w14:textId="39ED7F32" w:rsidR="00DA73D1" w:rsidRPr="00BB7BAF" w:rsidRDefault="00DA73D1" w:rsidP="00DA73D1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7BAF">
              <w:rPr>
                <w:rFonts w:ascii="Angsana New" w:hAnsi="Angsana New"/>
                <w:sz w:val="30"/>
                <w:szCs w:val="30"/>
              </w:rPr>
              <w:t>4,634,646</w:t>
            </w:r>
          </w:p>
        </w:tc>
      </w:tr>
      <w:tr w:rsidR="00DA73D1" w:rsidRPr="00BB7BAF" w14:paraId="075B5648" w14:textId="77777777" w:rsidTr="00ED0A7A">
        <w:trPr>
          <w:cantSplit/>
        </w:trPr>
        <w:tc>
          <w:tcPr>
            <w:tcW w:w="3960" w:type="dxa"/>
          </w:tcPr>
          <w:p w14:paraId="7182618C" w14:textId="77777777" w:rsidR="00DA73D1" w:rsidRPr="00BB7BAF" w:rsidRDefault="00DA73D1" w:rsidP="00DA73D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7B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31E52C00" w14:textId="673569C4" w:rsidR="00DA73D1" w:rsidRPr="00BB7BAF" w:rsidRDefault="00DA73D1" w:rsidP="00DA73D1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4,814,661</w:t>
            </w:r>
          </w:p>
        </w:tc>
        <w:tc>
          <w:tcPr>
            <w:tcW w:w="236" w:type="dxa"/>
          </w:tcPr>
          <w:p w14:paraId="3FD5C475" w14:textId="77777777" w:rsidR="00DA73D1" w:rsidRPr="00BB7BAF" w:rsidRDefault="00DA73D1" w:rsidP="00DA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06DE88C9" w14:textId="072784C9" w:rsidR="00DA73D1" w:rsidRPr="00BB7BAF" w:rsidRDefault="00DA73D1" w:rsidP="00DA73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B7BA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4,646,819</w:t>
            </w:r>
          </w:p>
        </w:tc>
        <w:tc>
          <w:tcPr>
            <w:tcW w:w="245" w:type="dxa"/>
          </w:tcPr>
          <w:p w14:paraId="2232370D" w14:textId="77777777" w:rsidR="00DA73D1" w:rsidRPr="00BB7BAF" w:rsidRDefault="00DA73D1" w:rsidP="00DA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7B76B1C1" w14:textId="121DBACF" w:rsidR="00DA73D1" w:rsidRPr="00BB7BAF" w:rsidRDefault="00DA73D1" w:rsidP="00DA73D1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4,814,661</w:t>
            </w:r>
          </w:p>
        </w:tc>
        <w:tc>
          <w:tcPr>
            <w:tcW w:w="245" w:type="dxa"/>
          </w:tcPr>
          <w:p w14:paraId="138E369F" w14:textId="77777777" w:rsidR="00DA73D1" w:rsidRPr="00BB7BAF" w:rsidRDefault="00DA73D1" w:rsidP="00DA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51D22ED4" w14:textId="19945BFC" w:rsidR="00DA73D1" w:rsidRPr="00BB7BAF" w:rsidRDefault="00DA73D1" w:rsidP="00DA73D1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B7BA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4,646,819</w:t>
            </w:r>
          </w:p>
        </w:tc>
      </w:tr>
    </w:tbl>
    <w:p w14:paraId="7D2B9F59" w14:textId="55BFD760" w:rsidR="00BB7BAF" w:rsidRDefault="00BB7BAF" w:rsidP="00711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4FCEB7BF" w14:textId="6B99A2A5" w:rsidR="003E6A5C" w:rsidRPr="00254A81" w:rsidRDefault="00DA73D1" w:rsidP="00F0328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6</w:t>
      </w:r>
      <w:r w:rsidR="0024744B" w:rsidRPr="00254A81">
        <w:rPr>
          <w:rFonts w:ascii="Angsana New" w:hAnsi="Angsana New"/>
          <w:sz w:val="30"/>
          <w:szCs w:val="30"/>
          <w:u w:val="none"/>
        </w:rPr>
        <w:tab/>
      </w:r>
      <w:r w:rsidR="003E6A5C" w:rsidRPr="00254A81">
        <w:rPr>
          <w:rFonts w:ascii="Angsana New" w:hAnsi="Angsana New"/>
          <w:sz w:val="30"/>
          <w:szCs w:val="30"/>
          <w:u w:val="none"/>
          <w:cs/>
        </w:rPr>
        <w:t>ลูกหนี้การค้า</w:t>
      </w:r>
    </w:p>
    <w:p w14:paraId="486BEFBB" w14:textId="77777777" w:rsidR="00F0328E" w:rsidRPr="00872D32" w:rsidRDefault="00F0328E" w:rsidP="00F0328E">
      <w:pPr>
        <w:spacing w:line="240" w:lineRule="auto"/>
        <w:rPr>
          <w:rFonts w:ascii="Angsana New" w:hAnsi="Angsana New"/>
          <w:sz w:val="16"/>
          <w:szCs w:val="16"/>
          <w:lang w:val="x-none" w:eastAsia="x-none"/>
        </w:rPr>
      </w:pPr>
    </w:p>
    <w:tbl>
      <w:tblPr>
        <w:tblW w:w="92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1170"/>
        <w:gridCol w:w="1305"/>
        <w:gridCol w:w="270"/>
        <w:gridCol w:w="1278"/>
      </w:tblGrid>
      <w:tr w:rsidR="00556CD8" w:rsidRPr="00BB3056" w14:paraId="41EBA46A" w14:textId="77777777" w:rsidTr="00BD66A4">
        <w:trPr>
          <w:trHeight w:hRule="exact" w:val="866"/>
          <w:tblHeader/>
        </w:trPr>
        <w:tc>
          <w:tcPr>
            <w:tcW w:w="5220" w:type="dxa"/>
            <w:vAlign w:val="bottom"/>
          </w:tcPr>
          <w:p w14:paraId="480938EC" w14:textId="77777777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D98B61" w14:textId="77777777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53" w:type="dxa"/>
            <w:gridSpan w:val="3"/>
          </w:tcPr>
          <w:p w14:paraId="48C4D351" w14:textId="77777777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26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556CD8" w:rsidRPr="00BB3056" w14:paraId="628F738C" w14:textId="77777777" w:rsidTr="00BD66A4">
        <w:trPr>
          <w:trHeight w:hRule="exact" w:val="360"/>
          <w:tblHeader/>
        </w:trPr>
        <w:tc>
          <w:tcPr>
            <w:tcW w:w="5220" w:type="dxa"/>
          </w:tcPr>
          <w:p w14:paraId="1614FCE8" w14:textId="77777777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371EA8" w14:textId="68B9D95A" w:rsidR="00556CD8" w:rsidRPr="00BB3056" w:rsidRDefault="00711995" w:rsidP="0071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05" w:type="dxa"/>
          </w:tcPr>
          <w:p w14:paraId="639FECB8" w14:textId="00017474" w:rsidR="00556CD8" w:rsidRPr="00ED0A7A" w:rsidRDefault="00AE1C97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094938F2" w14:textId="77777777" w:rsidR="00556CD8" w:rsidRPr="00BB3056" w:rsidRDefault="00556CD8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91A572E" w14:textId="52DD37D1" w:rsidR="00556CD8" w:rsidRPr="00ED0A7A" w:rsidRDefault="00AE1C97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556CD8" w:rsidRPr="00BB3056" w14:paraId="708812DA" w14:textId="77777777" w:rsidTr="00BD66A4">
        <w:trPr>
          <w:trHeight w:hRule="exact" w:val="360"/>
          <w:tblHeader/>
        </w:trPr>
        <w:tc>
          <w:tcPr>
            <w:tcW w:w="5220" w:type="dxa"/>
          </w:tcPr>
          <w:p w14:paraId="3450BB05" w14:textId="77777777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237DA5" w14:textId="77777777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3" w:type="dxa"/>
            <w:gridSpan w:val="3"/>
            <w:vAlign w:val="bottom"/>
          </w:tcPr>
          <w:p w14:paraId="2497D9B7" w14:textId="77777777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56CD8" w:rsidRPr="00BB3056" w14:paraId="7B62592A" w14:textId="77777777" w:rsidTr="00BD66A4">
        <w:tc>
          <w:tcPr>
            <w:tcW w:w="5220" w:type="dxa"/>
            <w:vAlign w:val="bottom"/>
          </w:tcPr>
          <w:p w14:paraId="2F481913" w14:textId="77777777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7BF6CCAF" w14:textId="77777777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6174D29" w14:textId="77777777" w:rsidR="00556CD8" w:rsidRPr="00BB3056" w:rsidRDefault="00556CD8" w:rsidP="00C808FD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F7F3D7" w14:textId="77777777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71523FB1" w14:textId="77777777" w:rsidR="00556CD8" w:rsidRPr="00BB3056" w:rsidRDefault="00556CD8" w:rsidP="00C808FD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1C97" w:rsidRPr="00BB3056" w14:paraId="49889E72" w14:textId="77777777" w:rsidTr="00BD66A4">
        <w:tc>
          <w:tcPr>
            <w:tcW w:w="5220" w:type="dxa"/>
            <w:vAlign w:val="bottom"/>
          </w:tcPr>
          <w:p w14:paraId="0703A7CF" w14:textId="06690C8B" w:rsidR="00AE1C97" w:rsidRPr="00BB3056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170" w:type="dxa"/>
          </w:tcPr>
          <w:p w14:paraId="324953F1" w14:textId="709A40EE" w:rsidR="00AE1C97" w:rsidRPr="00BB3056" w:rsidRDefault="00711995" w:rsidP="0071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05" w:type="dxa"/>
            <w:vAlign w:val="bottom"/>
          </w:tcPr>
          <w:p w14:paraId="422610AE" w14:textId="0BB3372E" w:rsidR="00AE1C97" w:rsidRPr="00BB3056" w:rsidRDefault="00DA73D1" w:rsidP="00AE1C97">
            <w:pPr>
              <w:pStyle w:val="acctfourfigures"/>
              <w:tabs>
                <w:tab w:val="clear" w:pos="765"/>
                <w:tab w:val="decimal" w:pos="977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80,732</w:t>
            </w:r>
          </w:p>
        </w:tc>
        <w:tc>
          <w:tcPr>
            <w:tcW w:w="270" w:type="dxa"/>
            <w:vAlign w:val="bottom"/>
          </w:tcPr>
          <w:p w14:paraId="495AABAB" w14:textId="77777777" w:rsidR="00AE1C97" w:rsidRPr="00BB3056" w:rsidRDefault="00AE1C97" w:rsidP="00AE1C9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36788B66" w14:textId="75589069" w:rsidR="00AE1C97" w:rsidRPr="00BB3056" w:rsidRDefault="00AE1C97" w:rsidP="00AE1C97">
            <w:pPr>
              <w:pStyle w:val="acctfourfigures"/>
              <w:tabs>
                <w:tab w:val="clear" w:pos="765"/>
                <w:tab w:val="decimal" w:pos="982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67,668</w:t>
            </w:r>
          </w:p>
        </w:tc>
      </w:tr>
      <w:tr w:rsidR="00AE1C97" w:rsidRPr="00BB3056" w14:paraId="57F36081" w14:textId="77777777" w:rsidTr="00EE508B">
        <w:tc>
          <w:tcPr>
            <w:tcW w:w="5220" w:type="dxa"/>
            <w:vAlign w:val="bottom"/>
          </w:tcPr>
          <w:p w14:paraId="193365D1" w14:textId="77777777" w:rsidR="00AE1C97" w:rsidRPr="00BB3056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63D5B3B4" w14:textId="77777777" w:rsidR="00AE1C97" w:rsidRPr="00BB3056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85BE3C0" w14:textId="77777777" w:rsidR="00AE1C97" w:rsidRPr="00BB3056" w:rsidRDefault="00AE1C97" w:rsidP="00AE1C97">
            <w:pPr>
              <w:pStyle w:val="acctfourfigures"/>
              <w:tabs>
                <w:tab w:val="clear" w:pos="765"/>
                <w:tab w:val="decimal" w:pos="1062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3CEAAF" w14:textId="77777777" w:rsidR="00AE1C97" w:rsidRPr="00BB3056" w:rsidRDefault="00AE1C97" w:rsidP="00AE1C9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7403FC4F" w14:textId="77777777" w:rsidR="00AE1C97" w:rsidRPr="00BB3056" w:rsidRDefault="00AE1C97" w:rsidP="00AE1C97">
            <w:pPr>
              <w:pStyle w:val="acctfourfigures"/>
              <w:tabs>
                <w:tab w:val="clear" w:pos="765"/>
                <w:tab w:val="decimal" w:pos="982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1C97" w:rsidRPr="00BB3056" w14:paraId="5EC49EC5" w14:textId="77777777" w:rsidTr="00EE508B">
        <w:tc>
          <w:tcPr>
            <w:tcW w:w="5220" w:type="dxa"/>
            <w:vAlign w:val="bottom"/>
          </w:tcPr>
          <w:p w14:paraId="2ECA0DCE" w14:textId="0315D4DE" w:rsidR="00AE1C97" w:rsidRPr="00BB3056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36014D" w:rsidRPr="00D66D84"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 w:rsidR="0036014D" w:rsidRPr="00D66D8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1880629E" w14:textId="77777777" w:rsidR="00AE1C97" w:rsidRPr="00BB3056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10540584" w14:textId="61A90EE5" w:rsidR="00AE1C97" w:rsidRPr="00BB3056" w:rsidRDefault="00DA73D1" w:rsidP="00AE1C9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26462B0" w14:textId="77777777" w:rsidR="00AE1C97" w:rsidRPr="00BB3056" w:rsidRDefault="00AE1C97" w:rsidP="00AE1C9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602AA339" w14:textId="2DAD3FAF" w:rsidR="00AE1C97" w:rsidRPr="00BB3056" w:rsidRDefault="00AE1C97" w:rsidP="00ED0A7A">
            <w:pPr>
              <w:pStyle w:val="acctfourfigures"/>
              <w:tabs>
                <w:tab w:val="clear" w:pos="765"/>
                <w:tab w:val="decimal" w:pos="48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1C97" w:rsidRPr="00D66D84" w14:paraId="5349AC01" w14:textId="77777777" w:rsidTr="00EE508B">
        <w:tc>
          <w:tcPr>
            <w:tcW w:w="5220" w:type="dxa"/>
            <w:vAlign w:val="bottom"/>
          </w:tcPr>
          <w:p w14:paraId="461BE954" w14:textId="77777777" w:rsidR="00AE1C97" w:rsidRPr="00D66D84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D3107C" w14:textId="77777777" w:rsidR="00AE1C97" w:rsidRPr="00D66D84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372C3E23" w14:textId="6A70E3E7" w:rsidR="00AE1C97" w:rsidRPr="00D66D84" w:rsidRDefault="00DA73D1" w:rsidP="00AE1C97">
            <w:pPr>
              <w:pStyle w:val="acctfourfigures"/>
              <w:tabs>
                <w:tab w:val="clear" w:pos="765"/>
                <w:tab w:val="decimal" w:pos="95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80,732</w:t>
            </w:r>
          </w:p>
        </w:tc>
        <w:tc>
          <w:tcPr>
            <w:tcW w:w="270" w:type="dxa"/>
            <w:vAlign w:val="bottom"/>
          </w:tcPr>
          <w:p w14:paraId="37589D6E" w14:textId="77777777" w:rsidR="00AE1C97" w:rsidRPr="00D66D84" w:rsidRDefault="00AE1C97" w:rsidP="00AE1C9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D9C6132" w14:textId="07E41220" w:rsidR="00AE1C97" w:rsidRPr="00D66D84" w:rsidRDefault="00AE1C97" w:rsidP="00AE1C97">
            <w:pPr>
              <w:pStyle w:val="acctfourfigures"/>
              <w:tabs>
                <w:tab w:val="clear" w:pos="765"/>
                <w:tab w:val="decimal" w:pos="973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6D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67,668</w:t>
            </w:r>
          </w:p>
        </w:tc>
      </w:tr>
    </w:tbl>
    <w:p w14:paraId="1A84A5BC" w14:textId="77777777" w:rsidR="00556CD8" w:rsidRPr="00D66D84" w:rsidRDefault="00556CD8" w:rsidP="00556C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1170"/>
        <w:gridCol w:w="1305"/>
        <w:gridCol w:w="270"/>
        <w:gridCol w:w="1278"/>
      </w:tblGrid>
      <w:tr w:rsidR="00556CD8" w:rsidRPr="00D66D84" w14:paraId="74D9090E" w14:textId="77777777" w:rsidTr="00BD66A4">
        <w:trPr>
          <w:trHeight w:hRule="exact" w:val="389"/>
        </w:trPr>
        <w:tc>
          <w:tcPr>
            <w:tcW w:w="5220" w:type="dxa"/>
            <w:vAlign w:val="bottom"/>
          </w:tcPr>
          <w:p w14:paraId="5E5BFA11" w14:textId="77777777" w:rsidR="00556CD8" w:rsidRPr="00D66D84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4" w:name="_Hlk72158781"/>
            <w:r w:rsidRPr="00D66D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170" w:type="dxa"/>
          </w:tcPr>
          <w:p w14:paraId="09953865" w14:textId="77777777" w:rsidR="00556CD8" w:rsidRPr="00D66D84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CA1397B" w14:textId="77777777" w:rsidR="00556CD8" w:rsidRPr="00D66D84" w:rsidRDefault="00556CD8" w:rsidP="00C808FD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2705C5" w14:textId="77777777" w:rsidR="00556CD8" w:rsidRPr="00D66D84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44150120" w14:textId="77777777" w:rsidR="00556CD8" w:rsidRPr="00D66D84" w:rsidRDefault="00556CD8" w:rsidP="00C808FD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1C97" w:rsidRPr="00D66D84" w14:paraId="5F3BB232" w14:textId="77777777" w:rsidTr="00BD66A4">
        <w:trPr>
          <w:trHeight w:hRule="exact" w:val="389"/>
        </w:trPr>
        <w:tc>
          <w:tcPr>
            <w:tcW w:w="5220" w:type="dxa"/>
            <w:vAlign w:val="bottom"/>
          </w:tcPr>
          <w:p w14:paraId="453D5586" w14:textId="77777777" w:rsidR="00AE1C97" w:rsidRPr="00D66D84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6D8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5D06BDD6" w14:textId="77777777" w:rsidR="00AE1C97" w:rsidRPr="00D66D84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6AD9182" w14:textId="53981D1B" w:rsidR="00AE1C97" w:rsidRPr="00D66D84" w:rsidRDefault="00DA73D1" w:rsidP="00AE1C9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1,977,956</w:t>
            </w:r>
          </w:p>
        </w:tc>
        <w:tc>
          <w:tcPr>
            <w:tcW w:w="270" w:type="dxa"/>
            <w:vAlign w:val="bottom"/>
          </w:tcPr>
          <w:p w14:paraId="2BB40F1B" w14:textId="77777777" w:rsidR="00AE1C97" w:rsidRPr="00D66D84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35B44159" w14:textId="0DA17997" w:rsidR="00AE1C97" w:rsidRPr="00D66D84" w:rsidRDefault="00AE1C97" w:rsidP="00AE1C9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6D84">
              <w:rPr>
                <w:rFonts w:asciiTheme="majorBidi" w:hAnsiTheme="majorBidi" w:cstheme="majorBidi"/>
                <w:sz w:val="30"/>
                <w:szCs w:val="30"/>
              </w:rPr>
              <w:t>968,905</w:t>
            </w:r>
          </w:p>
        </w:tc>
      </w:tr>
      <w:tr w:rsidR="00AE1C97" w:rsidRPr="00D66D84" w14:paraId="220E79E3" w14:textId="77777777" w:rsidTr="00BD66A4">
        <w:trPr>
          <w:trHeight w:hRule="exact" w:val="389"/>
        </w:trPr>
        <w:tc>
          <w:tcPr>
            <w:tcW w:w="5220" w:type="dxa"/>
            <w:vAlign w:val="bottom"/>
          </w:tcPr>
          <w:p w14:paraId="10301137" w14:textId="77777777" w:rsidR="00AE1C97" w:rsidRPr="00D66D84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6D8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1F1137C9" w14:textId="77777777" w:rsidR="00AE1C97" w:rsidRPr="00D66D84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295D476" w14:textId="77777777" w:rsidR="00AE1C97" w:rsidRPr="00D66D84" w:rsidRDefault="00AE1C97" w:rsidP="00AE1C9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04A6C7" w14:textId="77777777" w:rsidR="00AE1C97" w:rsidRPr="00D66D84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427F207F" w14:textId="77777777" w:rsidR="00AE1C97" w:rsidRPr="00D66D84" w:rsidRDefault="00AE1C97" w:rsidP="00AE1C9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1C97" w:rsidRPr="00D66D84" w14:paraId="1AF9C8FB" w14:textId="77777777" w:rsidTr="00BD66A4">
        <w:trPr>
          <w:trHeight w:hRule="exact" w:val="389"/>
        </w:trPr>
        <w:tc>
          <w:tcPr>
            <w:tcW w:w="5220" w:type="dxa"/>
            <w:vAlign w:val="bottom"/>
          </w:tcPr>
          <w:p w14:paraId="2066B376" w14:textId="2B948A9E" w:rsidR="00AE1C97" w:rsidRPr="00D66D84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6D84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D66D8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1EFF7FF9" w14:textId="77777777" w:rsidR="00AE1C97" w:rsidRPr="00D66D84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ADD3F95" w14:textId="06C25519" w:rsidR="00AE1C97" w:rsidRPr="00D66D84" w:rsidRDefault="00DA73D1" w:rsidP="00AE1C9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21,232</w:t>
            </w:r>
          </w:p>
        </w:tc>
        <w:tc>
          <w:tcPr>
            <w:tcW w:w="270" w:type="dxa"/>
            <w:vAlign w:val="bottom"/>
          </w:tcPr>
          <w:p w14:paraId="24DD25F3" w14:textId="77777777" w:rsidR="00AE1C97" w:rsidRPr="00D66D84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5305A78E" w14:textId="68475F3F" w:rsidR="00AE1C97" w:rsidRPr="00D66D84" w:rsidRDefault="00AE1C97" w:rsidP="00AE1C9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6D84">
              <w:rPr>
                <w:rFonts w:asciiTheme="majorBidi" w:hAnsiTheme="majorBidi" w:cstheme="majorBidi"/>
                <w:sz w:val="30"/>
                <w:szCs w:val="30"/>
              </w:rPr>
              <w:t>5,547</w:t>
            </w:r>
          </w:p>
        </w:tc>
      </w:tr>
      <w:tr w:rsidR="00DA73D1" w:rsidRPr="00D66D84" w14:paraId="22774BD2" w14:textId="77777777" w:rsidTr="00BD66A4">
        <w:trPr>
          <w:trHeight w:hRule="exact" w:val="389"/>
        </w:trPr>
        <w:tc>
          <w:tcPr>
            <w:tcW w:w="5220" w:type="dxa"/>
            <w:vAlign w:val="bottom"/>
          </w:tcPr>
          <w:p w14:paraId="215A089E" w14:textId="09654216" w:rsidR="00DA73D1" w:rsidRPr="00D66D84" w:rsidRDefault="00711995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DA73D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proofErr w:type="gramStart"/>
            <w:r w:rsidR="00DA73D1">
              <w:rPr>
                <w:rFonts w:asciiTheme="majorBidi" w:hAnsiTheme="majorBidi" w:cstheme="majorBidi"/>
                <w:sz w:val="30"/>
                <w:szCs w:val="30"/>
              </w:rPr>
              <w:t>-  60</w:t>
            </w:r>
            <w:proofErr w:type="gramEnd"/>
            <w:r w:rsidR="00DA73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A73D1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1609650D" w14:textId="77777777" w:rsidR="00DA73D1" w:rsidRPr="00D66D84" w:rsidRDefault="00DA73D1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1765A6D" w14:textId="16B2D9CD" w:rsidR="00DA73D1" w:rsidRPr="00D66D84" w:rsidDel="00AE1C97" w:rsidRDefault="00DA73D1" w:rsidP="00AE1C9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414</w:t>
            </w:r>
          </w:p>
        </w:tc>
        <w:tc>
          <w:tcPr>
            <w:tcW w:w="270" w:type="dxa"/>
            <w:vAlign w:val="bottom"/>
          </w:tcPr>
          <w:p w14:paraId="3477ABA4" w14:textId="77777777" w:rsidR="00DA73D1" w:rsidRPr="00D66D84" w:rsidRDefault="00DA73D1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6E007437" w14:textId="665A4824" w:rsidR="00DA73D1" w:rsidRPr="00D66D84" w:rsidRDefault="00DA73D1" w:rsidP="00ED0A7A">
            <w:pPr>
              <w:pStyle w:val="acctfourfigures"/>
              <w:tabs>
                <w:tab w:val="clear" w:pos="765"/>
                <w:tab w:val="decimal" w:pos="48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1C97" w:rsidRPr="00BB3056" w14:paraId="7CC58EF4" w14:textId="77777777" w:rsidTr="00BD66A4">
        <w:trPr>
          <w:trHeight w:hRule="exact" w:val="360"/>
        </w:trPr>
        <w:tc>
          <w:tcPr>
            <w:tcW w:w="5220" w:type="dxa"/>
            <w:vAlign w:val="bottom"/>
          </w:tcPr>
          <w:p w14:paraId="0C65ECA8" w14:textId="77777777" w:rsidR="00AE1C97" w:rsidRPr="00D66D84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349191" w14:textId="77777777" w:rsidR="00AE1C97" w:rsidRPr="00D66D84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14BC8" w14:textId="151DD273" w:rsidR="00AE1C97" w:rsidRPr="00D66D84" w:rsidRDefault="00DA73D1" w:rsidP="00AE1C9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1,999,602</w:t>
            </w:r>
          </w:p>
        </w:tc>
        <w:tc>
          <w:tcPr>
            <w:tcW w:w="270" w:type="dxa"/>
            <w:vAlign w:val="bottom"/>
          </w:tcPr>
          <w:p w14:paraId="268504E9" w14:textId="77777777" w:rsidR="00AE1C97" w:rsidRPr="00D66D84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1A1C89" w14:textId="341F4218" w:rsidR="00AE1C97" w:rsidRPr="00D66D84" w:rsidRDefault="00AE1C97" w:rsidP="00AE1C9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6D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974,452</w:t>
            </w:r>
          </w:p>
        </w:tc>
      </w:tr>
      <w:tr w:rsidR="00AE1C97" w:rsidRPr="00BB3056" w14:paraId="67AE1F42" w14:textId="77777777" w:rsidTr="00ED0A7A">
        <w:trPr>
          <w:trHeight w:hRule="exact" w:val="360"/>
        </w:trPr>
        <w:tc>
          <w:tcPr>
            <w:tcW w:w="5220" w:type="dxa"/>
            <w:vAlign w:val="bottom"/>
          </w:tcPr>
          <w:p w14:paraId="420A2904" w14:textId="77777777" w:rsidR="00AE1C97" w:rsidRPr="00BB3056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D45A65" w14:textId="77777777" w:rsidR="00AE1C97" w:rsidRPr="00BB3056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5F9C834C" w14:textId="77777777" w:rsidR="00AE1C97" w:rsidRPr="00BB3056" w:rsidRDefault="00AE1C97" w:rsidP="00AE1C97">
            <w:pPr>
              <w:pStyle w:val="acctfourfigures"/>
              <w:tabs>
                <w:tab w:val="clear" w:pos="765"/>
                <w:tab w:val="decimal" w:pos="1062"/>
              </w:tabs>
              <w:spacing w:line="380" w:lineRule="atLeast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265D3B4" w14:textId="77777777" w:rsidR="00AE1C97" w:rsidRPr="00BB3056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77752BE" w14:textId="77777777" w:rsidR="00AE1C97" w:rsidRPr="00BB3056" w:rsidRDefault="00AE1C97" w:rsidP="00AE1C9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1C97" w:rsidRPr="00BB3056" w14:paraId="40B34EA4" w14:textId="77777777" w:rsidTr="00BD66A4">
        <w:trPr>
          <w:trHeight w:hRule="exact" w:val="389"/>
        </w:trPr>
        <w:tc>
          <w:tcPr>
            <w:tcW w:w="5220" w:type="dxa"/>
            <w:vAlign w:val="bottom"/>
          </w:tcPr>
          <w:p w14:paraId="1DF217D2" w14:textId="3BB65086" w:rsidR="00AE1C97" w:rsidRPr="00BB3056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6B889BE4" w14:textId="77777777" w:rsidR="00AE1C97" w:rsidRPr="00BB3056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72D17A67" w14:textId="2E377507" w:rsidR="00AE1C97" w:rsidRPr="00BB3056" w:rsidRDefault="00DA73D1" w:rsidP="00AE1C9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2,080,334</w:t>
            </w:r>
          </w:p>
        </w:tc>
        <w:tc>
          <w:tcPr>
            <w:tcW w:w="270" w:type="dxa"/>
            <w:vAlign w:val="bottom"/>
          </w:tcPr>
          <w:p w14:paraId="6951B5EE" w14:textId="77777777" w:rsidR="00AE1C97" w:rsidRPr="00BB3056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7EBD56AE" w14:textId="20914D02" w:rsidR="00AE1C97" w:rsidRPr="00BB3056" w:rsidRDefault="00AE1C97" w:rsidP="00AE1C9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1,042,120</w:t>
            </w:r>
          </w:p>
        </w:tc>
      </w:tr>
      <w:bookmarkEnd w:id="4"/>
    </w:tbl>
    <w:p w14:paraId="67FF6BFA" w14:textId="77777777" w:rsidR="00556CD8" w:rsidRDefault="00556CD8" w:rsidP="005504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71DC88E" w14:textId="7392D38E" w:rsidR="00550472" w:rsidRPr="00254A81" w:rsidRDefault="00556CD8" w:rsidP="00556C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>
        <w:rPr>
          <w:lang w:val="en-US"/>
        </w:rPr>
        <w:tab/>
      </w:r>
      <w:r w:rsidR="00550472" w:rsidRPr="00254A81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550472" w:rsidRPr="00254A81">
        <w:rPr>
          <w:rFonts w:ascii="Angsana New" w:hAnsi="Angsana New"/>
          <w:sz w:val="30"/>
          <w:szCs w:val="30"/>
          <w:shd w:val="clear" w:color="auto" w:fill="FFFFFF"/>
        </w:rPr>
        <w:t>15</w:t>
      </w:r>
      <w:r w:rsidR="00550472" w:rsidRPr="00254A81">
        <w:rPr>
          <w:rFonts w:ascii="Angsana New" w:hAnsi="Angsana New"/>
          <w:sz w:val="30"/>
          <w:szCs w:val="30"/>
          <w:shd w:val="clear" w:color="auto" w:fill="FFFFFF"/>
          <w:cs/>
        </w:rPr>
        <w:t xml:space="preserve"> วัน ถึง </w:t>
      </w:r>
      <w:r w:rsidR="00A43DE9" w:rsidRPr="00254A81">
        <w:rPr>
          <w:rFonts w:ascii="Angsana New" w:hAnsi="Angsana New"/>
          <w:sz w:val="30"/>
          <w:szCs w:val="30"/>
          <w:shd w:val="clear" w:color="auto" w:fill="FFFFFF"/>
        </w:rPr>
        <w:t>120</w:t>
      </w:r>
      <w:r w:rsidR="00550472" w:rsidRPr="00254A81">
        <w:rPr>
          <w:rFonts w:ascii="Angsana New" w:hAnsi="Angsana New"/>
          <w:sz w:val="30"/>
          <w:szCs w:val="30"/>
          <w:shd w:val="clear" w:color="auto" w:fill="FFFFFF"/>
          <w:cs/>
        </w:rPr>
        <w:t xml:space="preserve"> วัน</w:t>
      </w:r>
    </w:p>
    <w:p w14:paraId="6CA3A6E1" w14:textId="67BA0D52" w:rsidR="00535894" w:rsidRPr="0044472C" w:rsidRDefault="00A919DE" w:rsidP="00A86171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>
        <w:rPr>
          <w:b w:val="0"/>
          <w:bCs w:val="0"/>
          <w:u w:val="none"/>
        </w:rPr>
        <w:br w:type="page"/>
      </w:r>
      <w:r w:rsidR="00DA73D1">
        <w:rPr>
          <w:rFonts w:ascii="Angsana New" w:hAnsi="Angsana New"/>
          <w:sz w:val="30"/>
          <w:szCs w:val="30"/>
          <w:u w:val="none"/>
          <w:lang w:val="en-US"/>
        </w:rPr>
        <w:lastRenderedPageBreak/>
        <w:t>7</w:t>
      </w:r>
      <w:r w:rsidR="00535894" w:rsidRPr="00254A81">
        <w:rPr>
          <w:rFonts w:ascii="Angsana New" w:hAnsi="Angsana New"/>
          <w:sz w:val="30"/>
          <w:szCs w:val="30"/>
          <w:u w:val="none"/>
          <w:cs/>
        </w:rPr>
        <w:tab/>
        <w:t>สินค้า</w:t>
      </w:r>
      <w:r w:rsidR="00535894" w:rsidRPr="0044472C">
        <w:rPr>
          <w:rFonts w:ascii="Angsana New" w:hAnsi="Angsana New"/>
          <w:sz w:val="30"/>
          <w:szCs w:val="30"/>
          <w:u w:val="none"/>
          <w:cs/>
        </w:rPr>
        <w:t>คงเหลือ</w:t>
      </w:r>
    </w:p>
    <w:p w14:paraId="4E6C3AB6" w14:textId="77777777" w:rsidR="0044472C" w:rsidRPr="00BD66A4" w:rsidRDefault="0044472C" w:rsidP="0044472C">
      <w:pPr>
        <w:rPr>
          <w:rFonts w:ascii="Angsana New" w:hAnsi="Angsana New"/>
          <w:sz w:val="28"/>
          <w:szCs w:val="28"/>
          <w:lang w:val="x-none"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270"/>
        <w:gridCol w:w="1260"/>
      </w:tblGrid>
      <w:tr w:rsidR="00556CD8" w:rsidRPr="0044472C" w14:paraId="4C1F822E" w14:textId="77777777" w:rsidTr="00BD66A4">
        <w:trPr>
          <w:cantSplit/>
          <w:tblHeader/>
        </w:trPr>
        <w:tc>
          <w:tcPr>
            <w:tcW w:w="6390" w:type="dxa"/>
          </w:tcPr>
          <w:p w14:paraId="47FD3C79" w14:textId="77777777" w:rsidR="00556CD8" w:rsidRPr="0044472C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880" w:type="dxa"/>
            <w:gridSpan w:val="3"/>
          </w:tcPr>
          <w:p w14:paraId="5905BC8E" w14:textId="77777777" w:rsidR="00556CD8" w:rsidRPr="0044472C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4447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4447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556CD8" w:rsidRPr="0044472C" w14:paraId="2B1987C8" w14:textId="77777777" w:rsidTr="00BD66A4">
        <w:trPr>
          <w:cantSplit/>
          <w:trHeight w:hRule="exact" w:val="374"/>
          <w:tblHeader/>
        </w:trPr>
        <w:tc>
          <w:tcPr>
            <w:tcW w:w="6390" w:type="dxa"/>
          </w:tcPr>
          <w:p w14:paraId="6FD1FC72" w14:textId="77777777" w:rsidR="00556CD8" w:rsidRPr="0044472C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65CE842B" w14:textId="679DDFD9" w:rsidR="00556CD8" w:rsidRPr="00ED0A7A" w:rsidRDefault="00AE1C97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3EB14F0C" w14:textId="77777777" w:rsidR="00556CD8" w:rsidRPr="0044472C" w:rsidRDefault="00556CD8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3248A4" w14:textId="2EA1789A" w:rsidR="00556CD8" w:rsidRPr="00ED0A7A" w:rsidRDefault="00AE1C97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556CD8" w:rsidRPr="0044472C" w14:paraId="7D58B9C8" w14:textId="77777777" w:rsidTr="00BD66A4">
        <w:trPr>
          <w:cantSplit/>
          <w:trHeight w:hRule="exact" w:val="374"/>
          <w:tblHeader/>
        </w:trPr>
        <w:tc>
          <w:tcPr>
            <w:tcW w:w="6390" w:type="dxa"/>
          </w:tcPr>
          <w:p w14:paraId="0D7AD315" w14:textId="77777777" w:rsidR="00556CD8" w:rsidRPr="0044472C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880" w:type="dxa"/>
            <w:gridSpan w:val="3"/>
          </w:tcPr>
          <w:p w14:paraId="3C0094C9" w14:textId="77777777" w:rsidR="00556CD8" w:rsidRPr="0044472C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44472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4447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AE1C97" w:rsidRPr="0044472C" w14:paraId="37A7F5B7" w14:textId="77777777" w:rsidTr="00BD66A4">
        <w:trPr>
          <w:cantSplit/>
        </w:trPr>
        <w:tc>
          <w:tcPr>
            <w:tcW w:w="6390" w:type="dxa"/>
          </w:tcPr>
          <w:p w14:paraId="4FDC3AE5" w14:textId="77777777" w:rsidR="00AE1C97" w:rsidRPr="0044472C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สินค้าสำเร็จรูป</w:t>
            </w:r>
          </w:p>
        </w:tc>
        <w:tc>
          <w:tcPr>
            <w:tcW w:w="1350" w:type="dxa"/>
            <w:vAlign w:val="bottom"/>
          </w:tcPr>
          <w:p w14:paraId="4ECC4C2A" w14:textId="039C6D96" w:rsidR="00AE1C97" w:rsidRPr="0044472C" w:rsidRDefault="00DA73D1" w:rsidP="00AE1C97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272,001</w:t>
            </w:r>
          </w:p>
        </w:tc>
        <w:tc>
          <w:tcPr>
            <w:tcW w:w="270" w:type="dxa"/>
          </w:tcPr>
          <w:p w14:paraId="0E92D375" w14:textId="77777777" w:rsidR="00AE1C97" w:rsidRPr="0044472C" w:rsidRDefault="00AE1C97" w:rsidP="00AE1C97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C6EE12" w14:textId="2324CB77" w:rsidR="00AE1C97" w:rsidRPr="0044472C" w:rsidRDefault="00AE1C97" w:rsidP="00ED0A7A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166,150</w:t>
            </w:r>
          </w:p>
        </w:tc>
      </w:tr>
      <w:tr w:rsidR="00AE1C97" w:rsidRPr="0044472C" w14:paraId="3914197E" w14:textId="77777777" w:rsidTr="00BD66A4">
        <w:trPr>
          <w:cantSplit/>
        </w:trPr>
        <w:tc>
          <w:tcPr>
            <w:tcW w:w="6390" w:type="dxa"/>
          </w:tcPr>
          <w:p w14:paraId="418A4AC4" w14:textId="77777777" w:rsidR="00AE1C97" w:rsidRPr="0044472C" w:rsidRDefault="00AE1C97" w:rsidP="00AE1C9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350" w:type="dxa"/>
            <w:vAlign w:val="bottom"/>
          </w:tcPr>
          <w:p w14:paraId="71632082" w14:textId="559E6201" w:rsidR="00AE1C97" w:rsidRPr="0044472C" w:rsidRDefault="00DA73D1" w:rsidP="00AE1C97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1,049,043</w:t>
            </w:r>
          </w:p>
        </w:tc>
        <w:tc>
          <w:tcPr>
            <w:tcW w:w="270" w:type="dxa"/>
          </w:tcPr>
          <w:p w14:paraId="02E31D3B" w14:textId="77777777" w:rsidR="00AE1C97" w:rsidRPr="0044472C" w:rsidRDefault="00AE1C97" w:rsidP="00AE1C97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E5199A" w14:textId="3822AF08" w:rsidR="00AE1C97" w:rsidRPr="0044472C" w:rsidRDefault="00AE1C97" w:rsidP="00ED0A7A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383,787</w:t>
            </w:r>
          </w:p>
        </w:tc>
      </w:tr>
      <w:tr w:rsidR="00AE1C97" w:rsidRPr="0044472C" w14:paraId="787D5BD5" w14:textId="77777777" w:rsidTr="00BD66A4">
        <w:trPr>
          <w:cantSplit/>
        </w:trPr>
        <w:tc>
          <w:tcPr>
            <w:tcW w:w="6390" w:type="dxa"/>
          </w:tcPr>
          <w:p w14:paraId="5322BA82" w14:textId="77777777" w:rsidR="00AE1C97" w:rsidRPr="0044472C" w:rsidRDefault="00AE1C97" w:rsidP="00AE1C9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  <w:cs/>
              </w:rPr>
              <w:t>วัสดุโรงงานและอะไหล่</w:t>
            </w:r>
          </w:p>
        </w:tc>
        <w:tc>
          <w:tcPr>
            <w:tcW w:w="1350" w:type="dxa"/>
            <w:vAlign w:val="bottom"/>
          </w:tcPr>
          <w:p w14:paraId="7659EEDB" w14:textId="25A1AA9D" w:rsidR="00AE1C97" w:rsidRPr="0044472C" w:rsidRDefault="00DA73D1" w:rsidP="00AE1C97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165,073</w:t>
            </w:r>
          </w:p>
        </w:tc>
        <w:tc>
          <w:tcPr>
            <w:tcW w:w="270" w:type="dxa"/>
          </w:tcPr>
          <w:p w14:paraId="732D3B65" w14:textId="77777777" w:rsidR="00AE1C97" w:rsidRPr="0044472C" w:rsidRDefault="00AE1C97" w:rsidP="00AE1C97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4C8B01" w14:textId="461B014E" w:rsidR="00AE1C97" w:rsidRPr="0044472C" w:rsidRDefault="00AE1C97" w:rsidP="00ED0A7A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135,050</w:t>
            </w:r>
          </w:p>
        </w:tc>
      </w:tr>
      <w:tr w:rsidR="00AE1C97" w:rsidRPr="0044472C" w14:paraId="34A096C1" w14:textId="77777777" w:rsidTr="00BD66A4">
        <w:trPr>
          <w:cantSplit/>
        </w:trPr>
        <w:tc>
          <w:tcPr>
            <w:tcW w:w="6390" w:type="dxa"/>
          </w:tcPr>
          <w:p w14:paraId="7C38FC9A" w14:textId="77777777" w:rsidR="00AE1C97" w:rsidRPr="0044472C" w:rsidRDefault="00AE1C97" w:rsidP="00AE1C9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350" w:type="dxa"/>
            <w:vAlign w:val="bottom"/>
          </w:tcPr>
          <w:p w14:paraId="313F9476" w14:textId="150DF6FD" w:rsidR="00AE1C97" w:rsidRPr="0044472C" w:rsidRDefault="00DA73D1" w:rsidP="00AE1C97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1,143,458</w:t>
            </w:r>
          </w:p>
        </w:tc>
        <w:tc>
          <w:tcPr>
            <w:tcW w:w="270" w:type="dxa"/>
          </w:tcPr>
          <w:p w14:paraId="6F2F37B9" w14:textId="77777777" w:rsidR="00AE1C97" w:rsidRPr="0044472C" w:rsidRDefault="00AE1C97" w:rsidP="00AE1C97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79B1A4" w14:textId="53C8FFBB" w:rsidR="00AE1C97" w:rsidRPr="0044472C" w:rsidRDefault="00AE1C97" w:rsidP="00ED0A7A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673,096</w:t>
            </w:r>
          </w:p>
        </w:tc>
      </w:tr>
      <w:tr w:rsidR="00AE1C97" w:rsidRPr="0044472C" w14:paraId="1AE83DBC" w14:textId="77777777" w:rsidTr="00BD66A4">
        <w:trPr>
          <w:cantSplit/>
          <w:trHeight w:hRule="exact" w:val="374"/>
        </w:trPr>
        <w:tc>
          <w:tcPr>
            <w:tcW w:w="6390" w:type="dxa"/>
          </w:tcPr>
          <w:p w14:paraId="0FC42A1B" w14:textId="77777777" w:rsidR="00AE1C97" w:rsidRPr="0044472C" w:rsidRDefault="00AE1C97" w:rsidP="00AE1C9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390116E" w14:textId="61078F22" w:rsidR="00AE1C97" w:rsidRPr="0044472C" w:rsidRDefault="00DA73D1" w:rsidP="00AE1C97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2,629,575</w:t>
            </w:r>
          </w:p>
        </w:tc>
        <w:tc>
          <w:tcPr>
            <w:tcW w:w="270" w:type="dxa"/>
          </w:tcPr>
          <w:p w14:paraId="78F99352" w14:textId="77777777" w:rsidR="00AE1C97" w:rsidRPr="0044472C" w:rsidRDefault="00AE1C97" w:rsidP="00AE1C97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99597AB" w14:textId="7A0B0242" w:rsidR="00AE1C97" w:rsidRPr="0044472C" w:rsidRDefault="00AE1C97" w:rsidP="00ED0A7A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1,358,083</w:t>
            </w:r>
          </w:p>
        </w:tc>
      </w:tr>
      <w:tr w:rsidR="00AE1C97" w:rsidRPr="0044472C" w14:paraId="6E363FD3" w14:textId="77777777" w:rsidTr="00BD66A4">
        <w:trPr>
          <w:cantSplit/>
        </w:trPr>
        <w:tc>
          <w:tcPr>
            <w:tcW w:w="6390" w:type="dxa"/>
          </w:tcPr>
          <w:p w14:paraId="5A951B21" w14:textId="77777777" w:rsidR="00AE1C97" w:rsidRPr="0044472C" w:rsidRDefault="00AE1C97" w:rsidP="00AE1C97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447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4472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ค่าเผื่อสินค้าเสื่อมคุณภาพ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53EA5EB" w14:textId="1362A84C" w:rsidR="00AE1C97" w:rsidRPr="0044472C" w:rsidRDefault="00DA73D1" w:rsidP="00AE1C97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(7,470)</w:t>
            </w:r>
          </w:p>
        </w:tc>
        <w:tc>
          <w:tcPr>
            <w:tcW w:w="270" w:type="dxa"/>
          </w:tcPr>
          <w:p w14:paraId="6F6FF58B" w14:textId="77777777" w:rsidR="00AE1C97" w:rsidRPr="0044472C" w:rsidRDefault="00AE1C97" w:rsidP="00AE1C97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52BD925" w14:textId="4ADF2B13" w:rsidR="00AE1C97" w:rsidRPr="0044472C" w:rsidRDefault="00AE1C97" w:rsidP="00ED0A7A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(38,815)</w:t>
            </w:r>
          </w:p>
        </w:tc>
      </w:tr>
      <w:tr w:rsidR="00AE1C97" w:rsidRPr="0044472C" w14:paraId="0ADC20BE" w14:textId="77777777" w:rsidTr="00BD66A4">
        <w:trPr>
          <w:cantSplit/>
        </w:trPr>
        <w:tc>
          <w:tcPr>
            <w:tcW w:w="6390" w:type="dxa"/>
          </w:tcPr>
          <w:p w14:paraId="323B6442" w14:textId="77777777" w:rsidR="00AE1C97" w:rsidRPr="0044472C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47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21351" w14:textId="6E844BF8" w:rsidR="00AE1C97" w:rsidRPr="0044472C" w:rsidRDefault="00DA73D1" w:rsidP="00AE1C97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2,622,105</w:t>
            </w:r>
          </w:p>
        </w:tc>
        <w:tc>
          <w:tcPr>
            <w:tcW w:w="270" w:type="dxa"/>
          </w:tcPr>
          <w:p w14:paraId="382BCE03" w14:textId="77777777" w:rsidR="00AE1C97" w:rsidRPr="0044472C" w:rsidRDefault="00AE1C97" w:rsidP="00AE1C97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8B1CCA" w14:textId="646361A7" w:rsidR="00AE1C97" w:rsidRPr="0044472C" w:rsidRDefault="00AE1C97" w:rsidP="00ED0A7A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1,319,268</w:t>
            </w:r>
          </w:p>
        </w:tc>
      </w:tr>
      <w:tr w:rsidR="00AE1C97" w:rsidRPr="00254A81" w14:paraId="6689E1B2" w14:textId="77777777" w:rsidTr="00BD66A4">
        <w:trPr>
          <w:cantSplit/>
          <w:trHeight w:hRule="exact" w:val="317"/>
        </w:trPr>
        <w:tc>
          <w:tcPr>
            <w:tcW w:w="6390" w:type="dxa"/>
          </w:tcPr>
          <w:p w14:paraId="02F61E98" w14:textId="77777777" w:rsidR="00AE1C97" w:rsidRPr="00604A0F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7005E99" w14:textId="77777777" w:rsidR="00AE1C97" w:rsidRPr="00604A0F" w:rsidRDefault="00AE1C97" w:rsidP="00AE1C97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39E1F6" w14:textId="77777777" w:rsidR="00AE1C97" w:rsidRPr="00604A0F" w:rsidRDefault="00AE1C97" w:rsidP="00AE1C97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B9E64B2" w14:textId="77777777" w:rsidR="00AE1C97" w:rsidRPr="00604A0F" w:rsidRDefault="00AE1C97" w:rsidP="00ED0A7A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E1C97" w:rsidRPr="00254A81" w14:paraId="72791172" w14:textId="77777777" w:rsidTr="00BD66A4">
        <w:trPr>
          <w:cantSplit/>
        </w:trPr>
        <w:tc>
          <w:tcPr>
            <w:tcW w:w="6390" w:type="dxa"/>
          </w:tcPr>
          <w:p w14:paraId="52A44C1E" w14:textId="77777777" w:rsidR="00AE1C97" w:rsidRPr="00BD66A4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350" w:type="dxa"/>
            <w:vAlign w:val="bottom"/>
          </w:tcPr>
          <w:p w14:paraId="04090EAB" w14:textId="77777777" w:rsidR="00AE1C97" w:rsidRPr="00BD66A4" w:rsidRDefault="00AE1C97" w:rsidP="00AE1C97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845B95" w14:textId="77777777" w:rsidR="00AE1C97" w:rsidRPr="00BD66A4" w:rsidRDefault="00AE1C97" w:rsidP="00AE1C97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BA5C6F" w14:textId="77777777" w:rsidR="00AE1C97" w:rsidRPr="00BD66A4" w:rsidRDefault="00AE1C97" w:rsidP="00ED0A7A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1C97" w:rsidRPr="00254A81" w14:paraId="7CFDBC46" w14:textId="77777777" w:rsidTr="00BD66A4">
        <w:trPr>
          <w:cantSplit/>
        </w:trPr>
        <w:tc>
          <w:tcPr>
            <w:tcW w:w="6390" w:type="dxa"/>
          </w:tcPr>
          <w:p w14:paraId="299F3DD3" w14:textId="77777777" w:rsidR="00AE1C97" w:rsidRPr="00BD66A4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D66A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350" w:type="dxa"/>
            <w:vAlign w:val="bottom"/>
          </w:tcPr>
          <w:p w14:paraId="5D13816C" w14:textId="53A6278C" w:rsidR="00AE1C97" w:rsidRPr="00BD66A4" w:rsidRDefault="00DA73D1" w:rsidP="00AE1C97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7,943,778</w:t>
            </w:r>
          </w:p>
        </w:tc>
        <w:tc>
          <w:tcPr>
            <w:tcW w:w="270" w:type="dxa"/>
          </w:tcPr>
          <w:p w14:paraId="5058E7CC" w14:textId="77777777" w:rsidR="00AE1C97" w:rsidRPr="00BD66A4" w:rsidRDefault="00AE1C97" w:rsidP="00AE1C97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C15599" w14:textId="28480492" w:rsidR="00AE1C97" w:rsidRPr="00BD66A4" w:rsidRDefault="00AE1C97" w:rsidP="00ED0A7A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3,573,209</w:t>
            </w:r>
          </w:p>
        </w:tc>
      </w:tr>
      <w:tr w:rsidR="00AE1C97" w:rsidRPr="00254A81" w14:paraId="366FC366" w14:textId="77777777" w:rsidTr="00BD66A4">
        <w:trPr>
          <w:cantSplit/>
        </w:trPr>
        <w:tc>
          <w:tcPr>
            <w:tcW w:w="6390" w:type="dxa"/>
          </w:tcPr>
          <w:p w14:paraId="2D2CC6A3" w14:textId="2087B41E" w:rsidR="00AE1C97" w:rsidRPr="00BD66A4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D66A4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03108">
              <w:rPr>
                <w:rFonts w:asciiTheme="majorBidi" w:hAnsiTheme="majorBidi" w:cstheme="majorBidi" w:hint="cs"/>
                <w:sz w:val="30"/>
                <w:szCs w:val="30"/>
                <w:cs/>
              </w:rPr>
              <w:t>(กลับรายการ)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377AC" w:rsidRPr="0044472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ค่าเผื่อสินค้าเสื่อมคุณภาพ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9CD22C6" w14:textId="6DE41F4A" w:rsidR="00AE1C97" w:rsidRPr="00BD66A4" w:rsidRDefault="00DA73D1" w:rsidP="00AE1C97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(31,345)</w:t>
            </w:r>
          </w:p>
        </w:tc>
        <w:tc>
          <w:tcPr>
            <w:tcW w:w="270" w:type="dxa"/>
          </w:tcPr>
          <w:p w14:paraId="3DBBCB50" w14:textId="77777777" w:rsidR="00AE1C97" w:rsidRPr="00BD66A4" w:rsidRDefault="00AE1C97" w:rsidP="00AE1C97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8739D8B" w14:textId="63915A4F" w:rsidR="00AE1C97" w:rsidRPr="00BD66A4" w:rsidRDefault="00AE1C97" w:rsidP="00ED0A7A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967</w:t>
            </w:r>
          </w:p>
        </w:tc>
      </w:tr>
      <w:tr w:rsidR="00AE1C97" w:rsidRPr="00254A81" w14:paraId="24BCBF58" w14:textId="77777777" w:rsidTr="00BD66A4">
        <w:trPr>
          <w:cantSplit/>
        </w:trPr>
        <w:tc>
          <w:tcPr>
            <w:tcW w:w="6390" w:type="dxa"/>
          </w:tcPr>
          <w:p w14:paraId="78A7FB17" w14:textId="77777777" w:rsidR="00AE1C97" w:rsidRPr="00604A0F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4A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895CB" w14:textId="5A426F6D" w:rsidR="00AE1C97" w:rsidRPr="00604A0F" w:rsidRDefault="00DA73D1" w:rsidP="00AE1C97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7,912,433</w:t>
            </w:r>
          </w:p>
        </w:tc>
        <w:tc>
          <w:tcPr>
            <w:tcW w:w="270" w:type="dxa"/>
          </w:tcPr>
          <w:p w14:paraId="64777113" w14:textId="77777777" w:rsidR="00AE1C97" w:rsidRPr="00604A0F" w:rsidRDefault="00AE1C97" w:rsidP="00AE1C97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39C80F" w14:textId="6DA19CED" w:rsidR="00AE1C97" w:rsidRPr="00604A0F" w:rsidRDefault="00AE1C97" w:rsidP="00ED0A7A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3,574,</w:t>
            </w:r>
            <w:r w:rsidR="0071199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436</w:t>
            </w:r>
          </w:p>
        </w:tc>
      </w:tr>
    </w:tbl>
    <w:p w14:paraId="2BE85F54" w14:textId="77777777" w:rsidR="00BC4730" w:rsidRPr="00BD66A4" w:rsidRDefault="00BC4730" w:rsidP="00A86171">
      <w:pPr>
        <w:tabs>
          <w:tab w:val="clear" w:pos="454"/>
          <w:tab w:val="left" w:pos="540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0C9DDB3B" w14:textId="04F8F26C" w:rsidR="00C26B39" w:rsidRPr="0044472C" w:rsidRDefault="00DA73D1" w:rsidP="009F172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8</w:t>
      </w:r>
      <w:r w:rsidR="00C26B39" w:rsidRPr="0044472C">
        <w:rPr>
          <w:rFonts w:ascii="Angsana New" w:hAnsi="Angsana New"/>
          <w:sz w:val="30"/>
          <w:szCs w:val="30"/>
          <w:u w:val="none"/>
          <w:cs/>
        </w:rPr>
        <w:tab/>
      </w:r>
      <w:r w:rsidR="00BD3DD4" w:rsidRPr="0044472C">
        <w:rPr>
          <w:rFonts w:ascii="Angsana New" w:hAnsi="Angsana New"/>
          <w:sz w:val="30"/>
          <w:szCs w:val="30"/>
          <w:u w:val="none"/>
          <w:cs/>
        </w:rPr>
        <w:t>เงินลงทุน</w:t>
      </w:r>
      <w:r w:rsidR="00600566" w:rsidRPr="0044472C">
        <w:rPr>
          <w:rFonts w:ascii="Angsana New" w:hAnsi="Angsana New"/>
          <w:sz w:val="30"/>
          <w:szCs w:val="30"/>
          <w:u w:val="none"/>
          <w:cs/>
        </w:rPr>
        <w:t>ในบริษัทร่วม</w:t>
      </w:r>
    </w:p>
    <w:p w14:paraId="1EF02560" w14:textId="77777777" w:rsidR="00BD3DD4" w:rsidRPr="00BD66A4" w:rsidRDefault="00BD3DD4" w:rsidP="00BD3DD4">
      <w:pPr>
        <w:rPr>
          <w:rFonts w:ascii="Angsana New" w:hAnsi="Angsana New"/>
          <w:sz w:val="28"/>
          <w:szCs w:val="28"/>
        </w:rPr>
      </w:pPr>
    </w:p>
    <w:tbl>
      <w:tblPr>
        <w:tblW w:w="925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77"/>
        <w:gridCol w:w="1080"/>
        <w:gridCol w:w="270"/>
        <w:gridCol w:w="1080"/>
        <w:gridCol w:w="270"/>
        <w:gridCol w:w="1116"/>
        <w:gridCol w:w="270"/>
        <w:gridCol w:w="1089"/>
      </w:tblGrid>
      <w:tr w:rsidR="00234A51" w:rsidRPr="0044472C" w14:paraId="130928F3" w14:textId="77777777" w:rsidTr="00BD66A4">
        <w:trPr>
          <w:cantSplit/>
          <w:trHeight w:hRule="exact" w:val="360"/>
          <w:tblHeader/>
        </w:trPr>
        <w:tc>
          <w:tcPr>
            <w:tcW w:w="4077" w:type="dxa"/>
          </w:tcPr>
          <w:p w14:paraId="07A295C2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</w:tcPr>
          <w:p w14:paraId="0357F6B1" w14:textId="77777777" w:rsidR="00234A51" w:rsidRPr="0044472C" w:rsidRDefault="00234A51" w:rsidP="00444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44472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609F9527" w14:textId="77777777" w:rsidR="00234A51" w:rsidRPr="0044472C" w:rsidRDefault="00234A51" w:rsidP="00444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75" w:type="dxa"/>
            <w:gridSpan w:val="3"/>
          </w:tcPr>
          <w:p w14:paraId="6529E37D" w14:textId="77777777" w:rsidR="00234A51" w:rsidRPr="0044472C" w:rsidRDefault="00234A51" w:rsidP="00444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44472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E1C97" w:rsidRPr="0044472C" w14:paraId="75663A01" w14:textId="77777777" w:rsidTr="00BD66A4">
        <w:trPr>
          <w:cantSplit/>
          <w:trHeight w:hRule="exact" w:val="389"/>
          <w:tblHeader/>
        </w:trPr>
        <w:tc>
          <w:tcPr>
            <w:tcW w:w="4077" w:type="dxa"/>
          </w:tcPr>
          <w:p w14:paraId="6174B363" w14:textId="77777777" w:rsidR="00AE1C97" w:rsidRPr="0044472C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512D73F" w14:textId="5D78DB2B" w:rsidR="00AE1C97" w:rsidRPr="0044472C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ED87682" w14:textId="77777777" w:rsidR="00AE1C97" w:rsidRPr="0044472C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1474545" w14:textId="007CFAD5" w:rsidR="00AE1C97" w:rsidRPr="0044472C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639656D" w14:textId="77777777" w:rsidR="00AE1C97" w:rsidRPr="0044472C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62F4B5A7" w14:textId="55AF7AAB" w:rsidR="00AE1C97" w:rsidRPr="0044472C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0E9A434" w14:textId="77777777" w:rsidR="00AE1C97" w:rsidRPr="0044472C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7E4D453D" w14:textId="4801E24A" w:rsidR="00AE1C97" w:rsidRPr="0044472C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E1C97" w:rsidRPr="0044472C" w14:paraId="0D48A4D4" w14:textId="77777777" w:rsidTr="00BD66A4">
        <w:trPr>
          <w:cantSplit/>
          <w:trHeight w:hRule="exact" w:val="360"/>
          <w:tblHeader/>
        </w:trPr>
        <w:tc>
          <w:tcPr>
            <w:tcW w:w="4077" w:type="dxa"/>
          </w:tcPr>
          <w:p w14:paraId="6DCC3A83" w14:textId="77777777" w:rsidR="00AE1C97" w:rsidRPr="0044472C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175" w:type="dxa"/>
            <w:gridSpan w:val="7"/>
          </w:tcPr>
          <w:p w14:paraId="4EEDA10F" w14:textId="77777777" w:rsidR="00AE1C97" w:rsidRPr="0044472C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44472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4447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AE1C97" w:rsidRPr="0044472C" w14:paraId="27D720DA" w14:textId="77777777" w:rsidTr="00BD66A4">
        <w:trPr>
          <w:cantSplit/>
          <w:trHeight w:hRule="exact" w:val="389"/>
        </w:trPr>
        <w:tc>
          <w:tcPr>
            <w:tcW w:w="4077" w:type="dxa"/>
          </w:tcPr>
          <w:p w14:paraId="36E80D77" w14:textId="77777777" w:rsidR="00AE1C97" w:rsidRPr="0044472C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447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1080" w:type="dxa"/>
          </w:tcPr>
          <w:p w14:paraId="7F596DC3" w14:textId="77777777" w:rsidR="00AE1C97" w:rsidRPr="0044472C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4D4C262" w14:textId="77777777" w:rsidR="00AE1C97" w:rsidRPr="0044472C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131FCDA" w14:textId="77777777" w:rsidR="00AE1C97" w:rsidRPr="0044472C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5BDE31A" w14:textId="77777777" w:rsidR="00AE1C97" w:rsidRPr="0044472C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20BE4738" w14:textId="77777777" w:rsidR="00AE1C97" w:rsidRPr="0044472C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EBF02F7" w14:textId="77777777" w:rsidR="00AE1C97" w:rsidRPr="0044472C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40E18C7B" w14:textId="77777777" w:rsidR="00AE1C97" w:rsidRPr="0044472C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A531B" w:rsidRPr="0044472C" w14:paraId="284DAA75" w14:textId="77777777" w:rsidTr="00BD66A4">
        <w:trPr>
          <w:cantSplit/>
          <w:trHeight w:hRule="exact" w:val="389"/>
        </w:trPr>
        <w:tc>
          <w:tcPr>
            <w:tcW w:w="4077" w:type="dxa"/>
          </w:tcPr>
          <w:p w14:paraId="031420B1" w14:textId="5AB889AC" w:rsidR="005A531B" w:rsidRPr="0044472C" w:rsidRDefault="005A531B" w:rsidP="005A5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44472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4472C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ของปีก่อน</w:t>
            </w:r>
            <w:r w:rsidRPr="004447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3636E371" w14:textId="0B5312F8" w:rsidR="005A531B" w:rsidRPr="0044472C" w:rsidRDefault="005A531B" w:rsidP="005A5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5,638,429</w:t>
            </w:r>
          </w:p>
        </w:tc>
        <w:tc>
          <w:tcPr>
            <w:tcW w:w="270" w:type="dxa"/>
          </w:tcPr>
          <w:p w14:paraId="72C04848" w14:textId="77777777" w:rsidR="005A531B" w:rsidRPr="0044472C" w:rsidRDefault="005A531B" w:rsidP="005A5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5A1E804" w14:textId="0D0B5EA8" w:rsidR="005A531B" w:rsidRPr="0044472C" w:rsidRDefault="005A531B" w:rsidP="005A5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5,163,284</w:t>
            </w:r>
          </w:p>
        </w:tc>
        <w:tc>
          <w:tcPr>
            <w:tcW w:w="270" w:type="dxa"/>
          </w:tcPr>
          <w:p w14:paraId="3F4ED704" w14:textId="77777777" w:rsidR="005A531B" w:rsidRPr="0044472C" w:rsidRDefault="005A531B" w:rsidP="005A5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4E9B8E11" w14:textId="083B0D1B" w:rsidR="005A531B" w:rsidRPr="0044472C" w:rsidRDefault="005A531B" w:rsidP="005A5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770,364</w:t>
            </w:r>
          </w:p>
        </w:tc>
        <w:tc>
          <w:tcPr>
            <w:tcW w:w="270" w:type="dxa"/>
          </w:tcPr>
          <w:p w14:paraId="40A6054E" w14:textId="77777777" w:rsidR="005A531B" w:rsidRPr="0044472C" w:rsidRDefault="005A531B" w:rsidP="005A5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3C266717" w14:textId="5C726F84" w:rsidR="005A531B" w:rsidRPr="0044472C" w:rsidRDefault="005A531B" w:rsidP="005A5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770,364</w:t>
            </w:r>
          </w:p>
        </w:tc>
      </w:tr>
      <w:tr w:rsidR="005A531B" w:rsidRPr="0044472C" w14:paraId="1E2786A4" w14:textId="77777777" w:rsidTr="00BD66A4">
        <w:trPr>
          <w:cantSplit/>
          <w:trHeight w:hRule="exact" w:val="389"/>
        </w:trPr>
        <w:tc>
          <w:tcPr>
            <w:tcW w:w="4077" w:type="dxa"/>
          </w:tcPr>
          <w:p w14:paraId="469120D2" w14:textId="1B5D0EA9" w:rsidR="005A531B" w:rsidRPr="0044472C" w:rsidRDefault="005A531B" w:rsidP="005A5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ส่วนแบ่งกำไรสุทธิจากเงินลงทุนในบริษัทร่วม</w:t>
            </w:r>
          </w:p>
        </w:tc>
        <w:tc>
          <w:tcPr>
            <w:tcW w:w="1080" w:type="dxa"/>
          </w:tcPr>
          <w:p w14:paraId="48A4FBB8" w14:textId="2D2D0953" w:rsidR="005A531B" w:rsidRPr="0044472C" w:rsidRDefault="005A531B" w:rsidP="005A5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2,000,352</w:t>
            </w:r>
          </w:p>
        </w:tc>
        <w:tc>
          <w:tcPr>
            <w:tcW w:w="270" w:type="dxa"/>
          </w:tcPr>
          <w:p w14:paraId="7C599D1A" w14:textId="77777777" w:rsidR="005A531B" w:rsidRPr="0044472C" w:rsidRDefault="005A531B" w:rsidP="005A5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4ECF7CB" w14:textId="33CB7DFC" w:rsidR="005A531B" w:rsidRPr="0044472C" w:rsidRDefault="005A531B" w:rsidP="005A5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343,468</w:t>
            </w:r>
          </w:p>
        </w:tc>
        <w:tc>
          <w:tcPr>
            <w:tcW w:w="270" w:type="dxa"/>
          </w:tcPr>
          <w:p w14:paraId="61EAD846" w14:textId="77777777" w:rsidR="005A531B" w:rsidRPr="0044472C" w:rsidRDefault="005A531B" w:rsidP="005A5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0977D1BF" w14:textId="20ACF54E" w:rsidR="005A531B" w:rsidRPr="0044472C" w:rsidRDefault="005A531B" w:rsidP="005A5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B63778" w14:textId="77777777" w:rsidR="005A531B" w:rsidRPr="0044472C" w:rsidRDefault="005A531B" w:rsidP="005A531B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6D7AE170" w14:textId="264B7320" w:rsidR="005A531B" w:rsidRPr="0044472C" w:rsidRDefault="005A531B" w:rsidP="005A5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531B" w:rsidRPr="0044472C" w14:paraId="67588CEF" w14:textId="77777777" w:rsidTr="00BD66A4">
        <w:trPr>
          <w:cantSplit/>
          <w:trHeight w:hRule="exact" w:val="389"/>
        </w:trPr>
        <w:tc>
          <w:tcPr>
            <w:tcW w:w="4077" w:type="dxa"/>
          </w:tcPr>
          <w:p w14:paraId="6CCEBF41" w14:textId="77777777" w:rsidR="005A531B" w:rsidRPr="0044472C" w:rsidRDefault="005A531B" w:rsidP="005A5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ส่วนแบ่งกำไรเบ็ดเสร็จอื่น</w:t>
            </w:r>
            <w:r w:rsidRPr="004447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44472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4472C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สุทธิจากภาษี</w:t>
            </w:r>
          </w:p>
        </w:tc>
        <w:tc>
          <w:tcPr>
            <w:tcW w:w="1080" w:type="dxa"/>
          </w:tcPr>
          <w:p w14:paraId="528C2263" w14:textId="7208C921" w:rsidR="005A531B" w:rsidRPr="0044472C" w:rsidRDefault="005A531B" w:rsidP="005A5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EE50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  <w:tc>
          <w:tcPr>
            <w:tcW w:w="270" w:type="dxa"/>
          </w:tcPr>
          <w:p w14:paraId="651020E1" w14:textId="77777777" w:rsidR="005A531B" w:rsidRPr="0044472C" w:rsidRDefault="005A531B" w:rsidP="005A5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6CA4DAD" w14:textId="1E2D454E" w:rsidR="005A531B" w:rsidRPr="0044472C" w:rsidRDefault="005A531B" w:rsidP="005A5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56,354</w:t>
            </w:r>
          </w:p>
        </w:tc>
        <w:tc>
          <w:tcPr>
            <w:tcW w:w="270" w:type="dxa"/>
          </w:tcPr>
          <w:p w14:paraId="0A12BBF2" w14:textId="77777777" w:rsidR="005A531B" w:rsidRPr="0044472C" w:rsidRDefault="005A531B" w:rsidP="005A5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0BC0DB14" w14:textId="49C88A64" w:rsidR="005A531B" w:rsidRPr="0044472C" w:rsidRDefault="005A531B" w:rsidP="005A5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A14F88" w14:textId="77777777" w:rsidR="005A531B" w:rsidRPr="0044472C" w:rsidRDefault="005A531B" w:rsidP="005A531B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4774CFE6" w14:textId="2D71FBFD" w:rsidR="005A531B" w:rsidRPr="0044472C" w:rsidRDefault="005A531B" w:rsidP="005A5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531B" w:rsidRPr="0044472C" w14:paraId="33705742" w14:textId="77777777" w:rsidTr="00BD66A4">
        <w:trPr>
          <w:cantSplit/>
          <w:trHeight w:hRule="exact" w:val="389"/>
        </w:trPr>
        <w:tc>
          <w:tcPr>
            <w:tcW w:w="4077" w:type="dxa"/>
          </w:tcPr>
          <w:p w14:paraId="4B23A515" w14:textId="77777777" w:rsidR="005A531B" w:rsidRPr="0044472C" w:rsidRDefault="005A531B" w:rsidP="005A5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318104ED" w14:textId="08DCF4B3" w:rsidR="005A531B" w:rsidRPr="0044472C" w:rsidRDefault="005A531B" w:rsidP="005A5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(25,491)</w:t>
            </w:r>
          </w:p>
        </w:tc>
        <w:tc>
          <w:tcPr>
            <w:tcW w:w="270" w:type="dxa"/>
          </w:tcPr>
          <w:p w14:paraId="3DA6B9F6" w14:textId="77777777" w:rsidR="005A531B" w:rsidRPr="0044472C" w:rsidRDefault="005A531B" w:rsidP="005A5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038DF3E" w14:textId="1FA43E10" w:rsidR="005A531B" w:rsidRPr="0044472C" w:rsidRDefault="005A531B" w:rsidP="005A5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(25,491)</w:t>
            </w:r>
          </w:p>
        </w:tc>
        <w:tc>
          <w:tcPr>
            <w:tcW w:w="270" w:type="dxa"/>
          </w:tcPr>
          <w:p w14:paraId="60D9354C" w14:textId="77777777" w:rsidR="005A531B" w:rsidRPr="0044472C" w:rsidRDefault="005A531B" w:rsidP="005A5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07DE9468" w14:textId="7AEDA6C7" w:rsidR="005A531B" w:rsidRPr="0044472C" w:rsidRDefault="005A531B" w:rsidP="005A5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F00D90" w14:textId="77777777" w:rsidR="005A531B" w:rsidRPr="0044472C" w:rsidRDefault="005A531B" w:rsidP="005A531B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1444EE22" w14:textId="0A241EA0" w:rsidR="005A531B" w:rsidRPr="0044472C" w:rsidRDefault="005A531B" w:rsidP="005A5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531B" w:rsidRPr="0044472C" w14:paraId="2F946D74" w14:textId="77777777" w:rsidTr="00BD66A4">
        <w:trPr>
          <w:cantSplit/>
          <w:trHeight w:hRule="exact" w:val="389"/>
        </w:trPr>
        <w:tc>
          <w:tcPr>
            <w:tcW w:w="4077" w:type="dxa"/>
          </w:tcPr>
          <w:p w14:paraId="77D05A33" w14:textId="77777777" w:rsidR="005A531B" w:rsidRPr="0044472C" w:rsidRDefault="005A531B" w:rsidP="005A5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ผลต่างจากการแปลงค่าหน่วยงานต่างประเทศ</w:t>
            </w:r>
          </w:p>
        </w:tc>
        <w:tc>
          <w:tcPr>
            <w:tcW w:w="1080" w:type="dxa"/>
          </w:tcPr>
          <w:p w14:paraId="0F214935" w14:textId="26B79D32" w:rsidR="005A531B" w:rsidRPr="0044472C" w:rsidRDefault="005A531B" w:rsidP="005A5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141,652</w:t>
            </w:r>
          </w:p>
        </w:tc>
        <w:tc>
          <w:tcPr>
            <w:tcW w:w="270" w:type="dxa"/>
          </w:tcPr>
          <w:p w14:paraId="0B023D11" w14:textId="77777777" w:rsidR="005A531B" w:rsidRPr="0044472C" w:rsidRDefault="005A531B" w:rsidP="005A5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FED5B3D" w14:textId="6D163C10" w:rsidR="005A531B" w:rsidRPr="0044472C" w:rsidRDefault="005A531B" w:rsidP="005A5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100,814</w:t>
            </w:r>
          </w:p>
        </w:tc>
        <w:tc>
          <w:tcPr>
            <w:tcW w:w="270" w:type="dxa"/>
          </w:tcPr>
          <w:p w14:paraId="7FD2177C" w14:textId="77777777" w:rsidR="005A531B" w:rsidRPr="0044472C" w:rsidRDefault="005A531B" w:rsidP="005A5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39DBF8A4" w14:textId="090B14CC" w:rsidR="005A531B" w:rsidRPr="0044472C" w:rsidRDefault="005A531B" w:rsidP="005A531B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DE8A83" w14:textId="77777777" w:rsidR="005A531B" w:rsidRPr="0044472C" w:rsidRDefault="005A531B" w:rsidP="005A531B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6274A2BF" w14:textId="092987A4" w:rsidR="005A531B" w:rsidRPr="0044472C" w:rsidRDefault="005A531B" w:rsidP="005A531B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531B" w:rsidRPr="0044472C" w14:paraId="72CB6548" w14:textId="77777777" w:rsidTr="00BD66A4">
        <w:trPr>
          <w:cantSplit/>
          <w:trHeight w:hRule="exact" w:val="389"/>
        </w:trPr>
        <w:tc>
          <w:tcPr>
            <w:tcW w:w="4077" w:type="dxa"/>
          </w:tcPr>
          <w:p w14:paraId="6C37BC7A" w14:textId="77777777" w:rsidR="005A531B" w:rsidRPr="0044472C" w:rsidRDefault="005A531B" w:rsidP="005A5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47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4447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447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467D25" w14:textId="13C8907E" w:rsidR="005A531B" w:rsidRPr="0044472C" w:rsidRDefault="005A531B" w:rsidP="005A5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7,774,680</w:t>
            </w:r>
          </w:p>
        </w:tc>
        <w:tc>
          <w:tcPr>
            <w:tcW w:w="270" w:type="dxa"/>
          </w:tcPr>
          <w:p w14:paraId="783BD2C6" w14:textId="77777777" w:rsidR="005A531B" w:rsidRPr="0044472C" w:rsidRDefault="005A531B" w:rsidP="005A5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11EA12" w14:textId="105BF643" w:rsidR="005A531B" w:rsidRPr="0044472C" w:rsidRDefault="005A531B" w:rsidP="005A5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447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638,429</w:t>
            </w:r>
          </w:p>
        </w:tc>
        <w:tc>
          <w:tcPr>
            <w:tcW w:w="270" w:type="dxa"/>
          </w:tcPr>
          <w:p w14:paraId="0C4D7D00" w14:textId="77777777" w:rsidR="005A531B" w:rsidRPr="0044472C" w:rsidRDefault="005A531B" w:rsidP="005A5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3C10EEB" w14:textId="33031C91" w:rsidR="005A531B" w:rsidRPr="0044472C" w:rsidRDefault="005A531B" w:rsidP="005A5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447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770,364</w:t>
            </w:r>
          </w:p>
        </w:tc>
        <w:tc>
          <w:tcPr>
            <w:tcW w:w="270" w:type="dxa"/>
          </w:tcPr>
          <w:p w14:paraId="7065FD66" w14:textId="77777777" w:rsidR="005A531B" w:rsidRPr="0044472C" w:rsidRDefault="005A531B" w:rsidP="005A5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3B71C75" w14:textId="196BB14F" w:rsidR="005A531B" w:rsidRPr="0044472C" w:rsidRDefault="005A531B" w:rsidP="005A5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447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770,364</w:t>
            </w:r>
          </w:p>
        </w:tc>
      </w:tr>
    </w:tbl>
    <w:p w14:paraId="1DA854A6" w14:textId="77777777" w:rsidR="00234A51" w:rsidRPr="00BD66A4" w:rsidRDefault="00234A51" w:rsidP="00234A51">
      <w:pPr>
        <w:rPr>
          <w:rFonts w:ascii="Angsana New" w:hAnsi="Angsana New"/>
          <w:sz w:val="28"/>
          <w:szCs w:val="28"/>
        </w:rPr>
      </w:pPr>
    </w:p>
    <w:p w14:paraId="4B772FC9" w14:textId="77777777" w:rsidR="00234A51" w:rsidRDefault="00234A51" w:rsidP="00234A51">
      <w:pPr>
        <w:ind w:firstLine="706"/>
        <w:rPr>
          <w:rFonts w:ascii="Angsana New" w:hAnsi="Angsana New"/>
          <w:sz w:val="30"/>
          <w:szCs w:val="30"/>
        </w:rPr>
      </w:pPr>
    </w:p>
    <w:p w14:paraId="05D50164" w14:textId="36711FA4" w:rsidR="00234A51" w:rsidRPr="00234A51" w:rsidRDefault="00234A51" w:rsidP="00234A51">
      <w:pPr>
        <w:rPr>
          <w:rFonts w:ascii="Angsana New" w:hAnsi="Angsana New"/>
          <w:sz w:val="30"/>
          <w:szCs w:val="30"/>
          <w:cs/>
        </w:rPr>
        <w:sectPr w:rsidR="00234A51" w:rsidRPr="00234A51" w:rsidSect="00BE0B2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360"/>
        </w:sectPr>
      </w:pPr>
    </w:p>
    <w:p w14:paraId="19BAE912" w14:textId="7634D92B" w:rsidR="00CA43DC" w:rsidRDefault="00CA43DC" w:rsidP="00CA4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2"/>
        <w:jc w:val="thaiDistribute"/>
        <w:rPr>
          <w:rFonts w:ascii="Angsana New" w:hAnsi="Angsana New"/>
          <w:sz w:val="30"/>
          <w:szCs w:val="30"/>
        </w:rPr>
      </w:pPr>
      <w:r w:rsidRPr="0044472C">
        <w:rPr>
          <w:rFonts w:asciiTheme="majorBidi" w:hAnsiTheme="majorBidi" w:cstheme="majorBidi"/>
          <w:sz w:val="30"/>
          <w:szCs w:val="30"/>
          <w:cs/>
        </w:rPr>
        <w:lastRenderedPageBreak/>
        <w:t>ไม่มีการซื้อและจำหน่ายเงินลงทุนในบริษัทร่วม ในระหว่าง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44472C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44472C">
        <w:rPr>
          <w:rFonts w:asciiTheme="majorBidi" w:hAnsiTheme="majorBidi" w:cstheme="majorBidi"/>
          <w:sz w:val="30"/>
          <w:szCs w:val="30"/>
        </w:rPr>
        <w:t xml:space="preserve">31 </w:t>
      </w:r>
      <w:r w:rsidRPr="0044472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44472C">
        <w:rPr>
          <w:rFonts w:asciiTheme="majorBidi" w:hAnsiTheme="majorBidi" w:cstheme="majorBidi"/>
          <w:sz w:val="30"/>
          <w:szCs w:val="30"/>
        </w:rPr>
        <w:t>256</w:t>
      </w:r>
      <w:r w:rsidR="00711995">
        <w:rPr>
          <w:rFonts w:asciiTheme="majorBidi" w:hAnsiTheme="majorBidi" w:cstheme="majorBidi"/>
          <w:sz w:val="30"/>
          <w:szCs w:val="30"/>
        </w:rPr>
        <w:t>5</w:t>
      </w:r>
    </w:p>
    <w:p w14:paraId="41478D5C" w14:textId="77777777" w:rsidR="00CA43DC" w:rsidRDefault="00CA43DC" w:rsidP="00234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2"/>
        <w:jc w:val="thaiDistribute"/>
        <w:rPr>
          <w:rFonts w:ascii="Angsana New" w:hAnsi="Angsana New"/>
          <w:sz w:val="30"/>
          <w:szCs w:val="30"/>
        </w:rPr>
      </w:pPr>
    </w:p>
    <w:p w14:paraId="18FFB09E" w14:textId="4EE3B5C8" w:rsidR="00543F83" w:rsidRPr="00254A81" w:rsidRDefault="00543F83" w:rsidP="00234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2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เงินลงทุนในตราสารทุนที่บันทึกตามวิธีส่วนได้เสีย ณ วันที่</w:t>
      </w:r>
      <w:r w:rsidRPr="00254A81">
        <w:rPr>
          <w:rFonts w:ascii="Angsana New" w:hAnsi="Angsana New"/>
          <w:sz w:val="30"/>
          <w:szCs w:val="30"/>
          <w:lang w:bidi="ar-SA"/>
        </w:rPr>
        <w:t xml:space="preserve"> </w:t>
      </w:r>
      <w:r w:rsidR="0039076D" w:rsidRPr="00254A81">
        <w:rPr>
          <w:rFonts w:ascii="Angsana New" w:hAnsi="Angsana New"/>
          <w:sz w:val="30"/>
          <w:szCs w:val="30"/>
        </w:rPr>
        <w:t>31</w:t>
      </w:r>
      <w:r w:rsidRPr="00254A81">
        <w:rPr>
          <w:rFonts w:ascii="Angsana New" w:hAnsi="Angsana New"/>
          <w:sz w:val="30"/>
          <w:szCs w:val="30"/>
          <w:cs/>
        </w:rPr>
        <w:t xml:space="preserve"> มี</w:t>
      </w:r>
      <w:r w:rsidR="0039076D" w:rsidRPr="00254A81">
        <w:rPr>
          <w:rFonts w:ascii="Angsana New" w:hAnsi="Angsana New"/>
          <w:sz w:val="30"/>
          <w:szCs w:val="30"/>
          <w:cs/>
        </w:rPr>
        <w:t xml:space="preserve">นาคม </w:t>
      </w:r>
      <w:r w:rsidR="00AE1C97">
        <w:rPr>
          <w:rFonts w:ascii="Angsana New" w:hAnsi="Angsana New"/>
          <w:sz w:val="30"/>
          <w:szCs w:val="30"/>
        </w:rPr>
        <w:t xml:space="preserve">2565 </w:t>
      </w:r>
      <w:r w:rsidR="00700CF8">
        <w:rPr>
          <w:rFonts w:ascii="Angsana New" w:hAnsi="Angsana New"/>
          <w:sz w:val="30"/>
          <w:szCs w:val="30"/>
          <w:cs/>
        </w:rPr>
        <w:t xml:space="preserve">และ </w:t>
      </w:r>
      <w:r w:rsidR="00AE1C97">
        <w:rPr>
          <w:rFonts w:ascii="Angsana New" w:hAnsi="Angsana New"/>
          <w:sz w:val="30"/>
          <w:szCs w:val="30"/>
        </w:rPr>
        <w:t>2564</w:t>
      </w:r>
      <w:r w:rsidR="00AE1C97" w:rsidRPr="00254A81">
        <w:rPr>
          <w:rFonts w:ascii="Angsana New" w:hAnsi="Angsana New"/>
          <w:sz w:val="30"/>
          <w:szCs w:val="30"/>
          <w:cs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>และเงินปันผลรับจากเงินลงทุนดังกล่าวสำหรับ</w:t>
      </w:r>
      <w:r w:rsidR="000277F7" w:rsidRPr="00254A81">
        <w:rPr>
          <w:rFonts w:ascii="Angsana New" w:hAnsi="Angsana New"/>
          <w:sz w:val="30"/>
          <w:szCs w:val="30"/>
          <w:cs/>
        </w:rPr>
        <w:t>แต่ละ</w:t>
      </w:r>
      <w:r w:rsidRPr="00254A81">
        <w:rPr>
          <w:rFonts w:ascii="Angsana New" w:hAnsi="Angsana New"/>
          <w:sz w:val="30"/>
          <w:szCs w:val="30"/>
          <w:cs/>
        </w:rPr>
        <w:t>ปี มีดังนี้</w:t>
      </w:r>
    </w:p>
    <w:p w14:paraId="24276BA0" w14:textId="77777777" w:rsidR="00BC4730" w:rsidRPr="00254A81" w:rsidRDefault="00BC4730" w:rsidP="00093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392"/>
        <w:jc w:val="thaiDistribute"/>
        <w:rPr>
          <w:rFonts w:ascii="Angsana New" w:hAnsi="Angsana New"/>
          <w:sz w:val="30"/>
          <w:szCs w:val="30"/>
        </w:rPr>
      </w:pPr>
    </w:p>
    <w:tbl>
      <w:tblPr>
        <w:tblW w:w="15210" w:type="dxa"/>
        <w:tblInd w:w="-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065"/>
        <w:gridCol w:w="1165"/>
        <w:gridCol w:w="1180"/>
        <w:gridCol w:w="990"/>
        <w:gridCol w:w="182"/>
        <w:gridCol w:w="835"/>
        <w:gridCol w:w="180"/>
        <w:gridCol w:w="949"/>
        <w:gridCol w:w="180"/>
        <w:gridCol w:w="810"/>
        <w:gridCol w:w="82"/>
        <w:gridCol w:w="98"/>
        <w:gridCol w:w="82"/>
        <w:gridCol w:w="922"/>
        <w:gridCol w:w="180"/>
        <w:gridCol w:w="900"/>
        <w:gridCol w:w="25"/>
        <w:gridCol w:w="155"/>
        <w:gridCol w:w="23"/>
        <w:gridCol w:w="882"/>
        <w:gridCol w:w="180"/>
        <w:gridCol w:w="900"/>
        <w:gridCol w:w="180"/>
        <w:gridCol w:w="895"/>
        <w:gridCol w:w="178"/>
        <w:gridCol w:w="992"/>
      </w:tblGrid>
      <w:tr w:rsidR="00234A51" w:rsidRPr="00914339" w14:paraId="31650934" w14:textId="77777777" w:rsidTr="00BD66A4">
        <w:trPr>
          <w:cantSplit/>
          <w:tblHeader/>
        </w:trPr>
        <w:tc>
          <w:tcPr>
            <w:tcW w:w="2065" w:type="dxa"/>
          </w:tcPr>
          <w:p w14:paraId="79FFFAB2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bookmarkStart w:id="5" w:name="_Hlk72159339"/>
          </w:p>
        </w:tc>
        <w:tc>
          <w:tcPr>
            <w:tcW w:w="1165" w:type="dxa"/>
          </w:tcPr>
          <w:p w14:paraId="6C416C35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0" w:type="dxa"/>
          </w:tcPr>
          <w:p w14:paraId="24E11CAD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007" w:type="dxa"/>
            <w:gridSpan w:val="3"/>
          </w:tcPr>
          <w:p w14:paraId="6B15D038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EE1D71A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39" w:type="dxa"/>
            <w:gridSpan w:val="3"/>
          </w:tcPr>
          <w:p w14:paraId="7905C381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14:paraId="6D2A1B81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494" w:type="dxa"/>
            <w:gridSpan w:val="14"/>
            <w:hideMark/>
          </w:tcPr>
          <w:p w14:paraId="036E1695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91433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234A51" w:rsidRPr="00914339" w14:paraId="04A27EED" w14:textId="77777777" w:rsidTr="00BD66A4">
        <w:trPr>
          <w:cantSplit/>
          <w:tblHeader/>
        </w:trPr>
        <w:tc>
          <w:tcPr>
            <w:tcW w:w="2065" w:type="dxa"/>
          </w:tcPr>
          <w:p w14:paraId="0C1ED6C7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5" w:type="dxa"/>
            <w:hideMark/>
          </w:tcPr>
          <w:p w14:paraId="16223D54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ลักษณะธุรกิจ</w:t>
            </w:r>
          </w:p>
        </w:tc>
        <w:tc>
          <w:tcPr>
            <w:tcW w:w="1180" w:type="dxa"/>
            <w:hideMark/>
          </w:tcPr>
          <w:p w14:paraId="3A97795C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ประเทศที่</w:t>
            </w:r>
            <w:r w:rsidRPr="0091433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</w:t>
            </w:r>
            <w:r w:rsidRPr="009143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กิจการจัดตั้ง</w:t>
            </w:r>
          </w:p>
        </w:tc>
        <w:tc>
          <w:tcPr>
            <w:tcW w:w="2007" w:type="dxa"/>
            <w:gridSpan w:val="3"/>
            <w:hideMark/>
          </w:tcPr>
          <w:p w14:paraId="6017A0F3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สัดส่วนความเป็น</w:t>
            </w:r>
            <w:r w:rsidRPr="0091433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</w:t>
            </w:r>
          </w:p>
          <w:p w14:paraId="05868504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เจ้าของ</w:t>
            </w:r>
          </w:p>
        </w:tc>
        <w:tc>
          <w:tcPr>
            <w:tcW w:w="180" w:type="dxa"/>
          </w:tcPr>
          <w:p w14:paraId="14A98BCD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39" w:type="dxa"/>
            <w:gridSpan w:val="3"/>
          </w:tcPr>
          <w:p w14:paraId="4764E46E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049C2934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  <w:r w:rsidRPr="00914339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  <w:gridSpan w:val="2"/>
          </w:tcPr>
          <w:p w14:paraId="75E5702D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084" w:type="dxa"/>
            <w:gridSpan w:val="4"/>
          </w:tcPr>
          <w:p w14:paraId="7E0D68B4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6376B30E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  <w:r w:rsidRPr="00914339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5BC00F0E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85" w:type="dxa"/>
            <w:gridSpan w:val="4"/>
            <w:hideMark/>
          </w:tcPr>
          <w:p w14:paraId="720E664C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914339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มูลค่าตาม</w:t>
            </w:r>
          </w:p>
          <w:p w14:paraId="2D776620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914339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80" w:type="dxa"/>
          </w:tcPr>
          <w:p w14:paraId="58959E7C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2065" w:type="dxa"/>
            <w:gridSpan w:val="3"/>
            <w:hideMark/>
          </w:tcPr>
          <w:p w14:paraId="1E3B75AE" w14:textId="77777777" w:rsidR="00CA43DC" w:rsidRDefault="00CA43DC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7EEDD21C" w14:textId="227C865D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</w:tr>
      <w:tr w:rsidR="00AE1C97" w:rsidRPr="00914339" w14:paraId="2AD11FAB" w14:textId="77777777" w:rsidTr="00BD66A4">
        <w:trPr>
          <w:cantSplit/>
          <w:tblHeader/>
        </w:trPr>
        <w:tc>
          <w:tcPr>
            <w:tcW w:w="2065" w:type="dxa"/>
          </w:tcPr>
          <w:p w14:paraId="68EBFC39" w14:textId="77777777" w:rsidR="00AE1C97" w:rsidRPr="00914339" w:rsidRDefault="00AE1C97" w:rsidP="00AE1C97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165" w:type="dxa"/>
          </w:tcPr>
          <w:p w14:paraId="40380467" w14:textId="77777777" w:rsidR="00AE1C97" w:rsidRPr="00914339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1180" w:type="dxa"/>
          </w:tcPr>
          <w:p w14:paraId="400DBA43" w14:textId="77777777" w:rsidR="00AE1C97" w:rsidRPr="00914339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69AF63D2" w14:textId="10C194FF" w:rsidR="00AE1C97" w:rsidRPr="00914339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182" w:type="dxa"/>
            <w:vAlign w:val="bottom"/>
          </w:tcPr>
          <w:p w14:paraId="08955412" w14:textId="77777777" w:rsidR="00AE1C97" w:rsidRPr="00914339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  <w:vAlign w:val="bottom"/>
            <w:hideMark/>
          </w:tcPr>
          <w:p w14:paraId="63C6F5C7" w14:textId="0BF76468" w:rsidR="00AE1C97" w:rsidRPr="00914339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914339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180" w:type="dxa"/>
            <w:vAlign w:val="bottom"/>
          </w:tcPr>
          <w:p w14:paraId="62CFB8D2" w14:textId="77777777" w:rsidR="00AE1C97" w:rsidRPr="00914339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  <w:vAlign w:val="bottom"/>
            <w:hideMark/>
          </w:tcPr>
          <w:p w14:paraId="55F22ED9" w14:textId="2CD39936" w:rsidR="00AE1C97" w:rsidRPr="00914339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914339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46FC1D83" w14:textId="77777777" w:rsidR="00AE1C97" w:rsidRPr="00914339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51050CE5" w14:textId="4CA985A2" w:rsidR="00AE1C97" w:rsidRPr="00914339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914339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180" w:type="dxa"/>
            <w:gridSpan w:val="2"/>
            <w:vAlign w:val="bottom"/>
          </w:tcPr>
          <w:p w14:paraId="49CC9305" w14:textId="77777777" w:rsidR="00AE1C97" w:rsidRPr="00914339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04" w:type="dxa"/>
            <w:gridSpan w:val="2"/>
            <w:vAlign w:val="bottom"/>
            <w:hideMark/>
          </w:tcPr>
          <w:p w14:paraId="4830FAE3" w14:textId="1E78699A" w:rsidR="00AE1C97" w:rsidRPr="00914339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914339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1A15A8AA" w14:textId="77777777" w:rsidR="00AE1C97" w:rsidRPr="00914339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  <w:hideMark/>
          </w:tcPr>
          <w:p w14:paraId="4BF43F33" w14:textId="0C77F2F1" w:rsidR="00AE1C97" w:rsidRPr="00914339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914339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180" w:type="dxa"/>
            <w:gridSpan w:val="2"/>
            <w:vAlign w:val="bottom"/>
          </w:tcPr>
          <w:p w14:paraId="74295F44" w14:textId="77777777" w:rsidR="00AE1C97" w:rsidRPr="00914339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5" w:type="dxa"/>
            <w:gridSpan w:val="2"/>
            <w:vAlign w:val="bottom"/>
            <w:hideMark/>
          </w:tcPr>
          <w:p w14:paraId="7238A870" w14:textId="70AFD1A7" w:rsidR="00AE1C97" w:rsidRPr="00914339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914339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02A2D0E5" w14:textId="77777777" w:rsidR="00AE1C97" w:rsidRPr="00914339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  <w:hideMark/>
          </w:tcPr>
          <w:p w14:paraId="3B348C93" w14:textId="240AE629" w:rsidR="00AE1C97" w:rsidRPr="00914339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914339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180" w:type="dxa"/>
            <w:vAlign w:val="bottom"/>
          </w:tcPr>
          <w:p w14:paraId="6A01C3C3" w14:textId="77777777" w:rsidR="00AE1C97" w:rsidRPr="00914339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vAlign w:val="bottom"/>
            <w:hideMark/>
          </w:tcPr>
          <w:p w14:paraId="60BFF0F2" w14:textId="512C7B59" w:rsidR="00AE1C97" w:rsidRPr="00914339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914339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178" w:type="dxa"/>
            <w:vAlign w:val="bottom"/>
          </w:tcPr>
          <w:p w14:paraId="3E8B5D57" w14:textId="77777777" w:rsidR="00AE1C97" w:rsidRPr="00914339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  <w:hideMark/>
          </w:tcPr>
          <w:p w14:paraId="03889BE4" w14:textId="3229E1DA" w:rsidR="00AE1C97" w:rsidRPr="00914339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914339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4</w:t>
            </w:r>
          </w:p>
        </w:tc>
      </w:tr>
      <w:tr w:rsidR="00AE1C97" w:rsidRPr="00914339" w14:paraId="31EF06CD" w14:textId="77777777" w:rsidTr="00BD66A4">
        <w:trPr>
          <w:cantSplit/>
          <w:trHeight w:val="261"/>
        </w:trPr>
        <w:tc>
          <w:tcPr>
            <w:tcW w:w="2065" w:type="dxa"/>
          </w:tcPr>
          <w:p w14:paraId="33B8B28C" w14:textId="77777777" w:rsidR="00AE1C97" w:rsidRPr="00914339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5" w:type="dxa"/>
          </w:tcPr>
          <w:p w14:paraId="4FA66D04" w14:textId="77777777" w:rsidR="00AE1C97" w:rsidRPr="00914339" w:rsidRDefault="00AE1C97" w:rsidP="00AE1C97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1180" w:type="dxa"/>
          </w:tcPr>
          <w:p w14:paraId="3EB10938" w14:textId="77777777" w:rsidR="00AE1C97" w:rsidRPr="00914339" w:rsidRDefault="00AE1C97" w:rsidP="00AE1C97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2007" w:type="dxa"/>
            <w:gridSpan w:val="3"/>
            <w:hideMark/>
          </w:tcPr>
          <w:p w14:paraId="28BB9039" w14:textId="77777777" w:rsidR="00AE1C97" w:rsidRPr="00914339" w:rsidRDefault="00AE1C97" w:rsidP="00AE1C97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1433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9143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ร้อยละ</w:t>
            </w:r>
            <w:r w:rsidRPr="0091433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</w:tcPr>
          <w:p w14:paraId="3E989D3E" w14:textId="77777777" w:rsidR="00AE1C97" w:rsidRPr="00914339" w:rsidRDefault="00AE1C97" w:rsidP="00AE1C97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613" w:type="dxa"/>
            <w:gridSpan w:val="19"/>
            <w:hideMark/>
          </w:tcPr>
          <w:p w14:paraId="7FD538BF" w14:textId="77777777" w:rsidR="00AE1C97" w:rsidRPr="00914339" w:rsidRDefault="00AE1C97" w:rsidP="00AE1C97">
            <w:pPr>
              <w:tabs>
                <w:tab w:val="clear" w:pos="227"/>
                <w:tab w:val="clear" w:pos="454"/>
                <w:tab w:val="decimal" w:pos="55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143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AE1C97" w:rsidRPr="00914339" w14:paraId="36E71D87" w14:textId="77777777" w:rsidTr="00BD66A4">
        <w:trPr>
          <w:cantSplit/>
          <w:trHeight w:val="351"/>
        </w:trPr>
        <w:tc>
          <w:tcPr>
            <w:tcW w:w="2065" w:type="dxa"/>
            <w:hideMark/>
          </w:tcPr>
          <w:p w14:paraId="39E4B36D" w14:textId="77777777" w:rsidR="00AE1C97" w:rsidRPr="00914339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143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165" w:type="dxa"/>
          </w:tcPr>
          <w:p w14:paraId="15C424FB" w14:textId="77777777" w:rsidR="00AE1C97" w:rsidRPr="00914339" w:rsidRDefault="00AE1C97" w:rsidP="00AE1C97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1180" w:type="dxa"/>
          </w:tcPr>
          <w:p w14:paraId="20CB767F" w14:textId="77777777" w:rsidR="00AE1C97" w:rsidRPr="00914339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val="en-GB"/>
              </w:rPr>
            </w:pPr>
          </w:p>
        </w:tc>
        <w:tc>
          <w:tcPr>
            <w:tcW w:w="990" w:type="dxa"/>
          </w:tcPr>
          <w:p w14:paraId="388D9A4A" w14:textId="77777777" w:rsidR="00AE1C97" w:rsidRPr="00914339" w:rsidRDefault="00AE1C97" w:rsidP="00AE1C97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2B64CC8B" w14:textId="77777777" w:rsidR="00AE1C97" w:rsidRPr="00914339" w:rsidRDefault="00AE1C97" w:rsidP="00AE1C97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</w:tcPr>
          <w:p w14:paraId="5507CB29" w14:textId="77777777" w:rsidR="00AE1C97" w:rsidRPr="00914339" w:rsidRDefault="00AE1C97" w:rsidP="00AE1C97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2709B57E" w14:textId="77777777" w:rsidR="00AE1C97" w:rsidRPr="00914339" w:rsidRDefault="00AE1C97" w:rsidP="00AE1C97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</w:tcPr>
          <w:p w14:paraId="3A847532" w14:textId="77777777" w:rsidR="00AE1C97" w:rsidRPr="00914339" w:rsidRDefault="00AE1C97" w:rsidP="00AE1C97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0690D184" w14:textId="77777777" w:rsidR="00AE1C97" w:rsidRPr="00914339" w:rsidRDefault="00AE1C97" w:rsidP="00AE1C97">
            <w:pPr>
              <w:tabs>
                <w:tab w:val="clear" w:pos="227"/>
                <w:tab w:val="clear" w:pos="454"/>
                <w:tab w:val="clear" w:pos="680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</w:tcPr>
          <w:p w14:paraId="7CC259F7" w14:textId="77777777" w:rsidR="00AE1C97" w:rsidRPr="00914339" w:rsidRDefault="00AE1C97" w:rsidP="00AE1C97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14:paraId="47024E98" w14:textId="77777777" w:rsidR="00AE1C97" w:rsidRPr="00914339" w:rsidRDefault="00AE1C97" w:rsidP="00AE1C97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</w:tcPr>
          <w:p w14:paraId="3E8DEC6B" w14:textId="77777777" w:rsidR="00AE1C97" w:rsidRPr="00914339" w:rsidRDefault="00AE1C97" w:rsidP="00AE1C97">
            <w:pPr>
              <w:tabs>
                <w:tab w:val="clear" w:pos="227"/>
                <w:tab w:val="clear" w:pos="454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65B39E7C" w14:textId="77777777" w:rsidR="00AE1C97" w:rsidRPr="00914339" w:rsidRDefault="00AE1C97" w:rsidP="00AE1C97">
            <w:pPr>
              <w:tabs>
                <w:tab w:val="clear" w:pos="227"/>
                <w:tab w:val="clear" w:pos="454"/>
                <w:tab w:val="clear" w:pos="680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5" w:type="dxa"/>
            <w:gridSpan w:val="2"/>
          </w:tcPr>
          <w:p w14:paraId="36D3DE2E" w14:textId="77777777" w:rsidR="00AE1C97" w:rsidRPr="00914339" w:rsidRDefault="00AE1C97" w:rsidP="00AE1C97">
            <w:pPr>
              <w:tabs>
                <w:tab w:val="clear" w:pos="227"/>
                <w:tab w:val="clear" w:pos="454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gridSpan w:val="2"/>
          </w:tcPr>
          <w:p w14:paraId="78FF4A19" w14:textId="77777777" w:rsidR="00AE1C97" w:rsidRPr="00914339" w:rsidRDefault="00AE1C97" w:rsidP="00AE1C97">
            <w:pPr>
              <w:tabs>
                <w:tab w:val="clear" w:pos="227"/>
                <w:tab w:val="clear" w:pos="454"/>
                <w:tab w:val="clear" w:pos="680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82" w:type="dxa"/>
          </w:tcPr>
          <w:p w14:paraId="74CA948B" w14:textId="77777777" w:rsidR="00AE1C97" w:rsidRPr="00914339" w:rsidRDefault="00AE1C97" w:rsidP="00AE1C97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AB19541" w14:textId="77777777" w:rsidR="00AE1C97" w:rsidRPr="00914339" w:rsidRDefault="00AE1C97" w:rsidP="00AE1C97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29B7A2BA" w14:textId="77777777" w:rsidR="00AE1C97" w:rsidRPr="00914339" w:rsidRDefault="00AE1C97" w:rsidP="00AE1C97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04EA7152" w14:textId="77777777" w:rsidR="00AE1C97" w:rsidRPr="00914339" w:rsidRDefault="00AE1C97" w:rsidP="00AE1C97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</w:tcPr>
          <w:p w14:paraId="310A0FA9" w14:textId="77777777" w:rsidR="00AE1C97" w:rsidRPr="00914339" w:rsidRDefault="00AE1C97" w:rsidP="00AE1C97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6A079B10" w14:textId="77777777" w:rsidR="00AE1C97" w:rsidRPr="00914339" w:rsidRDefault="00AE1C97" w:rsidP="00AE1C97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</w:tcPr>
          <w:p w14:paraId="40D49864" w14:textId="77777777" w:rsidR="00AE1C97" w:rsidRPr="00914339" w:rsidRDefault="00AE1C97" w:rsidP="00AE1C97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4542DE" w:rsidRPr="00914339" w14:paraId="45AD4CB0" w14:textId="77777777" w:rsidTr="00BD66A4">
        <w:trPr>
          <w:cantSplit/>
          <w:trHeight w:val="270"/>
        </w:trPr>
        <w:tc>
          <w:tcPr>
            <w:tcW w:w="2065" w:type="dxa"/>
            <w:hideMark/>
          </w:tcPr>
          <w:p w14:paraId="5B649EC8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P.T. Indo Liberty </w:t>
            </w:r>
            <w:r w:rsidRPr="0091433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Textiles</w:t>
            </w:r>
          </w:p>
        </w:tc>
        <w:tc>
          <w:tcPr>
            <w:tcW w:w="1165" w:type="dxa"/>
          </w:tcPr>
          <w:p w14:paraId="3E2C3739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  <w:p w14:paraId="414F5402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ผลิตสิ่งทอ</w:t>
            </w:r>
          </w:p>
        </w:tc>
        <w:tc>
          <w:tcPr>
            <w:tcW w:w="1180" w:type="dxa"/>
          </w:tcPr>
          <w:p w14:paraId="1B56A373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65C93AA2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อินโดนีเซีย</w:t>
            </w:r>
          </w:p>
        </w:tc>
        <w:tc>
          <w:tcPr>
            <w:tcW w:w="990" w:type="dxa"/>
            <w:vAlign w:val="bottom"/>
          </w:tcPr>
          <w:p w14:paraId="73DB3A1B" w14:textId="0BCA2C3C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40.00</w:t>
            </w:r>
          </w:p>
        </w:tc>
        <w:tc>
          <w:tcPr>
            <w:tcW w:w="182" w:type="dxa"/>
            <w:vAlign w:val="bottom"/>
          </w:tcPr>
          <w:p w14:paraId="3C51152B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  <w:vAlign w:val="bottom"/>
          </w:tcPr>
          <w:p w14:paraId="0DA5FA1A" w14:textId="660FAA93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40.00</w:t>
            </w:r>
          </w:p>
        </w:tc>
        <w:tc>
          <w:tcPr>
            <w:tcW w:w="180" w:type="dxa"/>
            <w:vAlign w:val="bottom"/>
          </w:tcPr>
          <w:p w14:paraId="33786501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  <w:vAlign w:val="bottom"/>
          </w:tcPr>
          <w:p w14:paraId="2CC79BA0" w14:textId="020FACC3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515,664</w:t>
            </w:r>
          </w:p>
        </w:tc>
        <w:tc>
          <w:tcPr>
            <w:tcW w:w="180" w:type="dxa"/>
            <w:vAlign w:val="bottom"/>
          </w:tcPr>
          <w:p w14:paraId="00AA0ED0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  <w:vAlign w:val="bottom"/>
          </w:tcPr>
          <w:p w14:paraId="1706F232" w14:textId="2E6362C6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515,664</w:t>
            </w:r>
          </w:p>
        </w:tc>
        <w:tc>
          <w:tcPr>
            <w:tcW w:w="180" w:type="dxa"/>
            <w:gridSpan w:val="2"/>
            <w:vAlign w:val="bottom"/>
          </w:tcPr>
          <w:p w14:paraId="00861739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  <w:vAlign w:val="bottom"/>
          </w:tcPr>
          <w:p w14:paraId="3335A762" w14:textId="35D106AC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196,948</w:t>
            </w:r>
          </w:p>
        </w:tc>
        <w:tc>
          <w:tcPr>
            <w:tcW w:w="180" w:type="dxa"/>
            <w:vAlign w:val="bottom"/>
          </w:tcPr>
          <w:p w14:paraId="2C63293E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gridSpan w:val="2"/>
            <w:vAlign w:val="bottom"/>
          </w:tcPr>
          <w:p w14:paraId="7331F38E" w14:textId="2EF9BC91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196,948</w:t>
            </w:r>
          </w:p>
        </w:tc>
        <w:tc>
          <w:tcPr>
            <w:tcW w:w="178" w:type="dxa"/>
            <w:gridSpan w:val="2"/>
            <w:vAlign w:val="bottom"/>
          </w:tcPr>
          <w:p w14:paraId="5E598C17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14:paraId="2C6031C9" w14:textId="3DC3D67A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308,426</w:t>
            </w:r>
          </w:p>
        </w:tc>
        <w:tc>
          <w:tcPr>
            <w:tcW w:w="180" w:type="dxa"/>
            <w:vAlign w:val="bottom"/>
          </w:tcPr>
          <w:p w14:paraId="0162C749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583F823" w14:textId="73AA13AF" w:rsidR="004542DE" w:rsidRPr="00914339" w:rsidRDefault="00711995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250,600</w:t>
            </w:r>
          </w:p>
        </w:tc>
        <w:tc>
          <w:tcPr>
            <w:tcW w:w="180" w:type="dxa"/>
            <w:vAlign w:val="bottom"/>
          </w:tcPr>
          <w:p w14:paraId="72D32E87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2AACF837" w14:textId="1541C303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48BB2388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E4EF22B" w14:textId="16E2FB05" w:rsidR="004542DE" w:rsidRPr="00914339" w:rsidRDefault="004542DE" w:rsidP="00ED0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542DE" w:rsidRPr="00914339" w14:paraId="4C3C25B7" w14:textId="77777777" w:rsidTr="00BD66A4">
        <w:trPr>
          <w:cantSplit/>
          <w:trHeight w:val="695"/>
        </w:trPr>
        <w:tc>
          <w:tcPr>
            <w:tcW w:w="2065" w:type="dxa"/>
            <w:hideMark/>
          </w:tcPr>
          <w:p w14:paraId="2463D973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อดิตยา เบอร์ล่า เคมีคัลส์ (ประเทศไทย) จำกัด</w:t>
            </w:r>
          </w:p>
        </w:tc>
        <w:tc>
          <w:tcPr>
            <w:tcW w:w="1165" w:type="dxa"/>
          </w:tcPr>
          <w:p w14:paraId="2599DEA1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  <w:p w14:paraId="1AFE95C4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33C43A6C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ผลิตสารเคมี</w:t>
            </w:r>
          </w:p>
        </w:tc>
        <w:tc>
          <w:tcPr>
            <w:tcW w:w="1180" w:type="dxa"/>
            <w:vAlign w:val="bottom"/>
            <w:hideMark/>
          </w:tcPr>
          <w:p w14:paraId="0A02203F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990" w:type="dxa"/>
            <w:vAlign w:val="bottom"/>
          </w:tcPr>
          <w:p w14:paraId="0E9BD0A7" w14:textId="1CC4B9BF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29.99</w:t>
            </w:r>
          </w:p>
        </w:tc>
        <w:tc>
          <w:tcPr>
            <w:tcW w:w="182" w:type="dxa"/>
            <w:vAlign w:val="bottom"/>
          </w:tcPr>
          <w:p w14:paraId="0AA06040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  <w:vAlign w:val="bottom"/>
            <w:hideMark/>
          </w:tcPr>
          <w:p w14:paraId="459938F6" w14:textId="4216A070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29.99</w:t>
            </w:r>
          </w:p>
        </w:tc>
        <w:tc>
          <w:tcPr>
            <w:tcW w:w="180" w:type="dxa"/>
            <w:vAlign w:val="bottom"/>
          </w:tcPr>
          <w:p w14:paraId="222B1AAC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  <w:vAlign w:val="bottom"/>
          </w:tcPr>
          <w:p w14:paraId="6AAB0223" w14:textId="7915D089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1,700,000</w:t>
            </w:r>
          </w:p>
        </w:tc>
        <w:tc>
          <w:tcPr>
            <w:tcW w:w="180" w:type="dxa"/>
            <w:vAlign w:val="bottom"/>
          </w:tcPr>
          <w:p w14:paraId="3D7DE7C2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  <w:vAlign w:val="bottom"/>
            <w:hideMark/>
          </w:tcPr>
          <w:p w14:paraId="2230DEA9" w14:textId="54EE0E88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1,700,000</w:t>
            </w:r>
          </w:p>
        </w:tc>
        <w:tc>
          <w:tcPr>
            <w:tcW w:w="180" w:type="dxa"/>
            <w:gridSpan w:val="2"/>
            <w:vAlign w:val="bottom"/>
          </w:tcPr>
          <w:p w14:paraId="47DAC36C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  <w:vAlign w:val="bottom"/>
          </w:tcPr>
          <w:p w14:paraId="2E87F1C2" w14:textId="4BB04D80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509,820</w:t>
            </w:r>
          </w:p>
        </w:tc>
        <w:tc>
          <w:tcPr>
            <w:tcW w:w="180" w:type="dxa"/>
            <w:vAlign w:val="bottom"/>
          </w:tcPr>
          <w:p w14:paraId="30526C0E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gridSpan w:val="2"/>
            <w:vAlign w:val="bottom"/>
            <w:hideMark/>
          </w:tcPr>
          <w:p w14:paraId="650820FD" w14:textId="4599F606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509,820</w:t>
            </w:r>
          </w:p>
        </w:tc>
        <w:tc>
          <w:tcPr>
            <w:tcW w:w="178" w:type="dxa"/>
            <w:gridSpan w:val="2"/>
            <w:vAlign w:val="bottom"/>
          </w:tcPr>
          <w:p w14:paraId="03E663D4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14:paraId="38906E4B" w14:textId="3E802BCE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5,369,963</w:t>
            </w:r>
          </w:p>
        </w:tc>
        <w:tc>
          <w:tcPr>
            <w:tcW w:w="180" w:type="dxa"/>
            <w:vAlign w:val="bottom"/>
          </w:tcPr>
          <w:p w14:paraId="17E40884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22277E8E" w14:textId="5C56D03F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711995">
              <w:rPr>
                <w:rFonts w:asciiTheme="majorBidi" w:hAnsiTheme="majorBidi" w:cstheme="majorBidi"/>
                <w:sz w:val="28"/>
                <w:szCs w:val="28"/>
              </w:rPr>
              <w:t>426,051</w:t>
            </w:r>
          </w:p>
        </w:tc>
        <w:tc>
          <w:tcPr>
            <w:tcW w:w="180" w:type="dxa"/>
            <w:vAlign w:val="bottom"/>
          </w:tcPr>
          <w:p w14:paraId="602ED5D1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7FCD90A8" w14:textId="7F1A5F01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25,491</w:t>
            </w:r>
          </w:p>
        </w:tc>
        <w:tc>
          <w:tcPr>
            <w:tcW w:w="178" w:type="dxa"/>
            <w:vAlign w:val="bottom"/>
          </w:tcPr>
          <w:p w14:paraId="0C338627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2FAE493B" w14:textId="31BB9FAD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25,491</w:t>
            </w:r>
          </w:p>
        </w:tc>
      </w:tr>
      <w:tr w:rsidR="004542DE" w:rsidRPr="00914339" w14:paraId="73FC18C4" w14:textId="77777777" w:rsidTr="00BD66A4">
        <w:trPr>
          <w:cantSplit/>
        </w:trPr>
        <w:tc>
          <w:tcPr>
            <w:tcW w:w="2065" w:type="dxa"/>
            <w:hideMark/>
          </w:tcPr>
          <w:p w14:paraId="3A7FA9AF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proofErr w:type="spellStart"/>
            <w:r w:rsidRPr="0091433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Indigold</w:t>
            </w:r>
            <w:proofErr w:type="spellEnd"/>
            <w:r w:rsidRPr="0091433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Carbon (</w:t>
            </w:r>
            <w:proofErr w:type="gramStart"/>
            <w:r w:rsidRPr="0091433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Mauritius)  Limited</w:t>
            </w:r>
            <w:proofErr w:type="gramEnd"/>
          </w:p>
        </w:tc>
        <w:tc>
          <w:tcPr>
            <w:tcW w:w="1165" w:type="dxa"/>
            <w:hideMark/>
          </w:tcPr>
          <w:p w14:paraId="4E9D6DFF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บริษัทเพื่อ</w:t>
            </w:r>
            <w:r w:rsidRPr="009143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>การลงทุน</w:t>
            </w:r>
          </w:p>
        </w:tc>
        <w:tc>
          <w:tcPr>
            <w:tcW w:w="1180" w:type="dxa"/>
            <w:vAlign w:val="bottom"/>
            <w:hideMark/>
          </w:tcPr>
          <w:p w14:paraId="0891BE29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มอริเชียส</w:t>
            </w:r>
          </w:p>
        </w:tc>
        <w:tc>
          <w:tcPr>
            <w:tcW w:w="990" w:type="dxa"/>
            <w:vAlign w:val="bottom"/>
          </w:tcPr>
          <w:p w14:paraId="5A38DB4C" w14:textId="05E9827F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20.59</w:t>
            </w:r>
          </w:p>
        </w:tc>
        <w:tc>
          <w:tcPr>
            <w:tcW w:w="182" w:type="dxa"/>
            <w:vAlign w:val="bottom"/>
          </w:tcPr>
          <w:p w14:paraId="5241D97C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  <w:vAlign w:val="bottom"/>
            <w:hideMark/>
          </w:tcPr>
          <w:p w14:paraId="434152F2" w14:textId="6A400306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20.59</w:t>
            </w:r>
          </w:p>
        </w:tc>
        <w:tc>
          <w:tcPr>
            <w:tcW w:w="180" w:type="dxa"/>
            <w:vAlign w:val="bottom"/>
          </w:tcPr>
          <w:p w14:paraId="3C17F325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  <w:vAlign w:val="bottom"/>
          </w:tcPr>
          <w:p w14:paraId="7DD79520" w14:textId="34C0E28F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308,870</w:t>
            </w:r>
          </w:p>
        </w:tc>
        <w:tc>
          <w:tcPr>
            <w:tcW w:w="180" w:type="dxa"/>
            <w:vAlign w:val="bottom"/>
          </w:tcPr>
          <w:p w14:paraId="5280DFCA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  <w:vAlign w:val="bottom"/>
            <w:hideMark/>
          </w:tcPr>
          <w:p w14:paraId="35162944" w14:textId="66C05892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308,870</w:t>
            </w:r>
          </w:p>
        </w:tc>
        <w:tc>
          <w:tcPr>
            <w:tcW w:w="180" w:type="dxa"/>
            <w:gridSpan w:val="2"/>
            <w:vAlign w:val="bottom"/>
          </w:tcPr>
          <w:p w14:paraId="2E39EA39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DB6259" w14:textId="7C12C3F5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63,596</w:t>
            </w:r>
          </w:p>
        </w:tc>
        <w:tc>
          <w:tcPr>
            <w:tcW w:w="180" w:type="dxa"/>
            <w:vAlign w:val="bottom"/>
          </w:tcPr>
          <w:p w14:paraId="4158E1C6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DA4312" w14:textId="76F495EC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63,596</w:t>
            </w:r>
          </w:p>
        </w:tc>
        <w:tc>
          <w:tcPr>
            <w:tcW w:w="178" w:type="dxa"/>
            <w:gridSpan w:val="2"/>
            <w:vAlign w:val="bottom"/>
          </w:tcPr>
          <w:p w14:paraId="154BD0B9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93121D" w14:textId="20286BC2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2,101,291</w:t>
            </w:r>
          </w:p>
        </w:tc>
        <w:tc>
          <w:tcPr>
            <w:tcW w:w="180" w:type="dxa"/>
            <w:vAlign w:val="bottom"/>
          </w:tcPr>
          <w:p w14:paraId="5D2AB242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057201" w14:textId="3321F5E8" w:rsidR="004542DE" w:rsidRPr="00914339" w:rsidRDefault="00711995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961,778</w:t>
            </w:r>
          </w:p>
        </w:tc>
        <w:tc>
          <w:tcPr>
            <w:tcW w:w="180" w:type="dxa"/>
            <w:vAlign w:val="bottom"/>
          </w:tcPr>
          <w:p w14:paraId="4DF37D02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0F9E1B" w14:textId="1BE96C46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F312643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959183" w14:textId="64EB7260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542DE" w:rsidRPr="00914339" w14:paraId="6A3B8A10" w14:textId="77777777" w:rsidTr="00BD66A4">
        <w:trPr>
          <w:cantSplit/>
        </w:trPr>
        <w:tc>
          <w:tcPr>
            <w:tcW w:w="2065" w:type="dxa"/>
            <w:hideMark/>
          </w:tcPr>
          <w:p w14:paraId="294F10AA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9143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65" w:type="dxa"/>
          </w:tcPr>
          <w:p w14:paraId="593F0E2B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0" w:type="dxa"/>
          </w:tcPr>
          <w:p w14:paraId="630F5B3D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5F2C2846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3C11DB99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</w:tcPr>
          <w:p w14:paraId="14225214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03B38669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</w:tcPr>
          <w:p w14:paraId="19382604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A171FF4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</w:tcPr>
          <w:p w14:paraId="04318579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14:paraId="7ADA1E6A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CDAFD6" w14:textId="378FA883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770,364</w:t>
            </w:r>
          </w:p>
        </w:tc>
        <w:tc>
          <w:tcPr>
            <w:tcW w:w="180" w:type="dxa"/>
          </w:tcPr>
          <w:p w14:paraId="19DF6ACE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B110DF2" w14:textId="1D40890D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770,364</w:t>
            </w:r>
          </w:p>
        </w:tc>
        <w:tc>
          <w:tcPr>
            <w:tcW w:w="178" w:type="dxa"/>
            <w:gridSpan w:val="2"/>
          </w:tcPr>
          <w:p w14:paraId="4850BDBA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8B66FB" w14:textId="7236FA0A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7,774,680</w:t>
            </w:r>
          </w:p>
        </w:tc>
        <w:tc>
          <w:tcPr>
            <w:tcW w:w="180" w:type="dxa"/>
          </w:tcPr>
          <w:p w14:paraId="6AFA7FED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70A91A6" w14:textId="0BE91564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</w:t>
            </w:r>
            <w:r w:rsidR="007119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638,429</w:t>
            </w:r>
          </w:p>
        </w:tc>
        <w:tc>
          <w:tcPr>
            <w:tcW w:w="180" w:type="dxa"/>
          </w:tcPr>
          <w:p w14:paraId="5B824C2B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0B0F6AC" w14:textId="4B56E3B2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25,491</w:t>
            </w:r>
          </w:p>
        </w:tc>
        <w:tc>
          <w:tcPr>
            <w:tcW w:w="178" w:type="dxa"/>
          </w:tcPr>
          <w:p w14:paraId="0FF3F14A" w14:textId="77777777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C7C5E54" w14:textId="5F69F376" w:rsidR="004542DE" w:rsidRPr="0091433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25,491</w:t>
            </w:r>
          </w:p>
        </w:tc>
      </w:tr>
      <w:bookmarkEnd w:id="5"/>
    </w:tbl>
    <w:p w14:paraId="47030ACE" w14:textId="77777777" w:rsidR="0084328E" w:rsidRPr="00254A81" w:rsidRDefault="0084328E" w:rsidP="00543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392"/>
        <w:jc w:val="thaiDistribute"/>
        <w:rPr>
          <w:rFonts w:ascii="Angsana New" w:hAnsi="Angsana New"/>
          <w:sz w:val="30"/>
          <w:szCs w:val="30"/>
        </w:rPr>
      </w:pPr>
    </w:p>
    <w:p w14:paraId="5AC264B7" w14:textId="4151AD37" w:rsidR="003571B5" w:rsidRPr="00254A81" w:rsidRDefault="00234A51" w:rsidP="00BD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096F4C" w:rsidRPr="00254A81">
        <w:rPr>
          <w:rFonts w:ascii="Angsana New" w:hAnsi="Angsana New"/>
          <w:sz w:val="30"/>
          <w:szCs w:val="30"/>
          <w:cs/>
          <w:lang w:val="en-GB"/>
        </w:rPr>
        <w:t>บริษัท</w:t>
      </w:r>
      <w:r>
        <w:rPr>
          <w:rFonts w:ascii="Angsana New" w:hAnsi="Angsana New" w:hint="cs"/>
          <w:sz w:val="30"/>
          <w:szCs w:val="30"/>
          <w:cs/>
          <w:lang w:val="en-GB"/>
        </w:rPr>
        <w:t>และบริษัท</w:t>
      </w:r>
      <w:r w:rsidR="00096F4C" w:rsidRPr="00254A81">
        <w:rPr>
          <w:rFonts w:ascii="Angsana New" w:hAnsi="Angsana New"/>
          <w:sz w:val="30"/>
          <w:szCs w:val="30"/>
          <w:cs/>
          <w:lang w:val="en-GB"/>
        </w:rPr>
        <w:t>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6E9E9F30" w14:textId="756EF9A8" w:rsidR="008E64A4" w:rsidRPr="00254A81" w:rsidRDefault="008E64A4" w:rsidP="008E6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7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14758" w:type="dxa"/>
        <w:tblInd w:w="27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77"/>
        <w:gridCol w:w="854"/>
        <w:gridCol w:w="180"/>
        <w:gridCol w:w="794"/>
        <w:gridCol w:w="972"/>
        <w:gridCol w:w="180"/>
        <w:gridCol w:w="979"/>
        <w:gridCol w:w="180"/>
        <w:gridCol w:w="880"/>
        <w:gridCol w:w="180"/>
        <w:gridCol w:w="810"/>
        <w:gridCol w:w="180"/>
        <w:gridCol w:w="794"/>
        <w:gridCol w:w="180"/>
        <w:gridCol w:w="794"/>
        <w:gridCol w:w="180"/>
        <w:gridCol w:w="842"/>
        <w:gridCol w:w="180"/>
        <w:gridCol w:w="810"/>
        <w:gridCol w:w="180"/>
        <w:gridCol w:w="794"/>
        <w:gridCol w:w="180"/>
        <w:gridCol w:w="858"/>
      </w:tblGrid>
      <w:tr w:rsidR="00234A51" w:rsidRPr="00BE2AE9" w14:paraId="3A2157ED" w14:textId="77777777" w:rsidTr="00C808FD">
        <w:trPr>
          <w:cantSplit/>
          <w:tblHeader/>
        </w:trPr>
        <w:tc>
          <w:tcPr>
            <w:tcW w:w="2777" w:type="dxa"/>
            <w:vAlign w:val="bottom"/>
          </w:tcPr>
          <w:p w14:paraId="31C8F298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28" w:type="dxa"/>
            <w:gridSpan w:val="3"/>
            <w:vAlign w:val="bottom"/>
          </w:tcPr>
          <w:p w14:paraId="050F77F4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131" w:type="dxa"/>
            <w:gridSpan w:val="3"/>
            <w:vAlign w:val="bottom"/>
          </w:tcPr>
          <w:p w14:paraId="3D79911A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BC05487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7842" w:type="dxa"/>
            <w:gridSpan w:val="15"/>
            <w:vAlign w:val="bottom"/>
            <w:hideMark/>
          </w:tcPr>
          <w:p w14:paraId="1C77C731" w14:textId="77777777" w:rsidR="00234A51" w:rsidRPr="00BE2AE9" w:rsidRDefault="00234A51" w:rsidP="00C808F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E2AE9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34A51" w:rsidRPr="00BE2AE9" w14:paraId="1FB02A90" w14:textId="77777777" w:rsidTr="00C808FD">
        <w:trPr>
          <w:cantSplit/>
          <w:tblHeader/>
        </w:trPr>
        <w:tc>
          <w:tcPr>
            <w:tcW w:w="2777" w:type="dxa"/>
            <w:vAlign w:val="bottom"/>
          </w:tcPr>
          <w:p w14:paraId="2C36F09F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52B9CF37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28" w:type="dxa"/>
            <w:gridSpan w:val="3"/>
            <w:vAlign w:val="bottom"/>
            <w:hideMark/>
          </w:tcPr>
          <w:p w14:paraId="3D4F4773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สัดส่วนของความเป็นเจ้าของ</w:t>
            </w:r>
          </w:p>
        </w:tc>
        <w:tc>
          <w:tcPr>
            <w:tcW w:w="2131" w:type="dxa"/>
            <w:gridSpan w:val="3"/>
            <w:vAlign w:val="bottom"/>
          </w:tcPr>
          <w:p w14:paraId="2574D1C8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</w:p>
          <w:p w14:paraId="0DA0B8AE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69D9A893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70" w:type="dxa"/>
            <w:gridSpan w:val="3"/>
            <w:vAlign w:val="bottom"/>
          </w:tcPr>
          <w:p w14:paraId="5E250689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4D78AEA1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29D02FCE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768" w:type="dxa"/>
            <w:gridSpan w:val="3"/>
            <w:vAlign w:val="bottom"/>
          </w:tcPr>
          <w:p w14:paraId="32C6B918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0CB79D99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7B259BD1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1832" w:type="dxa"/>
            <w:gridSpan w:val="3"/>
            <w:vAlign w:val="bottom"/>
          </w:tcPr>
          <w:p w14:paraId="6CD7ABB1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28E28E6D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E2AE9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ราคาทุน</w:t>
            </w:r>
            <w:r w:rsidRPr="00BE2AE9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  <w:r w:rsidRPr="00BE2AE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167EBF72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32" w:type="dxa"/>
            <w:gridSpan w:val="3"/>
            <w:vAlign w:val="bottom"/>
            <w:hideMark/>
          </w:tcPr>
          <w:p w14:paraId="178335B5" w14:textId="77777777" w:rsidR="00234A51" w:rsidRPr="00BE2AE9" w:rsidRDefault="00234A51" w:rsidP="00C808F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AE1C97" w:rsidRPr="00BE2AE9" w14:paraId="60BC9AE0" w14:textId="77777777" w:rsidTr="00C808FD">
        <w:trPr>
          <w:cantSplit/>
          <w:trHeight w:val="389"/>
          <w:tblHeader/>
        </w:trPr>
        <w:tc>
          <w:tcPr>
            <w:tcW w:w="2777" w:type="dxa"/>
          </w:tcPr>
          <w:p w14:paraId="445D8691" w14:textId="77777777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854" w:type="dxa"/>
            <w:vAlign w:val="bottom"/>
            <w:hideMark/>
          </w:tcPr>
          <w:p w14:paraId="5300419D" w14:textId="2016A5BB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E2AE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4BE2152D" w14:textId="77777777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3B5343D4" w14:textId="1FE0BF3E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972" w:type="dxa"/>
            <w:vAlign w:val="bottom"/>
            <w:hideMark/>
          </w:tcPr>
          <w:p w14:paraId="045DE5C0" w14:textId="0C156BDE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2143A00A" w14:textId="77777777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979" w:type="dxa"/>
            <w:vAlign w:val="bottom"/>
            <w:hideMark/>
          </w:tcPr>
          <w:p w14:paraId="3A5F5655" w14:textId="2CD7DBEC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180" w:type="dxa"/>
          </w:tcPr>
          <w:p w14:paraId="767FC548" w14:textId="77777777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80" w:type="dxa"/>
            <w:vAlign w:val="bottom"/>
            <w:hideMark/>
          </w:tcPr>
          <w:p w14:paraId="1EC04329" w14:textId="701CB004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50DD33DE" w14:textId="77777777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511B996C" w14:textId="17998E01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180" w:type="dxa"/>
          </w:tcPr>
          <w:p w14:paraId="2AD9B2E8" w14:textId="77777777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7CB12C9E" w14:textId="78E97C46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3409AE66" w14:textId="77777777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7274426A" w14:textId="3051874F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180" w:type="dxa"/>
          </w:tcPr>
          <w:p w14:paraId="7124C1A9" w14:textId="77777777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42" w:type="dxa"/>
            <w:vAlign w:val="bottom"/>
            <w:hideMark/>
          </w:tcPr>
          <w:p w14:paraId="2A2652A1" w14:textId="42C0C188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1B3CA310" w14:textId="77777777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0048559D" w14:textId="77CD6475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180" w:type="dxa"/>
          </w:tcPr>
          <w:p w14:paraId="72090F5F" w14:textId="77777777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609F9736" w14:textId="1D93C57B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6578E9D3" w14:textId="77777777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58" w:type="dxa"/>
            <w:vAlign w:val="bottom"/>
            <w:hideMark/>
          </w:tcPr>
          <w:p w14:paraId="6AAF437A" w14:textId="63A81DC0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E2AE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4</w:t>
            </w:r>
          </w:p>
        </w:tc>
      </w:tr>
      <w:tr w:rsidR="00AE1C97" w:rsidRPr="00BE2AE9" w14:paraId="274D4C5F" w14:textId="77777777" w:rsidTr="00C808FD">
        <w:trPr>
          <w:cantSplit/>
          <w:trHeight w:val="270"/>
        </w:trPr>
        <w:tc>
          <w:tcPr>
            <w:tcW w:w="2777" w:type="dxa"/>
          </w:tcPr>
          <w:p w14:paraId="3E8E715F" w14:textId="77777777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28" w:type="dxa"/>
            <w:gridSpan w:val="3"/>
            <w:hideMark/>
          </w:tcPr>
          <w:p w14:paraId="79A015DC" w14:textId="77777777" w:rsidR="00AE1C97" w:rsidRPr="00BE2AE9" w:rsidRDefault="00AE1C97" w:rsidP="00AE1C97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BE2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ร้อยละ</w:t>
            </w:r>
            <w:r w:rsidRPr="00BE2AE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10153" w:type="dxa"/>
            <w:gridSpan w:val="19"/>
            <w:hideMark/>
          </w:tcPr>
          <w:p w14:paraId="0D739CA6" w14:textId="77777777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AE1C97" w:rsidRPr="00BE2AE9" w14:paraId="7AC667B2" w14:textId="77777777" w:rsidTr="00C808FD">
        <w:trPr>
          <w:cantSplit/>
          <w:trHeight w:val="270"/>
        </w:trPr>
        <w:tc>
          <w:tcPr>
            <w:tcW w:w="2777" w:type="dxa"/>
            <w:hideMark/>
          </w:tcPr>
          <w:p w14:paraId="5B77979A" w14:textId="77777777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854" w:type="dxa"/>
            <w:vAlign w:val="bottom"/>
          </w:tcPr>
          <w:p w14:paraId="15FFC68A" w14:textId="77777777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0705C93" w14:textId="77777777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419C2EF8" w14:textId="77777777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1FC2C972" w14:textId="77777777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EB6DCBB" w14:textId="77777777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9" w:type="dxa"/>
            <w:vAlign w:val="bottom"/>
          </w:tcPr>
          <w:p w14:paraId="183E9BE5" w14:textId="77777777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4EF6F3E" w14:textId="77777777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80" w:type="dxa"/>
            <w:vAlign w:val="bottom"/>
          </w:tcPr>
          <w:p w14:paraId="608B6933" w14:textId="77777777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F4FB4E6" w14:textId="77777777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FDBC090" w14:textId="77777777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C770217" w14:textId="77777777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7C982BE1" w14:textId="77777777" w:rsidR="00AE1C97" w:rsidRPr="00BE2AE9" w:rsidRDefault="00AE1C97" w:rsidP="00AE1C97">
            <w:pPr>
              <w:tabs>
                <w:tab w:val="clear" w:pos="227"/>
                <w:tab w:val="decimal" w:pos="3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4D85CEF" w14:textId="77777777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decimal" w:pos="37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2B7222F4" w14:textId="77777777" w:rsidR="00AE1C97" w:rsidRPr="00BE2AE9" w:rsidRDefault="00AE1C97" w:rsidP="00AE1C97">
            <w:pPr>
              <w:tabs>
                <w:tab w:val="clear" w:pos="227"/>
                <w:tab w:val="decimal" w:pos="3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54B3B44B" w14:textId="77777777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2" w:type="dxa"/>
            <w:vAlign w:val="bottom"/>
          </w:tcPr>
          <w:p w14:paraId="0D18904B" w14:textId="77777777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644812" w14:textId="77777777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C2D7E34" w14:textId="77777777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84F7C6A" w14:textId="77777777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7C64D216" w14:textId="77777777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2DC7F31" w14:textId="77777777" w:rsidR="00AE1C97" w:rsidRPr="00BE2AE9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8" w:type="dxa"/>
            <w:vAlign w:val="bottom"/>
          </w:tcPr>
          <w:p w14:paraId="2008558B" w14:textId="77777777" w:rsidR="00AE1C97" w:rsidRPr="00BE2AE9" w:rsidRDefault="00AE1C97" w:rsidP="00AE1C97">
            <w:pPr>
              <w:tabs>
                <w:tab w:val="clear" w:pos="227"/>
                <w:tab w:val="clear" w:pos="454"/>
                <w:tab w:val="decimal" w:pos="506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42DE" w:rsidRPr="00BE2AE9" w14:paraId="02C8EC83" w14:textId="77777777" w:rsidTr="00C808FD">
        <w:trPr>
          <w:cantSplit/>
          <w:trHeight w:val="270"/>
        </w:trPr>
        <w:tc>
          <w:tcPr>
            <w:tcW w:w="2777" w:type="dxa"/>
            <w:hideMark/>
          </w:tcPr>
          <w:p w14:paraId="28850C54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P.T. Indo Liberty </w:t>
            </w:r>
            <w:r w:rsidRPr="00BE2A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Textiles</w:t>
            </w:r>
          </w:p>
        </w:tc>
        <w:tc>
          <w:tcPr>
            <w:tcW w:w="854" w:type="dxa"/>
            <w:vAlign w:val="bottom"/>
          </w:tcPr>
          <w:p w14:paraId="1336C550" w14:textId="438A3E2B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40.00</w:t>
            </w:r>
          </w:p>
        </w:tc>
        <w:tc>
          <w:tcPr>
            <w:tcW w:w="180" w:type="dxa"/>
            <w:vAlign w:val="bottom"/>
          </w:tcPr>
          <w:p w14:paraId="373C5CE3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21C44D9A" w14:textId="297FD548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40.00</w:t>
            </w:r>
          </w:p>
        </w:tc>
        <w:tc>
          <w:tcPr>
            <w:tcW w:w="972" w:type="dxa"/>
            <w:vAlign w:val="bottom"/>
          </w:tcPr>
          <w:p w14:paraId="02E1DE52" w14:textId="282606F2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515,664</w:t>
            </w:r>
          </w:p>
        </w:tc>
        <w:tc>
          <w:tcPr>
            <w:tcW w:w="180" w:type="dxa"/>
            <w:vAlign w:val="bottom"/>
          </w:tcPr>
          <w:p w14:paraId="2E1AAD4E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9" w:type="dxa"/>
            <w:vAlign w:val="bottom"/>
            <w:hideMark/>
          </w:tcPr>
          <w:p w14:paraId="5077680C" w14:textId="55E538F2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515,664</w:t>
            </w:r>
          </w:p>
        </w:tc>
        <w:tc>
          <w:tcPr>
            <w:tcW w:w="180" w:type="dxa"/>
            <w:vAlign w:val="bottom"/>
          </w:tcPr>
          <w:p w14:paraId="0FDF759F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80" w:type="dxa"/>
            <w:vAlign w:val="bottom"/>
          </w:tcPr>
          <w:p w14:paraId="0AAFFF66" w14:textId="55C67D3F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196,948</w:t>
            </w:r>
          </w:p>
        </w:tc>
        <w:tc>
          <w:tcPr>
            <w:tcW w:w="180" w:type="dxa"/>
            <w:vAlign w:val="bottom"/>
          </w:tcPr>
          <w:p w14:paraId="1CE5AD18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322E3EAC" w14:textId="3ABFB1DA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196,948</w:t>
            </w:r>
          </w:p>
        </w:tc>
        <w:tc>
          <w:tcPr>
            <w:tcW w:w="180" w:type="dxa"/>
          </w:tcPr>
          <w:p w14:paraId="332714DE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7D584DF4" w14:textId="6716DB79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3FB38A85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decimal" w:pos="37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65D5D3FA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5731F87C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2" w:type="dxa"/>
            <w:vAlign w:val="bottom"/>
          </w:tcPr>
          <w:p w14:paraId="33167EA5" w14:textId="72EEA4A5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196,948</w:t>
            </w:r>
          </w:p>
        </w:tc>
        <w:tc>
          <w:tcPr>
            <w:tcW w:w="180" w:type="dxa"/>
            <w:vAlign w:val="bottom"/>
          </w:tcPr>
          <w:p w14:paraId="0105525E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44358C22" w14:textId="482F392A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196,948</w:t>
            </w:r>
          </w:p>
        </w:tc>
        <w:tc>
          <w:tcPr>
            <w:tcW w:w="180" w:type="dxa"/>
          </w:tcPr>
          <w:p w14:paraId="554DBFBB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22C143E6" w14:textId="56B0D766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B5695A9" w14:textId="77777777" w:rsidR="004542DE" w:rsidRPr="00BE2AE9" w:rsidRDefault="004542DE" w:rsidP="004542DE">
            <w:pP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8" w:type="dxa"/>
            <w:vAlign w:val="bottom"/>
            <w:hideMark/>
          </w:tcPr>
          <w:p w14:paraId="73B85CB1" w14:textId="59444769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</w:tr>
      <w:tr w:rsidR="004542DE" w:rsidRPr="00BE2AE9" w14:paraId="3102FA4F" w14:textId="77777777" w:rsidTr="00C808FD">
        <w:trPr>
          <w:cantSplit/>
          <w:trHeight w:val="270"/>
        </w:trPr>
        <w:tc>
          <w:tcPr>
            <w:tcW w:w="2777" w:type="dxa"/>
            <w:hideMark/>
          </w:tcPr>
          <w:p w14:paraId="71261AF4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อดิตยา เบอร์ล่า เคมีคัลส์ (ประเทศไทย) จำกัด</w:t>
            </w:r>
          </w:p>
        </w:tc>
        <w:tc>
          <w:tcPr>
            <w:tcW w:w="854" w:type="dxa"/>
            <w:vAlign w:val="bottom"/>
          </w:tcPr>
          <w:p w14:paraId="5DE4F9C7" w14:textId="2B745B71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</w:rPr>
              <w:t>29.99</w:t>
            </w:r>
          </w:p>
        </w:tc>
        <w:tc>
          <w:tcPr>
            <w:tcW w:w="180" w:type="dxa"/>
            <w:vAlign w:val="bottom"/>
          </w:tcPr>
          <w:p w14:paraId="344F30DE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5D128BDD" w14:textId="29E4BECA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</w:rPr>
              <w:t>29.99</w:t>
            </w:r>
          </w:p>
        </w:tc>
        <w:tc>
          <w:tcPr>
            <w:tcW w:w="972" w:type="dxa"/>
            <w:vAlign w:val="bottom"/>
          </w:tcPr>
          <w:p w14:paraId="2B8C879C" w14:textId="477822D3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1,700,000</w:t>
            </w:r>
          </w:p>
        </w:tc>
        <w:tc>
          <w:tcPr>
            <w:tcW w:w="180" w:type="dxa"/>
            <w:vAlign w:val="bottom"/>
          </w:tcPr>
          <w:p w14:paraId="493B3BD8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9" w:type="dxa"/>
            <w:vAlign w:val="bottom"/>
            <w:hideMark/>
          </w:tcPr>
          <w:p w14:paraId="0073B4F3" w14:textId="66DCD184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1,700,000</w:t>
            </w:r>
          </w:p>
        </w:tc>
        <w:tc>
          <w:tcPr>
            <w:tcW w:w="180" w:type="dxa"/>
            <w:vAlign w:val="bottom"/>
          </w:tcPr>
          <w:p w14:paraId="71F17BD5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80" w:type="dxa"/>
            <w:vAlign w:val="bottom"/>
          </w:tcPr>
          <w:p w14:paraId="58288500" w14:textId="405E9F20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509,820</w:t>
            </w:r>
          </w:p>
        </w:tc>
        <w:tc>
          <w:tcPr>
            <w:tcW w:w="180" w:type="dxa"/>
            <w:vAlign w:val="bottom"/>
          </w:tcPr>
          <w:p w14:paraId="258348AA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3887584E" w14:textId="090B773B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509,820</w:t>
            </w:r>
          </w:p>
        </w:tc>
        <w:tc>
          <w:tcPr>
            <w:tcW w:w="180" w:type="dxa"/>
          </w:tcPr>
          <w:p w14:paraId="3B538B2B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0F0EBA81" w14:textId="17E9B56E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43159E16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decimal" w:pos="37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2F5E86D0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5866A4B7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2" w:type="dxa"/>
            <w:vAlign w:val="bottom"/>
          </w:tcPr>
          <w:p w14:paraId="74C9E16F" w14:textId="7BE1E9C4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509,820</w:t>
            </w:r>
          </w:p>
        </w:tc>
        <w:tc>
          <w:tcPr>
            <w:tcW w:w="180" w:type="dxa"/>
            <w:vAlign w:val="bottom"/>
          </w:tcPr>
          <w:p w14:paraId="7FDA612C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77CECCF1" w14:textId="24D1F5DF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509,820</w:t>
            </w:r>
          </w:p>
        </w:tc>
        <w:tc>
          <w:tcPr>
            <w:tcW w:w="180" w:type="dxa"/>
          </w:tcPr>
          <w:p w14:paraId="53993269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372FBF89" w14:textId="0C396B9E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</w:t>
            </w:r>
            <w:r w:rsidRPr="00BE2AE9">
              <w:rPr>
                <w:rFonts w:asciiTheme="majorBidi" w:hAnsiTheme="majorBidi" w:cstheme="majorBidi"/>
                <w:sz w:val="28"/>
                <w:szCs w:val="28"/>
              </w:rPr>
              <w:t>25,491</w:t>
            </w:r>
          </w:p>
        </w:tc>
        <w:tc>
          <w:tcPr>
            <w:tcW w:w="180" w:type="dxa"/>
            <w:vAlign w:val="bottom"/>
          </w:tcPr>
          <w:p w14:paraId="3DD3B8FF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8" w:type="dxa"/>
            <w:vAlign w:val="bottom"/>
            <w:hideMark/>
          </w:tcPr>
          <w:p w14:paraId="7E6CDA63" w14:textId="2DF8DA39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</w:t>
            </w:r>
            <w:r w:rsidRPr="00BE2AE9">
              <w:rPr>
                <w:rFonts w:asciiTheme="majorBidi" w:hAnsiTheme="majorBidi" w:cstheme="majorBidi"/>
                <w:sz w:val="28"/>
                <w:szCs w:val="28"/>
              </w:rPr>
              <w:t>25,491</w:t>
            </w:r>
          </w:p>
        </w:tc>
      </w:tr>
      <w:tr w:rsidR="004542DE" w:rsidRPr="00BE2AE9" w14:paraId="7A5EA248" w14:textId="77777777" w:rsidTr="00C808FD">
        <w:trPr>
          <w:cantSplit/>
          <w:trHeight w:val="270"/>
        </w:trPr>
        <w:tc>
          <w:tcPr>
            <w:tcW w:w="2777" w:type="dxa"/>
            <w:hideMark/>
          </w:tcPr>
          <w:p w14:paraId="5A49635E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proofErr w:type="spellStart"/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Indigold</w:t>
            </w:r>
            <w:proofErr w:type="spellEnd"/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Carbon (Mauritius) Limited</w:t>
            </w:r>
          </w:p>
        </w:tc>
        <w:tc>
          <w:tcPr>
            <w:tcW w:w="854" w:type="dxa"/>
            <w:vAlign w:val="bottom"/>
          </w:tcPr>
          <w:p w14:paraId="4C75EF9B" w14:textId="3ED88CCE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20.59</w:t>
            </w:r>
          </w:p>
        </w:tc>
        <w:tc>
          <w:tcPr>
            <w:tcW w:w="180" w:type="dxa"/>
            <w:vAlign w:val="bottom"/>
          </w:tcPr>
          <w:p w14:paraId="6375DAB5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3B5443F2" w14:textId="149E9B59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20.59</w:t>
            </w:r>
          </w:p>
        </w:tc>
        <w:tc>
          <w:tcPr>
            <w:tcW w:w="972" w:type="dxa"/>
            <w:vAlign w:val="bottom"/>
          </w:tcPr>
          <w:p w14:paraId="2ABF6DDC" w14:textId="23BA5703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308,870</w:t>
            </w:r>
          </w:p>
        </w:tc>
        <w:tc>
          <w:tcPr>
            <w:tcW w:w="180" w:type="dxa"/>
            <w:vAlign w:val="bottom"/>
          </w:tcPr>
          <w:p w14:paraId="0CE66DB0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9" w:type="dxa"/>
            <w:vAlign w:val="bottom"/>
            <w:hideMark/>
          </w:tcPr>
          <w:p w14:paraId="7F0AA777" w14:textId="3EA8D1FA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308,870</w:t>
            </w:r>
          </w:p>
        </w:tc>
        <w:tc>
          <w:tcPr>
            <w:tcW w:w="180" w:type="dxa"/>
            <w:vAlign w:val="bottom"/>
          </w:tcPr>
          <w:p w14:paraId="56C778B7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6EE151" w14:textId="6D8C2D06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63,596</w:t>
            </w:r>
          </w:p>
        </w:tc>
        <w:tc>
          <w:tcPr>
            <w:tcW w:w="180" w:type="dxa"/>
            <w:vAlign w:val="bottom"/>
          </w:tcPr>
          <w:p w14:paraId="61C6BC49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3230E3" w14:textId="35A82AC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63,596</w:t>
            </w:r>
          </w:p>
        </w:tc>
        <w:tc>
          <w:tcPr>
            <w:tcW w:w="180" w:type="dxa"/>
            <w:vAlign w:val="bottom"/>
          </w:tcPr>
          <w:p w14:paraId="408A2B50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AC7468" w14:textId="0F7DE7D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5FA732D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decimal" w:pos="37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21646E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2016BD0F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5FADE9" w14:textId="6C33EAE2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63,596</w:t>
            </w:r>
          </w:p>
        </w:tc>
        <w:tc>
          <w:tcPr>
            <w:tcW w:w="180" w:type="dxa"/>
            <w:vAlign w:val="bottom"/>
          </w:tcPr>
          <w:p w14:paraId="289F85BC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DA38B8" w14:textId="1EC6E0C1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63,596</w:t>
            </w:r>
          </w:p>
        </w:tc>
        <w:tc>
          <w:tcPr>
            <w:tcW w:w="180" w:type="dxa"/>
            <w:vAlign w:val="bottom"/>
          </w:tcPr>
          <w:p w14:paraId="70BE9FE4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08DEBE" w14:textId="4EA9214E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  <w:hideMark/>
          </w:tcPr>
          <w:p w14:paraId="5B561509" w14:textId="77777777" w:rsidR="004542DE" w:rsidRPr="00BE2AE9" w:rsidRDefault="004542DE" w:rsidP="004542DE">
            <w:pP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71D755" w14:textId="496F9B55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</w:tr>
      <w:tr w:rsidR="004542DE" w:rsidRPr="00BE2AE9" w14:paraId="2A4743E7" w14:textId="77777777" w:rsidTr="00C808FD">
        <w:trPr>
          <w:cantSplit/>
        </w:trPr>
        <w:tc>
          <w:tcPr>
            <w:tcW w:w="2777" w:type="dxa"/>
            <w:hideMark/>
          </w:tcPr>
          <w:p w14:paraId="1B848C29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54" w:type="dxa"/>
          </w:tcPr>
          <w:p w14:paraId="4701B8DE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281DEA6D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</w:tcPr>
          <w:p w14:paraId="1EB71FE8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</w:tcPr>
          <w:p w14:paraId="724FC59E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795D4365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9" w:type="dxa"/>
          </w:tcPr>
          <w:p w14:paraId="09EF636B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FC5BEBC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0331B59" w14:textId="59A6D83B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770,364</w:t>
            </w:r>
          </w:p>
        </w:tc>
        <w:tc>
          <w:tcPr>
            <w:tcW w:w="180" w:type="dxa"/>
          </w:tcPr>
          <w:p w14:paraId="63ACF222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89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CD1E328" w14:textId="70C22CCB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770,364</w:t>
            </w:r>
          </w:p>
        </w:tc>
        <w:tc>
          <w:tcPr>
            <w:tcW w:w="180" w:type="dxa"/>
            <w:vAlign w:val="bottom"/>
          </w:tcPr>
          <w:p w14:paraId="1B046973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34E1442" w14:textId="643D4E05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356BD349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49570EA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741968DE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D8FEC5" w14:textId="1EE713C6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770,364</w:t>
            </w:r>
          </w:p>
        </w:tc>
        <w:tc>
          <w:tcPr>
            <w:tcW w:w="180" w:type="dxa"/>
          </w:tcPr>
          <w:p w14:paraId="58B27141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8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0AFB277" w14:textId="21EE535F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770,364</w:t>
            </w:r>
          </w:p>
        </w:tc>
        <w:tc>
          <w:tcPr>
            <w:tcW w:w="180" w:type="dxa"/>
            <w:vAlign w:val="bottom"/>
          </w:tcPr>
          <w:p w14:paraId="7F5E4FA0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21A981" w14:textId="4F011F14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25,491</w:t>
            </w:r>
          </w:p>
        </w:tc>
        <w:tc>
          <w:tcPr>
            <w:tcW w:w="180" w:type="dxa"/>
          </w:tcPr>
          <w:p w14:paraId="0670A7C9" w14:textId="77777777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8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AE18F68" w14:textId="79122B9D" w:rsidR="004542DE" w:rsidRPr="00BE2AE9" w:rsidRDefault="004542DE" w:rsidP="004542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25,491</w:t>
            </w:r>
          </w:p>
        </w:tc>
      </w:tr>
    </w:tbl>
    <w:p w14:paraId="422DAB93" w14:textId="77777777" w:rsidR="00A919DE" w:rsidRDefault="00A919DE" w:rsidP="008A5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6D1BFFA4" w14:textId="13555747" w:rsidR="00BA53F8" w:rsidRDefault="00A919DE" w:rsidP="00234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eastAsia="x-none"/>
        </w:rPr>
        <w:br w:type="page"/>
      </w:r>
      <w:r w:rsidR="00B44813" w:rsidRPr="00254A81">
        <w:rPr>
          <w:rFonts w:ascii="Angsana New" w:hAnsi="Angsana New"/>
          <w:sz w:val="30"/>
          <w:szCs w:val="30"/>
          <w:cs/>
        </w:rPr>
        <w:lastRenderedPageBreak/>
        <w:t>ตารางต่อไปนี้สรุป</w:t>
      </w:r>
      <w:r w:rsidR="00284730" w:rsidRPr="00254A81">
        <w:rPr>
          <w:rFonts w:ascii="Angsana New" w:hAnsi="Angsana New"/>
          <w:sz w:val="30"/>
          <w:szCs w:val="30"/>
          <w:cs/>
        </w:rPr>
        <w:t>ข้อมูลทางการเงินของบริษัทร่วม</w:t>
      </w:r>
      <w:r w:rsidR="00B44813" w:rsidRPr="00254A81">
        <w:rPr>
          <w:rFonts w:ascii="Angsana New" w:hAnsi="Angsana New"/>
          <w:sz w:val="30"/>
          <w:szCs w:val="30"/>
          <w:cs/>
        </w:rPr>
        <w:t xml:space="preserve">ที่รวมอยู่ในงบการเงินของบริษัทร่วม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</w:t>
      </w:r>
      <w:r w:rsidR="00066DCD" w:rsidRPr="00254A81">
        <w:rPr>
          <w:rFonts w:ascii="Angsana New" w:hAnsi="Angsana New"/>
          <w:sz w:val="30"/>
          <w:szCs w:val="30"/>
          <w:cs/>
        </w:rPr>
        <w:br/>
      </w:r>
      <w:r w:rsidR="003E66CE" w:rsidRPr="00254A81">
        <w:rPr>
          <w:rFonts w:ascii="Angsana New" w:hAnsi="Angsana New"/>
          <w:sz w:val="30"/>
          <w:szCs w:val="30"/>
          <w:cs/>
        </w:rPr>
        <w:t>รวมทั้ง</w:t>
      </w:r>
      <w:r w:rsidR="00B44813" w:rsidRPr="00254A81">
        <w:rPr>
          <w:rFonts w:ascii="Angsana New" w:hAnsi="Angsana New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</w:t>
      </w:r>
      <w:r w:rsidR="0068670F" w:rsidRPr="00254A81">
        <w:rPr>
          <w:rFonts w:ascii="Angsana New" w:hAnsi="Angsana New"/>
          <w:sz w:val="30"/>
          <w:szCs w:val="30"/>
          <w:cs/>
        </w:rPr>
        <w:t>บริษัท</w:t>
      </w:r>
      <w:r w:rsidR="00B44813" w:rsidRPr="00254A81">
        <w:rPr>
          <w:rFonts w:ascii="Angsana New" w:hAnsi="Angsana New"/>
          <w:sz w:val="30"/>
          <w:szCs w:val="30"/>
          <w:cs/>
        </w:rPr>
        <w:t>ในกิจการเหล่านี้</w:t>
      </w:r>
    </w:p>
    <w:p w14:paraId="4C01EB9A" w14:textId="77777777" w:rsidR="00192069" w:rsidRPr="00BD66A4" w:rsidRDefault="00192069" w:rsidP="00234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color w:val="0000FF"/>
          <w:sz w:val="16"/>
          <w:szCs w:val="16"/>
        </w:rPr>
      </w:pPr>
    </w:p>
    <w:tbl>
      <w:tblPr>
        <w:tblW w:w="1467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170"/>
        <w:gridCol w:w="180"/>
        <w:gridCol w:w="1170"/>
        <w:gridCol w:w="180"/>
        <w:gridCol w:w="1170"/>
        <w:gridCol w:w="180"/>
        <w:gridCol w:w="1170"/>
        <w:gridCol w:w="180"/>
        <w:gridCol w:w="1260"/>
        <w:gridCol w:w="180"/>
        <w:gridCol w:w="1260"/>
        <w:gridCol w:w="180"/>
        <w:gridCol w:w="1260"/>
        <w:gridCol w:w="270"/>
        <w:gridCol w:w="1260"/>
      </w:tblGrid>
      <w:tr w:rsidR="00234A51" w:rsidRPr="00234A51" w14:paraId="6B4B1854" w14:textId="77777777" w:rsidTr="00BD66A4">
        <w:trPr>
          <w:cantSplit/>
          <w:trHeight w:hRule="exact" w:val="374"/>
          <w:tblHeader/>
        </w:trPr>
        <w:tc>
          <w:tcPr>
            <w:tcW w:w="3600" w:type="dxa"/>
            <w:vAlign w:val="bottom"/>
          </w:tcPr>
          <w:p w14:paraId="23E016D1" w14:textId="77777777" w:rsidR="00234A51" w:rsidRPr="00234A51" w:rsidRDefault="00234A51" w:rsidP="00234A5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6D826FE" w14:textId="77777777" w:rsidR="00234A51" w:rsidRPr="00234A51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P.T. Indo Liberty Textiles</w:t>
            </w:r>
          </w:p>
        </w:tc>
        <w:tc>
          <w:tcPr>
            <w:tcW w:w="180" w:type="dxa"/>
            <w:vAlign w:val="bottom"/>
          </w:tcPr>
          <w:p w14:paraId="0D5CBAAA" w14:textId="77777777" w:rsidR="00234A51" w:rsidRPr="00234A51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971BDD0" w14:textId="77777777" w:rsidR="00234A51" w:rsidRPr="00234A51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อดิตยา เบอร์ล่า เคมีคัลส์</w:t>
            </w:r>
          </w:p>
        </w:tc>
        <w:tc>
          <w:tcPr>
            <w:tcW w:w="180" w:type="dxa"/>
            <w:vAlign w:val="bottom"/>
          </w:tcPr>
          <w:p w14:paraId="5B8B94ED" w14:textId="77777777" w:rsidR="00234A51" w:rsidRPr="00234A51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14DD2310" w14:textId="77777777" w:rsidR="00234A51" w:rsidRPr="00234A51" w:rsidRDefault="00234A51" w:rsidP="00234A51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234A51">
              <w:rPr>
                <w:rFonts w:asciiTheme="majorBidi" w:hAnsiTheme="majorBidi" w:cstheme="majorBidi"/>
                <w:sz w:val="28"/>
                <w:szCs w:val="28"/>
              </w:rPr>
              <w:t>Indigold</w:t>
            </w:r>
            <w:proofErr w:type="spellEnd"/>
            <w:r w:rsidRPr="00234A51">
              <w:rPr>
                <w:rFonts w:asciiTheme="majorBidi" w:hAnsiTheme="majorBidi" w:cstheme="majorBidi"/>
                <w:sz w:val="28"/>
                <w:szCs w:val="28"/>
              </w:rPr>
              <w:t xml:space="preserve"> Carbon (Mauritius)</w:t>
            </w:r>
          </w:p>
        </w:tc>
        <w:tc>
          <w:tcPr>
            <w:tcW w:w="180" w:type="dxa"/>
            <w:vAlign w:val="bottom"/>
          </w:tcPr>
          <w:p w14:paraId="0296E3EC" w14:textId="77777777" w:rsidR="00234A51" w:rsidRPr="00234A51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71B296AB" w14:textId="77777777" w:rsidR="00234A51" w:rsidRPr="00EF5697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F569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รวม</w:t>
            </w:r>
          </w:p>
        </w:tc>
      </w:tr>
      <w:tr w:rsidR="00234A51" w:rsidRPr="00234A51" w14:paraId="0704262D" w14:textId="77777777" w:rsidTr="00BD66A4">
        <w:trPr>
          <w:cantSplit/>
          <w:trHeight w:hRule="exact" w:val="374"/>
          <w:tblHeader/>
        </w:trPr>
        <w:tc>
          <w:tcPr>
            <w:tcW w:w="3600" w:type="dxa"/>
            <w:vAlign w:val="bottom"/>
          </w:tcPr>
          <w:p w14:paraId="3AF1492D" w14:textId="77777777" w:rsidR="00234A51" w:rsidRPr="00234A51" w:rsidRDefault="00234A51" w:rsidP="00234A5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5910429" w14:textId="77777777" w:rsidR="00234A51" w:rsidRPr="00234A51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759774E" w14:textId="77777777" w:rsidR="00234A51" w:rsidRPr="00234A51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E42C014" w14:textId="77777777" w:rsidR="00234A51" w:rsidRPr="00234A51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80" w:type="dxa"/>
            <w:vAlign w:val="bottom"/>
          </w:tcPr>
          <w:p w14:paraId="61CFA9D0" w14:textId="77777777" w:rsidR="00234A51" w:rsidRPr="00234A51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6B275CA" w14:textId="77777777" w:rsidR="00234A51" w:rsidRPr="00234A51" w:rsidRDefault="00234A51" w:rsidP="00234A51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Limited</w:t>
            </w:r>
          </w:p>
        </w:tc>
        <w:tc>
          <w:tcPr>
            <w:tcW w:w="180" w:type="dxa"/>
            <w:vAlign w:val="bottom"/>
          </w:tcPr>
          <w:p w14:paraId="375DAF6F" w14:textId="77777777" w:rsidR="00234A51" w:rsidRPr="00234A51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20200247" w14:textId="77777777" w:rsidR="00234A51" w:rsidRPr="00234A51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AE1C97" w:rsidRPr="00234A51" w14:paraId="459AB27B" w14:textId="77777777" w:rsidTr="00BD66A4">
        <w:trPr>
          <w:cantSplit/>
          <w:trHeight w:hRule="exact" w:val="374"/>
          <w:tblHeader/>
        </w:trPr>
        <w:tc>
          <w:tcPr>
            <w:tcW w:w="3600" w:type="dxa"/>
            <w:vAlign w:val="bottom"/>
          </w:tcPr>
          <w:p w14:paraId="453951A8" w14:textId="77777777" w:rsidR="00AE1C97" w:rsidRPr="00234A51" w:rsidRDefault="00AE1C97" w:rsidP="00AE1C97">
            <w:pPr>
              <w:tabs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2FE748B" w14:textId="49200EB6" w:rsidR="00AE1C97" w:rsidRPr="00234A51" w:rsidRDefault="00AE1C97" w:rsidP="00AE1C97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36C9E285" w14:textId="77777777" w:rsidR="00AE1C97" w:rsidRPr="00234A51" w:rsidRDefault="00AE1C97" w:rsidP="00AE1C97">
            <w:pPr>
              <w:spacing w:before="120" w:line="2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03E2FA" w14:textId="6DE12C83" w:rsidR="00AE1C97" w:rsidRPr="00234A51" w:rsidRDefault="00AE1C97" w:rsidP="00AE1C97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022788C9" w14:textId="77777777" w:rsidR="00AE1C97" w:rsidRPr="00234A51" w:rsidRDefault="00AE1C97" w:rsidP="00AE1C97">
            <w:pPr>
              <w:spacing w:line="2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B73327" w14:textId="727599F8" w:rsidR="00AE1C97" w:rsidRPr="00234A51" w:rsidRDefault="00AE1C97" w:rsidP="00AE1C97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2C32387D" w14:textId="77777777" w:rsidR="00AE1C97" w:rsidRPr="00234A51" w:rsidRDefault="00AE1C97" w:rsidP="00AE1C97">
            <w:pPr>
              <w:spacing w:before="120" w:line="2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ADCB4F" w14:textId="24A0AD04" w:rsidR="00AE1C97" w:rsidRPr="00234A51" w:rsidRDefault="00AE1C97" w:rsidP="00AE1C97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2F5D5C82" w14:textId="77777777" w:rsidR="00AE1C97" w:rsidRPr="00234A51" w:rsidRDefault="00AE1C97" w:rsidP="00AE1C97">
            <w:pPr>
              <w:spacing w:line="2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B2B3A8" w14:textId="431A37E9" w:rsidR="00AE1C97" w:rsidRPr="00234A51" w:rsidRDefault="00AE1C97" w:rsidP="00AE1C97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01A2F200" w14:textId="77777777" w:rsidR="00AE1C97" w:rsidRPr="00234A51" w:rsidRDefault="00AE1C97" w:rsidP="00AE1C97">
            <w:pPr>
              <w:spacing w:before="120" w:line="2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2AA5CA" w14:textId="5FDFCE18" w:rsidR="00AE1C97" w:rsidRPr="00234A51" w:rsidRDefault="00AE1C97" w:rsidP="00AE1C97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762734A3" w14:textId="77777777" w:rsidR="00AE1C97" w:rsidRPr="00234A51" w:rsidRDefault="00AE1C97" w:rsidP="00AE1C97">
            <w:pPr>
              <w:spacing w:line="2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91B38FD" w14:textId="27F25081" w:rsidR="00AE1C97" w:rsidRPr="00234A51" w:rsidRDefault="00AE1C97" w:rsidP="00AE1C97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046631C8" w14:textId="77777777" w:rsidR="00AE1C97" w:rsidRPr="00234A51" w:rsidRDefault="00AE1C97" w:rsidP="00AE1C97">
            <w:pPr>
              <w:spacing w:before="120" w:line="2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F908066" w14:textId="160719EA" w:rsidR="00AE1C97" w:rsidRPr="00234A51" w:rsidRDefault="00AE1C97" w:rsidP="00AE1C97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</w:tr>
      <w:tr w:rsidR="00AE1C97" w:rsidRPr="00234A51" w14:paraId="2E357C40" w14:textId="77777777" w:rsidTr="00BD66A4">
        <w:trPr>
          <w:cantSplit/>
          <w:trHeight w:hRule="exact" w:val="374"/>
          <w:tblHeader/>
        </w:trPr>
        <w:tc>
          <w:tcPr>
            <w:tcW w:w="3600" w:type="dxa"/>
            <w:vAlign w:val="bottom"/>
          </w:tcPr>
          <w:p w14:paraId="5ABDE1F6" w14:textId="77777777" w:rsidR="00AE1C97" w:rsidRPr="00234A51" w:rsidRDefault="00AE1C97" w:rsidP="00AE1C9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0" w:type="dxa"/>
            <w:gridSpan w:val="15"/>
            <w:vAlign w:val="bottom"/>
          </w:tcPr>
          <w:p w14:paraId="41928CEF" w14:textId="77777777" w:rsidR="00AE1C97" w:rsidRPr="00234A51" w:rsidRDefault="00AE1C97" w:rsidP="00AE1C97">
            <w:pPr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34A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234A5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F70EC" w:rsidRPr="00234A51" w14:paraId="570767F8" w14:textId="77777777" w:rsidTr="00BD66A4">
        <w:trPr>
          <w:cantSplit/>
          <w:trHeight w:hRule="exact" w:val="403"/>
        </w:trPr>
        <w:tc>
          <w:tcPr>
            <w:tcW w:w="3600" w:type="dxa"/>
            <w:vAlign w:val="bottom"/>
          </w:tcPr>
          <w:p w14:paraId="54EC6B68" w14:textId="77777777" w:rsidR="008F70EC" w:rsidRPr="00234A51" w:rsidRDefault="008F70EC" w:rsidP="008F70E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170" w:type="dxa"/>
            <w:vAlign w:val="bottom"/>
          </w:tcPr>
          <w:p w14:paraId="0CE14B8D" w14:textId="2979F090" w:rsidR="008F70EC" w:rsidRPr="00234A51" w:rsidRDefault="008F70EC" w:rsidP="008F70EC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4,674,560</w:t>
            </w:r>
          </w:p>
        </w:tc>
        <w:tc>
          <w:tcPr>
            <w:tcW w:w="180" w:type="dxa"/>
            <w:vAlign w:val="bottom"/>
          </w:tcPr>
          <w:p w14:paraId="3A1C20BD" w14:textId="77777777" w:rsidR="008F70EC" w:rsidRPr="00234A51" w:rsidRDefault="008F70EC" w:rsidP="008F70EC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20B532" w14:textId="460E93E3" w:rsidR="008F70EC" w:rsidRPr="00234A51" w:rsidRDefault="008F70EC" w:rsidP="008F70EC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2,667,492</w:t>
            </w:r>
          </w:p>
        </w:tc>
        <w:tc>
          <w:tcPr>
            <w:tcW w:w="180" w:type="dxa"/>
            <w:vAlign w:val="bottom"/>
          </w:tcPr>
          <w:p w14:paraId="55D42464" w14:textId="77777777" w:rsidR="008F70EC" w:rsidRPr="00234A51" w:rsidRDefault="008F70EC" w:rsidP="008F70EC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84F961" w14:textId="384C418F" w:rsidR="008F70EC" w:rsidRPr="00234A51" w:rsidRDefault="008F70EC" w:rsidP="00ED0A7A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23,406,904</w:t>
            </w:r>
          </w:p>
        </w:tc>
        <w:tc>
          <w:tcPr>
            <w:tcW w:w="180" w:type="dxa"/>
            <w:vAlign w:val="bottom"/>
          </w:tcPr>
          <w:p w14:paraId="765FCB09" w14:textId="77777777" w:rsidR="008F70EC" w:rsidRPr="00234A51" w:rsidRDefault="008F70EC" w:rsidP="008F70EC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FD1F70" w14:textId="607BD979" w:rsidR="008F70EC" w:rsidRPr="00234A51" w:rsidRDefault="008F70EC" w:rsidP="008F70EC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15,803,334</w:t>
            </w:r>
          </w:p>
        </w:tc>
        <w:tc>
          <w:tcPr>
            <w:tcW w:w="180" w:type="dxa"/>
            <w:vAlign w:val="bottom"/>
          </w:tcPr>
          <w:p w14:paraId="30ABFF9A" w14:textId="77777777" w:rsidR="008F70EC" w:rsidRPr="00234A51" w:rsidRDefault="008F70EC" w:rsidP="008F70EC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7990B5" w14:textId="0A52DE96" w:rsidR="008F70EC" w:rsidRPr="00234A51" w:rsidRDefault="008F70EC" w:rsidP="00ED0A7A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44,170,099</w:t>
            </w:r>
          </w:p>
        </w:tc>
        <w:tc>
          <w:tcPr>
            <w:tcW w:w="180" w:type="dxa"/>
            <w:vAlign w:val="bottom"/>
          </w:tcPr>
          <w:p w14:paraId="3FB160D2" w14:textId="77777777" w:rsidR="008F70EC" w:rsidRPr="00234A51" w:rsidRDefault="008F70EC" w:rsidP="008F70EC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DC35CD" w14:textId="2831DBFD" w:rsidR="008F70EC" w:rsidRPr="00234A51" w:rsidRDefault="008F70EC" w:rsidP="008F70EC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27,842,135</w:t>
            </w:r>
          </w:p>
        </w:tc>
        <w:tc>
          <w:tcPr>
            <w:tcW w:w="180" w:type="dxa"/>
            <w:vAlign w:val="bottom"/>
          </w:tcPr>
          <w:p w14:paraId="2508C753" w14:textId="77777777" w:rsidR="008F70EC" w:rsidRPr="00234A51" w:rsidRDefault="008F70EC" w:rsidP="008F70EC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D38A6D" w14:textId="1BD134EE" w:rsidR="008F70EC" w:rsidRPr="00234A51" w:rsidRDefault="008F70EC" w:rsidP="00ED0A7A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72,251,563</w:t>
            </w:r>
          </w:p>
        </w:tc>
        <w:tc>
          <w:tcPr>
            <w:tcW w:w="270" w:type="dxa"/>
            <w:vAlign w:val="bottom"/>
          </w:tcPr>
          <w:p w14:paraId="3A72582E" w14:textId="77777777" w:rsidR="008F70EC" w:rsidRPr="00234A51" w:rsidRDefault="008F70EC" w:rsidP="008F70EC">
            <w:pPr>
              <w:tabs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ADBBB8" w14:textId="43E854E5" w:rsidR="008F70EC" w:rsidRPr="00234A51" w:rsidRDefault="008F70EC" w:rsidP="008F70EC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46,312,961</w:t>
            </w:r>
          </w:p>
        </w:tc>
      </w:tr>
      <w:tr w:rsidR="00E84EAC" w:rsidRPr="00234A51" w14:paraId="6B17A850" w14:textId="77777777" w:rsidTr="00BD66A4">
        <w:trPr>
          <w:cantSplit/>
          <w:trHeight w:hRule="exact" w:val="403"/>
        </w:trPr>
        <w:tc>
          <w:tcPr>
            <w:tcW w:w="3600" w:type="dxa"/>
            <w:vAlign w:val="bottom"/>
          </w:tcPr>
          <w:p w14:paraId="522C8509" w14:textId="77777777" w:rsidR="00E84EAC" w:rsidRPr="00234A51" w:rsidRDefault="00E84EAC" w:rsidP="00E84EA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สุทธิ</w:t>
            </w:r>
          </w:p>
        </w:tc>
        <w:tc>
          <w:tcPr>
            <w:tcW w:w="1170" w:type="dxa"/>
            <w:vAlign w:val="bottom"/>
          </w:tcPr>
          <w:p w14:paraId="10F89259" w14:textId="430DA524" w:rsidR="00E84EAC" w:rsidRPr="00234A51" w:rsidRDefault="00E84EAC" w:rsidP="00E84EAC">
            <w:pPr>
              <w:tabs>
                <w:tab w:val="clear" w:pos="907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95,939</w:t>
            </w:r>
          </w:p>
        </w:tc>
        <w:tc>
          <w:tcPr>
            <w:tcW w:w="180" w:type="dxa"/>
            <w:vAlign w:val="bottom"/>
          </w:tcPr>
          <w:p w14:paraId="2B131F46" w14:textId="77777777" w:rsidR="00E84EAC" w:rsidRPr="00234A51" w:rsidRDefault="00E84EAC" w:rsidP="00E84EAC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A38A16" w14:textId="7D8528A5" w:rsidR="00E84EAC" w:rsidRPr="00234A51" w:rsidRDefault="00E84EAC" w:rsidP="00E84EAC">
            <w:pPr>
              <w:tabs>
                <w:tab w:val="clear" w:pos="907"/>
                <w:tab w:val="decimal" w:pos="911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(114,017)</w:t>
            </w:r>
          </w:p>
        </w:tc>
        <w:tc>
          <w:tcPr>
            <w:tcW w:w="180" w:type="dxa"/>
            <w:vAlign w:val="bottom"/>
          </w:tcPr>
          <w:p w14:paraId="77F536AB" w14:textId="77777777" w:rsidR="00E84EAC" w:rsidRPr="00234A51" w:rsidRDefault="00E84EAC" w:rsidP="00E84EAC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3F45AB" w14:textId="20666E6F" w:rsidR="00E84EAC" w:rsidRPr="00234A51" w:rsidRDefault="00E84EAC" w:rsidP="00E84EAC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,202,328</w:t>
            </w:r>
          </w:p>
        </w:tc>
        <w:tc>
          <w:tcPr>
            <w:tcW w:w="180" w:type="dxa"/>
            <w:vAlign w:val="bottom"/>
          </w:tcPr>
          <w:p w14:paraId="37607B3A" w14:textId="77777777" w:rsidR="00E84EAC" w:rsidRPr="00234A51" w:rsidRDefault="00E84EAC" w:rsidP="00E84EAC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642C33" w14:textId="43793259" w:rsidR="00E84EAC" w:rsidRPr="00234A51" w:rsidRDefault="00E84EAC" w:rsidP="00E84EAC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1,637</w:t>
            </w:r>
          </w:p>
        </w:tc>
        <w:tc>
          <w:tcPr>
            <w:tcW w:w="180" w:type="dxa"/>
            <w:vAlign w:val="bottom"/>
          </w:tcPr>
          <w:p w14:paraId="1D0068FC" w14:textId="77777777" w:rsidR="00E84EAC" w:rsidRPr="00234A51" w:rsidRDefault="00E84EAC" w:rsidP="00E84EAC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C857D3" w14:textId="34819DE7" w:rsidR="00E84EAC" w:rsidRPr="00234A51" w:rsidRDefault="00E84EAC" w:rsidP="00E84EAC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4,872,300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(*)</w:t>
            </w:r>
          </w:p>
        </w:tc>
        <w:tc>
          <w:tcPr>
            <w:tcW w:w="180" w:type="dxa"/>
            <w:vAlign w:val="bottom"/>
          </w:tcPr>
          <w:p w14:paraId="27DE100C" w14:textId="77777777" w:rsidR="00E84EAC" w:rsidRPr="00234A51" w:rsidRDefault="00E84EAC" w:rsidP="00E84EAC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D1A6066" w14:textId="168FA986" w:rsidR="00E84EAC" w:rsidRPr="00234A51" w:rsidRDefault="00E84EAC" w:rsidP="00E84EAC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939,722</w:t>
            </w:r>
          </w:p>
        </w:tc>
        <w:tc>
          <w:tcPr>
            <w:tcW w:w="180" w:type="dxa"/>
            <w:vAlign w:val="bottom"/>
          </w:tcPr>
          <w:p w14:paraId="47F0D9D5" w14:textId="77777777" w:rsidR="00E84EAC" w:rsidRPr="00234A51" w:rsidRDefault="00E84EAC" w:rsidP="00E84EAC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E1A3BB" w14:textId="71EF1380" w:rsidR="00E84EAC" w:rsidRPr="00234A51" w:rsidRDefault="00E84EAC" w:rsidP="00E84EAC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8,1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70,567</w:t>
            </w:r>
          </w:p>
        </w:tc>
        <w:tc>
          <w:tcPr>
            <w:tcW w:w="270" w:type="dxa"/>
            <w:vAlign w:val="bottom"/>
          </w:tcPr>
          <w:p w14:paraId="54533797" w14:textId="77777777" w:rsidR="00E84EAC" w:rsidRPr="00234A51" w:rsidRDefault="00E84EAC" w:rsidP="00E84EAC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7888309" w14:textId="18FED52A" w:rsidR="00E84EAC" w:rsidRPr="00234A51" w:rsidRDefault="00E84EAC" w:rsidP="00E84EAC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437,342</w:t>
            </w:r>
          </w:p>
        </w:tc>
      </w:tr>
      <w:tr w:rsidR="00E84EAC" w:rsidRPr="00234A51" w14:paraId="1A7D2241" w14:textId="77777777" w:rsidTr="00BD66A4">
        <w:trPr>
          <w:cantSplit/>
          <w:trHeight w:hRule="exact" w:val="403"/>
        </w:trPr>
        <w:tc>
          <w:tcPr>
            <w:tcW w:w="3600" w:type="dxa"/>
            <w:vAlign w:val="bottom"/>
          </w:tcPr>
          <w:p w14:paraId="05A1002C" w14:textId="77777777" w:rsidR="00E84EAC" w:rsidRPr="00234A51" w:rsidRDefault="00E84EAC" w:rsidP="00E84EA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C905C3F" w14:textId="363D356B" w:rsidR="00E84EAC" w:rsidRPr="00234A51" w:rsidRDefault="00E84EAC" w:rsidP="00E84EAC">
            <w:pPr>
              <w:tabs>
                <w:tab w:val="clear" w:pos="907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36,127</w:t>
            </w:r>
          </w:p>
        </w:tc>
        <w:tc>
          <w:tcPr>
            <w:tcW w:w="180" w:type="dxa"/>
            <w:vAlign w:val="bottom"/>
          </w:tcPr>
          <w:p w14:paraId="192FA293" w14:textId="77777777" w:rsidR="00E84EAC" w:rsidRPr="00234A51" w:rsidRDefault="00E84EAC" w:rsidP="00E84EAC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7C9208" w14:textId="65371FE3" w:rsidR="00E84EAC" w:rsidRPr="00234A51" w:rsidRDefault="00E84EAC" w:rsidP="00E84EAC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(32,376)</w:t>
            </w:r>
          </w:p>
        </w:tc>
        <w:tc>
          <w:tcPr>
            <w:tcW w:w="180" w:type="dxa"/>
            <w:vAlign w:val="bottom"/>
          </w:tcPr>
          <w:p w14:paraId="6CFB1252" w14:textId="77777777" w:rsidR="00E84EAC" w:rsidRPr="00234A51" w:rsidRDefault="00E84EAC" w:rsidP="00E84EAC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FAD6B0" w14:textId="5BBB8E05" w:rsidR="00E84EAC" w:rsidRPr="00234A51" w:rsidRDefault="00E84EAC" w:rsidP="00E84EAC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D0A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  <w:tc>
          <w:tcPr>
            <w:tcW w:w="180" w:type="dxa"/>
            <w:vAlign w:val="bottom"/>
          </w:tcPr>
          <w:p w14:paraId="100B045E" w14:textId="77777777" w:rsidR="00E84EAC" w:rsidRPr="00234A51" w:rsidRDefault="00E84EAC" w:rsidP="00E84EAC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1B34951" w14:textId="2AC38A16" w:rsidR="00E84EAC" w:rsidRPr="00234A51" w:rsidRDefault="00E84EAC" w:rsidP="00E84EAC">
            <w:pPr>
              <w:tabs>
                <w:tab w:val="clear" w:pos="907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1,265</w:t>
            </w:r>
          </w:p>
        </w:tc>
        <w:tc>
          <w:tcPr>
            <w:tcW w:w="180" w:type="dxa"/>
            <w:vAlign w:val="bottom"/>
          </w:tcPr>
          <w:p w14:paraId="261060A0" w14:textId="77777777" w:rsidR="00E84EAC" w:rsidRPr="00234A51" w:rsidRDefault="00E84EAC" w:rsidP="00E84EAC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D579671" w14:textId="22BBA3DD" w:rsidR="00E84EAC" w:rsidRPr="00234A51" w:rsidRDefault="00E84EAC" w:rsidP="00E84EAC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672,46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04334F5C" w14:textId="77777777" w:rsidR="00E84EAC" w:rsidRPr="00234A51" w:rsidRDefault="00E84EAC" w:rsidP="00E84EAC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F783BE3" w14:textId="016BC878" w:rsidR="00E84EAC" w:rsidRPr="00234A51" w:rsidRDefault="00E84EAC" w:rsidP="00E84EAC">
            <w:pPr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762,495</w:t>
            </w:r>
          </w:p>
        </w:tc>
        <w:tc>
          <w:tcPr>
            <w:tcW w:w="180" w:type="dxa"/>
            <w:vAlign w:val="bottom"/>
          </w:tcPr>
          <w:p w14:paraId="029E478A" w14:textId="77777777" w:rsidR="00E84EAC" w:rsidRPr="00234A51" w:rsidRDefault="00E84EAC" w:rsidP="00E84EAC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D2B24F8" w14:textId="61E26B20" w:rsidR="00E84EAC" w:rsidRPr="00234A51" w:rsidRDefault="00E84EAC" w:rsidP="00E84EAC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39,091</w:t>
            </w:r>
          </w:p>
        </w:tc>
        <w:tc>
          <w:tcPr>
            <w:tcW w:w="270" w:type="dxa"/>
            <w:vAlign w:val="bottom"/>
          </w:tcPr>
          <w:p w14:paraId="4B35FB89" w14:textId="77777777" w:rsidR="00E84EAC" w:rsidRPr="00234A51" w:rsidRDefault="00E84EAC" w:rsidP="00E84EAC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FFA580" w14:textId="72A34F40" w:rsidR="00E84EAC" w:rsidRPr="00234A51" w:rsidRDefault="00E84EAC" w:rsidP="00E84EA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771,384</w:t>
            </w:r>
          </w:p>
        </w:tc>
      </w:tr>
      <w:tr w:rsidR="008F70EC" w:rsidRPr="008F70EC" w14:paraId="3A0BF652" w14:textId="77777777" w:rsidTr="00BD66A4">
        <w:trPr>
          <w:cantSplit/>
          <w:trHeight w:hRule="exact" w:val="403"/>
        </w:trPr>
        <w:tc>
          <w:tcPr>
            <w:tcW w:w="3600" w:type="dxa"/>
            <w:vAlign w:val="bottom"/>
          </w:tcPr>
          <w:p w14:paraId="4D97C9BD" w14:textId="77777777" w:rsidR="008F70EC" w:rsidRPr="00234A51" w:rsidRDefault="008F70EC" w:rsidP="008F70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3455B" w14:textId="385BDDC2" w:rsidR="008F70EC" w:rsidRPr="00234A51" w:rsidRDefault="008F70EC" w:rsidP="008F70EC">
            <w:pPr>
              <w:tabs>
                <w:tab w:val="clear" w:pos="907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132,066</w:t>
            </w:r>
          </w:p>
        </w:tc>
        <w:tc>
          <w:tcPr>
            <w:tcW w:w="180" w:type="dxa"/>
            <w:vAlign w:val="bottom"/>
          </w:tcPr>
          <w:p w14:paraId="0B288AE7" w14:textId="77777777" w:rsidR="008F70EC" w:rsidRPr="00234A51" w:rsidRDefault="008F70EC" w:rsidP="008F70EC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58767" w14:textId="37573E75" w:rsidR="008F70EC" w:rsidRPr="00234A51" w:rsidRDefault="008F70EC" w:rsidP="008F70EC">
            <w:pPr>
              <w:tabs>
                <w:tab w:val="clear" w:pos="907"/>
                <w:tab w:val="decimal" w:pos="911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(146,393)</w:t>
            </w:r>
          </w:p>
        </w:tc>
        <w:tc>
          <w:tcPr>
            <w:tcW w:w="180" w:type="dxa"/>
            <w:vAlign w:val="bottom"/>
          </w:tcPr>
          <w:p w14:paraId="2B0838D6" w14:textId="77777777" w:rsidR="008F70EC" w:rsidRPr="00234A51" w:rsidRDefault="008F70EC" w:rsidP="008F70EC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928FB" w14:textId="2903E652" w:rsidR="008F70EC" w:rsidRPr="008F70EC" w:rsidRDefault="008F70EC" w:rsidP="00ED0A7A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3,232,826</w:t>
            </w:r>
          </w:p>
        </w:tc>
        <w:tc>
          <w:tcPr>
            <w:tcW w:w="180" w:type="dxa"/>
            <w:vAlign w:val="bottom"/>
          </w:tcPr>
          <w:p w14:paraId="44260AB6" w14:textId="77777777" w:rsidR="008F70EC" w:rsidRPr="00234A51" w:rsidRDefault="008F70EC" w:rsidP="008F70EC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5C6C1" w14:textId="15A7AD23" w:rsidR="008F70EC" w:rsidRPr="00234A51" w:rsidRDefault="008F70EC" w:rsidP="008F70EC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652,902</w:t>
            </w:r>
          </w:p>
        </w:tc>
        <w:tc>
          <w:tcPr>
            <w:tcW w:w="180" w:type="dxa"/>
            <w:vAlign w:val="bottom"/>
          </w:tcPr>
          <w:p w14:paraId="7B569D65" w14:textId="77777777" w:rsidR="008F70EC" w:rsidRPr="00234A51" w:rsidRDefault="008F70EC" w:rsidP="008F70EC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1303E" w14:textId="367B3918" w:rsidR="008F70EC" w:rsidRPr="008F70EC" w:rsidRDefault="008F70EC" w:rsidP="00ED0A7A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5,544,76</w:t>
            </w:r>
            <w:r w:rsidR="00A560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0E04915E" w14:textId="77777777" w:rsidR="008F70EC" w:rsidRPr="008F70EC" w:rsidRDefault="008F70EC" w:rsidP="008F70EC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98AA1" w14:textId="78410FD7" w:rsidR="008F70EC" w:rsidRPr="008F70EC" w:rsidRDefault="008F70EC" w:rsidP="008F70EC">
            <w:pPr>
              <w:spacing w:line="240" w:lineRule="auto"/>
              <w:ind w:righ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70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1,702,217</w:t>
            </w:r>
          </w:p>
        </w:tc>
        <w:tc>
          <w:tcPr>
            <w:tcW w:w="180" w:type="dxa"/>
            <w:vAlign w:val="bottom"/>
          </w:tcPr>
          <w:p w14:paraId="00582745" w14:textId="77777777" w:rsidR="008F70EC" w:rsidRPr="008F70EC" w:rsidRDefault="008F70EC" w:rsidP="008F70EC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7414E" w14:textId="67F2D917" w:rsidR="008F70EC" w:rsidRPr="008F70EC" w:rsidRDefault="008F70EC" w:rsidP="00ED0A7A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8,909,65</w:t>
            </w:r>
            <w:r w:rsidR="00A560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52C132DD" w14:textId="77777777" w:rsidR="008F70EC" w:rsidRPr="008F70EC" w:rsidRDefault="008F70EC" w:rsidP="008F70EC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9353B" w14:textId="55A1A000" w:rsidR="008F70EC" w:rsidRPr="008F70EC" w:rsidRDefault="008F70EC" w:rsidP="008F70EC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70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2,208,726</w:t>
            </w:r>
          </w:p>
        </w:tc>
      </w:tr>
      <w:tr w:rsidR="008F70EC" w:rsidRPr="00234A51" w14:paraId="63EDC6E1" w14:textId="77777777" w:rsidTr="00BD66A4">
        <w:trPr>
          <w:cantSplit/>
          <w:trHeight w:hRule="exact" w:val="403"/>
        </w:trPr>
        <w:tc>
          <w:tcPr>
            <w:tcW w:w="3600" w:type="dxa"/>
            <w:vAlign w:val="bottom"/>
          </w:tcPr>
          <w:p w14:paraId="77F5721D" w14:textId="77777777" w:rsidR="008F70EC" w:rsidRPr="00234A51" w:rsidRDefault="008F70EC" w:rsidP="008F70E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ส่วนที่เป็นของส่วนได้เสียไม่มีอำนาจควบคุม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E27C9EF" w14:textId="3483F4BF" w:rsidR="008F70EC" w:rsidRPr="00234A51" w:rsidRDefault="008F70EC" w:rsidP="008F70EC">
            <w:pPr>
              <w:tabs>
                <w:tab w:val="clear" w:pos="680"/>
                <w:tab w:val="clear" w:pos="907"/>
                <w:tab w:val="left" w:pos="611"/>
                <w:tab w:val="decimal" w:pos="640"/>
              </w:tabs>
              <w:spacing w:line="240" w:lineRule="auto"/>
              <w:ind w:left="-460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77A91FD" w14:textId="3D9CF7D2" w:rsidR="008F70EC" w:rsidRPr="00234A51" w:rsidRDefault="008F70EC" w:rsidP="008F70EC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43F91A5" w14:textId="45510792" w:rsidR="008F70EC" w:rsidRPr="00234A51" w:rsidRDefault="008F70EC" w:rsidP="008F70EC">
            <w:pPr>
              <w:tabs>
                <w:tab w:val="decimal" w:pos="640"/>
              </w:tabs>
              <w:spacing w:line="240" w:lineRule="auto"/>
              <w:ind w:left="-429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5C32ECD" w14:textId="77777777" w:rsidR="008F70EC" w:rsidRPr="00234A51" w:rsidRDefault="008F70EC" w:rsidP="008F70EC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BE7295E" w14:textId="509C511E" w:rsidR="008F70EC" w:rsidRPr="00234A51" w:rsidRDefault="008F70EC" w:rsidP="00ED0A7A">
            <w:pPr>
              <w:tabs>
                <w:tab w:val="clear" w:pos="907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180" w:type="dxa"/>
            <w:vAlign w:val="bottom"/>
          </w:tcPr>
          <w:p w14:paraId="5E2ACC25" w14:textId="77777777" w:rsidR="008F70EC" w:rsidRPr="00234A51" w:rsidRDefault="008F70EC" w:rsidP="008F70EC">
            <w:pPr>
              <w:tabs>
                <w:tab w:val="clear" w:pos="454"/>
                <w:tab w:val="clear" w:pos="907"/>
                <w:tab w:val="decimal" w:pos="461"/>
                <w:tab w:val="decimal" w:pos="765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E68ED8" w14:textId="17E0C704" w:rsidR="008F70EC" w:rsidRPr="00234A51" w:rsidRDefault="008F70EC" w:rsidP="008F70EC">
            <w:pPr>
              <w:tabs>
                <w:tab w:val="clear" w:pos="907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2,501</w:t>
            </w:r>
          </w:p>
        </w:tc>
        <w:tc>
          <w:tcPr>
            <w:tcW w:w="180" w:type="dxa"/>
            <w:vAlign w:val="bottom"/>
          </w:tcPr>
          <w:p w14:paraId="6A02C16B" w14:textId="77777777" w:rsidR="008F70EC" w:rsidRPr="00234A51" w:rsidRDefault="008F70EC" w:rsidP="008F70EC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6C3149E" w14:textId="23CBD970" w:rsidR="008F70EC" w:rsidRPr="00234A51" w:rsidRDefault="008F70EC" w:rsidP="00ED0A7A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10,46</w:t>
            </w:r>
            <w:r w:rsidR="00A5603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04FAB6B6" w14:textId="77777777" w:rsidR="008F70EC" w:rsidRPr="00234A51" w:rsidRDefault="008F70EC" w:rsidP="008F70EC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1401845" w14:textId="12FC5F6A" w:rsidR="008F70EC" w:rsidRPr="00234A51" w:rsidRDefault="008F70EC" w:rsidP="008F70EC">
            <w:pPr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(112,646)</w:t>
            </w:r>
          </w:p>
        </w:tc>
        <w:tc>
          <w:tcPr>
            <w:tcW w:w="180" w:type="dxa"/>
            <w:vAlign w:val="bottom"/>
          </w:tcPr>
          <w:p w14:paraId="32EFD2BA" w14:textId="77777777" w:rsidR="008F70EC" w:rsidRPr="00234A51" w:rsidRDefault="008F70EC" w:rsidP="008F70EC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574043C" w14:textId="2CF22CC4" w:rsidR="008F70EC" w:rsidRPr="00234A51" w:rsidRDefault="008F70EC" w:rsidP="00ED0A7A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10,80</w:t>
            </w:r>
            <w:r w:rsidR="00A5603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3ED34365" w14:textId="77777777" w:rsidR="008F70EC" w:rsidRPr="00234A51" w:rsidRDefault="008F70EC" w:rsidP="008F70EC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9CD4C1D" w14:textId="4D331645" w:rsidR="008F70EC" w:rsidRPr="00234A51" w:rsidRDefault="008F70EC" w:rsidP="008F70EC">
            <w:pPr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(110,145)</w:t>
            </w:r>
          </w:p>
        </w:tc>
      </w:tr>
      <w:tr w:rsidR="008F70EC" w:rsidRPr="00234A51" w14:paraId="44B622C5" w14:textId="77777777" w:rsidTr="00BD66A4">
        <w:trPr>
          <w:cantSplit/>
          <w:trHeight w:hRule="exact" w:val="403"/>
        </w:trPr>
        <w:tc>
          <w:tcPr>
            <w:tcW w:w="3600" w:type="dxa"/>
            <w:vAlign w:val="bottom"/>
          </w:tcPr>
          <w:p w14:paraId="33F3977B" w14:textId="77777777" w:rsidR="008F70EC" w:rsidRPr="00234A51" w:rsidRDefault="008F70EC" w:rsidP="008F70E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ส่วนที่เป็นของผู้ถือหุ้นของผู้ถูกลงทุน</w:t>
            </w:r>
          </w:p>
        </w:tc>
        <w:tc>
          <w:tcPr>
            <w:tcW w:w="1170" w:type="dxa"/>
            <w:vAlign w:val="bottom"/>
          </w:tcPr>
          <w:p w14:paraId="2307192F" w14:textId="3BEA4263" w:rsidR="008F70EC" w:rsidRPr="00234A51" w:rsidRDefault="008F70EC" w:rsidP="008F70EC">
            <w:pPr>
              <w:tabs>
                <w:tab w:val="clear" w:pos="907"/>
                <w:tab w:val="decimal" w:pos="911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132,066</w:t>
            </w:r>
          </w:p>
        </w:tc>
        <w:tc>
          <w:tcPr>
            <w:tcW w:w="180" w:type="dxa"/>
            <w:vAlign w:val="bottom"/>
          </w:tcPr>
          <w:p w14:paraId="625DEF32" w14:textId="77777777" w:rsidR="008F70EC" w:rsidRPr="00234A51" w:rsidRDefault="008F70EC" w:rsidP="008F70EC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AE4A2C" w14:textId="2501AA55" w:rsidR="008F70EC" w:rsidRPr="00234A51" w:rsidRDefault="008F70EC" w:rsidP="008F70EC">
            <w:pPr>
              <w:tabs>
                <w:tab w:val="clear" w:pos="907"/>
                <w:tab w:val="decimal" w:pos="911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(146,393)</w:t>
            </w:r>
          </w:p>
        </w:tc>
        <w:tc>
          <w:tcPr>
            <w:tcW w:w="180" w:type="dxa"/>
            <w:vAlign w:val="bottom"/>
          </w:tcPr>
          <w:p w14:paraId="6160613C" w14:textId="77777777" w:rsidR="008F70EC" w:rsidRPr="00234A51" w:rsidRDefault="008F70EC" w:rsidP="008F70EC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7F202D" w14:textId="4BF0349A" w:rsidR="008F70EC" w:rsidRPr="00234A51" w:rsidRDefault="008F70EC" w:rsidP="00ED0A7A">
            <w:pPr>
              <w:tabs>
                <w:tab w:val="clear" w:pos="907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3,232,486</w:t>
            </w:r>
          </w:p>
        </w:tc>
        <w:tc>
          <w:tcPr>
            <w:tcW w:w="180" w:type="dxa"/>
            <w:vAlign w:val="bottom"/>
          </w:tcPr>
          <w:p w14:paraId="2D022EF9" w14:textId="77777777" w:rsidR="008F70EC" w:rsidRPr="00234A51" w:rsidRDefault="008F70EC" w:rsidP="008F70EC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D0CB04" w14:textId="591EDAD9" w:rsidR="008F70EC" w:rsidRPr="00234A51" w:rsidRDefault="008F70EC" w:rsidP="008F70EC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650,401</w:t>
            </w:r>
          </w:p>
        </w:tc>
        <w:tc>
          <w:tcPr>
            <w:tcW w:w="180" w:type="dxa"/>
            <w:vAlign w:val="bottom"/>
          </w:tcPr>
          <w:p w14:paraId="30093A03" w14:textId="77777777" w:rsidR="008F70EC" w:rsidRPr="00234A51" w:rsidRDefault="008F70EC" w:rsidP="008F70EC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034B98" w14:textId="0FBEAE0C" w:rsidR="008F70EC" w:rsidRPr="00234A51" w:rsidRDefault="008F70EC" w:rsidP="00ED0A7A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5,534,300</w:t>
            </w:r>
          </w:p>
        </w:tc>
        <w:tc>
          <w:tcPr>
            <w:tcW w:w="180" w:type="dxa"/>
            <w:vAlign w:val="bottom"/>
          </w:tcPr>
          <w:p w14:paraId="32780380" w14:textId="77777777" w:rsidR="008F70EC" w:rsidRPr="00234A51" w:rsidRDefault="008F70EC" w:rsidP="008F70EC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2B13F3" w14:textId="2127B576" w:rsidR="008F70EC" w:rsidRPr="00234A51" w:rsidRDefault="008F70EC" w:rsidP="008F70EC">
            <w:pPr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1,814,863</w:t>
            </w:r>
          </w:p>
        </w:tc>
        <w:tc>
          <w:tcPr>
            <w:tcW w:w="180" w:type="dxa"/>
            <w:vAlign w:val="bottom"/>
          </w:tcPr>
          <w:p w14:paraId="2CA931F0" w14:textId="77777777" w:rsidR="008F70EC" w:rsidRPr="00234A51" w:rsidRDefault="008F70EC" w:rsidP="008F70EC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1ED83CD" w14:textId="0B694510" w:rsidR="008F70EC" w:rsidRPr="00234A51" w:rsidRDefault="008F70EC" w:rsidP="00ED0A7A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8,898,852</w:t>
            </w:r>
          </w:p>
        </w:tc>
        <w:tc>
          <w:tcPr>
            <w:tcW w:w="270" w:type="dxa"/>
            <w:vAlign w:val="bottom"/>
          </w:tcPr>
          <w:p w14:paraId="3FE6317B" w14:textId="77777777" w:rsidR="008F70EC" w:rsidRPr="00234A51" w:rsidRDefault="008F70EC" w:rsidP="008F70EC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0505A2" w14:textId="608B3E71" w:rsidR="008F70EC" w:rsidRPr="00234A51" w:rsidRDefault="008F70EC" w:rsidP="008F70EC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2,318,871</w:t>
            </w:r>
          </w:p>
        </w:tc>
      </w:tr>
      <w:tr w:rsidR="008F70EC" w:rsidRPr="00234A51" w14:paraId="03B8BCFA" w14:textId="77777777" w:rsidTr="00BD66A4">
        <w:trPr>
          <w:cantSplit/>
          <w:trHeight w:hRule="exact" w:val="317"/>
        </w:trPr>
        <w:tc>
          <w:tcPr>
            <w:tcW w:w="3600" w:type="dxa"/>
            <w:vAlign w:val="bottom"/>
          </w:tcPr>
          <w:p w14:paraId="1A60B06B" w14:textId="77777777" w:rsidR="008F70EC" w:rsidRPr="00234A51" w:rsidRDefault="008F70EC" w:rsidP="008F70EC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5CABFA" w14:textId="77777777" w:rsidR="008F70EC" w:rsidRPr="00234A51" w:rsidRDefault="008F70EC" w:rsidP="008F70EC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03E44A7" w14:textId="77777777" w:rsidR="008F70EC" w:rsidRPr="00234A51" w:rsidRDefault="008F70EC" w:rsidP="008F70EC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DC824D" w14:textId="77777777" w:rsidR="008F70EC" w:rsidRPr="00234A51" w:rsidRDefault="008F70EC" w:rsidP="008F70EC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97F9054" w14:textId="77777777" w:rsidR="008F70EC" w:rsidRPr="00234A51" w:rsidRDefault="008F70EC" w:rsidP="008F70EC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D09D83" w14:textId="77777777" w:rsidR="008F70EC" w:rsidRPr="00234A51" w:rsidRDefault="008F70EC" w:rsidP="00ED0A7A">
            <w:pPr>
              <w:tabs>
                <w:tab w:val="clear" w:pos="907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73790DE" w14:textId="77777777" w:rsidR="008F70EC" w:rsidRPr="00234A51" w:rsidRDefault="008F70EC" w:rsidP="008F70EC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BD6C2B" w14:textId="77777777" w:rsidR="008F70EC" w:rsidRPr="00234A51" w:rsidRDefault="008F70EC" w:rsidP="008F70EC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2EB6717" w14:textId="77777777" w:rsidR="008F70EC" w:rsidRPr="00234A51" w:rsidRDefault="008F70EC" w:rsidP="008F70EC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BDEC368" w14:textId="77777777" w:rsidR="008F70EC" w:rsidRPr="00234A51" w:rsidRDefault="008F70EC" w:rsidP="008F70EC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0BFB55C2" w14:textId="77777777" w:rsidR="008F70EC" w:rsidRPr="00234A51" w:rsidRDefault="008F70EC" w:rsidP="008F70EC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15B94F" w14:textId="77777777" w:rsidR="008F70EC" w:rsidRPr="00234A51" w:rsidRDefault="008F70EC" w:rsidP="008F70EC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1072F0A1" w14:textId="77777777" w:rsidR="008F70EC" w:rsidRPr="00234A51" w:rsidRDefault="008F70EC" w:rsidP="008F70EC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861DAB" w14:textId="77777777" w:rsidR="008F70EC" w:rsidRPr="00234A51" w:rsidRDefault="008F70EC" w:rsidP="00ED0A7A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2CE00B" w14:textId="77777777" w:rsidR="008F70EC" w:rsidRPr="00234A51" w:rsidRDefault="008F70EC" w:rsidP="008F70EC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C9BE54D" w14:textId="77777777" w:rsidR="008F70EC" w:rsidRPr="00234A51" w:rsidRDefault="008F70EC" w:rsidP="008F70EC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70EC" w:rsidRPr="00234A51" w14:paraId="76423072" w14:textId="77777777" w:rsidTr="00BD66A4">
        <w:trPr>
          <w:cantSplit/>
          <w:trHeight w:hRule="exact" w:val="403"/>
        </w:trPr>
        <w:tc>
          <w:tcPr>
            <w:tcW w:w="3600" w:type="dxa"/>
            <w:shd w:val="clear" w:color="auto" w:fill="auto"/>
            <w:vAlign w:val="bottom"/>
          </w:tcPr>
          <w:p w14:paraId="61367BFD" w14:textId="77777777" w:rsidR="008F70EC" w:rsidRPr="00234A51" w:rsidRDefault="008F70EC" w:rsidP="008F70E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170" w:type="dxa"/>
            <w:vAlign w:val="bottom"/>
          </w:tcPr>
          <w:p w14:paraId="023F8975" w14:textId="58E767C4" w:rsidR="008F70EC" w:rsidRPr="00234A51" w:rsidRDefault="008F70EC" w:rsidP="008F70EC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1,304,118</w:t>
            </w:r>
          </w:p>
        </w:tc>
        <w:tc>
          <w:tcPr>
            <w:tcW w:w="180" w:type="dxa"/>
            <w:vAlign w:val="bottom"/>
          </w:tcPr>
          <w:p w14:paraId="5A88FA3C" w14:textId="77777777" w:rsidR="008F70EC" w:rsidRPr="00234A51" w:rsidRDefault="008F70EC" w:rsidP="008F70EC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F4BA7F" w14:textId="4084A790" w:rsidR="008F70EC" w:rsidRPr="00234A51" w:rsidRDefault="008F70EC" w:rsidP="008F70EC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798,564</w:t>
            </w:r>
          </w:p>
        </w:tc>
        <w:tc>
          <w:tcPr>
            <w:tcW w:w="180" w:type="dxa"/>
            <w:vAlign w:val="bottom"/>
          </w:tcPr>
          <w:p w14:paraId="6EA37DCA" w14:textId="77777777" w:rsidR="008F70EC" w:rsidRPr="00234A51" w:rsidRDefault="008F70EC" w:rsidP="008F70EC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1D9E8E" w14:textId="3C1D2597" w:rsidR="008F70EC" w:rsidRPr="00234A51" w:rsidRDefault="008F70EC" w:rsidP="00ED0A7A">
            <w:pPr>
              <w:tabs>
                <w:tab w:val="clear" w:pos="907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9,717,354</w:t>
            </w:r>
          </w:p>
        </w:tc>
        <w:tc>
          <w:tcPr>
            <w:tcW w:w="180" w:type="dxa"/>
            <w:vAlign w:val="bottom"/>
          </w:tcPr>
          <w:p w14:paraId="38585DEA" w14:textId="77777777" w:rsidR="008F70EC" w:rsidRPr="00234A51" w:rsidRDefault="008F70EC" w:rsidP="008F70EC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17B9EB" w14:textId="4537E95F" w:rsidR="008F70EC" w:rsidRPr="00234A51" w:rsidRDefault="008F70EC" w:rsidP="008F70EC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6,827,932</w:t>
            </w:r>
          </w:p>
        </w:tc>
        <w:tc>
          <w:tcPr>
            <w:tcW w:w="180" w:type="dxa"/>
            <w:vAlign w:val="bottom"/>
          </w:tcPr>
          <w:p w14:paraId="76443307" w14:textId="77777777" w:rsidR="008F70EC" w:rsidRPr="00234A51" w:rsidRDefault="008F70EC" w:rsidP="008F70EC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1667866" w14:textId="0D00C159" w:rsidR="008F70EC" w:rsidRPr="00234A51" w:rsidRDefault="008F70EC" w:rsidP="00ED0A7A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15,963,392</w:t>
            </w:r>
          </w:p>
        </w:tc>
        <w:tc>
          <w:tcPr>
            <w:tcW w:w="180" w:type="dxa"/>
            <w:vAlign w:val="bottom"/>
          </w:tcPr>
          <w:p w14:paraId="4325A76A" w14:textId="77777777" w:rsidR="008F70EC" w:rsidRPr="00234A51" w:rsidRDefault="008F70EC" w:rsidP="008F70EC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94567E" w14:textId="71063305" w:rsidR="008F70EC" w:rsidRPr="00234A51" w:rsidRDefault="008F70EC" w:rsidP="008F70EC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11,630,996</w:t>
            </w:r>
          </w:p>
        </w:tc>
        <w:tc>
          <w:tcPr>
            <w:tcW w:w="180" w:type="dxa"/>
            <w:vAlign w:val="bottom"/>
          </w:tcPr>
          <w:p w14:paraId="53C6D01A" w14:textId="77777777" w:rsidR="008F70EC" w:rsidRPr="00234A51" w:rsidRDefault="008F70EC" w:rsidP="008F70EC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D2A555B" w14:textId="15E02FCB" w:rsidR="008F70EC" w:rsidRPr="00234A51" w:rsidRDefault="008F70EC" w:rsidP="00ED0A7A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26,984,864</w:t>
            </w:r>
          </w:p>
        </w:tc>
        <w:tc>
          <w:tcPr>
            <w:tcW w:w="270" w:type="dxa"/>
            <w:vAlign w:val="bottom"/>
          </w:tcPr>
          <w:p w14:paraId="2C194AB8" w14:textId="77777777" w:rsidR="008F70EC" w:rsidRPr="00234A51" w:rsidRDefault="008F70EC" w:rsidP="008F70EC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543355" w14:textId="549644A7" w:rsidR="008F70EC" w:rsidRPr="00234A51" w:rsidRDefault="008F70EC" w:rsidP="008F70EC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19,257,492</w:t>
            </w:r>
          </w:p>
        </w:tc>
      </w:tr>
      <w:tr w:rsidR="008F70EC" w:rsidRPr="00234A51" w14:paraId="234E4DFE" w14:textId="77777777" w:rsidTr="00BD66A4">
        <w:trPr>
          <w:cantSplit/>
          <w:trHeight w:hRule="exact" w:val="403"/>
        </w:trPr>
        <w:tc>
          <w:tcPr>
            <w:tcW w:w="3600" w:type="dxa"/>
            <w:shd w:val="clear" w:color="auto" w:fill="auto"/>
            <w:vAlign w:val="bottom"/>
          </w:tcPr>
          <w:p w14:paraId="64498D2F" w14:textId="77777777" w:rsidR="008F70EC" w:rsidRPr="00234A51" w:rsidRDefault="008F70EC" w:rsidP="008F70E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170" w:type="dxa"/>
            <w:vAlign w:val="bottom"/>
          </w:tcPr>
          <w:p w14:paraId="74BA2301" w14:textId="23D4A691" w:rsidR="008F70EC" w:rsidRPr="00234A51" w:rsidRDefault="008F70EC" w:rsidP="008F70EC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2,258,553</w:t>
            </w:r>
          </w:p>
        </w:tc>
        <w:tc>
          <w:tcPr>
            <w:tcW w:w="180" w:type="dxa"/>
            <w:vAlign w:val="bottom"/>
          </w:tcPr>
          <w:p w14:paraId="23DDE2E3" w14:textId="77777777" w:rsidR="008F70EC" w:rsidRPr="00234A51" w:rsidRDefault="008F70EC" w:rsidP="008F70EC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55EC52" w14:textId="3006D1BB" w:rsidR="008F70EC" w:rsidRPr="00234A51" w:rsidRDefault="008F70EC" w:rsidP="008F70EC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2,153,723</w:t>
            </w:r>
          </w:p>
        </w:tc>
        <w:tc>
          <w:tcPr>
            <w:tcW w:w="180" w:type="dxa"/>
            <w:vAlign w:val="bottom"/>
          </w:tcPr>
          <w:p w14:paraId="0557AEB4" w14:textId="77777777" w:rsidR="008F70EC" w:rsidRPr="00234A51" w:rsidRDefault="008F70EC" w:rsidP="008F70EC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D5E99D" w14:textId="10A8D099" w:rsidR="008F70EC" w:rsidRPr="00234A51" w:rsidRDefault="008F70EC" w:rsidP="00ED0A7A">
            <w:pPr>
              <w:tabs>
                <w:tab w:val="clear" w:pos="907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18,110,371</w:t>
            </w:r>
          </w:p>
        </w:tc>
        <w:tc>
          <w:tcPr>
            <w:tcW w:w="180" w:type="dxa"/>
            <w:vAlign w:val="bottom"/>
          </w:tcPr>
          <w:p w14:paraId="1C6FE4AF" w14:textId="77777777" w:rsidR="008F70EC" w:rsidRPr="00234A51" w:rsidRDefault="008F70EC" w:rsidP="008F70EC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A4CD57" w14:textId="37573302" w:rsidR="008F70EC" w:rsidRPr="00234A51" w:rsidRDefault="008F70EC" w:rsidP="008F70EC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14,937,927</w:t>
            </w:r>
          </w:p>
        </w:tc>
        <w:tc>
          <w:tcPr>
            <w:tcW w:w="180" w:type="dxa"/>
            <w:vAlign w:val="bottom"/>
          </w:tcPr>
          <w:p w14:paraId="4C664C2F" w14:textId="77777777" w:rsidR="008F70EC" w:rsidRPr="00234A51" w:rsidRDefault="008F70EC" w:rsidP="008F70EC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B858F27" w14:textId="274C9AC3" w:rsidR="008F70EC" w:rsidRPr="00234A51" w:rsidRDefault="008F70EC" w:rsidP="00ED0A7A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30,037,161</w:t>
            </w:r>
          </w:p>
        </w:tc>
        <w:tc>
          <w:tcPr>
            <w:tcW w:w="180" w:type="dxa"/>
            <w:vAlign w:val="bottom"/>
          </w:tcPr>
          <w:p w14:paraId="1DD18A1C" w14:textId="77777777" w:rsidR="008F70EC" w:rsidRPr="00234A51" w:rsidRDefault="008F70EC" w:rsidP="008F70EC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AC1DD4" w14:textId="40D9E5CF" w:rsidR="008F70EC" w:rsidRPr="00234A51" w:rsidRDefault="008F70EC" w:rsidP="008F70EC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24,296,794</w:t>
            </w:r>
          </w:p>
        </w:tc>
        <w:tc>
          <w:tcPr>
            <w:tcW w:w="180" w:type="dxa"/>
            <w:vAlign w:val="bottom"/>
          </w:tcPr>
          <w:p w14:paraId="080116B3" w14:textId="77777777" w:rsidR="008F70EC" w:rsidRPr="00234A51" w:rsidRDefault="008F70EC" w:rsidP="008F70EC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D08BD9" w14:textId="02520E2B" w:rsidR="008F70EC" w:rsidRPr="00234A51" w:rsidRDefault="008F70EC" w:rsidP="00ED0A7A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50,406,085</w:t>
            </w:r>
          </w:p>
        </w:tc>
        <w:tc>
          <w:tcPr>
            <w:tcW w:w="270" w:type="dxa"/>
            <w:vAlign w:val="bottom"/>
          </w:tcPr>
          <w:p w14:paraId="5791CDDC" w14:textId="77777777" w:rsidR="008F70EC" w:rsidRPr="00234A51" w:rsidRDefault="008F70EC" w:rsidP="008F70EC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935C72" w14:textId="20F6448A" w:rsidR="008F70EC" w:rsidRPr="00234A51" w:rsidRDefault="008F70EC" w:rsidP="008F70EC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41,388,444</w:t>
            </w:r>
          </w:p>
        </w:tc>
      </w:tr>
      <w:tr w:rsidR="008F70EC" w:rsidRPr="00234A51" w14:paraId="026244D1" w14:textId="77777777" w:rsidTr="00BD66A4">
        <w:trPr>
          <w:cantSplit/>
          <w:trHeight w:hRule="exact" w:val="403"/>
        </w:trPr>
        <w:tc>
          <w:tcPr>
            <w:tcW w:w="3600" w:type="dxa"/>
            <w:shd w:val="clear" w:color="auto" w:fill="auto"/>
            <w:vAlign w:val="bottom"/>
          </w:tcPr>
          <w:p w14:paraId="0E12D52E" w14:textId="77777777" w:rsidR="008F70EC" w:rsidRPr="00234A51" w:rsidRDefault="008F70EC" w:rsidP="008F70E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170" w:type="dxa"/>
            <w:vAlign w:val="bottom"/>
          </w:tcPr>
          <w:p w14:paraId="0388F944" w14:textId="22B02F77" w:rsidR="008F70EC" w:rsidRPr="00234A51" w:rsidRDefault="008F70EC" w:rsidP="008F70EC">
            <w:pPr>
              <w:tabs>
                <w:tab w:val="clear" w:pos="907"/>
                <w:tab w:val="decimal" w:pos="911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(1,794,781)</w:t>
            </w:r>
          </w:p>
        </w:tc>
        <w:tc>
          <w:tcPr>
            <w:tcW w:w="180" w:type="dxa"/>
            <w:vAlign w:val="bottom"/>
          </w:tcPr>
          <w:p w14:paraId="38CF57FB" w14:textId="77777777" w:rsidR="008F70EC" w:rsidRPr="00234A51" w:rsidRDefault="008F70EC" w:rsidP="008F70EC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6F0D75" w14:textId="5C199DBA" w:rsidR="008F70EC" w:rsidRPr="00234A51" w:rsidRDefault="008F70EC" w:rsidP="008F70EC">
            <w:pPr>
              <w:tabs>
                <w:tab w:val="clear" w:pos="907"/>
                <w:tab w:val="decimal" w:pos="911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(1,106,684)</w:t>
            </w:r>
          </w:p>
        </w:tc>
        <w:tc>
          <w:tcPr>
            <w:tcW w:w="180" w:type="dxa"/>
            <w:vAlign w:val="bottom"/>
          </w:tcPr>
          <w:p w14:paraId="1063E9BE" w14:textId="77777777" w:rsidR="008F70EC" w:rsidRPr="00234A51" w:rsidRDefault="008F70EC" w:rsidP="008F70EC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0AE641" w14:textId="5DC4DCEF" w:rsidR="008F70EC" w:rsidRPr="00234A51" w:rsidRDefault="008F70EC" w:rsidP="00ED0A7A">
            <w:pPr>
              <w:tabs>
                <w:tab w:val="clear" w:pos="907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(8,624,102)</w:t>
            </w:r>
          </w:p>
        </w:tc>
        <w:tc>
          <w:tcPr>
            <w:tcW w:w="180" w:type="dxa"/>
            <w:vAlign w:val="bottom"/>
          </w:tcPr>
          <w:p w14:paraId="1130295A" w14:textId="77777777" w:rsidR="008F70EC" w:rsidRPr="00234A51" w:rsidRDefault="008F70EC" w:rsidP="008F70EC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AF1E15" w14:textId="645C9A08" w:rsidR="008F70EC" w:rsidRPr="00234A51" w:rsidRDefault="008F70EC" w:rsidP="008F70EC">
            <w:pPr>
              <w:tabs>
                <w:tab w:val="clear" w:pos="907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(5,713,160)</w:t>
            </w:r>
          </w:p>
        </w:tc>
        <w:tc>
          <w:tcPr>
            <w:tcW w:w="180" w:type="dxa"/>
            <w:vAlign w:val="bottom"/>
          </w:tcPr>
          <w:p w14:paraId="7C221B43" w14:textId="77777777" w:rsidR="008F70EC" w:rsidRPr="00234A51" w:rsidRDefault="008F70EC" w:rsidP="008F70EC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7CE17C" w14:textId="4F8E239C" w:rsidR="008F70EC" w:rsidRPr="00234A51" w:rsidRDefault="008F70EC" w:rsidP="00ED0A7A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(10,513,955)</w:t>
            </w:r>
          </w:p>
        </w:tc>
        <w:tc>
          <w:tcPr>
            <w:tcW w:w="180" w:type="dxa"/>
            <w:vAlign w:val="bottom"/>
          </w:tcPr>
          <w:p w14:paraId="28E32D89" w14:textId="77777777" w:rsidR="008F70EC" w:rsidRPr="00234A51" w:rsidRDefault="008F70EC" w:rsidP="008F70EC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E56B24B" w14:textId="1AF8F76F" w:rsidR="008F70EC" w:rsidRPr="00234A51" w:rsidRDefault="008F70EC" w:rsidP="008F70EC">
            <w:pPr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(7,989,415)</w:t>
            </w:r>
          </w:p>
        </w:tc>
        <w:tc>
          <w:tcPr>
            <w:tcW w:w="180" w:type="dxa"/>
            <w:vAlign w:val="bottom"/>
          </w:tcPr>
          <w:p w14:paraId="4F02B2B3" w14:textId="77777777" w:rsidR="008F70EC" w:rsidRPr="00234A51" w:rsidRDefault="008F70EC" w:rsidP="008F70EC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58E537F" w14:textId="5C39160B" w:rsidR="008F70EC" w:rsidRPr="00234A51" w:rsidRDefault="008F70EC" w:rsidP="00ED0A7A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(20,932,838)</w:t>
            </w:r>
          </w:p>
        </w:tc>
        <w:tc>
          <w:tcPr>
            <w:tcW w:w="270" w:type="dxa"/>
            <w:vAlign w:val="bottom"/>
          </w:tcPr>
          <w:p w14:paraId="3025FA24" w14:textId="77777777" w:rsidR="008F70EC" w:rsidRPr="00234A51" w:rsidRDefault="008F70EC" w:rsidP="008F70EC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FA0A19" w14:textId="150F9118" w:rsidR="008F70EC" w:rsidRPr="00234A51" w:rsidRDefault="008F70EC" w:rsidP="008F70EC">
            <w:pPr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(14,809,259)</w:t>
            </w:r>
          </w:p>
        </w:tc>
      </w:tr>
      <w:tr w:rsidR="008F70EC" w:rsidRPr="00234A51" w14:paraId="0F29AF90" w14:textId="77777777" w:rsidTr="00BD66A4">
        <w:trPr>
          <w:cantSplit/>
          <w:trHeight w:hRule="exact" w:val="403"/>
        </w:trPr>
        <w:tc>
          <w:tcPr>
            <w:tcW w:w="3600" w:type="dxa"/>
            <w:shd w:val="clear" w:color="auto" w:fill="auto"/>
            <w:vAlign w:val="bottom"/>
          </w:tcPr>
          <w:p w14:paraId="0EF6B057" w14:textId="77777777" w:rsidR="008F70EC" w:rsidRPr="00234A51" w:rsidRDefault="008F70EC" w:rsidP="008F70E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D7A5BE" w14:textId="113E0B2E" w:rsidR="008F70EC" w:rsidRPr="00234A51" w:rsidRDefault="008F70EC" w:rsidP="008F70EC">
            <w:pPr>
              <w:tabs>
                <w:tab w:val="clear" w:pos="907"/>
                <w:tab w:val="decimal" w:pos="911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(1,009,325)</w:t>
            </w:r>
          </w:p>
        </w:tc>
        <w:tc>
          <w:tcPr>
            <w:tcW w:w="180" w:type="dxa"/>
            <w:vAlign w:val="bottom"/>
          </w:tcPr>
          <w:p w14:paraId="73FE33FA" w14:textId="77777777" w:rsidR="008F70EC" w:rsidRPr="00234A51" w:rsidRDefault="008F70EC" w:rsidP="008F70EC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1CE25F" w14:textId="143FA5CD" w:rsidR="008F70EC" w:rsidRPr="00234A51" w:rsidRDefault="008F70EC" w:rsidP="008F70EC">
            <w:pPr>
              <w:tabs>
                <w:tab w:val="clear" w:pos="907"/>
                <w:tab w:val="decimal" w:pos="911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(1,219,104)</w:t>
            </w:r>
          </w:p>
        </w:tc>
        <w:tc>
          <w:tcPr>
            <w:tcW w:w="180" w:type="dxa"/>
            <w:vAlign w:val="bottom"/>
          </w:tcPr>
          <w:p w14:paraId="41254DB9" w14:textId="77777777" w:rsidR="008F70EC" w:rsidRPr="00234A51" w:rsidRDefault="008F70EC" w:rsidP="008F70EC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F238BBF" w14:textId="68C864E3" w:rsidR="008F70EC" w:rsidRPr="00234A51" w:rsidRDefault="008F70EC" w:rsidP="00ED0A7A">
            <w:pPr>
              <w:tabs>
                <w:tab w:val="clear" w:pos="907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(1,275,087)</w:t>
            </w:r>
          </w:p>
        </w:tc>
        <w:tc>
          <w:tcPr>
            <w:tcW w:w="180" w:type="dxa"/>
            <w:vAlign w:val="bottom"/>
          </w:tcPr>
          <w:p w14:paraId="21B4FA8D" w14:textId="77777777" w:rsidR="008F70EC" w:rsidRPr="00234A51" w:rsidRDefault="008F70EC" w:rsidP="008F70EC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6FCB6BC" w14:textId="6AD35A3D" w:rsidR="008F70EC" w:rsidRPr="00234A51" w:rsidRDefault="008F70EC" w:rsidP="008F70EC">
            <w:pPr>
              <w:tabs>
                <w:tab w:val="clear" w:pos="907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(1,271,989)</w:t>
            </w:r>
          </w:p>
        </w:tc>
        <w:tc>
          <w:tcPr>
            <w:tcW w:w="180" w:type="dxa"/>
            <w:vAlign w:val="bottom"/>
          </w:tcPr>
          <w:p w14:paraId="17FB1707" w14:textId="77777777" w:rsidR="008F70EC" w:rsidRPr="00234A51" w:rsidRDefault="008F70EC" w:rsidP="008F70EC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6AF1B06" w14:textId="4939C714" w:rsidR="008F70EC" w:rsidRPr="00234A51" w:rsidRDefault="008F70EC" w:rsidP="00ED0A7A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(24,571,077)</w:t>
            </w:r>
          </w:p>
        </w:tc>
        <w:tc>
          <w:tcPr>
            <w:tcW w:w="180" w:type="dxa"/>
            <w:vAlign w:val="bottom"/>
          </w:tcPr>
          <w:p w14:paraId="56AC607D" w14:textId="77777777" w:rsidR="008F70EC" w:rsidRPr="00234A51" w:rsidRDefault="008F70EC" w:rsidP="008F70EC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DFE74CD" w14:textId="489719EA" w:rsidR="008F70EC" w:rsidRPr="00234A51" w:rsidRDefault="008F70EC" w:rsidP="008F70EC">
            <w:pPr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(22,567,620)</w:t>
            </w:r>
          </w:p>
        </w:tc>
        <w:tc>
          <w:tcPr>
            <w:tcW w:w="180" w:type="dxa"/>
            <w:vAlign w:val="bottom"/>
          </w:tcPr>
          <w:p w14:paraId="15D3AAB3" w14:textId="77777777" w:rsidR="008F70EC" w:rsidRPr="00234A51" w:rsidRDefault="008F70EC" w:rsidP="008F70EC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44860C7" w14:textId="67CA0311" w:rsidR="008F70EC" w:rsidRPr="00234A51" w:rsidRDefault="008F70EC" w:rsidP="00ED0A7A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(26,855,489)</w:t>
            </w:r>
          </w:p>
        </w:tc>
        <w:tc>
          <w:tcPr>
            <w:tcW w:w="270" w:type="dxa"/>
            <w:vAlign w:val="bottom"/>
          </w:tcPr>
          <w:p w14:paraId="17B5A4A3" w14:textId="77777777" w:rsidR="008F70EC" w:rsidRPr="00234A51" w:rsidRDefault="008F70EC" w:rsidP="008F70EC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79BBE3" w14:textId="4BE493F1" w:rsidR="008F70EC" w:rsidRPr="00234A51" w:rsidRDefault="008F70EC" w:rsidP="008F70EC">
            <w:pPr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(25,058,713)</w:t>
            </w:r>
          </w:p>
        </w:tc>
      </w:tr>
      <w:tr w:rsidR="008F70EC" w:rsidRPr="00234A51" w14:paraId="5EE83818" w14:textId="77777777" w:rsidTr="00BD66A4">
        <w:trPr>
          <w:cantSplit/>
          <w:trHeight w:hRule="exact" w:val="403"/>
        </w:trPr>
        <w:tc>
          <w:tcPr>
            <w:tcW w:w="3600" w:type="dxa"/>
            <w:shd w:val="clear" w:color="auto" w:fill="auto"/>
            <w:vAlign w:val="bottom"/>
          </w:tcPr>
          <w:p w14:paraId="4D40CE5A" w14:textId="77777777" w:rsidR="008F70EC" w:rsidRPr="00234A51" w:rsidRDefault="008F70EC" w:rsidP="008F70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91E86" w14:textId="1B0C6C8E" w:rsidR="008F70EC" w:rsidRPr="00234A51" w:rsidRDefault="008F70EC" w:rsidP="008F70EC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758,565</w:t>
            </w:r>
          </w:p>
        </w:tc>
        <w:tc>
          <w:tcPr>
            <w:tcW w:w="180" w:type="dxa"/>
            <w:vAlign w:val="bottom"/>
          </w:tcPr>
          <w:p w14:paraId="0C54CDA1" w14:textId="77777777" w:rsidR="008F70EC" w:rsidRPr="00234A51" w:rsidRDefault="008F70EC" w:rsidP="008F70EC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14FE3" w14:textId="46AD3B8F" w:rsidR="008F70EC" w:rsidRPr="00234A51" w:rsidRDefault="008F70EC" w:rsidP="008F70EC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626,499</w:t>
            </w:r>
          </w:p>
        </w:tc>
        <w:tc>
          <w:tcPr>
            <w:tcW w:w="180" w:type="dxa"/>
            <w:vAlign w:val="bottom"/>
          </w:tcPr>
          <w:p w14:paraId="2C428C5C" w14:textId="77777777" w:rsidR="008F70EC" w:rsidRPr="00234A51" w:rsidRDefault="008F70EC" w:rsidP="008F70EC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F778C" w14:textId="7ED2AAB9" w:rsidR="008F70EC" w:rsidRPr="008F70EC" w:rsidRDefault="008F70EC" w:rsidP="00ED0A7A">
            <w:pPr>
              <w:tabs>
                <w:tab w:val="clear" w:pos="907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17,928,536</w:t>
            </w:r>
          </w:p>
        </w:tc>
        <w:tc>
          <w:tcPr>
            <w:tcW w:w="180" w:type="dxa"/>
            <w:vAlign w:val="bottom"/>
          </w:tcPr>
          <w:p w14:paraId="3C69EC55" w14:textId="77777777" w:rsidR="008F70EC" w:rsidRPr="008F70EC" w:rsidRDefault="008F70EC" w:rsidP="008F70EC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C54BE" w14:textId="72EC69E0" w:rsidR="008F70EC" w:rsidRPr="00234A51" w:rsidRDefault="008F70EC" w:rsidP="008F70EC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14,780,710</w:t>
            </w:r>
          </w:p>
        </w:tc>
        <w:tc>
          <w:tcPr>
            <w:tcW w:w="180" w:type="dxa"/>
            <w:vAlign w:val="bottom"/>
          </w:tcPr>
          <w:p w14:paraId="766BCB05" w14:textId="77777777" w:rsidR="008F70EC" w:rsidRPr="00234A51" w:rsidRDefault="008F70EC" w:rsidP="008F70EC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88265" w14:textId="72A69B27" w:rsidR="008F70EC" w:rsidRPr="008F70EC" w:rsidRDefault="008F70EC" w:rsidP="00ED0A7A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10,915,521</w:t>
            </w:r>
          </w:p>
        </w:tc>
        <w:tc>
          <w:tcPr>
            <w:tcW w:w="180" w:type="dxa"/>
            <w:vAlign w:val="bottom"/>
          </w:tcPr>
          <w:p w14:paraId="7E8F0EAA" w14:textId="77777777" w:rsidR="008F70EC" w:rsidRPr="00605937" w:rsidRDefault="008F70EC" w:rsidP="008F70EC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295E1" w14:textId="7C9B0CD8" w:rsidR="008F70EC" w:rsidRPr="00234A51" w:rsidRDefault="008F70EC" w:rsidP="008F70EC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5,370,755</w:t>
            </w:r>
          </w:p>
        </w:tc>
        <w:tc>
          <w:tcPr>
            <w:tcW w:w="180" w:type="dxa"/>
            <w:vAlign w:val="bottom"/>
          </w:tcPr>
          <w:p w14:paraId="1CACB7FA" w14:textId="77777777" w:rsidR="008F70EC" w:rsidRPr="00234A51" w:rsidRDefault="008F70EC" w:rsidP="008F70EC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AA021" w14:textId="6348A70A" w:rsidR="008F70EC" w:rsidRPr="008F70EC" w:rsidRDefault="008F70EC" w:rsidP="00ED0A7A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29,602,622</w:t>
            </w:r>
          </w:p>
        </w:tc>
        <w:tc>
          <w:tcPr>
            <w:tcW w:w="270" w:type="dxa"/>
            <w:vAlign w:val="bottom"/>
          </w:tcPr>
          <w:p w14:paraId="7D7DCF34" w14:textId="77777777" w:rsidR="008F70EC" w:rsidRPr="00605937" w:rsidRDefault="008F70EC" w:rsidP="008F70EC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2E717" w14:textId="753D0C1D" w:rsidR="008F70EC" w:rsidRPr="00234A51" w:rsidRDefault="008F70EC" w:rsidP="008F70EC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20,777,964</w:t>
            </w:r>
          </w:p>
        </w:tc>
      </w:tr>
      <w:tr w:rsidR="008F70EC" w:rsidRPr="00234A51" w14:paraId="52D4F049" w14:textId="77777777" w:rsidTr="00BD66A4">
        <w:trPr>
          <w:cantSplit/>
          <w:trHeight w:hRule="exact" w:val="403"/>
        </w:trPr>
        <w:tc>
          <w:tcPr>
            <w:tcW w:w="3600" w:type="dxa"/>
            <w:shd w:val="clear" w:color="auto" w:fill="auto"/>
            <w:vAlign w:val="bottom"/>
          </w:tcPr>
          <w:p w14:paraId="0DBCC94A" w14:textId="77777777" w:rsidR="008F70EC" w:rsidRPr="00234A51" w:rsidRDefault="008F70EC" w:rsidP="008F70E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ส่วนที่เป็นของส่วนได้เสียไม่มีอำนาจควบคุม</w:t>
            </w:r>
          </w:p>
        </w:tc>
        <w:tc>
          <w:tcPr>
            <w:tcW w:w="1170" w:type="dxa"/>
            <w:vAlign w:val="bottom"/>
          </w:tcPr>
          <w:p w14:paraId="1E82C3D2" w14:textId="42069A70" w:rsidR="008F70EC" w:rsidRPr="00234A51" w:rsidRDefault="008F70EC" w:rsidP="008F70EC">
            <w:pPr>
              <w:tabs>
                <w:tab w:val="clear" w:pos="680"/>
                <w:tab w:val="clear" w:pos="907"/>
                <w:tab w:val="left" w:pos="656"/>
              </w:tabs>
              <w:spacing w:line="240" w:lineRule="auto"/>
              <w:ind w:left="-127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99F2203" w14:textId="77777777" w:rsidR="008F70EC" w:rsidRPr="00234A51" w:rsidRDefault="008F70EC" w:rsidP="008F70EC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E894F3" w14:textId="125F95BA" w:rsidR="008F70EC" w:rsidRPr="00234A51" w:rsidRDefault="008F70EC" w:rsidP="008F70EC">
            <w:pPr>
              <w:tabs>
                <w:tab w:val="decimal" w:pos="640"/>
              </w:tabs>
              <w:spacing w:line="240" w:lineRule="auto"/>
              <w:ind w:left="-600" w:right="2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DA6E92B" w14:textId="77777777" w:rsidR="008F70EC" w:rsidRPr="00234A51" w:rsidRDefault="008F70EC" w:rsidP="008F70EC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4C0DFB" w14:textId="77FFCEA4" w:rsidR="008F70EC" w:rsidRPr="00234A51" w:rsidRDefault="008F70EC" w:rsidP="00ED0A7A">
            <w:pPr>
              <w:tabs>
                <w:tab w:val="clear" w:pos="907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22,332</w:t>
            </w:r>
          </w:p>
        </w:tc>
        <w:tc>
          <w:tcPr>
            <w:tcW w:w="180" w:type="dxa"/>
            <w:vAlign w:val="bottom"/>
          </w:tcPr>
          <w:p w14:paraId="6BC13D95" w14:textId="77777777" w:rsidR="008F70EC" w:rsidRPr="00234A51" w:rsidRDefault="008F70EC" w:rsidP="008F70EC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647071" w14:textId="2BA7741F" w:rsidR="008F70EC" w:rsidRPr="00234A51" w:rsidRDefault="008F70EC" w:rsidP="008F70EC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21,992</w:t>
            </w:r>
          </w:p>
        </w:tc>
        <w:tc>
          <w:tcPr>
            <w:tcW w:w="180" w:type="dxa"/>
            <w:vAlign w:val="bottom"/>
          </w:tcPr>
          <w:p w14:paraId="7B3A8DDE" w14:textId="77777777" w:rsidR="008F70EC" w:rsidRPr="00234A51" w:rsidRDefault="008F70EC" w:rsidP="008F70EC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61705E" w14:textId="521E9D8E" w:rsidR="008F70EC" w:rsidRPr="00234A51" w:rsidRDefault="008F70EC" w:rsidP="00ED0A7A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710,127</w:t>
            </w:r>
          </w:p>
        </w:tc>
        <w:tc>
          <w:tcPr>
            <w:tcW w:w="180" w:type="dxa"/>
            <w:vAlign w:val="bottom"/>
          </w:tcPr>
          <w:p w14:paraId="05207D3A" w14:textId="77777777" w:rsidR="008F70EC" w:rsidRPr="00234A51" w:rsidRDefault="008F70EC" w:rsidP="008F70EC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70BA97" w14:textId="7B8F37AF" w:rsidR="008F70EC" w:rsidRPr="00234A51" w:rsidRDefault="008F70EC" w:rsidP="008F70EC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699,660</w:t>
            </w:r>
          </w:p>
        </w:tc>
        <w:tc>
          <w:tcPr>
            <w:tcW w:w="180" w:type="dxa"/>
            <w:vAlign w:val="bottom"/>
          </w:tcPr>
          <w:p w14:paraId="61B30640" w14:textId="77777777" w:rsidR="008F70EC" w:rsidRPr="00234A51" w:rsidRDefault="008F70EC" w:rsidP="008F70EC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03A576" w14:textId="40583261" w:rsidR="008F70EC" w:rsidRPr="00234A51" w:rsidRDefault="008F70EC" w:rsidP="00ED0A7A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732,459</w:t>
            </w:r>
          </w:p>
        </w:tc>
        <w:tc>
          <w:tcPr>
            <w:tcW w:w="270" w:type="dxa"/>
            <w:vAlign w:val="bottom"/>
          </w:tcPr>
          <w:p w14:paraId="22EF5C09" w14:textId="77777777" w:rsidR="008F70EC" w:rsidRPr="00234A51" w:rsidRDefault="008F70EC" w:rsidP="008F70EC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AA99A3" w14:textId="12918C2E" w:rsidR="008F70EC" w:rsidRPr="00234A51" w:rsidRDefault="008F70EC" w:rsidP="008F70EC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721,652</w:t>
            </w:r>
          </w:p>
        </w:tc>
      </w:tr>
      <w:tr w:rsidR="008F70EC" w:rsidRPr="00234A51" w14:paraId="65262076" w14:textId="77777777" w:rsidTr="00BD66A4">
        <w:trPr>
          <w:cantSplit/>
          <w:trHeight w:hRule="exact" w:val="403"/>
        </w:trPr>
        <w:tc>
          <w:tcPr>
            <w:tcW w:w="3600" w:type="dxa"/>
            <w:shd w:val="clear" w:color="auto" w:fill="auto"/>
            <w:vAlign w:val="bottom"/>
          </w:tcPr>
          <w:p w14:paraId="4E12F3D7" w14:textId="77777777" w:rsidR="008F70EC" w:rsidRPr="00234A51" w:rsidRDefault="008F70EC" w:rsidP="008F70E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ส่วนที่เป็นของผู้ถือหุ้นของผู้ถูกลงทุน</w:t>
            </w:r>
          </w:p>
        </w:tc>
        <w:tc>
          <w:tcPr>
            <w:tcW w:w="1170" w:type="dxa"/>
            <w:vAlign w:val="bottom"/>
          </w:tcPr>
          <w:p w14:paraId="48215858" w14:textId="74BB8B7D" w:rsidR="008F70EC" w:rsidRPr="008F70EC" w:rsidRDefault="008F70EC" w:rsidP="008F70EC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758,565</w:t>
            </w:r>
          </w:p>
        </w:tc>
        <w:tc>
          <w:tcPr>
            <w:tcW w:w="180" w:type="dxa"/>
            <w:vAlign w:val="bottom"/>
          </w:tcPr>
          <w:p w14:paraId="42470E9F" w14:textId="77777777" w:rsidR="008F70EC" w:rsidRPr="00234A51" w:rsidRDefault="008F70EC" w:rsidP="008F70EC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08BDC2" w14:textId="59E31EE3" w:rsidR="008F70EC" w:rsidRPr="00234A51" w:rsidRDefault="008F70EC" w:rsidP="008F70EC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626,499</w:t>
            </w:r>
          </w:p>
        </w:tc>
        <w:tc>
          <w:tcPr>
            <w:tcW w:w="180" w:type="dxa"/>
            <w:vAlign w:val="bottom"/>
          </w:tcPr>
          <w:p w14:paraId="596486B4" w14:textId="77777777" w:rsidR="008F70EC" w:rsidRPr="00234A51" w:rsidRDefault="008F70EC" w:rsidP="008F70EC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908F52" w14:textId="7924DAA1" w:rsidR="008F70EC" w:rsidRPr="00234A51" w:rsidRDefault="008F70EC" w:rsidP="00ED0A7A">
            <w:pPr>
              <w:tabs>
                <w:tab w:val="clear" w:pos="907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17,906,204</w:t>
            </w:r>
          </w:p>
        </w:tc>
        <w:tc>
          <w:tcPr>
            <w:tcW w:w="180" w:type="dxa"/>
            <w:vAlign w:val="bottom"/>
          </w:tcPr>
          <w:p w14:paraId="44D6EDCB" w14:textId="77777777" w:rsidR="008F70EC" w:rsidRPr="00234A51" w:rsidRDefault="008F70EC" w:rsidP="008F70EC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6D56A6" w14:textId="15E44F79" w:rsidR="008F70EC" w:rsidRPr="00234A51" w:rsidRDefault="008F70EC" w:rsidP="008F70EC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14,758,718</w:t>
            </w:r>
          </w:p>
        </w:tc>
        <w:tc>
          <w:tcPr>
            <w:tcW w:w="180" w:type="dxa"/>
            <w:vAlign w:val="bottom"/>
          </w:tcPr>
          <w:p w14:paraId="71A1CB55" w14:textId="77777777" w:rsidR="008F70EC" w:rsidRPr="00234A51" w:rsidRDefault="008F70EC" w:rsidP="008F70EC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028273" w14:textId="72C98788" w:rsidR="008F70EC" w:rsidRPr="00234A51" w:rsidRDefault="008F70EC" w:rsidP="00ED0A7A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10,205,394</w:t>
            </w:r>
          </w:p>
        </w:tc>
        <w:tc>
          <w:tcPr>
            <w:tcW w:w="180" w:type="dxa"/>
            <w:vAlign w:val="bottom"/>
          </w:tcPr>
          <w:p w14:paraId="6653584E" w14:textId="77777777" w:rsidR="008F70EC" w:rsidRPr="00234A51" w:rsidRDefault="008F70EC" w:rsidP="008F70EC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6FA312" w14:textId="38615D8C" w:rsidR="008F70EC" w:rsidRPr="00234A51" w:rsidRDefault="008F70EC" w:rsidP="008F70EC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4,671,095</w:t>
            </w:r>
          </w:p>
        </w:tc>
        <w:tc>
          <w:tcPr>
            <w:tcW w:w="180" w:type="dxa"/>
            <w:vAlign w:val="bottom"/>
          </w:tcPr>
          <w:p w14:paraId="23CFB13F" w14:textId="77777777" w:rsidR="008F70EC" w:rsidRPr="00234A51" w:rsidRDefault="008F70EC" w:rsidP="008F70EC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1CF9134" w14:textId="0A4EA87E" w:rsidR="008F70EC" w:rsidRPr="00234A51" w:rsidRDefault="008F70EC" w:rsidP="00ED0A7A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28,870,163</w:t>
            </w:r>
          </w:p>
        </w:tc>
        <w:tc>
          <w:tcPr>
            <w:tcW w:w="270" w:type="dxa"/>
            <w:vAlign w:val="bottom"/>
          </w:tcPr>
          <w:p w14:paraId="4302777E" w14:textId="77777777" w:rsidR="008F70EC" w:rsidRPr="00234A51" w:rsidRDefault="008F70EC" w:rsidP="008F70EC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0AF0380" w14:textId="06A29B15" w:rsidR="008F70EC" w:rsidRPr="00234A51" w:rsidRDefault="008F70EC" w:rsidP="008F70EC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20,056,312</w:t>
            </w:r>
          </w:p>
        </w:tc>
      </w:tr>
      <w:tr w:rsidR="008F70EC" w:rsidRPr="00234A51" w14:paraId="0853C4FE" w14:textId="77777777" w:rsidTr="008D2E52">
        <w:trPr>
          <w:cantSplit/>
          <w:trHeight w:hRule="exact" w:val="403"/>
        </w:trPr>
        <w:tc>
          <w:tcPr>
            <w:tcW w:w="3600" w:type="dxa"/>
            <w:vAlign w:val="bottom"/>
          </w:tcPr>
          <w:p w14:paraId="47F113E8" w14:textId="77777777" w:rsidR="008F70EC" w:rsidRPr="00234A51" w:rsidRDefault="008F70EC" w:rsidP="008F70EC">
            <w:pPr>
              <w:spacing w:line="240" w:lineRule="auto"/>
              <w:ind w:left="10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ส่วนได้เสียของกลุ่มบริษัทในสินทรัพย์สุทธิของผู้ถูกลงทุน</w:t>
            </w:r>
          </w:p>
        </w:tc>
        <w:tc>
          <w:tcPr>
            <w:tcW w:w="1170" w:type="dxa"/>
            <w:vAlign w:val="bottom"/>
          </w:tcPr>
          <w:p w14:paraId="0695929C" w14:textId="77777777" w:rsidR="008F70EC" w:rsidRPr="00234A51" w:rsidRDefault="008F70EC" w:rsidP="008F70EC">
            <w:pPr>
              <w:tabs>
                <w:tab w:val="clear" w:pos="907"/>
                <w:tab w:val="decimal" w:pos="911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32630A8" w14:textId="77777777" w:rsidR="008F70EC" w:rsidRPr="00234A51" w:rsidRDefault="008F70EC" w:rsidP="008F70EC">
            <w:pPr>
              <w:tabs>
                <w:tab w:val="clear" w:pos="454"/>
                <w:tab w:val="decimal" w:pos="461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256988" w14:textId="77777777" w:rsidR="008F70EC" w:rsidRPr="00234A51" w:rsidRDefault="008F70EC" w:rsidP="008F70EC">
            <w:pPr>
              <w:tabs>
                <w:tab w:val="clear" w:pos="907"/>
                <w:tab w:val="decimal" w:pos="911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54E71B4" w14:textId="77777777" w:rsidR="008F70EC" w:rsidRPr="00234A51" w:rsidRDefault="008F70EC" w:rsidP="008F70EC">
            <w:pPr>
              <w:tabs>
                <w:tab w:val="clear" w:pos="454"/>
                <w:tab w:val="decimal" w:pos="461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6CE46C" w14:textId="77777777" w:rsidR="008F70EC" w:rsidRPr="00234A51" w:rsidRDefault="008F70EC" w:rsidP="008F70EC">
            <w:pPr>
              <w:tabs>
                <w:tab w:val="clear" w:pos="907"/>
                <w:tab w:val="decimal" w:pos="911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58401DE" w14:textId="77777777" w:rsidR="008F70EC" w:rsidRPr="00234A51" w:rsidRDefault="008F70EC" w:rsidP="008F70EC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48543A" w14:textId="77777777" w:rsidR="008F70EC" w:rsidRPr="00234A51" w:rsidRDefault="008F70EC" w:rsidP="008F70EC">
            <w:pPr>
              <w:tabs>
                <w:tab w:val="clear" w:pos="907"/>
                <w:tab w:val="decimal" w:pos="911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5D3FFD9" w14:textId="77777777" w:rsidR="008F70EC" w:rsidRPr="00234A51" w:rsidRDefault="008F70EC" w:rsidP="008F70EC">
            <w:pPr>
              <w:tabs>
                <w:tab w:val="decimal" w:pos="76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0B0C50" w14:textId="77777777" w:rsidR="008F70EC" w:rsidRPr="00234A51" w:rsidRDefault="008F70EC" w:rsidP="008F70EC">
            <w:pPr>
              <w:tabs>
                <w:tab w:val="decimal" w:pos="641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FE422CA" w14:textId="77777777" w:rsidR="008F70EC" w:rsidRPr="00234A51" w:rsidRDefault="008F70EC" w:rsidP="008F70EC">
            <w:pPr>
              <w:tabs>
                <w:tab w:val="decimal" w:pos="551"/>
                <w:tab w:val="decimal" w:pos="76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179565" w14:textId="77777777" w:rsidR="008F70EC" w:rsidRPr="00234A51" w:rsidRDefault="008F70EC" w:rsidP="008F70EC">
            <w:pPr>
              <w:tabs>
                <w:tab w:val="decimal" w:pos="641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9CB20C0" w14:textId="77777777" w:rsidR="008F70EC" w:rsidRPr="00234A51" w:rsidRDefault="008F70EC" w:rsidP="008F70EC">
            <w:pPr>
              <w:tabs>
                <w:tab w:val="decimal" w:pos="551"/>
                <w:tab w:val="decimal" w:pos="76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B45685" w14:textId="77777777" w:rsidR="008F70EC" w:rsidRPr="00234A51" w:rsidRDefault="008F70EC" w:rsidP="008F70EC">
            <w:pPr>
              <w:tabs>
                <w:tab w:val="decimal" w:pos="100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167EE08" w14:textId="77777777" w:rsidR="008F70EC" w:rsidRPr="00234A51" w:rsidRDefault="008F70EC" w:rsidP="008F70EC">
            <w:pPr>
              <w:tabs>
                <w:tab w:val="decimal" w:pos="731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2367D9" w14:textId="77777777" w:rsidR="008F70EC" w:rsidRPr="00234A51" w:rsidRDefault="008F70EC" w:rsidP="008F70EC">
            <w:pPr>
              <w:tabs>
                <w:tab w:val="decimal" w:pos="100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70EC" w:rsidRPr="00234A51" w14:paraId="1B62F043" w14:textId="77777777" w:rsidTr="008D2E52">
        <w:trPr>
          <w:cantSplit/>
          <w:trHeight w:hRule="exact" w:val="403"/>
        </w:trPr>
        <w:tc>
          <w:tcPr>
            <w:tcW w:w="3600" w:type="dxa"/>
            <w:vAlign w:val="bottom"/>
          </w:tcPr>
          <w:p w14:paraId="10B8F53E" w14:textId="77777777" w:rsidR="008F70EC" w:rsidRPr="00234A51" w:rsidRDefault="008F70EC" w:rsidP="008F70EC">
            <w:pPr>
              <w:spacing w:line="240" w:lineRule="auto"/>
              <w:ind w:left="101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34A5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เมษายนของปีก่อน</w:t>
            </w:r>
          </w:p>
        </w:tc>
        <w:tc>
          <w:tcPr>
            <w:tcW w:w="1170" w:type="dxa"/>
            <w:vAlign w:val="bottom"/>
          </w:tcPr>
          <w:p w14:paraId="22A506C2" w14:textId="272415AD" w:rsidR="008F70EC" w:rsidRPr="00234A51" w:rsidRDefault="008F70EC" w:rsidP="00ED0A7A">
            <w:pPr>
              <w:tabs>
                <w:tab w:val="clear" w:pos="907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250,600</w:t>
            </w:r>
          </w:p>
        </w:tc>
        <w:tc>
          <w:tcPr>
            <w:tcW w:w="180" w:type="dxa"/>
            <w:vAlign w:val="bottom"/>
          </w:tcPr>
          <w:p w14:paraId="3000F74A" w14:textId="77777777" w:rsidR="008F70EC" w:rsidRPr="00234A51" w:rsidRDefault="008F70EC" w:rsidP="008F70EC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1B938F" w14:textId="2E60454C" w:rsidR="008F70EC" w:rsidRPr="00234A51" w:rsidRDefault="008F70EC" w:rsidP="008F70EC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318,695</w:t>
            </w:r>
          </w:p>
        </w:tc>
        <w:tc>
          <w:tcPr>
            <w:tcW w:w="180" w:type="dxa"/>
            <w:vAlign w:val="bottom"/>
          </w:tcPr>
          <w:p w14:paraId="2CF8A397" w14:textId="77777777" w:rsidR="008F70EC" w:rsidRPr="00234A51" w:rsidRDefault="008F70EC" w:rsidP="008F70EC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A89063" w14:textId="3E4F37F8" w:rsidR="008F70EC" w:rsidRPr="00234A51" w:rsidRDefault="008F70EC" w:rsidP="008F70EC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4,426,051</w:t>
            </w:r>
          </w:p>
        </w:tc>
        <w:tc>
          <w:tcPr>
            <w:tcW w:w="180" w:type="dxa"/>
            <w:vAlign w:val="bottom"/>
          </w:tcPr>
          <w:p w14:paraId="32B814D3" w14:textId="77777777" w:rsidR="008F70EC" w:rsidRPr="00234A51" w:rsidRDefault="008F70EC" w:rsidP="008F70EC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039F31" w14:textId="00230A40" w:rsidR="008F70EC" w:rsidRPr="00234A51" w:rsidRDefault="008F70EC" w:rsidP="008F70EC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4,256,491</w:t>
            </w:r>
          </w:p>
        </w:tc>
        <w:tc>
          <w:tcPr>
            <w:tcW w:w="180" w:type="dxa"/>
            <w:vAlign w:val="bottom"/>
          </w:tcPr>
          <w:p w14:paraId="34FF1203" w14:textId="77777777" w:rsidR="008F70EC" w:rsidRPr="00234A51" w:rsidRDefault="008F70EC" w:rsidP="008F70EC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62D68E" w14:textId="5B4CF4F7" w:rsidR="008F70EC" w:rsidRPr="00234A51" w:rsidRDefault="008F70EC" w:rsidP="008F70EC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961,778</w:t>
            </w:r>
          </w:p>
        </w:tc>
        <w:tc>
          <w:tcPr>
            <w:tcW w:w="180" w:type="dxa"/>
            <w:vAlign w:val="bottom"/>
          </w:tcPr>
          <w:p w14:paraId="42CDDAC8" w14:textId="77777777" w:rsidR="008F70EC" w:rsidRPr="00234A51" w:rsidRDefault="008F70EC" w:rsidP="008F70EC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4EF249" w14:textId="325E9F05" w:rsidR="008F70EC" w:rsidRPr="00234A51" w:rsidRDefault="008F70EC" w:rsidP="008F70EC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588,098</w:t>
            </w:r>
          </w:p>
        </w:tc>
        <w:tc>
          <w:tcPr>
            <w:tcW w:w="180" w:type="dxa"/>
            <w:vAlign w:val="bottom"/>
          </w:tcPr>
          <w:p w14:paraId="65B1CD3C" w14:textId="77777777" w:rsidR="008F70EC" w:rsidRPr="00234A51" w:rsidRDefault="008F70EC" w:rsidP="008F70EC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11B543B" w14:textId="73074B45" w:rsidR="008F70EC" w:rsidRPr="00234A51" w:rsidRDefault="008F70EC" w:rsidP="008F70EC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5,638,429</w:t>
            </w:r>
          </w:p>
        </w:tc>
        <w:tc>
          <w:tcPr>
            <w:tcW w:w="270" w:type="dxa"/>
            <w:vAlign w:val="bottom"/>
          </w:tcPr>
          <w:p w14:paraId="407B48AE" w14:textId="77777777" w:rsidR="008F70EC" w:rsidRPr="00234A51" w:rsidRDefault="008F70EC" w:rsidP="008F70EC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A00EC1" w14:textId="79DF88B4" w:rsidR="008F70EC" w:rsidRPr="00234A51" w:rsidRDefault="008F70EC" w:rsidP="008F70EC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5,163,284</w:t>
            </w:r>
          </w:p>
        </w:tc>
      </w:tr>
      <w:tr w:rsidR="008F70EC" w:rsidRPr="00234A51" w14:paraId="3C618DFA" w14:textId="77777777" w:rsidTr="008D2E52">
        <w:trPr>
          <w:cantSplit/>
          <w:trHeight w:hRule="exact" w:val="403"/>
        </w:trPr>
        <w:tc>
          <w:tcPr>
            <w:tcW w:w="3600" w:type="dxa"/>
            <w:vAlign w:val="bottom"/>
          </w:tcPr>
          <w:p w14:paraId="3DA7EE44" w14:textId="77777777" w:rsidR="008F70EC" w:rsidRPr="00234A51" w:rsidRDefault="008F70EC" w:rsidP="008F70EC">
            <w:pPr>
              <w:spacing w:line="240" w:lineRule="auto"/>
              <w:ind w:left="101" w:hanging="101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170" w:type="dxa"/>
            <w:vAlign w:val="bottom"/>
          </w:tcPr>
          <w:p w14:paraId="6E6C7BD2" w14:textId="0F8C5E4D" w:rsidR="008F70EC" w:rsidRPr="00234A51" w:rsidRDefault="008F70EC" w:rsidP="008F70EC">
            <w:pPr>
              <w:tabs>
                <w:tab w:val="clear" w:pos="907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52,826</w:t>
            </w:r>
          </w:p>
        </w:tc>
        <w:tc>
          <w:tcPr>
            <w:tcW w:w="180" w:type="dxa"/>
            <w:vAlign w:val="bottom"/>
          </w:tcPr>
          <w:p w14:paraId="52D70E51" w14:textId="77777777" w:rsidR="008F70EC" w:rsidRPr="00234A51" w:rsidRDefault="008F70EC" w:rsidP="008F70EC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4D09FA" w14:textId="170A5BA9" w:rsidR="008F70EC" w:rsidRPr="00234A51" w:rsidRDefault="008F70EC" w:rsidP="008F70EC">
            <w:pPr>
              <w:tabs>
                <w:tab w:val="clear" w:pos="907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(68,095)</w:t>
            </w:r>
          </w:p>
        </w:tc>
        <w:tc>
          <w:tcPr>
            <w:tcW w:w="180" w:type="dxa"/>
            <w:vAlign w:val="bottom"/>
          </w:tcPr>
          <w:p w14:paraId="69847969" w14:textId="77777777" w:rsidR="008F70EC" w:rsidRPr="00234A51" w:rsidRDefault="008F70EC" w:rsidP="008F70EC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3296D3" w14:textId="036B11E7" w:rsidR="008F70EC" w:rsidRPr="00234A51" w:rsidRDefault="008F70EC" w:rsidP="008F70EC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969,403</w:t>
            </w:r>
          </w:p>
        </w:tc>
        <w:tc>
          <w:tcPr>
            <w:tcW w:w="180" w:type="dxa"/>
            <w:vAlign w:val="bottom"/>
          </w:tcPr>
          <w:p w14:paraId="21D0E2CA" w14:textId="77777777" w:rsidR="008F70EC" w:rsidRPr="00234A51" w:rsidRDefault="008F70EC" w:rsidP="008F70EC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991375" w14:textId="3D9A848A" w:rsidR="008F70EC" w:rsidRPr="00234A51" w:rsidRDefault="008F70EC" w:rsidP="008F70EC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195,051</w:t>
            </w:r>
          </w:p>
        </w:tc>
        <w:tc>
          <w:tcPr>
            <w:tcW w:w="180" w:type="dxa"/>
            <w:vAlign w:val="bottom"/>
          </w:tcPr>
          <w:p w14:paraId="3C8C528F" w14:textId="77777777" w:rsidR="008F70EC" w:rsidRPr="00234A51" w:rsidRDefault="008F70EC" w:rsidP="008F70EC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4816BB" w14:textId="3B66465C" w:rsidR="008F70EC" w:rsidRPr="00234A51" w:rsidRDefault="008F70EC" w:rsidP="008F70EC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1,139,513</w:t>
            </w:r>
            <w:r w:rsidR="00EF5697">
              <w:rPr>
                <w:rFonts w:asciiTheme="majorBidi" w:hAnsiTheme="majorBidi" w:cstheme="majorBidi"/>
                <w:sz w:val="28"/>
                <w:szCs w:val="28"/>
              </w:rPr>
              <w:t>(*)</w:t>
            </w:r>
          </w:p>
        </w:tc>
        <w:tc>
          <w:tcPr>
            <w:tcW w:w="180" w:type="dxa"/>
            <w:vAlign w:val="bottom"/>
          </w:tcPr>
          <w:p w14:paraId="5E9CFB85" w14:textId="77777777" w:rsidR="008F70EC" w:rsidRPr="00234A51" w:rsidRDefault="008F70EC" w:rsidP="008F70EC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769F342" w14:textId="5C5B4635" w:rsidR="008F70EC" w:rsidRPr="00234A51" w:rsidRDefault="008F70EC" w:rsidP="008F70EC">
            <w:pPr>
              <w:tabs>
                <w:tab w:val="decimal" w:pos="1001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00DD">
              <w:rPr>
                <w:rFonts w:asciiTheme="majorBidi" w:hAnsiTheme="majorBidi" w:cstheme="majorBidi"/>
                <w:sz w:val="28"/>
                <w:szCs w:val="28"/>
              </w:rPr>
              <w:t>373,680</w:t>
            </w:r>
          </w:p>
        </w:tc>
        <w:tc>
          <w:tcPr>
            <w:tcW w:w="180" w:type="dxa"/>
            <w:vAlign w:val="bottom"/>
          </w:tcPr>
          <w:p w14:paraId="46A611EE" w14:textId="77777777" w:rsidR="008F70EC" w:rsidRPr="00234A51" w:rsidRDefault="008F70EC" w:rsidP="008F70EC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0AA0F7" w14:textId="34A14C47" w:rsidR="008F70EC" w:rsidRPr="00234A51" w:rsidRDefault="008F70EC" w:rsidP="008F70EC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2,161,742</w:t>
            </w:r>
          </w:p>
        </w:tc>
        <w:tc>
          <w:tcPr>
            <w:tcW w:w="270" w:type="dxa"/>
            <w:vAlign w:val="bottom"/>
          </w:tcPr>
          <w:p w14:paraId="6ECE04D6" w14:textId="77777777" w:rsidR="008F70EC" w:rsidRPr="00234A51" w:rsidRDefault="008F70EC" w:rsidP="008F70EC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09C6F2A" w14:textId="2AF7FE49" w:rsidR="008F70EC" w:rsidRPr="00234A51" w:rsidRDefault="008F70EC" w:rsidP="008F70EC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500,636</w:t>
            </w:r>
          </w:p>
        </w:tc>
      </w:tr>
      <w:tr w:rsidR="008F70EC" w:rsidRPr="00234A51" w14:paraId="67DEDDCB" w14:textId="77777777" w:rsidTr="008D2E52">
        <w:trPr>
          <w:cantSplit/>
          <w:trHeight w:hRule="exact" w:val="403"/>
        </w:trPr>
        <w:tc>
          <w:tcPr>
            <w:tcW w:w="3600" w:type="dxa"/>
            <w:vAlign w:val="bottom"/>
          </w:tcPr>
          <w:p w14:paraId="05908312" w14:textId="77777777" w:rsidR="008F70EC" w:rsidRPr="00234A51" w:rsidRDefault="008F70EC" w:rsidP="008F70E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400F573" w14:textId="06E2FCBB" w:rsidR="008F70EC" w:rsidRPr="00234A51" w:rsidRDefault="008F70EC" w:rsidP="008F70EC">
            <w:pPr>
              <w:tabs>
                <w:tab w:val="clear" w:pos="454"/>
                <w:tab w:val="clear" w:pos="680"/>
                <w:tab w:val="clear" w:pos="907"/>
                <w:tab w:val="left" w:pos="478"/>
                <w:tab w:val="left" w:pos="568"/>
              </w:tabs>
              <w:spacing w:line="240" w:lineRule="auto"/>
              <w:ind w:right="3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3D50131" w14:textId="77777777" w:rsidR="008F70EC" w:rsidRPr="00234A51" w:rsidRDefault="008F70EC" w:rsidP="008F70EC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D9B620F" w14:textId="4D064CFA" w:rsidR="008F70EC" w:rsidRPr="00234A51" w:rsidRDefault="008F70EC" w:rsidP="00ED0A7A">
            <w:pPr>
              <w:tabs>
                <w:tab w:val="clear" w:pos="680"/>
                <w:tab w:val="clear" w:pos="907"/>
                <w:tab w:val="left" w:pos="568"/>
              </w:tabs>
              <w:spacing w:line="240" w:lineRule="auto"/>
              <w:ind w:right="3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D0DA832" w14:textId="77777777" w:rsidR="008F70EC" w:rsidRPr="00234A51" w:rsidRDefault="008F70EC" w:rsidP="008F70EC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FA82B2" w14:textId="05C3F1C2" w:rsidR="008F70EC" w:rsidRPr="00234A51" w:rsidRDefault="008F70EC" w:rsidP="008F70EC">
            <w:pPr>
              <w:tabs>
                <w:tab w:val="clear" w:pos="907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(25,491)</w:t>
            </w:r>
          </w:p>
        </w:tc>
        <w:tc>
          <w:tcPr>
            <w:tcW w:w="180" w:type="dxa"/>
            <w:vAlign w:val="bottom"/>
          </w:tcPr>
          <w:p w14:paraId="0874BC50" w14:textId="77777777" w:rsidR="008F70EC" w:rsidRPr="00234A51" w:rsidRDefault="008F70EC" w:rsidP="008F70EC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68EDC8" w14:textId="491E5846" w:rsidR="008F70EC" w:rsidRPr="00234A51" w:rsidRDefault="008F70EC" w:rsidP="008F70EC">
            <w:pPr>
              <w:tabs>
                <w:tab w:val="clear" w:pos="907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(25,491)</w:t>
            </w:r>
          </w:p>
        </w:tc>
        <w:tc>
          <w:tcPr>
            <w:tcW w:w="180" w:type="dxa"/>
            <w:vAlign w:val="bottom"/>
          </w:tcPr>
          <w:p w14:paraId="3176C548" w14:textId="77777777" w:rsidR="008F70EC" w:rsidRPr="00234A51" w:rsidRDefault="008F70EC" w:rsidP="008F70EC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47B3AC4" w14:textId="2C2D4322" w:rsidR="008F70EC" w:rsidRPr="00234A51" w:rsidRDefault="008F70EC" w:rsidP="008F70EC">
            <w:pPr>
              <w:tabs>
                <w:tab w:val="decimal" w:pos="730"/>
              </w:tabs>
              <w:spacing w:line="240" w:lineRule="auto"/>
              <w:ind w:right="2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68A4DD9" w14:textId="77777777" w:rsidR="008F70EC" w:rsidRPr="00234A51" w:rsidRDefault="008F70EC" w:rsidP="008F70EC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2D981D2" w14:textId="5F7530B0" w:rsidR="008F70EC" w:rsidRPr="00234A51" w:rsidRDefault="008F70EC" w:rsidP="008F70EC">
            <w:pPr>
              <w:tabs>
                <w:tab w:val="decimal" w:pos="730"/>
              </w:tabs>
              <w:spacing w:line="240" w:lineRule="auto"/>
              <w:ind w:right="2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D561A72" w14:textId="77777777" w:rsidR="008F70EC" w:rsidRPr="00234A51" w:rsidRDefault="008F70EC" w:rsidP="008F70EC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B417A5B" w14:textId="2EA7CAA4" w:rsidR="008F70EC" w:rsidRPr="00234A51" w:rsidRDefault="00EF5697" w:rsidP="00EF5697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(25,491)</w:t>
            </w:r>
          </w:p>
        </w:tc>
        <w:tc>
          <w:tcPr>
            <w:tcW w:w="270" w:type="dxa"/>
            <w:vAlign w:val="bottom"/>
          </w:tcPr>
          <w:p w14:paraId="29FFC0F6" w14:textId="77777777" w:rsidR="008F70EC" w:rsidRPr="00234A51" w:rsidRDefault="008F70EC" w:rsidP="008F70EC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39A7748" w14:textId="1491EF1A" w:rsidR="008F70EC" w:rsidRPr="00234A51" w:rsidRDefault="008F70EC" w:rsidP="008F70EC">
            <w:pPr>
              <w:tabs>
                <w:tab w:val="decimal" w:pos="1009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(25,491)</w:t>
            </w:r>
          </w:p>
        </w:tc>
      </w:tr>
      <w:tr w:rsidR="008F70EC" w:rsidRPr="00234A51" w14:paraId="74A03436" w14:textId="77777777" w:rsidTr="008D2E52">
        <w:trPr>
          <w:cantSplit/>
          <w:trHeight w:hRule="exact" w:val="403"/>
        </w:trPr>
        <w:tc>
          <w:tcPr>
            <w:tcW w:w="3600" w:type="dxa"/>
            <w:vAlign w:val="bottom"/>
          </w:tcPr>
          <w:p w14:paraId="6BEFB060" w14:textId="77777777" w:rsidR="008F70EC" w:rsidRPr="00234A51" w:rsidRDefault="008F70EC" w:rsidP="008F70EC">
            <w:pPr>
              <w:spacing w:line="240" w:lineRule="auto"/>
              <w:ind w:left="10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มูลค่าตามบัญชีของส่วนได้เสียในผู้ถูกลงทุน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54E47D6" w14:textId="77777777" w:rsidR="008F70EC" w:rsidRPr="00234A51" w:rsidRDefault="008F70EC" w:rsidP="008F70EC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726CB6A" w14:textId="77777777" w:rsidR="008F70EC" w:rsidRPr="00234A51" w:rsidRDefault="008F70EC" w:rsidP="008F70EC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6565FD8" w14:textId="77777777" w:rsidR="008F70EC" w:rsidRPr="00234A51" w:rsidRDefault="008F70EC" w:rsidP="008F70EC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AA7E677" w14:textId="77777777" w:rsidR="008F70EC" w:rsidRPr="00234A51" w:rsidRDefault="008F70EC" w:rsidP="008F70EC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414CF4" w14:textId="77777777" w:rsidR="008F70EC" w:rsidRPr="00234A51" w:rsidRDefault="008F70EC" w:rsidP="008F70EC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23211CB" w14:textId="77777777" w:rsidR="008F70EC" w:rsidRPr="00234A51" w:rsidRDefault="008F70EC" w:rsidP="008F70EC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5E17AD3" w14:textId="77777777" w:rsidR="008F70EC" w:rsidRPr="00234A51" w:rsidRDefault="008F70EC" w:rsidP="008F70EC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31E7F1" w14:textId="77777777" w:rsidR="008F70EC" w:rsidRPr="00234A51" w:rsidRDefault="008F70EC" w:rsidP="008F70EC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39BC2A0" w14:textId="77777777" w:rsidR="008F70EC" w:rsidRPr="00234A51" w:rsidRDefault="008F70EC" w:rsidP="008F70EC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9861ED5" w14:textId="77777777" w:rsidR="008F70EC" w:rsidRPr="00234A51" w:rsidRDefault="008F70EC" w:rsidP="008F70EC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959BFC0" w14:textId="77777777" w:rsidR="008F70EC" w:rsidRPr="00234A51" w:rsidRDefault="008F70EC" w:rsidP="008F70EC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31DF194" w14:textId="77777777" w:rsidR="008F70EC" w:rsidRPr="00234A51" w:rsidRDefault="008F70EC" w:rsidP="008F70EC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C9A9E2" w14:textId="77777777" w:rsidR="008F70EC" w:rsidRPr="00234A51" w:rsidRDefault="008F70EC" w:rsidP="008F70EC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9872B40" w14:textId="77777777" w:rsidR="008F70EC" w:rsidRPr="00234A51" w:rsidRDefault="008F70EC" w:rsidP="008F70EC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1932286" w14:textId="77777777" w:rsidR="008F70EC" w:rsidRPr="00234A51" w:rsidRDefault="008F70EC" w:rsidP="008F70EC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F70EC" w:rsidRPr="00234A51" w14:paraId="66EF76DB" w14:textId="77777777" w:rsidTr="008D2E52">
        <w:trPr>
          <w:cantSplit/>
          <w:trHeight w:hRule="exact" w:val="403"/>
        </w:trPr>
        <w:tc>
          <w:tcPr>
            <w:tcW w:w="3600" w:type="dxa"/>
            <w:vAlign w:val="bottom"/>
          </w:tcPr>
          <w:p w14:paraId="40FFEB09" w14:textId="77777777" w:rsidR="008F70EC" w:rsidRPr="00234A51" w:rsidRDefault="008F70EC" w:rsidP="008F70E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4E89601" w14:textId="3B051151" w:rsidR="008F70EC" w:rsidRPr="00234A51" w:rsidRDefault="008F70EC" w:rsidP="008F70EC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303,</w:t>
            </w:r>
            <w:r w:rsidR="00EF56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426</w:t>
            </w:r>
          </w:p>
        </w:tc>
        <w:tc>
          <w:tcPr>
            <w:tcW w:w="180" w:type="dxa"/>
            <w:vAlign w:val="bottom"/>
          </w:tcPr>
          <w:p w14:paraId="59CF871E" w14:textId="77777777" w:rsidR="008F70EC" w:rsidRPr="00234A51" w:rsidRDefault="008F70EC" w:rsidP="008F70EC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97F732D" w14:textId="1EB4AD0B" w:rsidR="008F70EC" w:rsidRPr="00234A51" w:rsidRDefault="008F70EC" w:rsidP="008F70EC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250,600</w:t>
            </w:r>
          </w:p>
        </w:tc>
        <w:tc>
          <w:tcPr>
            <w:tcW w:w="180" w:type="dxa"/>
            <w:vAlign w:val="bottom"/>
          </w:tcPr>
          <w:p w14:paraId="797240B0" w14:textId="77777777" w:rsidR="008F70EC" w:rsidRPr="00234A51" w:rsidRDefault="008F70EC" w:rsidP="008F70EC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F289ABF" w14:textId="145F3CF7" w:rsidR="008F70EC" w:rsidRPr="00234A51" w:rsidRDefault="008F70EC" w:rsidP="008F70EC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5,369,963</w:t>
            </w:r>
          </w:p>
        </w:tc>
        <w:tc>
          <w:tcPr>
            <w:tcW w:w="180" w:type="dxa"/>
            <w:vAlign w:val="bottom"/>
          </w:tcPr>
          <w:p w14:paraId="43C56023" w14:textId="77777777" w:rsidR="008F70EC" w:rsidRPr="00234A51" w:rsidRDefault="008F70EC" w:rsidP="008F70EC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605F4E3" w14:textId="24B28B86" w:rsidR="008F70EC" w:rsidRPr="00234A51" w:rsidRDefault="008F70EC" w:rsidP="008F70EC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4,426,051</w:t>
            </w:r>
          </w:p>
        </w:tc>
        <w:tc>
          <w:tcPr>
            <w:tcW w:w="180" w:type="dxa"/>
            <w:vAlign w:val="bottom"/>
          </w:tcPr>
          <w:p w14:paraId="2D905799" w14:textId="77777777" w:rsidR="008F70EC" w:rsidRPr="00234A51" w:rsidRDefault="008F70EC" w:rsidP="008F70EC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57D45BA" w14:textId="709F6B91" w:rsidR="008F70EC" w:rsidRPr="00234A51" w:rsidRDefault="008F70EC" w:rsidP="008F70EC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2,101,291</w:t>
            </w:r>
          </w:p>
        </w:tc>
        <w:tc>
          <w:tcPr>
            <w:tcW w:w="180" w:type="dxa"/>
            <w:vAlign w:val="bottom"/>
          </w:tcPr>
          <w:p w14:paraId="01E8AC71" w14:textId="77777777" w:rsidR="008F70EC" w:rsidRPr="00234A51" w:rsidRDefault="008F70EC" w:rsidP="008F70EC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62C238C" w14:textId="2EEE9C5A" w:rsidR="008F70EC" w:rsidRPr="00234A51" w:rsidRDefault="008F70EC" w:rsidP="008F70EC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00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961,778</w:t>
            </w:r>
          </w:p>
        </w:tc>
        <w:tc>
          <w:tcPr>
            <w:tcW w:w="180" w:type="dxa"/>
            <w:vAlign w:val="bottom"/>
          </w:tcPr>
          <w:p w14:paraId="765C8A0D" w14:textId="77777777" w:rsidR="008F70EC" w:rsidRPr="00234A51" w:rsidRDefault="008F70EC" w:rsidP="008F70EC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728FD8C" w14:textId="41B921ED" w:rsidR="008F70EC" w:rsidRPr="00234A51" w:rsidRDefault="008F70EC" w:rsidP="008F70EC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7,774,680</w:t>
            </w:r>
          </w:p>
        </w:tc>
        <w:tc>
          <w:tcPr>
            <w:tcW w:w="270" w:type="dxa"/>
            <w:vAlign w:val="bottom"/>
          </w:tcPr>
          <w:p w14:paraId="5A93C231" w14:textId="77777777" w:rsidR="008F70EC" w:rsidRPr="00234A51" w:rsidRDefault="008F70EC" w:rsidP="008F70EC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18DC5F0" w14:textId="76575BAF" w:rsidR="008F70EC" w:rsidRPr="00234A51" w:rsidRDefault="008F70EC" w:rsidP="008F70EC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8,429</w:t>
            </w:r>
          </w:p>
        </w:tc>
      </w:tr>
      <w:tr w:rsidR="008F70EC" w:rsidRPr="00234A51" w14:paraId="4C4CF19D" w14:textId="77777777" w:rsidTr="00BD66A4">
        <w:trPr>
          <w:cantSplit/>
          <w:trHeight w:hRule="exact" w:val="403"/>
        </w:trPr>
        <w:tc>
          <w:tcPr>
            <w:tcW w:w="3600" w:type="dxa"/>
            <w:shd w:val="clear" w:color="auto" w:fill="auto"/>
            <w:vAlign w:val="bottom"/>
          </w:tcPr>
          <w:p w14:paraId="0AC1901F" w14:textId="77777777" w:rsidR="008F70EC" w:rsidRPr="00234A51" w:rsidRDefault="008F70EC" w:rsidP="008F70E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EC2A66A" w14:textId="77777777" w:rsidR="008F70EC" w:rsidRPr="00234A51" w:rsidRDefault="008F70EC" w:rsidP="008F70EC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C771057" w14:textId="77777777" w:rsidR="008F70EC" w:rsidRPr="00234A51" w:rsidRDefault="008F70EC" w:rsidP="008F70EC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BABFA9" w14:textId="77777777" w:rsidR="008F70EC" w:rsidRPr="00234A51" w:rsidRDefault="008F70EC" w:rsidP="008F70EC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D577902" w14:textId="77777777" w:rsidR="008F70EC" w:rsidRPr="00234A51" w:rsidRDefault="008F70EC" w:rsidP="008F70EC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CA0790" w14:textId="77777777" w:rsidR="008F70EC" w:rsidRPr="00234A51" w:rsidRDefault="008F70EC" w:rsidP="008F70EC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490DDE0" w14:textId="77777777" w:rsidR="008F70EC" w:rsidRPr="00234A51" w:rsidRDefault="008F70EC" w:rsidP="008F70EC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9CCDEA" w14:textId="77777777" w:rsidR="008F70EC" w:rsidRPr="00234A51" w:rsidRDefault="008F70EC" w:rsidP="008F70EC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E94674C" w14:textId="77777777" w:rsidR="008F70EC" w:rsidRPr="00234A51" w:rsidRDefault="008F70EC" w:rsidP="008F70EC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E4B878E" w14:textId="77777777" w:rsidR="008F70EC" w:rsidRPr="00BD66A4" w:rsidRDefault="008F70EC" w:rsidP="008F70EC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29C2E38" w14:textId="77777777" w:rsidR="008F70EC" w:rsidRPr="00234A51" w:rsidRDefault="008F70EC" w:rsidP="008F70EC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A6202A" w14:textId="77777777" w:rsidR="008F70EC" w:rsidRPr="00234A51" w:rsidRDefault="008F70EC" w:rsidP="008F70EC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C2CD4FB" w14:textId="77777777" w:rsidR="008F70EC" w:rsidRPr="00234A51" w:rsidRDefault="008F70EC" w:rsidP="008F70EC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EF3866A" w14:textId="77777777" w:rsidR="008F70EC" w:rsidRPr="00BD66A4" w:rsidRDefault="008F70EC" w:rsidP="008F70EC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F785331" w14:textId="77777777" w:rsidR="008F70EC" w:rsidRPr="00234A51" w:rsidRDefault="008F70EC" w:rsidP="008F70EC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1C71F7" w14:textId="77777777" w:rsidR="008F70EC" w:rsidRPr="00234A51" w:rsidRDefault="008F70EC" w:rsidP="008F70EC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289E62D" w14:textId="77777777" w:rsidR="00A71823" w:rsidRDefault="00A71823" w:rsidP="00101A1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both"/>
        <w:rPr>
          <w:rFonts w:ascii="Angsana New" w:hAnsi="Angsana New"/>
          <w:sz w:val="30"/>
          <w:szCs w:val="30"/>
          <w:u w:val="none"/>
        </w:rPr>
      </w:pPr>
    </w:p>
    <w:p w14:paraId="4E1E6E14" w14:textId="62180D92" w:rsidR="00A71823" w:rsidRPr="00A71823" w:rsidRDefault="00A71823" w:rsidP="00A71823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A71823">
        <w:rPr>
          <w:rFonts w:asciiTheme="majorBidi" w:hAnsiTheme="majorBidi" w:cstheme="majorBidi"/>
          <w:sz w:val="28"/>
          <w:szCs w:val="28"/>
        </w:rPr>
        <w:t xml:space="preserve">(*) </w:t>
      </w:r>
      <w:r w:rsidRPr="00481A7E">
        <w:rPr>
          <w:rFonts w:asciiTheme="majorBidi" w:hAnsiTheme="majorBidi" w:cstheme="majorBidi" w:hint="cs"/>
          <w:sz w:val="28"/>
          <w:szCs w:val="28"/>
          <w:cs/>
        </w:rPr>
        <w:t xml:space="preserve">ในระหว่างปีสิ้นสุดวันที่ </w:t>
      </w:r>
      <w:r w:rsidRPr="00481A7E">
        <w:rPr>
          <w:rFonts w:asciiTheme="majorBidi" w:hAnsiTheme="majorBidi" w:cstheme="majorBidi"/>
          <w:sz w:val="28"/>
          <w:szCs w:val="28"/>
        </w:rPr>
        <w:t xml:space="preserve">31 </w:t>
      </w:r>
      <w:r w:rsidRPr="00481A7E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481A7E">
        <w:rPr>
          <w:rFonts w:asciiTheme="majorBidi" w:hAnsiTheme="majorBidi" w:cstheme="majorBidi"/>
          <w:sz w:val="28"/>
          <w:szCs w:val="28"/>
        </w:rPr>
        <w:t xml:space="preserve">2565 </w:t>
      </w:r>
      <w:r w:rsidRPr="00481A7E">
        <w:rPr>
          <w:rFonts w:asciiTheme="majorBidi" w:hAnsiTheme="majorBidi" w:cstheme="majorBidi" w:hint="cs"/>
          <w:sz w:val="28"/>
          <w:szCs w:val="28"/>
          <w:cs/>
        </w:rPr>
        <w:t>ศาลฎีกาของประเทศบราซิลได้มีคำตัดสินขั้นสุดท้ายเกี่ยวกับการชี้แจงวิธีการที่ผู้ประกอบการชาวบราซิลที่มีหน้าที่เสียภาษีควรใช้ในการบันทึกเครดิตภาษีทางอ้อม</w:t>
      </w:r>
      <w:r w:rsidRPr="00481A7E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481A7E">
        <w:rPr>
          <w:rFonts w:asciiTheme="majorBidi" w:hAnsiTheme="majorBidi" w:cstheme="majorBidi" w:hint="cs"/>
          <w:sz w:val="28"/>
          <w:szCs w:val="28"/>
          <w:cs/>
        </w:rPr>
        <w:t>ซึ่งผู้ประกอบการชาวบราซิลที่มีหน้าที่เสียภาษีส่วนใหญ่รวมถึงบริษัทย่อยในบราซิลแห่งหนึ่ง ของบริษัทร่วมของกลุ่มบริษัทได้อยู่ในการดำเนินคดีข้อเรียกร้องดังกล่าวเช่นกัน ดังนั้นจึงมีรายได้ที่ไม่เป็นรายการประจำเกี่ยวกับการได้รับคืนเครดิตภาษีทางอ้อมและดอกเบี้ยรับจากจากปีก่อนๆ เพื่อที่สามารถนำมาใช้เพื่อชดเชยหนี้สินภาษีทางอ้อมในอนาคตเป็นจำนวนรวม 49 ล้านเหรียญสหรัฐ หรือประมาณ 1</w:t>
      </w:r>
      <w:r w:rsidRPr="00481A7E">
        <w:rPr>
          <w:rFonts w:asciiTheme="majorBidi" w:hAnsiTheme="majorBidi" w:cstheme="majorBidi"/>
          <w:sz w:val="28"/>
          <w:szCs w:val="28"/>
        </w:rPr>
        <w:t>,</w:t>
      </w:r>
      <w:r w:rsidRPr="00481A7E">
        <w:rPr>
          <w:rFonts w:asciiTheme="majorBidi" w:hAnsiTheme="majorBidi" w:cstheme="majorBidi" w:hint="cs"/>
          <w:sz w:val="28"/>
          <w:szCs w:val="28"/>
          <w:cs/>
        </w:rPr>
        <w:t>599 ล้านบาท โดยส่วนแบ่งกำไรของรายได้ที่ไม่เป็นรายการประจำที่เป็นของกลุ่มบริษัทมีจำนวนประมาณ 319 ล้านบาท</w:t>
      </w:r>
    </w:p>
    <w:p w14:paraId="21A6E93B" w14:textId="77777777" w:rsidR="00A71823" w:rsidRDefault="00A71823" w:rsidP="00101A1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both"/>
        <w:rPr>
          <w:rFonts w:ascii="Angsana New" w:hAnsi="Angsana New"/>
          <w:sz w:val="30"/>
          <w:szCs w:val="30"/>
          <w:u w:val="none"/>
        </w:rPr>
      </w:pPr>
    </w:p>
    <w:p w14:paraId="061AED20" w14:textId="6F8D7AA4" w:rsidR="000B3A52" w:rsidRPr="00254A81" w:rsidRDefault="008A58F1" w:rsidP="00101A1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both"/>
        <w:rPr>
          <w:rFonts w:ascii="Angsana New" w:hAnsi="Angsana New"/>
          <w:sz w:val="30"/>
          <w:szCs w:val="30"/>
          <w:u w:val="none"/>
        </w:rPr>
      </w:pPr>
      <w:r w:rsidRPr="00254A81">
        <w:rPr>
          <w:rFonts w:ascii="Angsana New" w:hAnsi="Angsana New"/>
          <w:sz w:val="30"/>
          <w:szCs w:val="30"/>
          <w:u w:val="none"/>
        </w:rPr>
        <w:br w:type="page"/>
      </w:r>
      <w:r w:rsidR="00C01C5E">
        <w:rPr>
          <w:rFonts w:ascii="Angsana New" w:hAnsi="Angsana New"/>
          <w:sz w:val="30"/>
          <w:szCs w:val="30"/>
          <w:u w:val="none"/>
          <w:lang w:val="en-US"/>
        </w:rPr>
        <w:lastRenderedPageBreak/>
        <w:t>9</w:t>
      </w:r>
      <w:r w:rsidR="000B3A52" w:rsidRPr="00254A81">
        <w:rPr>
          <w:rFonts w:ascii="Angsana New" w:hAnsi="Angsana New"/>
          <w:sz w:val="30"/>
          <w:szCs w:val="30"/>
          <w:u w:val="none"/>
        </w:rPr>
        <w:tab/>
      </w:r>
      <w:r w:rsidR="000B3A52" w:rsidRPr="00254A81">
        <w:rPr>
          <w:rFonts w:ascii="Angsana New" w:hAnsi="Angsana New"/>
          <w:sz w:val="30"/>
          <w:szCs w:val="30"/>
          <w:u w:val="none"/>
          <w:cs/>
        </w:rPr>
        <w:t>เงินลงทุนในบริษัทย่อย</w:t>
      </w:r>
    </w:p>
    <w:p w14:paraId="5207AA9B" w14:textId="77777777" w:rsidR="000B3A52" w:rsidRPr="00254A81" w:rsidRDefault="000B3A52" w:rsidP="000B3A52">
      <w:pPr>
        <w:rPr>
          <w:rFonts w:ascii="Angsana New" w:hAnsi="Angsana New"/>
          <w:sz w:val="30"/>
          <w:szCs w:val="30"/>
        </w:rPr>
      </w:pPr>
    </w:p>
    <w:p w14:paraId="0B28EF2D" w14:textId="47AA4F9F" w:rsidR="0092779D" w:rsidRPr="00254A81" w:rsidRDefault="0092779D" w:rsidP="00101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เ</w:t>
      </w:r>
      <w:r w:rsidR="00DF76BF" w:rsidRPr="00254A81">
        <w:rPr>
          <w:rFonts w:ascii="Angsana New" w:hAnsi="Angsana New"/>
          <w:sz w:val="30"/>
          <w:szCs w:val="30"/>
          <w:cs/>
        </w:rPr>
        <w:t xml:space="preserve">งินลงทุนในบริษัทย่อย ณ วันที่ </w:t>
      </w:r>
      <w:r w:rsidR="00DF76BF" w:rsidRPr="00254A81">
        <w:rPr>
          <w:rFonts w:ascii="Angsana New" w:hAnsi="Angsana New"/>
          <w:sz w:val="30"/>
          <w:szCs w:val="30"/>
        </w:rPr>
        <w:t>31</w:t>
      </w:r>
      <w:r w:rsidR="00DF76BF" w:rsidRPr="00254A81">
        <w:rPr>
          <w:rFonts w:ascii="Angsana New" w:hAnsi="Angsana New"/>
          <w:sz w:val="30"/>
          <w:szCs w:val="30"/>
          <w:cs/>
        </w:rPr>
        <w:t xml:space="preserve"> มีนาคม </w:t>
      </w:r>
      <w:r w:rsidR="00AE1C97">
        <w:rPr>
          <w:rFonts w:ascii="Angsana New" w:hAnsi="Angsana New"/>
          <w:sz w:val="30"/>
          <w:szCs w:val="30"/>
        </w:rPr>
        <w:t xml:space="preserve">2565 </w:t>
      </w:r>
      <w:r w:rsidR="00700CF8">
        <w:rPr>
          <w:rFonts w:ascii="Angsana New" w:hAnsi="Angsana New"/>
          <w:sz w:val="30"/>
          <w:szCs w:val="30"/>
          <w:cs/>
        </w:rPr>
        <w:t xml:space="preserve">และ </w:t>
      </w:r>
      <w:r w:rsidR="00AE1C97">
        <w:rPr>
          <w:rFonts w:ascii="Angsana New" w:hAnsi="Angsana New"/>
          <w:sz w:val="30"/>
          <w:szCs w:val="30"/>
        </w:rPr>
        <w:t>2564</w:t>
      </w:r>
      <w:r w:rsidR="00AE1C97" w:rsidRPr="00254A81">
        <w:rPr>
          <w:rFonts w:ascii="Angsana New" w:hAnsi="Angsana New"/>
          <w:sz w:val="30"/>
          <w:szCs w:val="30"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>และเงินปันผลรับ</w:t>
      </w:r>
      <w:r w:rsidR="001E354E" w:rsidRPr="00254A81">
        <w:rPr>
          <w:rFonts w:ascii="Angsana New" w:hAnsi="Angsana New"/>
          <w:sz w:val="30"/>
          <w:szCs w:val="30"/>
          <w:cs/>
        </w:rPr>
        <w:t>จากเงินลงทุนดังกล่าวสำหรับแต่ละ</w:t>
      </w:r>
      <w:r w:rsidRPr="00254A81">
        <w:rPr>
          <w:rFonts w:ascii="Angsana New" w:hAnsi="Angsana New"/>
          <w:sz w:val="30"/>
          <w:szCs w:val="30"/>
          <w:cs/>
        </w:rPr>
        <w:t>ปี มีดังนี้</w:t>
      </w:r>
    </w:p>
    <w:p w14:paraId="3C6C5648" w14:textId="77777777" w:rsidR="0092779D" w:rsidRPr="00254A81" w:rsidRDefault="0092779D" w:rsidP="009277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13945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11"/>
        <w:gridCol w:w="898"/>
        <w:gridCol w:w="621"/>
        <w:gridCol w:w="182"/>
        <w:gridCol w:w="628"/>
        <w:gridCol w:w="705"/>
        <w:gridCol w:w="180"/>
        <w:gridCol w:w="720"/>
        <w:gridCol w:w="180"/>
        <w:gridCol w:w="900"/>
        <w:gridCol w:w="180"/>
        <w:gridCol w:w="810"/>
        <w:gridCol w:w="180"/>
        <w:gridCol w:w="900"/>
        <w:gridCol w:w="180"/>
        <w:gridCol w:w="910"/>
        <w:gridCol w:w="180"/>
        <w:gridCol w:w="810"/>
        <w:gridCol w:w="179"/>
        <w:gridCol w:w="811"/>
        <w:gridCol w:w="180"/>
        <w:gridCol w:w="820"/>
        <w:gridCol w:w="180"/>
        <w:gridCol w:w="800"/>
      </w:tblGrid>
      <w:tr w:rsidR="00234A51" w:rsidRPr="00234A51" w14:paraId="5A2E54B6" w14:textId="77777777" w:rsidTr="00101A16">
        <w:trPr>
          <w:cantSplit/>
          <w:tblHeader/>
        </w:trPr>
        <w:tc>
          <w:tcPr>
            <w:tcW w:w="1811" w:type="dxa"/>
            <w:vAlign w:val="bottom"/>
          </w:tcPr>
          <w:p w14:paraId="171EC44A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125D1849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898" w:type="dxa"/>
            <w:vAlign w:val="bottom"/>
          </w:tcPr>
          <w:p w14:paraId="1879745A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ลักษณะธุรกิจ</w:t>
            </w:r>
          </w:p>
        </w:tc>
        <w:tc>
          <w:tcPr>
            <w:tcW w:w="1431" w:type="dxa"/>
            <w:gridSpan w:val="3"/>
            <w:vAlign w:val="bottom"/>
          </w:tcPr>
          <w:p w14:paraId="06714D48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สัดส่วนของความเป็นเจ้าของ</w:t>
            </w:r>
          </w:p>
        </w:tc>
        <w:tc>
          <w:tcPr>
            <w:tcW w:w="1605" w:type="dxa"/>
            <w:gridSpan w:val="3"/>
            <w:vAlign w:val="bottom"/>
          </w:tcPr>
          <w:p w14:paraId="43AE798E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177A117C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40FD6DCE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556A54AC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6B3F2658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70AEF254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90" w:type="dxa"/>
            <w:gridSpan w:val="3"/>
            <w:vAlign w:val="bottom"/>
          </w:tcPr>
          <w:p w14:paraId="0293842B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70421EA4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339E5C30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5D43697D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7E32C842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234A51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ราคาทุน</w:t>
            </w:r>
            <w:r w:rsidRPr="00234A51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  <w:r w:rsidRPr="00234A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7D3982BC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25962C1" w14:textId="77777777" w:rsidR="00234A51" w:rsidRPr="00234A51" w:rsidRDefault="00234A51" w:rsidP="00C808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AE1C97" w:rsidRPr="00234A51" w14:paraId="642F37EA" w14:textId="77777777" w:rsidTr="00101A16">
        <w:trPr>
          <w:cantSplit/>
          <w:tblHeader/>
        </w:trPr>
        <w:tc>
          <w:tcPr>
            <w:tcW w:w="1811" w:type="dxa"/>
          </w:tcPr>
          <w:p w14:paraId="3E74B8B6" w14:textId="77777777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98" w:type="dxa"/>
          </w:tcPr>
          <w:p w14:paraId="1EDEFBDB" w14:textId="77777777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21" w:type="dxa"/>
            <w:vAlign w:val="bottom"/>
          </w:tcPr>
          <w:p w14:paraId="6B70BCF3" w14:textId="5A2471A5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182" w:type="dxa"/>
            <w:vAlign w:val="bottom"/>
          </w:tcPr>
          <w:p w14:paraId="5F0D9F8D" w14:textId="77777777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628" w:type="dxa"/>
            <w:vAlign w:val="bottom"/>
          </w:tcPr>
          <w:p w14:paraId="28AEC601" w14:textId="4328A008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705" w:type="dxa"/>
            <w:vAlign w:val="bottom"/>
          </w:tcPr>
          <w:p w14:paraId="53EEEFC6" w14:textId="08902BA0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10716FDA" w14:textId="77777777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6ADCA767" w14:textId="1DE64F00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180" w:type="dxa"/>
          </w:tcPr>
          <w:p w14:paraId="2E0F16E0" w14:textId="77777777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3ED5DFA" w14:textId="27717D7B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143B080E" w14:textId="77777777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7B0B875" w14:textId="47E7A04A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180" w:type="dxa"/>
          </w:tcPr>
          <w:p w14:paraId="11A14343" w14:textId="77777777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29E2440" w14:textId="1BFD1119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37E18CF5" w14:textId="77777777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910" w:type="dxa"/>
            <w:vAlign w:val="bottom"/>
          </w:tcPr>
          <w:p w14:paraId="62E96772" w14:textId="5685BA3B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180" w:type="dxa"/>
          </w:tcPr>
          <w:p w14:paraId="2F327574" w14:textId="77777777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DD0B257" w14:textId="63465494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179" w:type="dxa"/>
            <w:vAlign w:val="bottom"/>
          </w:tcPr>
          <w:p w14:paraId="0A568D39" w14:textId="77777777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11" w:type="dxa"/>
            <w:vAlign w:val="bottom"/>
          </w:tcPr>
          <w:p w14:paraId="3574807A" w14:textId="1C27A83B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180" w:type="dxa"/>
          </w:tcPr>
          <w:p w14:paraId="517187B5" w14:textId="77777777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20" w:type="dxa"/>
            <w:vAlign w:val="bottom"/>
          </w:tcPr>
          <w:p w14:paraId="0B701E39" w14:textId="386D9994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674420A9" w14:textId="77777777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3BA5D6D3" w14:textId="08A4BB17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4</w:t>
            </w:r>
          </w:p>
        </w:tc>
      </w:tr>
      <w:tr w:rsidR="00AE1C97" w:rsidRPr="00234A51" w14:paraId="467C9094" w14:textId="77777777" w:rsidTr="00101A16">
        <w:trPr>
          <w:cantSplit/>
          <w:trHeight w:val="270"/>
        </w:trPr>
        <w:tc>
          <w:tcPr>
            <w:tcW w:w="2709" w:type="dxa"/>
            <w:gridSpan w:val="2"/>
          </w:tcPr>
          <w:p w14:paraId="0280EEFE" w14:textId="77777777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31" w:type="dxa"/>
            <w:gridSpan w:val="3"/>
          </w:tcPr>
          <w:p w14:paraId="275D37BA" w14:textId="77777777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234A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ร้อยละ</w:t>
            </w:r>
            <w:r w:rsidRPr="00234A5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9805" w:type="dxa"/>
            <w:gridSpan w:val="19"/>
          </w:tcPr>
          <w:p w14:paraId="3E2FAFEB" w14:textId="77777777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234A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AE1C97" w:rsidRPr="00234A51" w14:paraId="47FD7E2A" w14:textId="77777777" w:rsidTr="00101A16">
        <w:trPr>
          <w:cantSplit/>
          <w:trHeight w:val="270"/>
        </w:trPr>
        <w:tc>
          <w:tcPr>
            <w:tcW w:w="2709" w:type="dxa"/>
            <w:gridSpan w:val="2"/>
          </w:tcPr>
          <w:p w14:paraId="33C35F2C" w14:textId="77777777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บริษัทย่อยทางตรง</w:t>
            </w:r>
          </w:p>
        </w:tc>
        <w:tc>
          <w:tcPr>
            <w:tcW w:w="621" w:type="dxa"/>
          </w:tcPr>
          <w:p w14:paraId="6926F9EB" w14:textId="77777777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174E8B88" w14:textId="77777777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628" w:type="dxa"/>
          </w:tcPr>
          <w:p w14:paraId="3B4BAE1C" w14:textId="77777777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</w:tcPr>
          <w:p w14:paraId="61632982" w14:textId="77777777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43C490D" w14:textId="77777777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</w:tcPr>
          <w:p w14:paraId="07CB55FC" w14:textId="77777777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EAE6B5B" w14:textId="77777777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24594E7D" w14:textId="77777777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124CF61" w14:textId="77777777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</w:tcPr>
          <w:p w14:paraId="4C347808" w14:textId="77777777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3EDA2CD" w14:textId="77777777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1E8B486C" w14:textId="77777777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606628AE" w14:textId="77777777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10" w:type="dxa"/>
          </w:tcPr>
          <w:p w14:paraId="4A33860F" w14:textId="77777777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5AAC80A" w14:textId="77777777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</w:tcPr>
          <w:p w14:paraId="73C8F242" w14:textId="77777777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</w:tcPr>
          <w:p w14:paraId="7F02CAE1" w14:textId="77777777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1" w:type="dxa"/>
          </w:tcPr>
          <w:p w14:paraId="292E1226" w14:textId="77777777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677B11BF" w14:textId="77777777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20" w:type="dxa"/>
          </w:tcPr>
          <w:p w14:paraId="7764B356" w14:textId="77777777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6D40DA1C" w14:textId="77777777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00" w:type="dxa"/>
          </w:tcPr>
          <w:p w14:paraId="6BFC455A" w14:textId="77777777" w:rsidR="00AE1C97" w:rsidRPr="00234A5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8F70EC" w:rsidRPr="00234A51" w14:paraId="25B167AB" w14:textId="77777777" w:rsidTr="00101A16">
        <w:trPr>
          <w:cantSplit/>
          <w:trHeight w:val="270"/>
        </w:trPr>
        <w:tc>
          <w:tcPr>
            <w:tcW w:w="1811" w:type="dxa"/>
          </w:tcPr>
          <w:p w14:paraId="62DDDD75" w14:textId="77777777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Birla Carbon Mexico, S.A. DE C.V.</w:t>
            </w:r>
          </w:p>
        </w:tc>
        <w:tc>
          <w:tcPr>
            <w:tcW w:w="898" w:type="dxa"/>
            <w:vAlign w:val="bottom"/>
          </w:tcPr>
          <w:p w14:paraId="7485C74A" w14:textId="77777777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hanging="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ผลิตคาร์บอน</w:t>
            </w:r>
          </w:p>
        </w:tc>
        <w:tc>
          <w:tcPr>
            <w:tcW w:w="621" w:type="dxa"/>
            <w:vAlign w:val="bottom"/>
          </w:tcPr>
          <w:p w14:paraId="4B3B5067" w14:textId="32AA0433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6" w:hanging="7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82" w:type="dxa"/>
            <w:vAlign w:val="bottom"/>
          </w:tcPr>
          <w:p w14:paraId="3D885643" w14:textId="77777777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8" w:type="dxa"/>
            <w:vAlign w:val="bottom"/>
          </w:tcPr>
          <w:p w14:paraId="32620FD3" w14:textId="64328EDA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705" w:type="dxa"/>
            <w:vAlign w:val="bottom"/>
          </w:tcPr>
          <w:p w14:paraId="7705D011" w14:textId="3F6FDDC3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14:paraId="350C01C8" w14:textId="77777777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28AD14D3" w14:textId="77777777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14:paraId="13049ADA" w14:textId="77777777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2B55984" w14:textId="419B5563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14:paraId="7237D8E5" w14:textId="77777777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388AF04" w14:textId="77777777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14:paraId="0DAF26F7" w14:textId="77777777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68489" w14:textId="2135A50B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234A51">
              <w:rPr>
                <w:rFonts w:asciiTheme="majorBidi" w:hAnsiTheme="majorBidi" w:cstheme="majorBidi"/>
                <w:sz w:val="28"/>
                <w:szCs w:val="28"/>
              </w:rPr>
              <w:t>12,854</w:t>
            </w:r>
            <w:r w:rsidRPr="00234A5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C73517" w14:textId="77777777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294C8B79" w14:textId="77777777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234A51">
              <w:rPr>
                <w:rFonts w:asciiTheme="majorBidi" w:hAnsiTheme="majorBidi" w:cstheme="majorBidi"/>
                <w:sz w:val="28"/>
                <w:szCs w:val="28"/>
              </w:rPr>
              <w:t>12,854</w:t>
            </w:r>
            <w:r w:rsidRPr="00234A5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788F6BCF" w14:textId="77777777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127CFA6" w14:textId="22095EA1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79" w:type="dxa"/>
            <w:vAlign w:val="bottom"/>
          </w:tcPr>
          <w:p w14:paraId="5F55D910" w14:textId="77777777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7B7518C5" w14:textId="77777777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5644353A" w14:textId="77777777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11BACF0F" w14:textId="5C8012D7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46A635E2" w14:textId="77777777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vAlign w:val="bottom"/>
          </w:tcPr>
          <w:p w14:paraId="716E0B38" w14:textId="77777777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</w:tr>
      <w:tr w:rsidR="008F70EC" w:rsidRPr="00234A51" w14:paraId="04DBA779" w14:textId="77777777" w:rsidTr="00101A16">
        <w:trPr>
          <w:cantSplit/>
        </w:trPr>
        <w:tc>
          <w:tcPr>
            <w:tcW w:w="1811" w:type="dxa"/>
          </w:tcPr>
          <w:p w14:paraId="21E2DC92" w14:textId="77777777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98" w:type="dxa"/>
          </w:tcPr>
          <w:p w14:paraId="17349187" w14:textId="77777777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21" w:type="dxa"/>
          </w:tcPr>
          <w:p w14:paraId="56BF9C44" w14:textId="77777777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0FDACDB3" w14:textId="77777777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28" w:type="dxa"/>
          </w:tcPr>
          <w:p w14:paraId="5811FC35" w14:textId="77777777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</w:tcPr>
          <w:p w14:paraId="45054F3A" w14:textId="77777777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77BD32F7" w14:textId="77777777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</w:tcPr>
          <w:p w14:paraId="30593833" w14:textId="77777777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69CDC9C7" w14:textId="77777777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6C2BB8D" w14:textId="385F9F78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14:paraId="47A1C50C" w14:textId="77777777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4113960" w14:textId="77777777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14:paraId="43D2CD73" w14:textId="77777777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92089C0" w14:textId="1D5910DC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(</w:t>
            </w: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12,854</w:t>
            </w: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40513D7A" w14:textId="77777777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vAlign w:val="bottom"/>
          </w:tcPr>
          <w:p w14:paraId="07B04A0A" w14:textId="77777777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(</w:t>
            </w: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12,854</w:t>
            </w: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11151782" w14:textId="77777777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133A0B4" w14:textId="7CE8879C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79" w:type="dxa"/>
            <w:vAlign w:val="bottom"/>
          </w:tcPr>
          <w:p w14:paraId="64A9085C" w14:textId="77777777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  <w:vAlign w:val="bottom"/>
          </w:tcPr>
          <w:p w14:paraId="43B28BB6" w14:textId="77777777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33A69A3D" w14:textId="77777777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vAlign w:val="bottom"/>
          </w:tcPr>
          <w:p w14:paraId="1977D6D3" w14:textId="7FA76025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25792D21" w14:textId="77777777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00" w:type="dxa"/>
            <w:tcBorders>
              <w:bottom w:val="double" w:sz="4" w:space="0" w:color="auto"/>
            </w:tcBorders>
            <w:vAlign w:val="bottom"/>
          </w:tcPr>
          <w:p w14:paraId="34C5019D" w14:textId="77777777" w:rsidR="008F70EC" w:rsidRPr="00234A51" w:rsidRDefault="008F70EC" w:rsidP="008F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</w:tr>
    </w:tbl>
    <w:p w14:paraId="1234C353" w14:textId="77777777" w:rsidR="000B3A52" w:rsidRPr="00254A81" w:rsidRDefault="000B3A52" w:rsidP="0035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0BC8859F" w14:textId="2941E893" w:rsidR="007A1361" w:rsidRDefault="00E92332" w:rsidP="00667E16">
      <w:pPr>
        <w:ind w:left="27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บริษัทย่อยอยู่ในระหว่างการดำเนินการเลิกกิจการ</w:t>
      </w:r>
    </w:p>
    <w:p w14:paraId="69066DD4" w14:textId="77777777" w:rsidR="00E92332" w:rsidRDefault="00E92332" w:rsidP="00667E16">
      <w:pPr>
        <w:ind w:left="270"/>
        <w:rPr>
          <w:rFonts w:ascii="Angsana New" w:hAnsi="Angsana New"/>
          <w:sz w:val="30"/>
          <w:szCs w:val="30"/>
        </w:rPr>
      </w:pPr>
    </w:p>
    <w:p w14:paraId="270A1CCB" w14:textId="77777777" w:rsidR="00E92332" w:rsidRDefault="00E92332" w:rsidP="00667E16">
      <w:pPr>
        <w:ind w:left="270"/>
        <w:rPr>
          <w:rFonts w:ascii="Angsana New" w:hAnsi="Angsana New"/>
          <w:sz w:val="30"/>
          <w:szCs w:val="30"/>
        </w:rPr>
      </w:pPr>
    </w:p>
    <w:p w14:paraId="0D35F4F0" w14:textId="36B05DC5" w:rsidR="00E92332" w:rsidRPr="00254A81" w:rsidRDefault="00E92332" w:rsidP="00667E16">
      <w:pPr>
        <w:ind w:left="270"/>
        <w:rPr>
          <w:rFonts w:ascii="Angsana New" w:hAnsi="Angsana New"/>
          <w:sz w:val="30"/>
          <w:szCs w:val="30"/>
          <w:cs/>
        </w:rPr>
        <w:sectPr w:rsidR="00E92332" w:rsidRPr="00254A81" w:rsidSect="003125BC"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A024DFD" w14:textId="53206666" w:rsidR="00667E16" w:rsidRPr="00234A51" w:rsidRDefault="00716259" w:rsidP="00667E1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254A81">
        <w:rPr>
          <w:rFonts w:ascii="Angsana New" w:hAnsi="Angsana New"/>
          <w:sz w:val="30"/>
          <w:szCs w:val="30"/>
          <w:u w:val="none"/>
        </w:rPr>
        <w:lastRenderedPageBreak/>
        <w:t>1</w:t>
      </w:r>
      <w:r w:rsidR="00C01C5E">
        <w:rPr>
          <w:rFonts w:ascii="Angsana New" w:hAnsi="Angsana New"/>
          <w:sz w:val="30"/>
          <w:szCs w:val="30"/>
          <w:u w:val="none"/>
          <w:lang w:val="en-US"/>
        </w:rPr>
        <w:t>0</w:t>
      </w:r>
      <w:r w:rsidR="00667E16" w:rsidRPr="00254A81">
        <w:rPr>
          <w:rFonts w:ascii="Angsana New" w:hAnsi="Angsana New"/>
          <w:sz w:val="30"/>
          <w:szCs w:val="30"/>
          <w:u w:val="none"/>
          <w:cs/>
        </w:rPr>
        <w:t xml:space="preserve">    </w:t>
      </w:r>
      <w:r w:rsidR="00667E16" w:rsidRPr="00254A81">
        <w:rPr>
          <w:rFonts w:ascii="Angsana New" w:hAnsi="Angsana New"/>
          <w:sz w:val="30"/>
          <w:szCs w:val="30"/>
          <w:u w:val="none"/>
        </w:rPr>
        <w:tab/>
      </w:r>
      <w:r w:rsidR="00234A51">
        <w:rPr>
          <w:rFonts w:ascii="Angsana New" w:hAnsi="Angsana New" w:hint="cs"/>
          <w:sz w:val="30"/>
          <w:szCs w:val="30"/>
          <w:u w:val="none"/>
          <w:cs/>
          <w:lang w:val="en-US"/>
        </w:rPr>
        <w:t>สินทรัพย์ทางการเงินไม่หมุนเวียนอื่น</w:t>
      </w:r>
    </w:p>
    <w:p w14:paraId="7576C297" w14:textId="77777777" w:rsidR="0055369A" w:rsidRPr="00254A81" w:rsidRDefault="0055369A" w:rsidP="0055369A">
      <w:pPr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1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71"/>
        <w:gridCol w:w="1350"/>
        <w:gridCol w:w="1350"/>
        <w:gridCol w:w="270"/>
        <w:gridCol w:w="1260"/>
      </w:tblGrid>
      <w:tr w:rsidR="00022837" w:rsidRPr="00254A81" w14:paraId="78755B2A" w14:textId="77777777" w:rsidTr="00BD66A4">
        <w:trPr>
          <w:cantSplit/>
          <w:tblHeader/>
        </w:trPr>
        <w:tc>
          <w:tcPr>
            <w:tcW w:w="4871" w:type="dxa"/>
          </w:tcPr>
          <w:p w14:paraId="68141955" w14:textId="77777777" w:rsidR="00022837" w:rsidRPr="00254A81" w:rsidRDefault="00022837" w:rsidP="003E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3A0E96CE" w14:textId="77777777" w:rsidR="00022837" w:rsidRPr="00254A81" w:rsidRDefault="00022837" w:rsidP="003E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661CC318" w14:textId="6C0940FA" w:rsidR="00022837" w:rsidRPr="00254A81" w:rsidRDefault="00022837" w:rsidP="003E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022837" w:rsidRPr="00254A81" w14:paraId="4B53CD9B" w14:textId="77777777" w:rsidTr="00BD66A4">
        <w:trPr>
          <w:cantSplit/>
          <w:trHeight w:hRule="exact" w:val="374"/>
          <w:tblHeader/>
        </w:trPr>
        <w:tc>
          <w:tcPr>
            <w:tcW w:w="4871" w:type="dxa"/>
          </w:tcPr>
          <w:p w14:paraId="4937463B" w14:textId="77777777" w:rsidR="00022837" w:rsidRPr="00254A81" w:rsidRDefault="00022837" w:rsidP="003E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39B8B179" w14:textId="4DFA8CF7" w:rsidR="00022837" w:rsidRPr="00BD66A4" w:rsidRDefault="00022837" w:rsidP="003E3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D66A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1350" w:type="dxa"/>
          </w:tcPr>
          <w:p w14:paraId="688E1588" w14:textId="1D0533BE" w:rsidR="00022837" w:rsidRPr="00254A81" w:rsidRDefault="00AE1C97" w:rsidP="003E3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70" w:type="dxa"/>
          </w:tcPr>
          <w:p w14:paraId="2DDCE2EA" w14:textId="77777777" w:rsidR="00022837" w:rsidRPr="00254A81" w:rsidRDefault="00022837" w:rsidP="003E3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0DFA030D" w14:textId="6B9ECDF2" w:rsidR="00022837" w:rsidRPr="00254A81" w:rsidRDefault="00AE1C97" w:rsidP="003E3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</w:tr>
      <w:tr w:rsidR="00022837" w:rsidRPr="00254A81" w14:paraId="61F16200" w14:textId="77777777" w:rsidTr="00BD66A4">
        <w:trPr>
          <w:cantSplit/>
          <w:trHeight w:hRule="exact" w:val="374"/>
          <w:tblHeader/>
        </w:trPr>
        <w:tc>
          <w:tcPr>
            <w:tcW w:w="4871" w:type="dxa"/>
          </w:tcPr>
          <w:p w14:paraId="6903A2E0" w14:textId="77777777" w:rsidR="00022837" w:rsidRPr="00254A81" w:rsidRDefault="00022837" w:rsidP="003E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46DDB421" w14:textId="77777777" w:rsidR="00022837" w:rsidRPr="00254A81" w:rsidRDefault="00022837" w:rsidP="003E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880" w:type="dxa"/>
            <w:gridSpan w:val="3"/>
          </w:tcPr>
          <w:p w14:paraId="4B8C56F9" w14:textId="7D7D316A" w:rsidR="00022837" w:rsidRPr="00254A81" w:rsidRDefault="00022837" w:rsidP="003E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AE1C97" w:rsidRPr="00254A81" w14:paraId="408B5F39" w14:textId="77777777" w:rsidTr="00BD66A4">
        <w:trPr>
          <w:cantSplit/>
        </w:trPr>
        <w:tc>
          <w:tcPr>
            <w:tcW w:w="4871" w:type="dxa"/>
          </w:tcPr>
          <w:p w14:paraId="04498826" w14:textId="77777777" w:rsidR="00AE1C97" w:rsidRPr="00254A8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เงินฝากระยะยาวกับสถาบันการเงิน</w:t>
            </w:r>
          </w:p>
        </w:tc>
        <w:tc>
          <w:tcPr>
            <w:tcW w:w="1350" w:type="dxa"/>
          </w:tcPr>
          <w:p w14:paraId="35A70810" w14:textId="77777777" w:rsidR="00AE1C97" w:rsidRPr="00234A51" w:rsidRDefault="00AE1C97" w:rsidP="00AE1C97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3F8CDBC" w14:textId="6B40348C" w:rsidR="00AE1C97" w:rsidRPr="001D1C44" w:rsidRDefault="00C01C5E" w:rsidP="00AE1C97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16,434</w:t>
            </w:r>
          </w:p>
        </w:tc>
        <w:tc>
          <w:tcPr>
            <w:tcW w:w="270" w:type="dxa"/>
          </w:tcPr>
          <w:p w14:paraId="4AF9540D" w14:textId="77777777" w:rsidR="00AE1C97" w:rsidRPr="00254A81" w:rsidRDefault="00AE1C97" w:rsidP="00AE1C97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1A5DBF" w14:textId="192CBD7F" w:rsidR="00AE1C97" w:rsidRPr="001D1C44" w:rsidRDefault="00AE1C97" w:rsidP="00AE1C97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  <w:r w:rsidRPr="00234A51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234A51">
              <w:rPr>
                <w:rFonts w:ascii="Angsana New" w:hAnsi="Angsana New"/>
                <w:sz w:val="30"/>
                <w:szCs w:val="30"/>
              </w:rPr>
              <w:t>,</w:t>
            </w:r>
            <w:r w:rsidRPr="00234A51">
              <w:rPr>
                <w:rFonts w:ascii="Angsana New" w:hAnsi="Angsana New"/>
                <w:sz w:val="30"/>
                <w:szCs w:val="30"/>
                <w:cs/>
              </w:rPr>
              <w:t>273</w:t>
            </w:r>
          </w:p>
        </w:tc>
      </w:tr>
      <w:tr w:rsidR="00AE1C97" w:rsidRPr="00254A81" w14:paraId="12EE017F" w14:textId="77777777" w:rsidTr="00BD66A4">
        <w:trPr>
          <w:cantSplit/>
        </w:trPr>
        <w:tc>
          <w:tcPr>
            <w:tcW w:w="4871" w:type="dxa"/>
          </w:tcPr>
          <w:p w14:paraId="3DD0EAB2" w14:textId="77777777" w:rsidR="00AE1C97" w:rsidRPr="00254A81" w:rsidRDefault="00AE1C97" w:rsidP="00AE1C97">
            <w:pPr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350" w:type="dxa"/>
          </w:tcPr>
          <w:p w14:paraId="1C6D3F76" w14:textId="646E747F" w:rsidR="00AE1C97" w:rsidRPr="00BD66A4" w:rsidRDefault="00AE1C97" w:rsidP="00AE1C97">
            <w:pPr>
              <w:pStyle w:val="30"/>
              <w:tabs>
                <w:tab w:val="clear" w:pos="360"/>
                <w:tab w:val="clear" w:pos="720"/>
                <w:tab w:val="decimal" w:pos="190"/>
              </w:tabs>
              <w:ind w:left="-108"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D66A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</w:t>
            </w:r>
            <w:r w:rsidR="00C01C5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2C8721A" w14:textId="0F8945BB" w:rsidR="00AE1C97" w:rsidRPr="001D1C44" w:rsidRDefault="00C01C5E" w:rsidP="00AE1C97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100,405</w:t>
            </w:r>
          </w:p>
        </w:tc>
        <w:tc>
          <w:tcPr>
            <w:tcW w:w="270" w:type="dxa"/>
          </w:tcPr>
          <w:p w14:paraId="2ECE1534" w14:textId="77777777" w:rsidR="00AE1C97" w:rsidRPr="00254A81" w:rsidRDefault="00AE1C97" w:rsidP="00AE1C97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31049DA" w14:textId="2044D7F9" w:rsidR="00AE1C97" w:rsidRPr="001D1C44" w:rsidRDefault="00AE1C97" w:rsidP="00AE1C97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  <w:r w:rsidRPr="00234A51">
              <w:rPr>
                <w:rFonts w:ascii="Angsana New" w:hAnsi="Angsana New"/>
                <w:sz w:val="30"/>
                <w:szCs w:val="30"/>
                <w:cs/>
              </w:rPr>
              <w:t>81</w:t>
            </w:r>
            <w:r w:rsidRPr="00234A51">
              <w:rPr>
                <w:rFonts w:ascii="Angsana New" w:hAnsi="Angsana New"/>
                <w:sz w:val="30"/>
                <w:szCs w:val="30"/>
              </w:rPr>
              <w:t>,</w:t>
            </w:r>
            <w:r w:rsidRPr="00234A51">
              <w:rPr>
                <w:rFonts w:ascii="Angsana New" w:hAnsi="Angsana New"/>
                <w:sz w:val="30"/>
                <w:szCs w:val="30"/>
                <w:cs/>
              </w:rPr>
              <w:t>641</w:t>
            </w:r>
          </w:p>
        </w:tc>
      </w:tr>
      <w:tr w:rsidR="00AE1C97" w:rsidRPr="00254A81" w14:paraId="10B3CFBF" w14:textId="77777777" w:rsidTr="00BD66A4">
        <w:trPr>
          <w:cantSplit/>
        </w:trPr>
        <w:tc>
          <w:tcPr>
            <w:tcW w:w="4871" w:type="dxa"/>
          </w:tcPr>
          <w:p w14:paraId="4FBC1BAF" w14:textId="77777777" w:rsidR="00AE1C97" w:rsidRPr="00254A81" w:rsidRDefault="00AE1C97" w:rsidP="00AE1C9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5FDFF1" w14:textId="77777777" w:rsidR="00AE1C97" w:rsidRPr="00254A81" w:rsidRDefault="00AE1C97" w:rsidP="00AE1C97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E7EEB67" w14:textId="262862B7" w:rsidR="00AE1C97" w:rsidRPr="00254A81" w:rsidRDefault="00AE1C97" w:rsidP="00AE1C97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19BEA9" w14:textId="77777777" w:rsidR="00AE1C97" w:rsidRPr="00254A81" w:rsidRDefault="00AE1C97" w:rsidP="00AE1C97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4B43722" w14:textId="77777777" w:rsidR="00AE1C97" w:rsidRPr="00254A81" w:rsidRDefault="00AE1C97" w:rsidP="00AE1C97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E1C97" w:rsidRPr="00254A81" w14:paraId="7972B114" w14:textId="77777777" w:rsidTr="00BD66A4">
        <w:trPr>
          <w:cantSplit/>
        </w:trPr>
        <w:tc>
          <w:tcPr>
            <w:tcW w:w="4871" w:type="dxa"/>
          </w:tcPr>
          <w:p w14:paraId="5D35954C" w14:textId="77777777" w:rsidR="00AE1C97" w:rsidRPr="00254A81" w:rsidRDefault="00AE1C97" w:rsidP="00AE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5F8625E0" w14:textId="77777777" w:rsidR="00AE1C97" w:rsidRPr="00234A51" w:rsidRDefault="00AE1C97" w:rsidP="00AE1C97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BAD6650" w14:textId="4B26EC5A" w:rsidR="00AE1C97" w:rsidRPr="001D1C44" w:rsidRDefault="00C01C5E" w:rsidP="00AE1C97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116,839</w:t>
            </w:r>
          </w:p>
        </w:tc>
        <w:tc>
          <w:tcPr>
            <w:tcW w:w="270" w:type="dxa"/>
          </w:tcPr>
          <w:p w14:paraId="763B05DE" w14:textId="77777777" w:rsidR="00AE1C97" w:rsidRPr="00254A81" w:rsidRDefault="00AE1C97" w:rsidP="00AE1C97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15D0AC3" w14:textId="2F461349" w:rsidR="00AE1C97" w:rsidRPr="001D1C44" w:rsidRDefault="00AE1C97" w:rsidP="00AE1C97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4A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97</w:t>
            </w:r>
            <w:r w:rsidRPr="00234A5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34A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914</w:t>
            </w:r>
          </w:p>
        </w:tc>
      </w:tr>
    </w:tbl>
    <w:p w14:paraId="40004F17" w14:textId="77777777" w:rsidR="0055369A" w:rsidRPr="00254A81" w:rsidRDefault="0055369A" w:rsidP="00667E16">
      <w:pPr>
        <w:rPr>
          <w:rFonts w:ascii="Angsana New" w:hAnsi="Angsana New"/>
          <w:sz w:val="30"/>
          <w:szCs w:val="30"/>
        </w:rPr>
      </w:pPr>
    </w:p>
    <w:p w14:paraId="66E704E3" w14:textId="77777777" w:rsidR="00371FC9" w:rsidRPr="00254A81" w:rsidRDefault="00371FC9" w:rsidP="00AC0FB8">
      <w:pPr>
        <w:tabs>
          <w:tab w:val="clear" w:pos="454"/>
          <w:tab w:val="left" w:pos="450"/>
        </w:tabs>
        <w:ind w:left="450" w:firstLine="90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254A81">
        <w:rPr>
          <w:rFonts w:ascii="Angsana New" w:hAnsi="Angsana New"/>
          <w:i/>
          <w:iCs/>
          <w:spacing w:val="-6"/>
          <w:sz w:val="30"/>
          <w:szCs w:val="30"/>
          <w:cs/>
        </w:rPr>
        <w:t>เงินฝากระยะยาวกับสถาบันการเงิน</w:t>
      </w:r>
    </w:p>
    <w:p w14:paraId="47B36902" w14:textId="77777777" w:rsidR="00371FC9" w:rsidRPr="00254A81" w:rsidRDefault="00371FC9" w:rsidP="00657EE5">
      <w:pPr>
        <w:ind w:left="45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8D044D2" w14:textId="35E22794" w:rsidR="0055369A" w:rsidRPr="00A82726" w:rsidRDefault="00234A51" w:rsidP="00234A51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34A5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E1C97">
        <w:rPr>
          <w:rFonts w:ascii="Angsana New" w:hAnsi="Angsana New"/>
          <w:sz w:val="30"/>
          <w:szCs w:val="30"/>
        </w:rPr>
        <w:t>31</w:t>
      </w:r>
      <w:r w:rsidR="00AE1C97" w:rsidRPr="00234A51">
        <w:rPr>
          <w:rFonts w:ascii="Angsana New" w:hAnsi="Angsana New"/>
          <w:sz w:val="30"/>
          <w:szCs w:val="30"/>
          <w:cs/>
        </w:rPr>
        <w:t xml:space="preserve"> </w:t>
      </w:r>
      <w:r w:rsidR="006324B3">
        <w:rPr>
          <w:rFonts w:ascii="Angsana New" w:hAnsi="Angsana New" w:hint="cs"/>
          <w:sz w:val="30"/>
          <w:szCs w:val="30"/>
          <w:cs/>
        </w:rPr>
        <w:t>มีนาคม</w:t>
      </w:r>
      <w:r w:rsidRPr="00234A51">
        <w:rPr>
          <w:rFonts w:ascii="Angsana New" w:hAnsi="Angsana New"/>
          <w:sz w:val="30"/>
          <w:szCs w:val="30"/>
          <w:cs/>
        </w:rPr>
        <w:t xml:space="preserve"> </w:t>
      </w:r>
      <w:r w:rsidR="00AE1C97">
        <w:rPr>
          <w:rFonts w:ascii="Angsana New" w:hAnsi="Angsana New"/>
          <w:sz w:val="30"/>
          <w:szCs w:val="30"/>
        </w:rPr>
        <w:t>2565</w:t>
      </w:r>
      <w:r w:rsidR="00AE1C97" w:rsidRPr="00234A51">
        <w:rPr>
          <w:rFonts w:ascii="Angsana New" w:hAnsi="Angsana New"/>
          <w:sz w:val="30"/>
          <w:szCs w:val="30"/>
          <w:cs/>
        </w:rPr>
        <w:t xml:space="preserve"> </w:t>
      </w:r>
      <w:r w:rsidRPr="00234A51">
        <w:rPr>
          <w:rFonts w:ascii="Angsana New" w:hAnsi="Angsana New"/>
          <w:sz w:val="30"/>
          <w:szCs w:val="30"/>
          <w:cs/>
        </w:rPr>
        <w:t xml:space="preserve">บริษัทมีเงินฝากระยะยาวกับสถาบันการเงินในประเทศแห่งหนึ่งเป็นจำนวนเงิน </w:t>
      </w:r>
      <w:r w:rsidR="00AE1C97">
        <w:rPr>
          <w:rFonts w:ascii="Angsana New" w:hAnsi="Angsana New"/>
          <w:sz w:val="30"/>
          <w:szCs w:val="30"/>
        </w:rPr>
        <w:t>16</w:t>
      </w:r>
      <w:r w:rsidR="00AE1C97" w:rsidRPr="00234A51">
        <w:rPr>
          <w:rFonts w:ascii="Angsana New" w:hAnsi="Angsana New"/>
          <w:sz w:val="30"/>
          <w:szCs w:val="30"/>
          <w:cs/>
        </w:rPr>
        <w:t xml:space="preserve"> </w:t>
      </w:r>
      <w:r w:rsidRPr="00234A51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34A51">
        <w:rPr>
          <w:rFonts w:ascii="Angsana New" w:hAnsi="Angsana New"/>
          <w:i/>
          <w:iCs/>
          <w:sz w:val="30"/>
          <w:szCs w:val="30"/>
          <w:cs/>
        </w:rPr>
        <w:t>(</w:t>
      </w:r>
      <w:r w:rsidR="00AE1C97">
        <w:rPr>
          <w:rFonts w:ascii="Angsana New" w:hAnsi="Angsana New"/>
          <w:i/>
          <w:iCs/>
          <w:sz w:val="30"/>
          <w:szCs w:val="30"/>
        </w:rPr>
        <w:t>31</w:t>
      </w:r>
      <w:r w:rsidR="00AE1C97" w:rsidRPr="00234A5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34A51">
        <w:rPr>
          <w:rFonts w:ascii="Angsana New" w:hAnsi="Angsana New"/>
          <w:i/>
          <w:iCs/>
          <w:sz w:val="30"/>
          <w:szCs w:val="30"/>
          <w:cs/>
        </w:rPr>
        <w:t xml:space="preserve">มีนาคม </w:t>
      </w:r>
      <w:r w:rsidR="00AE1C97">
        <w:rPr>
          <w:rFonts w:ascii="Angsana New" w:hAnsi="Angsana New"/>
          <w:i/>
          <w:iCs/>
          <w:sz w:val="30"/>
          <w:szCs w:val="30"/>
        </w:rPr>
        <w:t>2564</w:t>
      </w:r>
      <w:r w:rsidRPr="00234A51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AE1C97">
        <w:rPr>
          <w:rFonts w:ascii="Angsana New" w:hAnsi="Angsana New"/>
          <w:i/>
          <w:iCs/>
          <w:sz w:val="30"/>
          <w:szCs w:val="30"/>
        </w:rPr>
        <w:t>16</w:t>
      </w:r>
      <w:r w:rsidR="00AE1C97" w:rsidRPr="00234A5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34A51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Pr="00234A51">
        <w:rPr>
          <w:rFonts w:ascii="Angsana New" w:hAnsi="Angsana New"/>
          <w:sz w:val="30"/>
          <w:szCs w:val="30"/>
          <w:cs/>
        </w:rPr>
        <w:t xml:space="preserve">โดยมีอัตราดอกเบี้ยร้อยละ </w:t>
      </w:r>
      <w:r w:rsidR="00B007DD">
        <w:rPr>
          <w:rFonts w:ascii="Angsana New" w:hAnsi="Angsana New"/>
          <w:sz w:val="30"/>
          <w:szCs w:val="30"/>
        </w:rPr>
        <w:t>0.38</w:t>
      </w:r>
      <w:r w:rsidRPr="00234A51">
        <w:rPr>
          <w:rFonts w:ascii="Angsana New" w:hAnsi="Angsana New"/>
          <w:sz w:val="30"/>
          <w:szCs w:val="30"/>
          <w:cs/>
        </w:rPr>
        <w:t xml:space="preserve"> ต่อปี </w:t>
      </w:r>
      <w:r w:rsidRPr="00234A51">
        <w:rPr>
          <w:rFonts w:ascii="Angsana New" w:hAnsi="Angsana New"/>
          <w:i/>
          <w:iCs/>
          <w:sz w:val="30"/>
          <w:szCs w:val="30"/>
          <w:cs/>
        </w:rPr>
        <w:t>(</w:t>
      </w:r>
      <w:r w:rsidR="00AE1C97">
        <w:rPr>
          <w:rFonts w:ascii="Angsana New" w:hAnsi="Angsana New"/>
          <w:i/>
          <w:iCs/>
          <w:sz w:val="30"/>
          <w:szCs w:val="30"/>
        </w:rPr>
        <w:t>31</w:t>
      </w:r>
      <w:r w:rsidR="00AE1C97" w:rsidRPr="00234A5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34A51">
        <w:rPr>
          <w:rFonts w:ascii="Angsana New" w:hAnsi="Angsana New"/>
          <w:i/>
          <w:iCs/>
          <w:sz w:val="30"/>
          <w:szCs w:val="30"/>
          <w:cs/>
        </w:rPr>
        <w:t xml:space="preserve">มีนาคม </w:t>
      </w:r>
      <w:r w:rsidR="00AE1C97">
        <w:rPr>
          <w:rFonts w:ascii="Angsana New" w:hAnsi="Angsana New"/>
          <w:i/>
          <w:iCs/>
          <w:sz w:val="30"/>
          <w:szCs w:val="30"/>
        </w:rPr>
        <w:t>2564</w:t>
      </w:r>
      <w:r w:rsidRPr="00234A51">
        <w:rPr>
          <w:rFonts w:ascii="Angsana New" w:hAnsi="Angsana New"/>
          <w:i/>
          <w:iCs/>
          <w:sz w:val="30"/>
          <w:szCs w:val="30"/>
          <w:cs/>
        </w:rPr>
        <w:t xml:space="preserve">: ร้อยละ </w:t>
      </w:r>
      <w:r w:rsidR="00AE1C97">
        <w:rPr>
          <w:rFonts w:ascii="Angsana New" w:hAnsi="Angsana New"/>
          <w:i/>
          <w:iCs/>
          <w:sz w:val="30"/>
          <w:szCs w:val="30"/>
        </w:rPr>
        <w:t>0.50</w:t>
      </w:r>
      <w:r w:rsidRPr="00234A51">
        <w:rPr>
          <w:rFonts w:ascii="Angsana New" w:hAnsi="Angsana New"/>
          <w:i/>
          <w:iCs/>
          <w:sz w:val="30"/>
          <w:szCs w:val="30"/>
          <w:cs/>
        </w:rPr>
        <w:t xml:space="preserve"> ต่อปี)</w:t>
      </w:r>
      <w:r w:rsidRPr="00234A51">
        <w:rPr>
          <w:rFonts w:ascii="Angsana New" w:hAnsi="Angsana New"/>
          <w:sz w:val="30"/>
          <w:szCs w:val="30"/>
          <w:cs/>
        </w:rPr>
        <w:t xml:space="preserve"> และถึงกำหนดชำระในเดือนมีนาคม </w:t>
      </w:r>
      <w:r w:rsidR="00AE1C97">
        <w:rPr>
          <w:rFonts w:ascii="Angsana New" w:hAnsi="Angsana New"/>
          <w:sz w:val="30"/>
          <w:szCs w:val="30"/>
        </w:rPr>
        <w:t>256</w:t>
      </w:r>
      <w:r w:rsidR="00A92A06">
        <w:rPr>
          <w:rFonts w:ascii="Angsana New" w:hAnsi="Angsana New"/>
          <w:sz w:val="30"/>
          <w:szCs w:val="30"/>
        </w:rPr>
        <w:t>7</w:t>
      </w:r>
    </w:p>
    <w:p w14:paraId="78ED16FC" w14:textId="77777777" w:rsidR="0055369A" w:rsidRPr="00254A81" w:rsidRDefault="0055369A" w:rsidP="00667E16">
      <w:pPr>
        <w:rPr>
          <w:rFonts w:ascii="Angsana New" w:hAnsi="Angsana New"/>
          <w:sz w:val="30"/>
          <w:szCs w:val="30"/>
        </w:rPr>
      </w:pPr>
    </w:p>
    <w:p w14:paraId="63A9F5AE" w14:textId="77777777" w:rsidR="00667E16" w:rsidRPr="00C06FE0" w:rsidRDefault="00667E16" w:rsidP="0035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47EF1526" w14:textId="77777777" w:rsidR="00EA2AB8" w:rsidRDefault="00EA2AB8" w:rsidP="0035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16"/>
          <w:szCs w:val="16"/>
        </w:rPr>
      </w:pPr>
    </w:p>
    <w:p w14:paraId="3A0B2E98" w14:textId="77777777" w:rsidR="00EA2AB8" w:rsidRDefault="00EA2AB8" w:rsidP="0035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16"/>
          <w:szCs w:val="16"/>
        </w:rPr>
      </w:pPr>
    </w:p>
    <w:p w14:paraId="5A074440" w14:textId="77777777" w:rsidR="00EA2AB8" w:rsidRDefault="00EA2AB8" w:rsidP="0035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16"/>
          <w:szCs w:val="16"/>
        </w:rPr>
      </w:pPr>
    </w:p>
    <w:p w14:paraId="63D22C94" w14:textId="77777777" w:rsidR="00EA2AB8" w:rsidRPr="00254A81" w:rsidRDefault="00EA2AB8" w:rsidP="0035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16"/>
          <w:szCs w:val="16"/>
        </w:rPr>
      </w:pPr>
    </w:p>
    <w:p w14:paraId="11052819" w14:textId="77777777" w:rsidR="007A1361" w:rsidRPr="00254A81" w:rsidRDefault="007A1361" w:rsidP="00667E16">
      <w:pPr>
        <w:ind w:left="270"/>
        <w:rPr>
          <w:rFonts w:ascii="Angsana New" w:hAnsi="Angsana New"/>
          <w:sz w:val="30"/>
          <w:szCs w:val="30"/>
          <w:cs/>
        </w:rPr>
        <w:sectPr w:rsidR="007A1361" w:rsidRPr="00254A81" w:rsidSect="00565946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426C7CBC" w14:textId="25B97C81" w:rsidR="009C1963" w:rsidRPr="00254A81" w:rsidRDefault="00716259" w:rsidP="009C196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 w:rsidRPr="00254A81">
        <w:rPr>
          <w:rFonts w:ascii="Angsana New" w:hAnsi="Angsana New"/>
          <w:sz w:val="30"/>
          <w:szCs w:val="30"/>
          <w:u w:val="none"/>
        </w:rPr>
        <w:lastRenderedPageBreak/>
        <w:t>1</w:t>
      </w:r>
      <w:r w:rsidR="00FC6943">
        <w:rPr>
          <w:rFonts w:ascii="Angsana New" w:hAnsi="Angsana New"/>
          <w:sz w:val="30"/>
          <w:szCs w:val="30"/>
          <w:u w:val="none"/>
          <w:lang w:val="en-US"/>
        </w:rPr>
        <w:t>1</w:t>
      </w:r>
      <w:r w:rsidR="009C1963" w:rsidRPr="00254A81">
        <w:rPr>
          <w:rFonts w:ascii="Angsana New" w:hAnsi="Angsana New"/>
          <w:sz w:val="30"/>
          <w:szCs w:val="30"/>
          <w:u w:val="none"/>
          <w:cs/>
        </w:rPr>
        <w:t xml:space="preserve">   </w:t>
      </w:r>
      <w:r w:rsidR="009C1963" w:rsidRPr="00254A81">
        <w:rPr>
          <w:rFonts w:ascii="Angsana New" w:hAnsi="Angsana New"/>
          <w:sz w:val="30"/>
          <w:szCs w:val="30"/>
          <w:u w:val="none"/>
        </w:rPr>
        <w:tab/>
      </w:r>
      <w:r w:rsidR="00C074F0" w:rsidRPr="00254A81">
        <w:rPr>
          <w:rFonts w:ascii="Angsana New" w:hAnsi="Angsana New"/>
          <w:sz w:val="30"/>
          <w:szCs w:val="30"/>
          <w:u w:val="none"/>
          <w:cs/>
        </w:rPr>
        <w:t>ที่ดิน อาคาร</w:t>
      </w:r>
      <w:r w:rsidR="009C1963" w:rsidRPr="00254A81">
        <w:rPr>
          <w:rFonts w:ascii="Angsana New" w:hAnsi="Angsana New"/>
          <w:sz w:val="30"/>
          <w:szCs w:val="30"/>
          <w:u w:val="none"/>
          <w:cs/>
        </w:rPr>
        <w:t>และอุปกรณ์</w:t>
      </w:r>
    </w:p>
    <w:p w14:paraId="56FA0241" w14:textId="77777777" w:rsidR="005D20FC" w:rsidRPr="00254A81" w:rsidRDefault="005D20FC" w:rsidP="005D2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13761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1227"/>
        <w:gridCol w:w="270"/>
        <w:gridCol w:w="1373"/>
        <w:gridCol w:w="267"/>
        <w:gridCol w:w="1437"/>
        <w:gridCol w:w="267"/>
        <w:gridCol w:w="1351"/>
        <w:gridCol w:w="270"/>
        <w:gridCol w:w="1349"/>
        <w:gridCol w:w="267"/>
        <w:gridCol w:w="1351"/>
        <w:gridCol w:w="267"/>
        <w:gridCol w:w="1365"/>
      </w:tblGrid>
      <w:tr w:rsidR="000D3FA9" w:rsidRPr="008C0204" w14:paraId="0023174B" w14:textId="77777777" w:rsidTr="00BD66A4">
        <w:tc>
          <w:tcPr>
            <w:tcW w:w="981" w:type="pct"/>
          </w:tcPr>
          <w:p w14:paraId="686EA2FA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19" w:type="pct"/>
            <w:gridSpan w:val="13"/>
          </w:tcPr>
          <w:p w14:paraId="776F33CC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D3FA9" w:rsidRPr="008C0204" w14:paraId="66C9D911" w14:textId="77777777" w:rsidTr="008421A6">
        <w:tc>
          <w:tcPr>
            <w:tcW w:w="981" w:type="pct"/>
          </w:tcPr>
          <w:p w14:paraId="5D41473A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6" w:type="pct"/>
          </w:tcPr>
          <w:p w14:paraId="2C5651A4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</w:tcPr>
          <w:p w14:paraId="0686D314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9" w:type="pct"/>
          </w:tcPr>
          <w:p w14:paraId="7D5C5937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5AD78099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</w:tcPr>
          <w:p w14:paraId="186D63E6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pct"/>
          </w:tcPr>
          <w:p w14:paraId="379E1AC3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47758B1F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</w:tcPr>
          <w:p w14:paraId="03670DC4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0" w:type="pct"/>
          </w:tcPr>
          <w:p w14:paraId="2387C217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2A2DB470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366FFC7D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7" w:type="pct"/>
          </w:tcPr>
          <w:p w14:paraId="01360C0C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</w:tcPr>
          <w:p w14:paraId="1178EA86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3FA9" w:rsidRPr="008C0204" w14:paraId="7EA6BE1A" w14:textId="77777777" w:rsidTr="008421A6">
        <w:tc>
          <w:tcPr>
            <w:tcW w:w="981" w:type="pct"/>
          </w:tcPr>
          <w:p w14:paraId="689943F7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6" w:type="pct"/>
          </w:tcPr>
          <w:p w14:paraId="5AD15AB5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</w:tcPr>
          <w:p w14:paraId="2C91B4E3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9" w:type="pct"/>
          </w:tcPr>
          <w:p w14:paraId="6CD527DA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4866C9A9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</w:tcPr>
          <w:p w14:paraId="2A532ECA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pct"/>
          </w:tcPr>
          <w:p w14:paraId="5436BF6B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535A4303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98" w:type="pct"/>
          </w:tcPr>
          <w:p w14:paraId="48C9AD72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0" w:type="pct"/>
          </w:tcPr>
          <w:p w14:paraId="7C0FC2B4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03AD80DC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32352900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97" w:type="pct"/>
          </w:tcPr>
          <w:p w14:paraId="3C72BDDE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</w:tcPr>
          <w:p w14:paraId="18EAB176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3FA9" w:rsidRPr="008C0204" w14:paraId="0C7CAB03" w14:textId="77777777" w:rsidTr="008421A6">
        <w:trPr>
          <w:trHeight w:val="344"/>
        </w:trPr>
        <w:tc>
          <w:tcPr>
            <w:tcW w:w="981" w:type="pct"/>
          </w:tcPr>
          <w:p w14:paraId="5DD7DB29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6" w:type="pct"/>
          </w:tcPr>
          <w:p w14:paraId="3CFFAD81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</w:tcPr>
          <w:p w14:paraId="37B00023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9" w:type="pct"/>
          </w:tcPr>
          <w:p w14:paraId="7602031F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97" w:type="pct"/>
          </w:tcPr>
          <w:p w14:paraId="463EB63F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</w:tcPr>
          <w:p w14:paraId="6EE25DA2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97" w:type="pct"/>
          </w:tcPr>
          <w:p w14:paraId="7D2F0C61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10FAE13F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ติดตั้งและเครื่อง</w:t>
            </w:r>
          </w:p>
        </w:tc>
        <w:tc>
          <w:tcPr>
            <w:tcW w:w="98" w:type="pct"/>
          </w:tcPr>
          <w:p w14:paraId="039FF90B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0" w:type="pct"/>
          </w:tcPr>
          <w:p w14:paraId="2B21D597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4C0BDD58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7E374A7D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97" w:type="pct"/>
          </w:tcPr>
          <w:p w14:paraId="2A318F3A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6" w:type="pct"/>
          </w:tcPr>
          <w:p w14:paraId="4A507A9D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3FA9" w:rsidRPr="008C0204" w14:paraId="74B05AC5" w14:textId="77777777" w:rsidTr="008421A6">
        <w:tc>
          <w:tcPr>
            <w:tcW w:w="981" w:type="pct"/>
          </w:tcPr>
          <w:p w14:paraId="25B93AA1" w14:textId="77777777" w:rsidR="000D3FA9" w:rsidRPr="008C0204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46" w:type="pct"/>
          </w:tcPr>
          <w:p w14:paraId="4E0AF03B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98" w:type="pct"/>
          </w:tcPr>
          <w:p w14:paraId="14AED4B0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9" w:type="pct"/>
          </w:tcPr>
          <w:p w14:paraId="122221D5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และสิ่งปลูกสร้าง</w:t>
            </w:r>
          </w:p>
        </w:tc>
        <w:tc>
          <w:tcPr>
            <w:tcW w:w="97" w:type="pct"/>
          </w:tcPr>
          <w:p w14:paraId="42789D34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</w:tcPr>
          <w:p w14:paraId="2833AFE8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97" w:type="pct"/>
          </w:tcPr>
          <w:p w14:paraId="61F00CDA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512A0287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ใช้สำนักงาน</w:t>
            </w:r>
          </w:p>
        </w:tc>
        <w:tc>
          <w:tcPr>
            <w:tcW w:w="98" w:type="pct"/>
          </w:tcPr>
          <w:p w14:paraId="53AFCE22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0" w:type="pct"/>
          </w:tcPr>
          <w:p w14:paraId="1A83C712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7" w:type="pct"/>
          </w:tcPr>
          <w:p w14:paraId="4C78B369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4D87B3FC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97" w:type="pct"/>
          </w:tcPr>
          <w:p w14:paraId="6A10B983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</w:tcPr>
          <w:p w14:paraId="1EA9D72B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D3FA9" w:rsidRPr="008C0204" w14:paraId="66724C03" w14:textId="77777777" w:rsidTr="00BD66A4">
        <w:tc>
          <w:tcPr>
            <w:tcW w:w="981" w:type="pct"/>
          </w:tcPr>
          <w:p w14:paraId="2C9722B7" w14:textId="77777777" w:rsidR="000D3FA9" w:rsidRPr="008C0204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19" w:type="pct"/>
            <w:gridSpan w:val="13"/>
          </w:tcPr>
          <w:p w14:paraId="3D1B96BB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D3FA9" w:rsidRPr="008C0204" w14:paraId="2A2F7C3A" w14:textId="77777777" w:rsidTr="008421A6">
        <w:tc>
          <w:tcPr>
            <w:tcW w:w="981" w:type="pct"/>
          </w:tcPr>
          <w:p w14:paraId="49DB0540" w14:textId="77777777" w:rsidR="000D3FA9" w:rsidRPr="008C0204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46" w:type="pct"/>
          </w:tcPr>
          <w:p w14:paraId="7265533F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</w:tcPr>
          <w:p w14:paraId="3437806A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9" w:type="pct"/>
          </w:tcPr>
          <w:p w14:paraId="504624F8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2E051C5B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</w:tcPr>
          <w:p w14:paraId="151D95DE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2B0B3214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678CE73B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</w:tcPr>
          <w:p w14:paraId="238FA497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0" w:type="pct"/>
          </w:tcPr>
          <w:p w14:paraId="58AA0CBF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0EB7D7B4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3DDABF7A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0BF06FCF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</w:tcPr>
          <w:p w14:paraId="21FE0C6D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508B" w:rsidRPr="008C0204" w14:paraId="11267C4E" w14:textId="77777777" w:rsidTr="008421A6">
        <w:tc>
          <w:tcPr>
            <w:tcW w:w="981" w:type="pct"/>
          </w:tcPr>
          <w:p w14:paraId="7ABD939C" w14:textId="57EA1C21" w:rsidR="00EE508B" w:rsidRPr="008C0204" w:rsidRDefault="00EE508B" w:rsidP="00EE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C020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8C02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46" w:type="pct"/>
          </w:tcPr>
          <w:p w14:paraId="55D4C001" w14:textId="4B4611D4" w:rsidR="00EE508B" w:rsidRPr="00FD50BA" w:rsidRDefault="00EE508B" w:rsidP="00EE508B">
            <w:pPr>
              <w:pStyle w:val="3"/>
              <w:tabs>
                <w:tab w:val="clear" w:pos="360"/>
                <w:tab w:val="clear" w:pos="720"/>
                <w:tab w:val="decimal" w:pos="96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138,533</w:t>
            </w:r>
          </w:p>
        </w:tc>
        <w:tc>
          <w:tcPr>
            <w:tcW w:w="98" w:type="pct"/>
          </w:tcPr>
          <w:p w14:paraId="5DD6DBC6" w14:textId="77777777" w:rsidR="00EE508B" w:rsidRPr="00FD50BA" w:rsidRDefault="00EE508B" w:rsidP="00EE50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9" w:type="pct"/>
          </w:tcPr>
          <w:p w14:paraId="16BA2CF9" w14:textId="2455691A" w:rsidR="00EE508B" w:rsidRPr="00FD50BA" w:rsidRDefault="00EE508B" w:rsidP="00EE508B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  <w:cs/>
              </w:rPr>
              <w:t>775</w:t>
            </w:r>
            <w:r w:rsidRPr="00ED0A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A7A">
              <w:rPr>
                <w:rFonts w:asciiTheme="majorBidi" w:hAnsiTheme="majorBidi" w:cstheme="majorBidi"/>
                <w:sz w:val="28"/>
                <w:szCs w:val="28"/>
                <w:cs/>
              </w:rPr>
              <w:t>151</w:t>
            </w:r>
          </w:p>
        </w:tc>
        <w:tc>
          <w:tcPr>
            <w:tcW w:w="97" w:type="pct"/>
          </w:tcPr>
          <w:p w14:paraId="7F5C1176" w14:textId="77777777" w:rsidR="00EE508B" w:rsidRPr="00FD50BA" w:rsidRDefault="00EE508B" w:rsidP="00EE508B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2" w:type="pct"/>
          </w:tcPr>
          <w:p w14:paraId="0A16E73D" w14:textId="170C667E" w:rsidR="00EE508B" w:rsidRPr="00FD50BA" w:rsidRDefault="00EE508B" w:rsidP="00EE508B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ED0A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A7A">
              <w:rPr>
                <w:rFonts w:asciiTheme="majorBidi" w:hAnsiTheme="majorBidi" w:cstheme="majorBidi"/>
                <w:sz w:val="28"/>
                <w:szCs w:val="28"/>
                <w:cs/>
              </w:rPr>
              <w:t>168</w:t>
            </w:r>
            <w:r w:rsidRPr="00ED0A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A7A">
              <w:rPr>
                <w:rFonts w:asciiTheme="majorBidi" w:hAnsiTheme="majorBidi" w:cstheme="majorBidi"/>
                <w:sz w:val="28"/>
                <w:szCs w:val="28"/>
                <w:cs/>
              </w:rPr>
              <w:t>755</w:t>
            </w:r>
          </w:p>
        </w:tc>
        <w:tc>
          <w:tcPr>
            <w:tcW w:w="97" w:type="pct"/>
          </w:tcPr>
          <w:p w14:paraId="2BB1BCF1" w14:textId="77777777" w:rsidR="00EE508B" w:rsidRPr="00FD50BA" w:rsidRDefault="00EE508B" w:rsidP="00EE508B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</w:tcPr>
          <w:p w14:paraId="5CAA42B7" w14:textId="24A15CFE" w:rsidR="00EE508B" w:rsidRPr="00FD50BA" w:rsidRDefault="00EE508B" w:rsidP="00EE508B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  <w:cs/>
              </w:rPr>
              <w:t>85</w:t>
            </w:r>
            <w:r w:rsidRPr="00ED0A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A7A">
              <w:rPr>
                <w:rFonts w:asciiTheme="majorBidi" w:hAnsiTheme="majorBidi" w:cstheme="majorBidi"/>
                <w:sz w:val="28"/>
                <w:szCs w:val="28"/>
                <w:cs/>
              </w:rPr>
              <w:t>600</w:t>
            </w:r>
          </w:p>
        </w:tc>
        <w:tc>
          <w:tcPr>
            <w:tcW w:w="98" w:type="pct"/>
          </w:tcPr>
          <w:p w14:paraId="0ACE462B" w14:textId="77777777" w:rsidR="00EE508B" w:rsidRPr="00FD50BA" w:rsidRDefault="00EE508B" w:rsidP="00EE508B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</w:tcPr>
          <w:p w14:paraId="26669160" w14:textId="2F244C2E" w:rsidR="00EE508B" w:rsidRPr="00FD50BA" w:rsidRDefault="00EE508B" w:rsidP="00EE508B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  <w:r w:rsidRPr="00ED0A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A7A">
              <w:rPr>
                <w:rFonts w:asciiTheme="majorBidi" w:hAnsiTheme="majorBidi" w:cstheme="majorBidi"/>
                <w:sz w:val="28"/>
                <w:szCs w:val="28"/>
                <w:cs/>
              </w:rPr>
              <w:t>380</w:t>
            </w:r>
          </w:p>
        </w:tc>
        <w:tc>
          <w:tcPr>
            <w:tcW w:w="97" w:type="pct"/>
          </w:tcPr>
          <w:p w14:paraId="47E3DABA" w14:textId="77777777" w:rsidR="00EE508B" w:rsidRPr="00FD50BA" w:rsidRDefault="00EE508B" w:rsidP="00EE508B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</w:tcPr>
          <w:p w14:paraId="0B4AFD05" w14:textId="6B0E455A" w:rsidR="00EE508B" w:rsidRPr="00FD50BA" w:rsidRDefault="00EE508B" w:rsidP="00EE508B">
            <w:pPr>
              <w:pStyle w:val="3"/>
              <w:tabs>
                <w:tab w:val="clear" w:pos="360"/>
                <w:tab w:val="clear" w:pos="720"/>
              </w:tabs>
              <w:ind w:left="-108" w:right="-131" w:firstLine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7" w:type="pct"/>
          </w:tcPr>
          <w:p w14:paraId="56D96E6C" w14:textId="77777777" w:rsidR="00EE508B" w:rsidRPr="00FD50BA" w:rsidRDefault="00EE508B" w:rsidP="00EE508B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6" w:type="pct"/>
          </w:tcPr>
          <w:p w14:paraId="6E6E1B9E" w14:textId="2FF9A7D1" w:rsidR="00EE508B" w:rsidRPr="00FD50BA" w:rsidRDefault="00EE508B" w:rsidP="00EE508B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ED0A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A7A">
              <w:rPr>
                <w:rFonts w:asciiTheme="majorBidi" w:hAnsiTheme="majorBidi" w:cstheme="majorBidi"/>
                <w:sz w:val="28"/>
                <w:szCs w:val="28"/>
                <w:cs/>
              </w:rPr>
              <w:t>182</w:t>
            </w:r>
            <w:r w:rsidRPr="00ED0A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A7A">
              <w:rPr>
                <w:rFonts w:asciiTheme="majorBidi" w:hAnsiTheme="majorBidi" w:cstheme="majorBidi"/>
                <w:sz w:val="28"/>
                <w:szCs w:val="28"/>
                <w:cs/>
              </w:rPr>
              <w:t>419</w:t>
            </w:r>
          </w:p>
        </w:tc>
      </w:tr>
      <w:tr w:rsidR="00450DDE" w:rsidRPr="008C0204" w14:paraId="6FFB6670" w14:textId="77777777" w:rsidTr="008421A6">
        <w:tc>
          <w:tcPr>
            <w:tcW w:w="981" w:type="pct"/>
          </w:tcPr>
          <w:p w14:paraId="0C7B7236" w14:textId="77777777" w:rsidR="00450DDE" w:rsidRPr="008C0204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46" w:type="pct"/>
          </w:tcPr>
          <w:p w14:paraId="76D94C18" w14:textId="17A7C8FB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094923B1" w14:textId="77777777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9" w:type="pct"/>
          </w:tcPr>
          <w:p w14:paraId="55EAF13A" w14:textId="1AD606AC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</w:rPr>
              <w:t>16,782</w:t>
            </w:r>
          </w:p>
        </w:tc>
        <w:tc>
          <w:tcPr>
            <w:tcW w:w="97" w:type="pct"/>
          </w:tcPr>
          <w:p w14:paraId="31351331" w14:textId="77777777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2" w:type="pct"/>
          </w:tcPr>
          <w:p w14:paraId="5C2DFF76" w14:textId="1FCAC4E2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410</w:t>
            </w:r>
          </w:p>
        </w:tc>
        <w:tc>
          <w:tcPr>
            <w:tcW w:w="97" w:type="pct"/>
          </w:tcPr>
          <w:p w14:paraId="6BAE48B3" w14:textId="77777777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</w:tcPr>
          <w:p w14:paraId="1827FE61" w14:textId="40EFE81F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913</w:t>
            </w:r>
          </w:p>
        </w:tc>
        <w:tc>
          <w:tcPr>
            <w:tcW w:w="98" w:type="pct"/>
          </w:tcPr>
          <w:p w14:paraId="515692BF" w14:textId="77777777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</w:tcPr>
          <w:p w14:paraId="01489C7B" w14:textId="4EA8B4D1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1079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7" w:type="pct"/>
          </w:tcPr>
          <w:p w14:paraId="59A7CE28" w14:textId="77777777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</w:tcPr>
          <w:p w14:paraId="159CCC92" w14:textId="392DA1AC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78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511</w:t>
            </w:r>
          </w:p>
        </w:tc>
        <w:tc>
          <w:tcPr>
            <w:tcW w:w="97" w:type="pct"/>
          </w:tcPr>
          <w:p w14:paraId="3B60BB88" w14:textId="77777777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6" w:type="pct"/>
          </w:tcPr>
          <w:p w14:paraId="0907169E" w14:textId="26A024F8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33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616</w:t>
            </w:r>
          </w:p>
        </w:tc>
      </w:tr>
      <w:tr w:rsidR="00450DDE" w:rsidRPr="008C0204" w14:paraId="05AF0132" w14:textId="77777777" w:rsidTr="008421A6">
        <w:tc>
          <w:tcPr>
            <w:tcW w:w="981" w:type="pct"/>
          </w:tcPr>
          <w:p w14:paraId="1A95DBFD" w14:textId="77777777" w:rsidR="00450DDE" w:rsidRPr="008C0204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46" w:type="pct"/>
            <w:tcBorders>
              <w:bottom w:val="nil"/>
            </w:tcBorders>
          </w:tcPr>
          <w:p w14:paraId="022531C9" w14:textId="68B6FDA1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67F39A53" w14:textId="77777777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9" w:type="pct"/>
            <w:tcBorders>
              <w:bottom w:val="nil"/>
            </w:tcBorders>
          </w:tcPr>
          <w:p w14:paraId="077445BD" w14:textId="4F2D0AE4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(2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989)</w:t>
            </w:r>
          </w:p>
        </w:tc>
        <w:tc>
          <w:tcPr>
            <w:tcW w:w="97" w:type="pct"/>
          </w:tcPr>
          <w:p w14:paraId="12A41724" w14:textId="77777777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2" w:type="pct"/>
            <w:tcBorders>
              <w:bottom w:val="nil"/>
            </w:tcBorders>
          </w:tcPr>
          <w:p w14:paraId="3C186B63" w14:textId="0E079AE8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(78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211)</w:t>
            </w:r>
          </w:p>
        </w:tc>
        <w:tc>
          <w:tcPr>
            <w:tcW w:w="97" w:type="pct"/>
          </w:tcPr>
          <w:p w14:paraId="0FDC8E5C" w14:textId="77777777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bottom w:val="nil"/>
            </w:tcBorders>
          </w:tcPr>
          <w:p w14:paraId="1B4E0749" w14:textId="54CE7419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(52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864)</w:t>
            </w:r>
          </w:p>
        </w:tc>
        <w:tc>
          <w:tcPr>
            <w:tcW w:w="98" w:type="pct"/>
          </w:tcPr>
          <w:p w14:paraId="1B7A4746" w14:textId="77777777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  <w:tcBorders>
              <w:bottom w:val="nil"/>
            </w:tcBorders>
          </w:tcPr>
          <w:p w14:paraId="3D0D1468" w14:textId="0F48B74E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7" w:type="pct"/>
          </w:tcPr>
          <w:p w14:paraId="39D4BAAA" w14:textId="77777777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bottom w:val="nil"/>
            </w:tcBorders>
          </w:tcPr>
          <w:p w14:paraId="3109E047" w14:textId="73ACE51A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79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7" w:type="pct"/>
          </w:tcPr>
          <w:p w14:paraId="62EDD96F" w14:textId="77777777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6" w:type="pct"/>
            <w:tcBorders>
              <w:bottom w:val="nil"/>
            </w:tcBorders>
          </w:tcPr>
          <w:p w14:paraId="59BB68C4" w14:textId="4ADE185F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(134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064)</w:t>
            </w:r>
          </w:p>
        </w:tc>
      </w:tr>
      <w:tr w:rsidR="00450DDE" w:rsidRPr="008C0204" w14:paraId="42742DF1" w14:textId="77777777" w:rsidTr="008421A6">
        <w:tc>
          <w:tcPr>
            <w:tcW w:w="981" w:type="pct"/>
          </w:tcPr>
          <w:p w14:paraId="4E976ACF" w14:textId="4559CD27" w:rsidR="00450DDE" w:rsidRPr="008C0204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</w:t>
            </w: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46" w:type="pct"/>
            <w:tcBorders>
              <w:top w:val="single" w:sz="4" w:space="0" w:color="auto"/>
            </w:tcBorders>
          </w:tcPr>
          <w:p w14:paraId="21E97845" w14:textId="1C03B000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96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14B7A637" w14:textId="77777777" w:rsidR="00450DDE" w:rsidRPr="008C0204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</w:tcPr>
          <w:p w14:paraId="647059D4" w14:textId="62742030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</w:tcPr>
          <w:p w14:paraId="45330FA7" w14:textId="77777777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</w:tcPr>
          <w:p w14:paraId="52EC5A40" w14:textId="06582219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</w:tcPr>
          <w:p w14:paraId="504F2842" w14:textId="77777777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14:paraId="07C8521C" w14:textId="6A47F7A9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2B029F64" w14:textId="77777777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</w:tcPr>
          <w:p w14:paraId="1EA9810B" w14:textId="1D65ED29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</w:tcPr>
          <w:p w14:paraId="67C841EF" w14:textId="77777777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14:paraId="08965DD9" w14:textId="5A67D742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</w:tcPr>
          <w:p w14:paraId="0B9AF027" w14:textId="77777777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</w:tcPr>
          <w:p w14:paraId="51FBC2FC" w14:textId="56E9978D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450DDE" w:rsidRPr="008C0204" w14:paraId="30A0D65F" w14:textId="77777777" w:rsidTr="008421A6">
        <w:tc>
          <w:tcPr>
            <w:tcW w:w="981" w:type="pct"/>
          </w:tcPr>
          <w:p w14:paraId="7E133BB5" w14:textId="21202670" w:rsidR="00450DDE" w:rsidRPr="008C0204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เมษายน </w:t>
            </w: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46" w:type="pct"/>
          </w:tcPr>
          <w:p w14:paraId="42E681B2" w14:textId="696F6549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96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138,533</w:t>
            </w:r>
          </w:p>
        </w:tc>
        <w:tc>
          <w:tcPr>
            <w:tcW w:w="98" w:type="pct"/>
          </w:tcPr>
          <w:p w14:paraId="200A55B8" w14:textId="77777777" w:rsidR="00450DDE" w:rsidRPr="008C0204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9" w:type="pct"/>
          </w:tcPr>
          <w:p w14:paraId="47873555" w14:textId="718D901C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788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944</w:t>
            </w:r>
          </w:p>
        </w:tc>
        <w:tc>
          <w:tcPr>
            <w:tcW w:w="97" w:type="pct"/>
          </w:tcPr>
          <w:p w14:paraId="2915CE47" w14:textId="77777777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22" w:type="pct"/>
          </w:tcPr>
          <w:p w14:paraId="44974FD0" w14:textId="5EDE8645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103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954</w:t>
            </w:r>
          </w:p>
        </w:tc>
        <w:tc>
          <w:tcPr>
            <w:tcW w:w="97" w:type="pct"/>
          </w:tcPr>
          <w:p w14:paraId="7BDDA61E" w14:textId="77777777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</w:tcPr>
          <w:p w14:paraId="013AB8A6" w14:textId="19D1E7E6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34,649</w:t>
            </w:r>
          </w:p>
        </w:tc>
        <w:tc>
          <w:tcPr>
            <w:tcW w:w="98" w:type="pct"/>
          </w:tcPr>
          <w:p w14:paraId="44CA7393" w14:textId="77777777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</w:tcPr>
          <w:p w14:paraId="25C09BE2" w14:textId="24BA2C70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14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380</w:t>
            </w:r>
          </w:p>
        </w:tc>
        <w:tc>
          <w:tcPr>
            <w:tcW w:w="97" w:type="pct"/>
          </w:tcPr>
          <w:p w14:paraId="6928E4FF" w14:textId="77777777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</w:tcPr>
          <w:p w14:paraId="60E5F7CE" w14:textId="15477BEA" w:rsidR="00450DDE" w:rsidRPr="00ED0A7A" w:rsidRDefault="00450DDE" w:rsidP="00ED0A7A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1,511</w:t>
            </w:r>
          </w:p>
        </w:tc>
        <w:tc>
          <w:tcPr>
            <w:tcW w:w="97" w:type="pct"/>
          </w:tcPr>
          <w:p w14:paraId="71608CA0" w14:textId="77777777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6" w:type="pct"/>
          </w:tcPr>
          <w:p w14:paraId="1FFFBA75" w14:textId="72696E76" w:rsidR="00450DDE" w:rsidRPr="008C0204" w:rsidRDefault="00450DDE" w:rsidP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081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971</w:t>
            </w:r>
          </w:p>
        </w:tc>
      </w:tr>
      <w:tr w:rsidR="00B007DD" w:rsidRPr="008C0204" w14:paraId="07917587" w14:textId="77777777" w:rsidTr="008421A6">
        <w:tc>
          <w:tcPr>
            <w:tcW w:w="981" w:type="pct"/>
          </w:tcPr>
          <w:p w14:paraId="254CD95F" w14:textId="77777777" w:rsidR="00B007DD" w:rsidRPr="008C0204" w:rsidRDefault="00B007DD" w:rsidP="00B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46" w:type="pct"/>
          </w:tcPr>
          <w:p w14:paraId="103BE9B5" w14:textId="51BF9662" w:rsidR="00B007DD" w:rsidRPr="008C0204" w:rsidRDefault="00B007DD" w:rsidP="00B007DD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65817036" w14:textId="77777777" w:rsidR="00B007DD" w:rsidRPr="008C0204" w:rsidRDefault="00B007DD" w:rsidP="00B007DD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9" w:type="pct"/>
          </w:tcPr>
          <w:p w14:paraId="31BAAEF2" w14:textId="3DF90EA2" w:rsidR="00B007DD" w:rsidRPr="00101A16" w:rsidRDefault="00B007DD" w:rsidP="00B007D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432</w:t>
            </w:r>
          </w:p>
        </w:tc>
        <w:tc>
          <w:tcPr>
            <w:tcW w:w="97" w:type="pct"/>
          </w:tcPr>
          <w:p w14:paraId="61D63FE5" w14:textId="77777777" w:rsidR="00B007DD" w:rsidRPr="008C0204" w:rsidRDefault="00B007DD" w:rsidP="00B007D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2" w:type="pct"/>
          </w:tcPr>
          <w:p w14:paraId="735E270E" w14:textId="449BBC46" w:rsidR="00B007DD" w:rsidRPr="00101A16" w:rsidRDefault="00B007DD" w:rsidP="00B007D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70,249</w:t>
            </w:r>
          </w:p>
        </w:tc>
        <w:tc>
          <w:tcPr>
            <w:tcW w:w="97" w:type="pct"/>
          </w:tcPr>
          <w:p w14:paraId="7E0D2F61" w14:textId="77777777" w:rsidR="00B007DD" w:rsidRPr="00101A16" w:rsidRDefault="00B007DD" w:rsidP="00B007D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5ADFA0A3" w14:textId="20ADA11C" w:rsidR="00B007DD" w:rsidRPr="00101A16" w:rsidRDefault="00B007DD" w:rsidP="00B007D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98" w:type="pct"/>
          </w:tcPr>
          <w:p w14:paraId="5022658E" w14:textId="77777777" w:rsidR="00B007DD" w:rsidRPr="008C0204" w:rsidRDefault="00B007DD" w:rsidP="00B007D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</w:tcPr>
          <w:p w14:paraId="529ED858" w14:textId="400A814B" w:rsidR="00B007DD" w:rsidRPr="00101A16" w:rsidRDefault="00B007DD" w:rsidP="00ED0A7A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783</w:t>
            </w:r>
          </w:p>
        </w:tc>
        <w:tc>
          <w:tcPr>
            <w:tcW w:w="97" w:type="pct"/>
          </w:tcPr>
          <w:p w14:paraId="32DE870E" w14:textId="77777777" w:rsidR="00B007DD" w:rsidRPr="008C0204" w:rsidRDefault="00B007DD" w:rsidP="00B007D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</w:tcPr>
          <w:p w14:paraId="1DEFEAD2" w14:textId="0F30FBED" w:rsidR="00B007DD" w:rsidRPr="00B007DD" w:rsidRDefault="00B007DD" w:rsidP="00B007D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B007DD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B007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07DD">
              <w:rPr>
                <w:rFonts w:asciiTheme="majorBidi" w:hAnsiTheme="majorBidi" w:cstheme="majorBidi"/>
                <w:sz w:val="28"/>
                <w:szCs w:val="28"/>
                <w:cs/>
              </w:rPr>
              <w:t>284</w:t>
            </w:r>
          </w:p>
        </w:tc>
        <w:tc>
          <w:tcPr>
            <w:tcW w:w="97" w:type="pct"/>
          </w:tcPr>
          <w:p w14:paraId="18103FC0" w14:textId="77777777" w:rsidR="00B007DD" w:rsidRPr="00101A16" w:rsidRDefault="00B007DD" w:rsidP="00B007D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</w:tcPr>
          <w:p w14:paraId="426A6AD6" w14:textId="0FFB2A0A" w:rsidR="00B007DD" w:rsidRPr="00101A16" w:rsidRDefault="00B007DD" w:rsidP="00B007D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79,750</w:t>
            </w:r>
          </w:p>
        </w:tc>
      </w:tr>
      <w:tr w:rsidR="00B007DD" w:rsidRPr="008C0204" w14:paraId="1909B207" w14:textId="77777777" w:rsidTr="008421A6">
        <w:tc>
          <w:tcPr>
            <w:tcW w:w="981" w:type="pct"/>
          </w:tcPr>
          <w:p w14:paraId="72567117" w14:textId="77777777" w:rsidR="00B007DD" w:rsidRPr="008C0204" w:rsidRDefault="00B007DD" w:rsidP="00B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46" w:type="pct"/>
            <w:tcBorders>
              <w:bottom w:val="nil"/>
            </w:tcBorders>
          </w:tcPr>
          <w:p w14:paraId="793D7045" w14:textId="31887350" w:rsidR="00B007DD" w:rsidRPr="008C0204" w:rsidRDefault="00B007DD" w:rsidP="00B007DD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4508FD14" w14:textId="77777777" w:rsidR="00B007DD" w:rsidRPr="008C0204" w:rsidRDefault="00B007DD" w:rsidP="00B007DD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9" w:type="pct"/>
            <w:tcBorders>
              <w:bottom w:val="nil"/>
            </w:tcBorders>
          </w:tcPr>
          <w:p w14:paraId="04E1C568" w14:textId="2EB2DCB7" w:rsidR="00B007DD" w:rsidRPr="00101A16" w:rsidRDefault="00B007DD" w:rsidP="00B007D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(12,036)</w:t>
            </w:r>
          </w:p>
        </w:tc>
        <w:tc>
          <w:tcPr>
            <w:tcW w:w="97" w:type="pct"/>
          </w:tcPr>
          <w:p w14:paraId="645ED1CA" w14:textId="77777777" w:rsidR="00B007DD" w:rsidRPr="008C0204" w:rsidRDefault="00B007DD" w:rsidP="00B007D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2" w:type="pct"/>
          </w:tcPr>
          <w:p w14:paraId="24A31644" w14:textId="5189708D" w:rsidR="00B007DD" w:rsidRPr="00101A16" w:rsidRDefault="00B007DD" w:rsidP="00B007D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(48,188)</w:t>
            </w:r>
          </w:p>
        </w:tc>
        <w:tc>
          <w:tcPr>
            <w:tcW w:w="97" w:type="pct"/>
          </w:tcPr>
          <w:p w14:paraId="1F99E70D" w14:textId="77777777" w:rsidR="00B007DD" w:rsidRPr="00101A16" w:rsidRDefault="00B007DD" w:rsidP="00B007D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6E41A7F9" w14:textId="57488BDF" w:rsidR="00B007DD" w:rsidRPr="00101A16" w:rsidRDefault="00B007DD" w:rsidP="00B007D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(381)</w:t>
            </w:r>
          </w:p>
        </w:tc>
        <w:tc>
          <w:tcPr>
            <w:tcW w:w="98" w:type="pct"/>
          </w:tcPr>
          <w:p w14:paraId="67D5FBE2" w14:textId="77777777" w:rsidR="00B007DD" w:rsidRPr="008C0204" w:rsidRDefault="00B007DD" w:rsidP="00B007D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</w:tcPr>
          <w:p w14:paraId="172CF3D5" w14:textId="152AC521" w:rsidR="00B007DD" w:rsidRPr="00101A16" w:rsidRDefault="00B007DD" w:rsidP="00ED0A7A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(1,623)</w:t>
            </w:r>
          </w:p>
        </w:tc>
        <w:tc>
          <w:tcPr>
            <w:tcW w:w="97" w:type="pct"/>
          </w:tcPr>
          <w:p w14:paraId="3292E6FB" w14:textId="77777777" w:rsidR="00B007DD" w:rsidRPr="008C0204" w:rsidRDefault="00B007DD" w:rsidP="00B007D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</w:tcPr>
          <w:p w14:paraId="48B3F24A" w14:textId="24D931AC" w:rsidR="00B007DD" w:rsidRPr="00ED0A7A" w:rsidRDefault="00B007DD" w:rsidP="00ED0A7A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7" w:type="pct"/>
          </w:tcPr>
          <w:p w14:paraId="3A62E92F" w14:textId="77777777" w:rsidR="00B007DD" w:rsidRPr="00101A16" w:rsidRDefault="00B007DD" w:rsidP="00B007D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</w:tcPr>
          <w:p w14:paraId="7F9883EA" w14:textId="65F936F2" w:rsidR="00B007DD" w:rsidRPr="00101A16" w:rsidRDefault="00B007DD" w:rsidP="00B007D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(62,228)</w:t>
            </w:r>
          </w:p>
        </w:tc>
      </w:tr>
      <w:tr w:rsidR="00B007DD" w:rsidRPr="008C0204" w14:paraId="3F8FE626" w14:textId="77777777" w:rsidTr="008421A6">
        <w:tc>
          <w:tcPr>
            <w:tcW w:w="981" w:type="pct"/>
          </w:tcPr>
          <w:p w14:paraId="1BCB0C57" w14:textId="442D5FCC" w:rsidR="00B007DD" w:rsidRPr="008C0204" w:rsidRDefault="00B007DD" w:rsidP="00B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446" w:type="pct"/>
            <w:tcBorders>
              <w:bottom w:val="nil"/>
            </w:tcBorders>
          </w:tcPr>
          <w:p w14:paraId="57A51BB4" w14:textId="60504198" w:rsidR="00B007DD" w:rsidRPr="00ED0A7A" w:rsidRDefault="00B007DD" w:rsidP="00B007DD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14:paraId="7424A7C5" w14:textId="77777777" w:rsidR="00B007DD" w:rsidRPr="008C0204" w:rsidRDefault="00B007DD" w:rsidP="00B007DD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9" w:type="pct"/>
            <w:tcBorders>
              <w:bottom w:val="nil"/>
            </w:tcBorders>
          </w:tcPr>
          <w:p w14:paraId="3D453989" w14:textId="01F1501F" w:rsidR="00B007DD" w:rsidRPr="00ED0A7A" w:rsidRDefault="00B007DD" w:rsidP="00ED0A7A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7" w:type="pct"/>
          </w:tcPr>
          <w:p w14:paraId="23BD181C" w14:textId="77777777" w:rsidR="00B007DD" w:rsidRPr="008C0204" w:rsidRDefault="00B007DD" w:rsidP="00ED0A7A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2" w:type="pct"/>
          </w:tcPr>
          <w:p w14:paraId="2852ADC2" w14:textId="471163CE" w:rsidR="00B007DD" w:rsidRPr="00B007DD" w:rsidDel="00450DDE" w:rsidRDefault="00B007D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1,511</w:t>
            </w:r>
          </w:p>
        </w:tc>
        <w:tc>
          <w:tcPr>
            <w:tcW w:w="97" w:type="pct"/>
          </w:tcPr>
          <w:p w14:paraId="06E0BF2D" w14:textId="77777777" w:rsidR="00B007DD" w:rsidRPr="00ED0A7A" w:rsidRDefault="00B007DD" w:rsidP="00ED0A7A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</w:tcPr>
          <w:p w14:paraId="7712D0B3" w14:textId="5BEC05F4" w:rsidR="00B007DD" w:rsidRPr="00ED0A7A" w:rsidDel="00450DDE" w:rsidRDefault="00B007DD" w:rsidP="00ED0A7A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14:paraId="27DD5B70" w14:textId="77777777" w:rsidR="00B007DD" w:rsidRPr="008C0204" w:rsidRDefault="00B007DD" w:rsidP="00ED0A7A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</w:tcPr>
          <w:p w14:paraId="7209ADA1" w14:textId="57A57A31" w:rsidR="00B007DD" w:rsidRPr="00ED0A7A" w:rsidDel="00450DDE" w:rsidRDefault="00B007DD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7" w:type="pct"/>
          </w:tcPr>
          <w:p w14:paraId="7856E070" w14:textId="77777777" w:rsidR="00B007DD" w:rsidRPr="008C0204" w:rsidRDefault="00B007DD" w:rsidP="00ED0A7A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</w:tcPr>
          <w:p w14:paraId="37ED18B5" w14:textId="48FA5EA5" w:rsidR="00B007DD" w:rsidRPr="00B007DD" w:rsidDel="00450DDE" w:rsidRDefault="00B007DD" w:rsidP="00ED0A7A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(1,511)</w:t>
            </w:r>
          </w:p>
        </w:tc>
        <w:tc>
          <w:tcPr>
            <w:tcW w:w="97" w:type="pct"/>
          </w:tcPr>
          <w:p w14:paraId="1DD9A083" w14:textId="77777777" w:rsidR="00B007DD" w:rsidRPr="00ED0A7A" w:rsidRDefault="00B007DD" w:rsidP="00ED0A7A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6" w:type="pct"/>
          </w:tcPr>
          <w:p w14:paraId="40EF8361" w14:textId="33B65C77" w:rsidR="00B007DD" w:rsidRPr="00ED0A7A" w:rsidDel="00450DDE" w:rsidRDefault="00B007DD" w:rsidP="00ED0A7A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007DD" w:rsidRPr="008C0204" w14:paraId="32A84F77" w14:textId="77777777" w:rsidTr="008421A6">
        <w:tc>
          <w:tcPr>
            <w:tcW w:w="981" w:type="pct"/>
            <w:tcBorders>
              <w:top w:val="nil"/>
              <w:bottom w:val="nil"/>
            </w:tcBorders>
          </w:tcPr>
          <w:p w14:paraId="70CB8E59" w14:textId="24BDCF3D" w:rsidR="00B007DD" w:rsidRPr="008C0204" w:rsidRDefault="00B007DD" w:rsidP="00B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</w:tcPr>
          <w:p w14:paraId="4C20E185" w14:textId="20C40B2A" w:rsidR="00B007DD" w:rsidRPr="008C0204" w:rsidRDefault="00B007DD" w:rsidP="00B007DD">
            <w:pPr>
              <w:pStyle w:val="3"/>
              <w:tabs>
                <w:tab w:val="clear" w:pos="360"/>
                <w:tab w:val="clear" w:pos="720"/>
                <w:tab w:val="decimal" w:pos="96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138,533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24788874" w14:textId="77777777" w:rsidR="00B007DD" w:rsidRPr="008C0204" w:rsidRDefault="00B007DD" w:rsidP="00B00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</w:tcPr>
          <w:p w14:paraId="3F179B83" w14:textId="21BFFA35" w:rsidR="00B007DD" w:rsidRPr="00101A16" w:rsidRDefault="00B007DD" w:rsidP="00B007D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777,340</w:t>
            </w: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07B5D479" w14:textId="77777777" w:rsidR="00B007DD" w:rsidRPr="008421A6" w:rsidRDefault="00B007DD" w:rsidP="00B007D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14:paraId="65A4DE4D" w14:textId="13251CE5" w:rsidR="00B007DD" w:rsidRPr="00101A16" w:rsidRDefault="00B007DD" w:rsidP="00B007D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5,127,526</w:t>
            </w: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00F12098" w14:textId="77777777" w:rsidR="00B007DD" w:rsidRPr="00101A16" w:rsidRDefault="00B007DD" w:rsidP="00B007D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</w:tcPr>
          <w:p w14:paraId="3D7C1AEB" w14:textId="11D22881" w:rsidR="00B007DD" w:rsidRPr="00101A16" w:rsidRDefault="00B007DD" w:rsidP="00B007D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34,270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5D218FF3" w14:textId="77777777" w:rsidR="00B007DD" w:rsidRPr="008421A6" w:rsidRDefault="00B007DD" w:rsidP="00B007D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</w:tcPr>
          <w:p w14:paraId="6B9C35C4" w14:textId="1EC0A0D7" w:rsidR="00B007DD" w:rsidRPr="00101A16" w:rsidRDefault="00B007DD" w:rsidP="00B007D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13,540</w:t>
            </w: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62C78DE5" w14:textId="77777777" w:rsidR="00B007DD" w:rsidRPr="008421A6" w:rsidRDefault="00B007DD" w:rsidP="00B007D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</w:tcPr>
          <w:p w14:paraId="1C9B8766" w14:textId="5EE72415" w:rsidR="00B007DD" w:rsidRPr="00101A16" w:rsidRDefault="00B007DD" w:rsidP="00B007D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8,284</w:t>
            </w: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15A61B8A" w14:textId="77777777" w:rsidR="00B007DD" w:rsidRPr="00101A16" w:rsidRDefault="00B007DD" w:rsidP="00B007D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</w:tcPr>
          <w:p w14:paraId="207B3B8D" w14:textId="14A89081" w:rsidR="00B007DD" w:rsidRPr="00101A16" w:rsidRDefault="00B007DD" w:rsidP="00B007D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6,099,493</w:t>
            </w:r>
          </w:p>
        </w:tc>
      </w:tr>
    </w:tbl>
    <w:p w14:paraId="5CB4A9F7" w14:textId="77777777" w:rsidR="00DC7F9B" w:rsidRDefault="00DC7F9B" w:rsidP="005D20FC">
      <w:pPr>
        <w:spacing w:line="240" w:lineRule="auto"/>
        <w:rPr>
          <w:rFonts w:ascii="Angsana New" w:hAnsi="Angsana New"/>
          <w:sz w:val="26"/>
          <w:szCs w:val="26"/>
        </w:rPr>
      </w:pPr>
    </w:p>
    <w:p w14:paraId="19E955C1" w14:textId="77777777" w:rsidR="006F4585" w:rsidRDefault="006F4585" w:rsidP="005D20FC">
      <w:pPr>
        <w:spacing w:line="240" w:lineRule="auto"/>
        <w:rPr>
          <w:rFonts w:ascii="Angsana New" w:hAnsi="Angsana New"/>
          <w:sz w:val="26"/>
          <w:szCs w:val="26"/>
        </w:rPr>
      </w:pPr>
    </w:p>
    <w:p w14:paraId="5D1E2AE6" w14:textId="77777777" w:rsidR="00450DDE" w:rsidRDefault="00450DDE">
      <w:r>
        <w:br w:type="page"/>
      </w:r>
    </w:p>
    <w:tbl>
      <w:tblPr>
        <w:tblW w:w="137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256"/>
        <w:gridCol w:w="277"/>
        <w:gridCol w:w="1348"/>
        <w:gridCol w:w="272"/>
        <w:gridCol w:w="1329"/>
        <w:gridCol w:w="269"/>
        <w:gridCol w:w="1441"/>
        <w:gridCol w:w="269"/>
        <w:gridCol w:w="1279"/>
        <w:gridCol w:w="248"/>
        <w:gridCol w:w="1372"/>
        <w:gridCol w:w="248"/>
        <w:gridCol w:w="1354"/>
      </w:tblGrid>
      <w:tr w:rsidR="000D3FA9" w:rsidRPr="00990F32" w14:paraId="685796B3" w14:textId="77777777" w:rsidTr="00BD66A4">
        <w:trPr>
          <w:trHeight w:hRule="exact" w:val="346"/>
          <w:tblHeader/>
        </w:trPr>
        <w:tc>
          <w:tcPr>
            <w:tcW w:w="2790" w:type="dxa"/>
            <w:shd w:val="clear" w:color="auto" w:fill="auto"/>
          </w:tcPr>
          <w:p w14:paraId="41785D55" w14:textId="5660DD7F" w:rsidR="000D3FA9" w:rsidRPr="00990F32" w:rsidRDefault="000D3FA9" w:rsidP="006A32B9">
            <w:pPr>
              <w:ind w:left="76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990F32"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0962" w:type="dxa"/>
            <w:gridSpan w:val="13"/>
            <w:shd w:val="clear" w:color="auto" w:fill="auto"/>
          </w:tcPr>
          <w:p w14:paraId="41A16975" w14:textId="77777777" w:rsidR="000D3FA9" w:rsidRPr="00990F32" w:rsidRDefault="000D3FA9" w:rsidP="006A32B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D3FA9" w:rsidRPr="00990F32" w14:paraId="19234A86" w14:textId="77777777" w:rsidTr="00ED0A7A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</w:tcPr>
          <w:p w14:paraId="1DF33A74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6" w:type="dxa"/>
          </w:tcPr>
          <w:p w14:paraId="171639E7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" w:type="dxa"/>
          </w:tcPr>
          <w:p w14:paraId="4AB80A84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11783B41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4C85E329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47687EBA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0ED26F74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3A0A6C5D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69" w:type="dxa"/>
          </w:tcPr>
          <w:p w14:paraId="3CEC009B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</w:tcPr>
          <w:p w14:paraId="44E00576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613E60D3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</w:tcPr>
          <w:p w14:paraId="31155A24" w14:textId="7E9DF720" w:rsidR="000D3FA9" w:rsidRPr="00990F32" w:rsidRDefault="006A32B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8" w:type="dxa"/>
          </w:tcPr>
          <w:p w14:paraId="1B2FE89A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17FB2767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3FA9" w:rsidRPr="00990F32" w14:paraId="0A02754D" w14:textId="77777777" w:rsidTr="00ED0A7A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</w:tcPr>
          <w:p w14:paraId="79EEC1AE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6" w:type="dxa"/>
          </w:tcPr>
          <w:p w14:paraId="57892998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" w:type="dxa"/>
          </w:tcPr>
          <w:p w14:paraId="440D8FF3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57582E0D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2" w:type="dxa"/>
          </w:tcPr>
          <w:p w14:paraId="6CEB7B37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20E2ECA9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69" w:type="dxa"/>
          </w:tcPr>
          <w:p w14:paraId="3C9DD6A7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0E40948B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ติดตั้งและเครื่อง</w:t>
            </w:r>
          </w:p>
        </w:tc>
        <w:tc>
          <w:tcPr>
            <w:tcW w:w="269" w:type="dxa"/>
          </w:tcPr>
          <w:p w14:paraId="5E8F6419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</w:tcPr>
          <w:p w14:paraId="3DFFF77D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1FC6392C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</w:tcPr>
          <w:p w14:paraId="128C20C2" w14:textId="218DA0E8" w:rsidR="000D3FA9" w:rsidRPr="00990F32" w:rsidRDefault="006A32B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 w:rsidR="000D3FA9"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48" w:type="dxa"/>
          </w:tcPr>
          <w:p w14:paraId="24D168CD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</w:tcPr>
          <w:p w14:paraId="10AE4E67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3FA9" w:rsidRPr="00990F32" w14:paraId="282AD4D9" w14:textId="77777777" w:rsidTr="00ED0A7A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</w:tcPr>
          <w:p w14:paraId="1B5AC113" w14:textId="77777777" w:rsidR="000D3FA9" w:rsidRPr="00990F32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6" w:type="dxa"/>
          </w:tcPr>
          <w:p w14:paraId="03ADAEED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7" w:type="dxa"/>
          </w:tcPr>
          <w:p w14:paraId="391C7657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13F4C2F2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และสิ่งปลูกสร้าง</w:t>
            </w:r>
          </w:p>
        </w:tc>
        <w:tc>
          <w:tcPr>
            <w:tcW w:w="272" w:type="dxa"/>
          </w:tcPr>
          <w:p w14:paraId="2FE78180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5F5FDF31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69" w:type="dxa"/>
          </w:tcPr>
          <w:p w14:paraId="7C0256E1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</w:tcPr>
          <w:p w14:paraId="00CBEE27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ใช้สำนักงาน</w:t>
            </w:r>
          </w:p>
        </w:tc>
        <w:tc>
          <w:tcPr>
            <w:tcW w:w="269" w:type="dxa"/>
          </w:tcPr>
          <w:p w14:paraId="2A7BFDC0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</w:tcPr>
          <w:p w14:paraId="71C26F56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8" w:type="dxa"/>
          </w:tcPr>
          <w:p w14:paraId="4B36319C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</w:tcPr>
          <w:p w14:paraId="791A1D89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48" w:type="dxa"/>
          </w:tcPr>
          <w:p w14:paraId="79EC183D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716AC595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D3FA9" w:rsidRPr="00990F32" w14:paraId="3BEE9B8B" w14:textId="77777777" w:rsidTr="00BD66A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02"/>
        </w:trPr>
        <w:tc>
          <w:tcPr>
            <w:tcW w:w="2790" w:type="dxa"/>
          </w:tcPr>
          <w:p w14:paraId="0E345C15" w14:textId="77777777" w:rsidR="000D3FA9" w:rsidRPr="00990F32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62" w:type="dxa"/>
            <w:gridSpan w:val="13"/>
          </w:tcPr>
          <w:p w14:paraId="09BD3D8A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F3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D3FA9" w:rsidRPr="00990F32" w14:paraId="1F3C707F" w14:textId="77777777" w:rsidTr="00ED0A7A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</w:tcPr>
          <w:p w14:paraId="4BD1F71E" w14:textId="77777777" w:rsidR="000D3FA9" w:rsidRPr="00990F32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90F3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56" w:type="dxa"/>
          </w:tcPr>
          <w:p w14:paraId="510208A6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" w:type="dxa"/>
          </w:tcPr>
          <w:p w14:paraId="56129E79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23565D74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434BE848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521AF463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F1E58D2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</w:tcPr>
          <w:p w14:paraId="7A426ED7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1A3265D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</w:tcPr>
          <w:p w14:paraId="4B03AC27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66F0435C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</w:tcPr>
          <w:p w14:paraId="2A550F8B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1C420949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2C6AFB6E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hanging="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0DDE" w:rsidRPr="00990F32" w14:paraId="236EE679" w14:textId="77777777" w:rsidTr="00ED0A7A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</w:tcPr>
          <w:p w14:paraId="6CB48130" w14:textId="21BC6C0C" w:rsidR="00450DDE" w:rsidRPr="00990F32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90F3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990F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56" w:type="dxa"/>
          </w:tcPr>
          <w:p w14:paraId="63CD1276" w14:textId="5489D144" w:rsidR="00450DDE" w:rsidRPr="00450DDE" w:rsidRDefault="00450DDE" w:rsidP="00450DDE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</w:tcPr>
          <w:p w14:paraId="4D4A14CE" w14:textId="77777777" w:rsidR="00450DDE" w:rsidRPr="00450DDE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2E0CF7CE" w14:textId="2040B0C6" w:rsidR="00450DDE" w:rsidRPr="00ED0A7A" w:rsidRDefault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  <w:cs/>
              </w:rPr>
              <w:t>567</w:t>
            </w:r>
            <w:r w:rsidRPr="00ED0A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A7A">
              <w:rPr>
                <w:rFonts w:asciiTheme="majorBidi" w:hAnsiTheme="majorBidi" w:cstheme="majorBidi"/>
                <w:sz w:val="28"/>
                <w:szCs w:val="28"/>
                <w:cs/>
              </w:rPr>
              <w:t>854</w:t>
            </w:r>
          </w:p>
        </w:tc>
        <w:tc>
          <w:tcPr>
            <w:tcW w:w="272" w:type="dxa"/>
          </w:tcPr>
          <w:p w14:paraId="428B72ED" w14:textId="77777777" w:rsidR="00450DDE" w:rsidRPr="00450DDE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7AC4C6CF" w14:textId="2823B2B6" w:rsidR="00450DDE" w:rsidRPr="00ED0A7A" w:rsidRDefault="00450DDE" w:rsidP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ED0A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A7A">
              <w:rPr>
                <w:rFonts w:asciiTheme="majorBidi" w:hAnsiTheme="majorBidi" w:cstheme="majorBidi"/>
                <w:sz w:val="28"/>
                <w:szCs w:val="28"/>
                <w:cs/>
              </w:rPr>
              <w:t>177</w:t>
            </w:r>
            <w:r w:rsidRPr="00ED0A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A7A">
              <w:rPr>
                <w:rFonts w:asciiTheme="majorBidi" w:hAnsiTheme="majorBidi" w:cstheme="majorBidi"/>
                <w:sz w:val="28"/>
                <w:szCs w:val="28"/>
                <w:cs/>
              </w:rPr>
              <w:t>788</w:t>
            </w:r>
          </w:p>
        </w:tc>
        <w:tc>
          <w:tcPr>
            <w:tcW w:w="269" w:type="dxa"/>
          </w:tcPr>
          <w:p w14:paraId="6A0BF5CC" w14:textId="77777777" w:rsidR="00450DDE" w:rsidRPr="00450DDE" w:rsidRDefault="00450DDE" w:rsidP="00450DDE">
            <w:pPr>
              <w:pStyle w:val="acctfourfigures"/>
              <w:tabs>
                <w:tab w:val="decimal" w:pos="558"/>
              </w:tabs>
              <w:spacing w:line="240" w:lineRule="atLeast"/>
              <w:ind w:left="-81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7E18406" w14:textId="19D6B3C1" w:rsidR="00450DDE" w:rsidRPr="00ED0A7A" w:rsidRDefault="00450DDE" w:rsidP="00ED0A7A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  <w:cs/>
              </w:rPr>
              <w:t>74</w:t>
            </w:r>
            <w:r w:rsidRPr="00ED0A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A7A">
              <w:rPr>
                <w:rFonts w:asciiTheme="majorBidi" w:hAnsiTheme="majorBidi" w:cstheme="majorBidi"/>
                <w:sz w:val="28"/>
                <w:szCs w:val="28"/>
                <w:cs/>
              </w:rPr>
              <w:t>145</w:t>
            </w:r>
          </w:p>
        </w:tc>
        <w:tc>
          <w:tcPr>
            <w:tcW w:w="269" w:type="dxa"/>
          </w:tcPr>
          <w:p w14:paraId="5192D01E" w14:textId="77777777" w:rsidR="00450DDE" w:rsidRPr="00450DDE" w:rsidRDefault="00450DDE" w:rsidP="00450DD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</w:tcPr>
          <w:p w14:paraId="0846E4FF" w14:textId="3A13D57F" w:rsidR="00450DDE" w:rsidRPr="00450DDE" w:rsidRDefault="00450DDE" w:rsidP="00450DDE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  <w:r w:rsidRPr="00ED0A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A7A">
              <w:rPr>
                <w:rFonts w:asciiTheme="majorBidi" w:hAnsiTheme="majorBidi" w:cstheme="majorBidi"/>
                <w:sz w:val="28"/>
                <w:szCs w:val="28"/>
                <w:cs/>
              </w:rPr>
              <w:t>187</w:t>
            </w:r>
          </w:p>
        </w:tc>
        <w:tc>
          <w:tcPr>
            <w:tcW w:w="248" w:type="dxa"/>
          </w:tcPr>
          <w:p w14:paraId="22CBB2CD" w14:textId="77777777" w:rsidR="00450DDE" w:rsidRPr="00450DDE" w:rsidRDefault="00450DDE" w:rsidP="00450DD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</w:tcPr>
          <w:p w14:paraId="7B9723BB" w14:textId="25F237E3" w:rsidR="00450DDE" w:rsidRPr="00450DDE" w:rsidRDefault="00450DDE" w:rsidP="00450DD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8" w:type="dxa"/>
          </w:tcPr>
          <w:p w14:paraId="7042C527" w14:textId="77777777" w:rsidR="00450DDE" w:rsidRPr="00450DDE" w:rsidRDefault="00450DDE" w:rsidP="00450DD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4C924BB3" w14:textId="0CA0E04D" w:rsidR="00450DDE" w:rsidRPr="00450DDE" w:rsidRDefault="00450DDE" w:rsidP="00450DDE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ED0A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A7A">
              <w:rPr>
                <w:rFonts w:asciiTheme="majorBidi" w:hAnsiTheme="majorBidi" w:cstheme="majorBidi"/>
                <w:sz w:val="28"/>
                <w:szCs w:val="28"/>
                <w:cs/>
              </w:rPr>
              <w:t>830</w:t>
            </w:r>
            <w:r w:rsidRPr="00ED0A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A7A">
              <w:rPr>
                <w:rFonts w:asciiTheme="majorBidi" w:hAnsiTheme="majorBidi" w:cstheme="majorBidi"/>
                <w:sz w:val="28"/>
                <w:szCs w:val="28"/>
                <w:cs/>
              </w:rPr>
              <w:t>974</w:t>
            </w:r>
          </w:p>
        </w:tc>
      </w:tr>
      <w:tr w:rsidR="00450DDE" w:rsidRPr="00990F32" w14:paraId="4E47DA9F" w14:textId="77777777" w:rsidTr="00ED0A7A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</w:tcPr>
          <w:p w14:paraId="708C7EA1" w14:textId="77777777" w:rsidR="00450DDE" w:rsidRPr="00990F32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56" w:type="dxa"/>
          </w:tcPr>
          <w:p w14:paraId="58E2DC0D" w14:textId="12C99BCE" w:rsidR="00450DDE" w:rsidRPr="00990F32" w:rsidRDefault="00450DDE" w:rsidP="00450DDE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7" w:type="dxa"/>
          </w:tcPr>
          <w:p w14:paraId="1220B86A" w14:textId="77777777" w:rsidR="00450DDE" w:rsidRPr="00990F32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0C4F7E3F" w14:textId="5B6AD94B" w:rsidR="00450DDE" w:rsidRPr="00ED0A7A" w:rsidRDefault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28,235</w:t>
            </w:r>
          </w:p>
        </w:tc>
        <w:tc>
          <w:tcPr>
            <w:tcW w:w="272" w:type="dxa"/>
          </w:tcPr>
          <w:p w14:paraId="60AAF227" w14:textId="77777777" w:rsidR="00450DDE" w:rsidRPr="00990F32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1918B603" w14:textId="2D1EF993" w:rsidR="00450DDE" w:rsidRPr="00ED0A7A" w:rsidRDefault="00450DDE" w:rsidP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173,222</w:t>
            </w:r>
          </w:p>
        </w:tc>
        <w:tc>
          <w:tcPr>
            <w:tcW w:w="269" w:type="dxa"/>
          </w:tcPr>
          <w:p w14:paraId="640B3D85" w14:textId="77777777" w:rsidR="00450DDE" w:rsidRPr="00990F32" w:rsidRDefault="00450DDE" w:rsidP="00450DDE">
            <w:pPr>
              <w:pStyle w:val="acctfourfigures"/>
              <w:tabs>
                <w:tab w:val="decimal" w:pos="558"/>
              </w:tabs>
              <w:spacing w:line="240" w:lineRule="atLeast"/>
              <w:ind w:left="-81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</w:tcPr>
          <w:p w14:paraId="1E440C82" w14:textId="18594263" w:rsidR="00450DDE" w:rsidRPr="00ED0A7A" w:rsidRDefault="00450DDE" w:rsidP="00ED0A7A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071</w:t>
            </w:r>
          </w:p>
        </w:tc>
        <w:tc>
          <w:tcPr>
            <w:tcW w:w="269" w:type="dxa"/>
          </w:tcPr>
          <w:p w14:paraId="33A08E00" w14:textId="77777777" w:rsidR="00450DDE" w:rsidRPr="00990F32" w:rsidRDefault="00450DDE" w:rsidP="00450DD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</w:tcPr>
          <w:p w14:paraId="31746760" w14:textId="33549C78" w:rsidR="00450DDE" w:rsidRPr="00990F32" w:rsidRDefault="00450DDE" w:rsidP="00450DDE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248" w:type="dxa"/>
          </w:tcPr>
          <w:p w14:paraId="59AE8B64" w14:textId="77777777" w:rsidR="00450DDE" w:rsidRPr="00990F32" w:rsidRDefault="00450DDE" w:rsidP="00450DD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</w:tcPr>
          <w:p w14:paraId="18265A0A" w14:textId="50036C87" w:rsidR="00450DDE" w:rsidRPr="00990F32" w:rsidRDefault="00450DDE" w:rsidP="00450DD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1258FBE4" w14:textId="77777777" w:rsidR="00450DDE" w:rsidRPr="00990F32" w:rsidRDefault="00450DDE" w:rsidP="00450DD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7AC40D86" w14:textId="2E675514" w:rsidR="00450DDE" w:rsidRPr="00990F32" w:rsidRDefault="00450DDE" w:rsidP="00450DDE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205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528</w:t>
            </w:r>
          </w:p>
        </w:tc>
      </w:tr>
      <w:tr w:rsidR="00450DDE" w:rsidRPr="00990F32" w14:paraId="7E67B4D3" w14:textId="77777777" w:rsidTr="00ED0A7A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</w:tcPr>
          <w:p w14:paraId="359AD2DD" w14:textId="77777777" w:rsidR="00450DDE" w:rsidRPr="00990F32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56" w:type="dxa"/>
          </w:tcPr>
          <w:p w14:paraId="0F983E9B" w14:textId="4D37B888" w:rsidR="00450DDE" w:rsidRPr="00990F32" w:rsidRDefault="00450DDE" w:rsidP="00450DDE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7" w:type="dxa"/>
          </w:tcPr>
          <w:p w14:paraId="5EA67D60" w14:textId="77777777" w:rsidR="00450DDE" w:rsidRPr="00990F32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3424A724" w14:textId="6DAF1232" w:rsidR="00450DDE" w:rsidRPr="00ED0A7A" w:rsidRDefault="00450DDE" w:rsidP="00450DDE">
            <w:pPr>
              <w:pStyle w:val="3"/>
              <w:tabs>
                <w:tab w:val="clear" w:pos="360"/>
                <w:tab w:val="clear" w:pos="720"/>
                <w:tab w:val="decimal" w:pos="106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2,927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2" w:type="dxa"/>
          </w:tcPr>
          <w:p w14:paraId="7D2CCCB1" w14:textId="77777777" w:rsidR="00450DDE" w:rsidRPr="00990F32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3AB5A07B" w14:textId="7059EB5E" w:rsidR="00450DDE" w:rsidRPr="00ED0A7A" w:rsidRDefault="00450DDE" w:rsidP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77,047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69" w:type="dxa"/>
          </w:tcPr>
          <w:p w14:paraId="64DA6406" w14:textId="77777777" w:rsidR="00450DDE" w:rsidRPr="00990F32" w:rsidRDefault="00450DDE" w:rsidP="00450DDE">
            <w:pPr>
              <w:pStyle w:val="acctfourfigures"/>
              <w:tabs>
                <w:tab w:val="decimal" w:pos="558"/>
              </w:tabs>
              <w:spacing w:line="240" w:lineRule="atLeast"/>
              <w:ind w:left="-81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</w:tcPr>
          <w:p w14:paraId="293C361D" w14:textId="44A761DF" w:rsidR="00450DDE" w:rsidRPr="00ED0A7A" w:rsidRDefault="00450DDE" w:rsidP="00ED0A7A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(52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761)</w:t>
            </w:r>
          </w:p>
        </w:tc>
        <w:tc>
          <w:tcPr>
            <w:tcW w:w="269" w:type="dxa"/>
          </w:tcPr>
          <w:p w14:paraId="05F4BAA6" w14:textId="77777777" w:rsidR="00450DDE" w:rsidRPr="00990F32" w:rsidRDefault="00450DDE" w:rsidP="00450DD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</w:tcPr>
          <w:p w14:paraId="18A92A0E" w14:textId="64627111" w:rsidR="00450DDE" w:rsidRPr="00990F32" w:rsidRDefault="00450DDE" w:rsidP="00450DDE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8" w:type="dxa"/>
          </w:tcPr>
          <w:p w14:paraId="2CBF13F5" w14:textId="77777777" w:rsidR="00450DDE" w:rsidRPr="00990F32" w:rsidRDefault="00450DDE" w:rsidP="00450DDE">
            <w:pPr>
              <w:tabs>
                <w:tab w:val="decimal" w:pos="756"/>
              </w:tabs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</w:tcPr>
          <w:p w14:paraId="396D72AC" w14:textId="2F9876D6" w:rsidR="00450DDE" w:rsidRPr="00990F32" w:rsidRDefault="00450DDE" w:rsidP="00450DD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36D51411" w14:textId="77777777" w:rsidR="00450DDE" w:rsidRPr="00990F32" w:rsidRDefault="00450DDE" w:rsidP="00450DDE">
            <w:pPr>
              <w:tabs>
                <w:tab w:val="decimal" w:pos="612"/>
              </w:tabs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276F9303" w14:textId="0713CB88" w:rsidR="00450DDE" w:rsidRPr="00990F32" w:rsidRDefault="00450DDE" w:rsidP="00450DDE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(132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735)</w:t>
            </w:r>
          </w:p>
        </w:tc>
      </w:tr>
      <w:tr w:rsidR="00450DDE" w:rsidRPr="00990F32" w14:paraId="0EB8213F" w14:textId="77777777" w:rsidTr="00ED0A7A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</w:tcPr>
          <w:p w14:paraId="6B910194" w14:textId="1D73E771" w:rsidR="00450DDE" w:rsidRPr="00990F32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</w:t>
            </w: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56" w:type="dxa"/>
            <w:tcBorders>
              <w:top w:val="single" w:sz="4" w:space="0" w:color="auto"/>
            </w:tcBorders>
          </w:tcPr>
          <w:p w14:paraId="34F67F94" w14:textId="512CFC26" w:rsidR="00450DDE" w:rsidRPr="00990F32" w:rsidRDefault="00450DDE" w:rsidP="00450DDE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14:paraId="6F89317F" w14:textId="77777777" w:rsidR="00450DDE" w:rsidRPr="00990F32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7D3CC214" w14:textId="22DE9CAA" w:rsidR="00450DDE" w:rsidRPr="00990F32" w:rsidRDefault="00450DDE" w:rsidP="00450DDE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1EEE7DAB" w14:textId="77777777" w:rsidR="00450DDE" w:rsidRPr="00990F32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3E57BB19" w14:textId="77813764" w:rsidR="00450DDE" w:rsidRPr="00990F32" w:rsidRDefault="00450DDE" w:rsidP="00450DD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46B18DD7" w14:textId="77777777" w:rsidR="00450DDE" w:rsidRPr="00990F32" w:rsidRDefault="00450DDE" w:rsidP="00450DDE">
            <w:pPr>
              <w:pStyle w:val="acctfourfigures"/>
              <w:tabs>
                <w:tab w:val="decimal" w:pos="558"/>
              </w:tabs>
              <w:spacing w:line="240" w:lineRule="atLeast"/>
              <w:ind w:left="-81"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49B5031" w14:textId="31086678" w:rsidR="00450DDE" w:rsidRPr="00990F32" w:rsidRDefault="00450DDE" w:rsidP="00450DDE">
            <w:pPr>
              <w:pStyle w:val="3"/>
              <w:tabs>
                <w:tab w:val="clear" w:pos="360"/>
                <w:tab w:val="clear" w:pos="720"/>
                <w:tab w:val="decimal" w:pos="122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75602E88" w14:textId="77777777" w:rsidR="00450DDE" w:rsidRPr="00990F32" w:rsidRDefault="00450DDE" w:rsidP="00450DD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05E6033B" w14:textId="23568248" w:rsidR="00450DDE" w:rsidRPr="00990F32" w:rsidRDefault="00450DDE" w:rsidP="00450DDE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</w:tcPr>
          <w:p w14:paraId="6416B098" w14:textId="77777777" w:rsidR="00450DDE" w:rsidRPr="00990F32" w:rsidRDefault="00450DDE" w:rsidP="00450DD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55819FF8" w14:textId="12DE8C53" w:rsidR="00450DDE" w:rsidRPr="00990F32" w:rsidRDefault="00450DDE" w:rsidP="00450DD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</w:tcPr>
          <w:p w14:paraId="68E2C462" w14:textId="77777777" w:rsidR="00450DDE" w:rsidRPr="00990F32" w:rsidRDefault="00450DDE" w:rsidP="00450DD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5E94D4E4" w14:textId="3C5B3A76" w:rsidR="00450DDE" w:rsidRPr="00990F32" w:rsidRDefault="00450DDE" w:rsidP="00450DDE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450DDE" w:rsidRPr="00990F32" w14:paraId="62A1E6D0" w14:textId="77777777" w:rsidTr="00ED0A7A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</w:tcPr>
          <w:p w14:paraId="48E02F60" w14:textId="02829506" w:rsidR="00450DDE" w:rsidRPr="00990F32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เมษายน </w:t>
            </w: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56" w:type="dxa"/>
          </w:tcPr>
          <w:p w14:paraId="5B864646" w14:textId="669BB8C8" w:rsidR="00450DDE" w:rsidRPr="00990F32" w:rsidRDefault="00450DDE" w:rsidP="00450DDE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7" w:type="dxa"/>
          </w:tcPr>
          <w:p w14:paraId="4942C172" w14:textId="77777777" w:rsidR="00450DDE" w:rsidRPr="00990F32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21042056" w14:textId="7F0CB3EF" w:rsidR="00450DDE" w:rsidRPr="00ED0A7A" w:rsidRDefault="001F3019" w:rsidP="00450DDE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450DDE"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593</w:t>
            </w:r>
            <w:r w:rsidR="00450DDE" w:rsidRPr="00101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50DDE"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162</w:t>
            </w:r>
          </w:p>
        </w:tc>
        <w:tc>
          <w:tcPr>
            <w:tcW w:w="272" w:type="dxa"/>
          </w:tcPr>
          <w:p w14:paraId="365948A0" w14:textId="77777777" w:rsidR="00450DDE" w:rsidRPr="00990F32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9" w:type="dxa"/>
          </w:tcPr>
          <w:p w14:paraId="1A44039C" w14:textId="255FE285" w:rsidR="00450DDE" w:rsidRPr="00ED0A7A" w:rsidRDefault="00450DDE" w:rsidP="00ED0A7A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273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963</w:t>
            </w:r>
          </w:p>
        </w:tc>
        <w:tc>
          <w:tcPr>
            <w:tcW w:w="269" w:type="dxa"/>
          </w:tcPr>
          <w:p w14:paraId="3E4B3736" w14:textId="77777777" w:rsidR="00450DDE" w:rsidRPr="00990F32" w:rsidRDefault="00450DDE" w:rsidP="00450DDE">
            <w:pPr>
              <w:pStyle w:val="acctfourfigures"/>
              <w:tabs>
                <w:tab w:val="decimal" w:pos="558"/>
              </w:tabs>
              <w:spacing w:line="240" w:lineRule="atLeast"/>
              <w:ind w:left="-81"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1" w:type="dxa"/>
          </w:tcPr>
          <w:p w14:paraId="6691EDA7" w14:textId="6A81C42F" w:rsidR="00450DDE" w:rsidRPr="00ED0A7A" w:rsidRDefault="00450DDE" w:rsidP="00ED0A7A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24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455</w:t>
            </w:r>
          </w:p>
        </w:tc>
        <w:tc>
          <w:tcPr>
            <w:tcW w:w="269" w:type="dxa"/>
          </w:tcPr>
          <w:p w14:paraId="0757141C" w14:textId="77777777" w:rsidR="00450DDE" w:rsidRPr="00990F32" w:rsidRDefault="00450DDE" w:rsidP="00450DD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</w:tcPr>
          <w:p w14:paraId="32AB33FD" w14:textId="0F501DF0" w:rsidR="00450DDE" w:rsidRPr="00ED0A7A" w:rsidRDefault="00450DDE" w:rsidP="00ED0A7A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12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187</w:t>
            </w:r>
          </w:p>
        </w:tc>
        <w:tc>
          <w:tcPr>
            <w:tcW w:w="248" w:type="dxa"/>
          </w:tcPr>
          <w:p w14:paraId="6CF64521" w14:textId="77777777" w:rsidR="00450DDE" w:rsidRPr="00990F32" w:rsidRDefault="00450DDE" w:rsidP="00450DD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2" w:type="dxa"/>
          </w:tcPr>
          <w:p w14:paraId="3EC6E31F" w14:textId="0F993205" w:rsidR="00450DDE" w:rsidRPr="00990F32" w:rsidRDefault="00450DDE" w:rsidP="00450DD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0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8" w:type="dxa"/>
          </w:tcPr>
          <w:p w14:paraId="6F03F7E5" w14:textId="77777777" w:rsidR="00450DDE" w:rsidRPr="00990F32" w:rsidRDefault="00450DDE" w:rsidP="00450DD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</w:tcPr>
          <w:p w14:paraId="064A1204" w14:textId="03209547" w:rsidR="00450DDE" w:rsidRPr="00990F32" w:rsidRDefault="00450DDE" w:rsidP="00450DDE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903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767</w:t>
            </w:r>
          </w:p>
        </w:tc>
      </w:tr>
      <w:tr w:rsidR="007F695A" w:rsidRPr="00990F32" w14:paraId="5B9B88E5" w14:textId="77777777" w:rsidTr="00ED0A7A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</w:tcPr>
          <w:p w14:paraId="78209EB6" w14:textId="77777777" w:rsidR="007F695A" w:rsidRPr="00990F32" w:rsidRDefault="007F695A" w:rsidP="007F6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56" w:type="dxa"/>
          </w:tcPr>
          <w:p w14:paraId="1675B491" w14:textId="140B85C2" w:rsidR="007F695A" w:rsidRPr="00990F32" w:rsidRDefault="007F695A" w:rsidP="007F695A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14:paraId="3C9CC94F" w14:textId="77777777" w:rsidR="007F695A" w:rsidRPr="00990F32" w:rsidRDefault="007F695A" w:rsidP="007F6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65E3C319" w14:textId="19172977" w:rsidR="007F695A" w:rsidRPr="001F3019" w:rsidRDefault="007F695A" w:rsidP="00ED0A7A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21,768</w:t>
            </w:r>
          </w:p>
        </w:tc>
        <w:tc>
          <w:tcPr>
            <w:tcW w:w="272" w:type="dxa"/>
          </w:tcPr>
          <w:p w14:paraId="6DC08965" w14:textId="77777777" w:rsidR="007F695A" w:rsidRPr="00990F32" w:rsidRDefault="007F695A" w:rsidP="007F6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0E63D670" w14:textId="25BDACE2" w:rsidR="007F695A" w:rsidRPr="001F3019" w:rsidRDefault="00054505" w:rsidP="00ED0A7A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F3019">
              <w:rPr>
                <w:rFonts w:asciiTheme="majorBidi" w:hAnsiTheme="majorBidi" w:cstheme="majorBidi"/>
                <w:sz w:val="28"/>
                <w:szCs w:val="28"/>
                <w:cs/>
              </w:rPr>
              <w:t>152</w:t>
            </w:r>
            <w:r w:rsidRPr="001F30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3019">
              <w:rPr>
                <w:rFonts w:asciiTheme="majorBidi" w:hAnsiTheme="majorBidi" w:cstheme="majorBidi"/>
                <w:sz w:val="28"/>
                <w:szCs w:val="28"/>
                <w:cs/>
              </w:rPr>
              <w:t>613</w:t>
            </w:r>
          </w:p>
        </w:tc>
        <w:tc>
          <w:tcPr>
            <w:tcW w:w="269" w:type="dxa"/>
          </w:tcPr>
          <w:p w14:paraId="27264C26" w14:textId="77777777" w:rsidR="007F695A" w:rsidRPr="00101A16" w:rsidRDefault="007F695A" w:rsidP="007F695A">
            <w:pPr>
              <w:pStyle w:val="acctfourfigures"/>
              <w:tabs>
                <w:tab w:val="decimal" w:pos="558"/>
              </w:tabs>
              <w:spacing w:line="240" w:lineRule="atLeast"/>
              <w:ind w:left="-81" w:right="-171"/>
              <w:rPr>
                <w:rFonts w:asciiTheme="majorBidi" w:hAnsiTheme="majorBidi" w:cstheme="majorBidi"/>
                <w:sz w:val="28"/>
                <w:szCs w:val="28"/>
                <w:lang w:val="th-TH" w:bidi="th-TH"/>
              </w:rPr>
            </w:pPr>
          </w:p>
        </w:tc>
        <w:tc>
          <w:tcPr>
            <w:tcW w:w="1441" w:type="dxa"/>
          </w:tcPr>
          <w:p w14:paraId="03440FE5" w14:textId="52262880" w:rsidR="007F695A" w:rsidRPr="001F3019" w:rsidRDefault="007071F3" w:rsidP="00ED0A7A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F3019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1F30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3019">
              <w:rPr>
                <w:rFonts w:asciiTheme="majorBidi" w:hAnsiTheme="majorBidi" w:cstheme="majorBidi"/>
                <w:sz w:val="28"/>
                <w:szCs w:val="28"/>
                <w:cs/>
              </w:rPr>
              <w:t>991</w:t>
            </w:r>
          </w:p>
        </w:tc>
        <w:tc>
          <w:tcPr>
            <w:tcW w:w="269" w:type="dxa"/>
          </w:tcPr>
          <w:p w14:paraId="65227F9C" w14:textId="77777777" w:rsidR="007F695A" w:rsidRPr="00101A16" w:rsidRDefault="007F695A" w:rsidP="007F695A">
            <w:pPr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279" w:type="dxa"/>
          </w:tcPr>
          <w:p w14:paraId="77865F15" w14:textId="7BFB472C" w:rsidR="007F695A" w:rsidRPr="007071F3" w:rsidRDefault="007071F3" w:rsidP="00ED0A7A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7071F3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707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71F3">
              <w:rPr>
                <w:rFonts w:asciiTheme="majorBidi" w:hAnsiTheme="majorBidi" w:cstheme="majorBidi"/>
                <w:sz w:val="28"/>
                <w:szCs w:val="28"/>
                <w:cs/>
              </w:rPr>
              <w:t>026</w:t>
            </w:r>
          </w:p>
        </w:tc>
        <w:tc>
          <w:tcPr>
            <w:tcW w:w="248" w:type="dxa"/>
          </w:tcPr>
          <w:p w14:paraId="78FAB08C" w14:textId="77777777" w:rsidR="007F695A" w:rsidRPr="00101A16" w:rsidRDefault="007F695A" w:rsidP="007F695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th-TH" w:bidi="th-TH"/>
              </w:rPr>
            </w:pPr>
          </w:p>
        </w:tc>
        <w:tc>
          <w:tcPr>
            <w:tcW w:w="1372" w:type="dxa"/>
          </w:tcPr>
          <w:p w14:paraId="4453D7E1" w14:textId="71E66761" w:rsidR="007F695A" w:rsidRPr="00990F32" w:rsidRDefault="007071F3" w:rsidP="007F695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8" w:type="dxa"/>
          </w:tcPr>
          <w:p w14:paraId="5F8DB7AA" w14:textId="77777777" w:rsidR="007F695A" w:rsidRPr="00990F32" w:rsidRDefault="007F695A" w:rsidP="007F695A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5ACBE84C" w14:textId="34B580A8" w:rsidR="007F695A" w:rsidRPr="00101A16" w:rsidRDefault="007071F3" w:rsidP="007F695A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178,398</w:t>
            </w:r>
          </w:p>
        </w:tc>
      </w:tr>
      <w:tr w:rsidR="007F695A" w:rsidRPr="00990F32" w14:paraId="2A663926" w14:textId="77777777" w:rsidTr="00ED0A7A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</w:tcPr>
          <w:p w14:paraId="78DF987F" w14:textId="77777777" w:rsidR="007F695A" w:rsidRPr="00990F32" w:rsidRDefault="007F695A" w:rsidP="007F6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56" w:type="dxa"/>
          </w:tcPr>
          <w:p w14:paraId="34EA4223" w14:textId="32156FCB" w:rsidR="007F695A" w:rsidRPr="00990F32" w:rsidRDefault="007F695A" w:rsidP="007F695A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</w:tcPr>
          <w:p w14:paraId="19F81840" w14:textId="77777777" w:rsidR="007F695A" w:rsidRPr="00990F32" w:rsidRDefault="007F695A" w:rsidP="007F6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5DC7196D" w14:textId="47F39794" w:rsidR="007F695A" w:rsidRPr="001F3019" w:rsidRDefault="007F695A" w:rsidP="00ED0A7A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  <w:cs/>
              </w:rPr>
              <w:t>(11</w:t>
            </w:r>
            <w:r w:rsidRPr="00ED0A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A7A">
              <w:rPr>
                <w:rFonts w:asciiTheme="majorBidi" w:hAnsiTheme="majorBidi" w:cstheme="majorBidi"/>
                <w:sz w:val="28"/>
                <w:szCs w:val="28"/>
                <w:cs/>
              </w:rPr>
              <w:t>950)</w:t>
            </w:r>
          </w:p>
        </w:tc>
        <w:tc>
          <w:tcPr>
            <w:tcW w:w="272" w:type="dxa"/>
          </w:tcPr>
          <w:p w14:paraId="3A27640F" w14:textId="77777777" w:rsidR="007F695A" w:rsidRPr="00990F32" w:rsidRDefault="007F695A" w:rsidP="007F6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143657C9" w14:textId="41B284A7" w:rsidR="007F695A" w:rsidRPr="001F3019" w:rsidRDefault="007071F3" w:rsidP="00ED0A7A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F3019">
              <w:rPr>
                <w:rFonts w:asciiTheme="majorBidi" w:hAnsiTheme="majorBidi" w:cstheme="majorBidi"/>
                <w:sz w:val="28"/>
                <w:szCs w:val="28"/>
                <w:cs/>
              </w:rPr>
              <w:t>(48</w:t>
            </w:r>
            <w:r w:rsidRPr="001F30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3019">
              <w:rPr>
                <w:rFonts w:asciiTheme="majorBidi" w:hAnsiTheme="majorBidi" w:cstheme="majorBidi"/>
                <w:sz w:val="28"/>
                <w:szCs w:val="28"/>
                <w:cs/>
              </w:rPr>
              <w:t>150)</w:t>
            </w:r>
          </w:p>
        </w:tc>
        <w:tc>
          <w:tcPr>
            <w:tcW w:w="269" w:type="dxa"/>
          </w:tcPr>
          <w:p w14:paraId="03D286AD" w14:textId="77777777" w:rsidR="007F695A" w:rsidRPr="00101A16" w:rsidRDefault="007F695A" w:rsidP="007F695A">
            <w:pPr>
              <w:pStyle w:val="acctfourfigures"/>
              <w:tabs>
                <w:tab w:val="decimal" w:pos="558"/>
              </w:tabs>
              <w:spacing w:line="240" w:lineRule="atLeast"/>
              <w:ind w:left="-81" w:right="-171"/>
              <w:rPr>
                <w:rFonts w:asciiTheme="majorBidi" w:hAnsiTheme="majorBidi" w:cstheme="majorBidi"/>
                <w:sz w:val="28"/>
                <w:szCs w:val="28"/>
                <w:lang w:val="th-TH" w:bidi="th-TH"/>
              </w:rPr>
            </w:pPr>
          </w:p>
        </w:tc>
        <w:tc>
          <w:tcPr>
            <w:tcW w:w="1441" w:type="dxa"/>
          </w:tcPr>
          <w:p w14:paraId="3E85475B" w14:textId="5B2D554A" w:rsidR="007F695A" w:rsidRPr="001F3019" w:rsidRDefault="007071F3" w:rsidP="00ED0A7A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F30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(381) </w:t>
            </w:r>
          </w:p>
        </w:tc>
        <w:tc>
          <w:tcPr>
            <w:tcW w:w="269" w:type="dxa"/>
          </w:tcPr>
          <w:p w14:paraId="1A0F43DB" w14:textId="77777777" w:rsidR="007F695A" w:rsidRPr="00101A16" w:rsidRDefault="007F695A" w:rsidP="007F695A">
            <w:pPr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279" w:type="dxa"/>
          </w:tcPr>
          <w:p w14:paraId="56AADB36" w14:textId="752DE068" w:rsidR="007F695A" w:rsidRPr="007071F3" w:rsidRDefault="007071F3" w:rsidP="00ED0A7A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7071F3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707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71F3">
              <w:rPr>
                <w:rFonts w:asciiTheme="majorBidi" w:hAnsiTheme="majorBidi" w:cstheme="majorBidi"/>
                <w:sz w:val="28"/>
                <w:szCs w:val="28"/>
                <w:cs/>
              </w:rPr>
              <w:t>623)</w:t>
            </w:r>
          </w:p>
        </w:tc>
        <w:tc>
          <w:tcPr>
            <w:tcW w:w="248" w:type="dxa"/>
          </w:tcPr>
          <w:p w14:paraId="73A8785C" w14:textId="77777777" w:rsidR="007F695A" w:rsidRPr="00101A16" w:rsidRDefault="007F695A" w:rsidP="007F695A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th-TH" w:bidi="th-TH"/>
              </w:rPr>
            </w:pPr>
          </w:p>
        </w:tc>
        <w:tc>
          <w:tcPr>
            <w:tcW w:w="1372" w:type="dxa"/>
          </w:tcPr>
          <w:p w14:paraId="211E6825" w14:textId="7C06DE87" w:rsidR="007F695A" w:rsidRPr="00990F32" w:rsidRDefault="007071F3" w:rsidP="007F695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8" w:type="dxa"/>
          </w:tcPr>
          <w:p w14:paraId="268E1DB2" w14:textId="77777777" w:rsidR="007F695A" w:rsidRPr="00990F32" w:rsidRDefault="007F695A" w:rsidP="007F695A">
            <w:pPr>
              <w:tabs>
                <w:tab w:val="decimal" w:pos="612"/>
              </w:tabs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35160FBB" w14:textId="15728DB6" w:rsidR="007F695A" w:rsidRPr="00101A16" w:rsidRDefault="007071F3" w:rsidP="007F695A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(62,104)</w:t>
            </w:r>
          </w:p>
        </w:tc>
      </w:tr>
      <w:tr w:rsidR="007F695A" w:rsidRPr="00990F32" w14:paraId="1896B930" w14:textId="77777777" w:rsidTr="00ED0A7A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  <w:tcBorders>
              <w:top w:val="nil"/>
              <w:bottom w:val="nil"/>
            </w:tcBorders>
          </w:tcPr>
          <w:p w14:paraId="2EAB33D5" w14:textId="66B33D61" w:rsidR="007F695A" w:rsidRPr="00990F32" w:rsidRDefault="007F695A" w:rsidP="007F6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</w:tcPr>
          <w:p w14:paraId="78F041BA" w14:textId="0546B046" w:rsidR="007F695A" w:rsidRPr="00990F32" w:rsidRDefault="007F695A" w:rsidP="007F695A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3416641F" w14:textId="77777777" w:rsidR="007F695A" w:rsidRPr="00990F32" w:rsidRDefault="007F695A" w:rsidP="007F6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5A0BD44C" w14:textId="2B74E9EE" w:rsidR="007F695A" w:rsidRPr="00101A16" w:rsidRDefault="007F695A" w:rsidP="00ED0A7A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602</w:t>
            </w:r>
            <w:r w:rsidRPr="00ED0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0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980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12DC5C0D" w14:textId="77777777" w:rsidR="007F695A" w:rsidRPr="00B304F1" w:rsidRDefault="007F695A" w:rsidP="007F6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14:paraId="2AC41C8A" w14:textId="5BD34D6D" w:rsidR="007F695A" w:rsidRPr="00101A16" w:rsidRDefault="007071F3" w:rsidP="00ED0A7A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4,378,426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087AE5A" w14:textId="77777777" w:rsidR="007F695A" w:rsidRPr="00101A16" w:rsidRDefault="007F695A" w:rsidP="007F695A">
            <w:pPr>
              <w:pStyle w:val="acctfourfigures"/>
              <w:tabs>
                <w:tab w:val="decimal" w:pos="558"/>
              </w:tabs>
              <w:spacing w:line="240" w:lineRule="atLeast"/>
              <w:ind w:left="-81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303892D4" w14:textId="23F05E84" w:rsidR="007F695A" w:rsidRPr="00101A16" w:rsidRDefault="00E92332" w:rsidP="00ED0A7A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7071F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7,0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</w:t>
            </w:r>
            <w:r w:rsidR="007071F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565AA95" w14:textId="77777777" w:rsidR="007F695A" w:rsidRPr="00101A16" w:rsidRDefault="007F695A" w:rsidP="007F695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284DC842" w14:textId="06238F5C" w:rsidR="007F695A" w:rsidRPr="00101A16" w:rsidRDefault="007071F3" w:rsidP="00ED0A7A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11,590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4B08534F" w14:textId="77777777" w:rsidR="007F695A" w:rsidRPr="00101A16" w:rsidRDefault="007F695A" w:rsidP="007F695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 w:bidi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</w:tcPr>
          <w:p w14:paraId="1970D48B" w14:textId="1D3F73DF" w:rsidR="007F695A" w:rsidRPr="00B304F1" w:rsidRDefault="007071F3" w:rsidP="007F695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18969FFB" w14:textId="77777777" w:rsidR="007F695A" w:rsidRPr="00B304F1" w:rsidRDefault="007F695A" w:rsidP="007F695A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65841E99" w14:textId="78C62ED8" w:rsidR="007F695A" w:rsidRPr="00101A16" w:rsidRDefault="007071F3" w:rsidP="007F695A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5,020,061</w:t>
            </w:r>
          </w:p>
        </w:tc>
      </w:tr>
      <w:tr w:rsidR="007F695A" w:rsidRPr="00990F32" w14:paraId="573C959C" w14:textId="77777777" w:rsidTr="00ED0A7A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216"/>
        </w:trPr>
        <w:tc>
          <w:tcPr>
            <w:tcW w:w="2790" w:type="dxa"/>
            <w:tcBorders>
              <w:top w:val="nil"/>
              <w:bottom w:val="nil"/>
            </w:tcBorders>
          </w:tcPr>
          <w:p w14:paraId="694B259A" w14:textId="77777777" w:rsidR="007F695A" w:rsidRPr="00990F32" w:rsidRDefault="007F695A" w:rsidP="007F6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nil"/>
            </w:tcBorders>
          </w:tcPr>
          <w:p w14:paraId="02EE6382" w14:textId="77777777" w:rsidR="007F695A" w:rsidRPr="00990F32" w:rsidRDefault="007F695A" w:rsidP="007F695A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0E6C2E8C" w14:textId="77777777" w:rsidR="007F695A" w:rsidRPr="00990F32" w:rsidRDefault="007F695A" w:rsidP="007F6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</w:tcPr>
          <w:p w14:paraId="67426CCD" w14:textId="77777777" w:rsidR="007F695A" w:rsidRPr="00990F32" w:rsidRDefault="007F695A" w:rsidP="007F695A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7A54F14D" w14:textId="77777777" w:rsidR="007F695A" w:rsidRPr="00990F32" w:rsidRDefault="007F695A" w:rsidP="007F6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nil"/>
            </w:tcBorders>
          </w:tcPr>
          <w:p w14:paraId="27BA0857" w14:textId="77777777" w:rsidR="007F695A" w:rsidRPr="00990F32" w:rsidRDefault="007F695A" w:rsidP="007F6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6DEC4B4" w14:textId="77777777" w:rsidR="007F695A" w:rsidRPr="00990F32" w:rsidRDefault="007F695A" w:rsidP="007F6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nil"/>
            </w:tcBorders>
          </w:tcPr>
          <w:p w14:paraId="4B2CF1BA" w14:textId="77777777" w:rsidR="007F695A" w:rsidRPr="00990F32" w:rsidRDefault="007F695A" w:rsidP="007F695A">
            <w:pPr>
              <w:pStyle w:val="3"/>
              <w:tabs>
                <w:tab w:val="clear" w:pos="360"/>
                <w:tab w:val="clear" w:pos="720"/>
                <w:tab w:val="decimal" w:pos="101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642393A" w14:textId="77777777" w:rsidR="007F695A" w:rsidRPr="00990F32" w:rsidRDefault="007F695A" w:rsidP="007F6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</w:tcPr>
          <w:p w14:paraId="059A1295" w14:textId="77777777" w:rsidR="007F695A" w:rsidRPr="00990F32" w:rsidRDefault="007F695A" w:rsidP="007F695A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02C78D90" w14:textId="77777777" w:rsidR="007F695A" w:rsidRPr="00990F32" w:rsidRDefault="007F695A" w:rsidP="007F6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nil"/>
            </w:tcBorders>
          </w:tcPr>
          <w:p w14:paraId="3C8E7FF7" w14:textId="77777777" w:rsidR="007F695A" w:rsidRPr="00990F32" w:rsidRDefault="007F695A" w:rsidP="007F695A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41CFF87B" w14:textId="77777777" w:rsidR="007F695A" w:rsidRPr="00990F32" w:rsidRDefault="007F695A" w:rsidP="007F6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nil"/>
            </w:tcBorders>
          </w:tcPr>
          <w:p w14:paraId="627C57AE" w14:textId="77777777" w:rsidR="007F695A" w:rsidRPr="00990F32" w:rsidRDefault="007F695A" w:rsidP="007F6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F695A" w:rsidRPr="00492A22" w14:paraId="540777E2" w14:textId="77777777" w:rsidTr="00ED0A7A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  <w:tcBorders>
              <w:top w:val="nil"/>
              <w:bottom w:val="nil"/>
            </w:tcBorders>
          </w:tcPr>
          <w:p w14:paraId="4A4474FC" w14:textId="77777777" w:rsidR="007F695A" w:rsidRPr="00492A22" w:rsidRDefault="007F695A" w:rsidP="007F6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2A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56" w:type="dxa"/>
            <w:tcBorders>
              <w:top w:val="nil"/>
              <w:bottom w:val="nil"/>
            </w:tcBorders>
          </w:tcPr>
          <w:p w14:paraId="3F48D64B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572"/>
              </w:tabs>
              <w:spacing w:line="32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6851C08D" w14:textId="77777777" w:rsidR="007F695A" w:rsidRPr="00492A22" w:rsidRDefault="007F695A" w:rsidP="007F6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</w:tcPr>
          <w:p w14:paraId="2354E21A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32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0A72C31C" w14:textId="77777777" w:rsidR="007F695A" w:rsidRPr="00492A22" w:rsidRDefault="007F695A" w:rsidP="007F6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bottom w:val="nil"/>
            </w:tcBorders>
          </w:tcPr>
          <w:p w14:paraId="6FB3BD78" w14:textId="77777777" w:rsidR="007F695A" w:rsidRPr="00492A22" w:rsidRDefault="007F695A" w:rsidP="007F6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2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D789C8D" w14:textId="77777777" w:rsidR="007F695A" w:rsidRPr="00492A22" w:rsidRDefault="007F695A" w:rsidP="007F6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</w:tcPr>
          <w:p w14:paraId="771AC614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32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92DECF1" w14:textId="77777777" w:rsidR="007F695A" w:rsidRPr="00492A22" w:rsidRDefault="007F695A" w:rsidP="007F6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51E7C72C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32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43D0B2DC" w14:textId="77777777" w:rsidR="007F695A" w:rsidRPr="00492A22" w:rsidRDefault="007F695A" w:rsidP="007F6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386A6D86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649"/>
              </w:tabs>
              <w:spacing w:line="32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65F89215" w14:textId="77777777" w:rsidR="007F695A" w:rsidRPr="00492A22" w:rsidRDefault="007F695A" w:rsidP="007F6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bottom w:val="nil"/>
            </w:tcBorders>
          </w:tcPr>
          <w:p w14:paraId="0C0918C2" w14:textId="77777777" w:rsidR="007F695A" w:rsidRPr="00492A22" w:rsidRDefault="007F695A" w:rsidP="007F6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32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F695A" w:rsidRPr="00492A22" w14:paraId="0AD08EE9" w14:textId="77777777" w:rsidTr="00ED0A7A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  <w:tcBorders>
              <w:top w:val="nil"/>
              <w:bottom w:val="nil"/>
            </w:tcBorders>
          </w:tcPr>
          <w:p w14:paraId="3D8EF5CA" w14:textId="660007C8" w:rsidR="007F695A" w:rsidRPr="00492A22" w:rsidRDefault="007F695A" w:rsidP="007F6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2A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</w:t>
            </w:r>
            <w:r w:rsidRPr="00492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92A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492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56" w:type="dxa"/>
            <w:tcBorders>
              <w:top w:val="nil"/>
              <w:bottom w:val="nil"/>
            </w:tcBorders>
          </w:tcPr>
          <w:p w14:paraId="3078144F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09AFF0F2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</w:tcPr>
          <w:p w14:paraId="3DBB2A03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0479479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top w:val="nil"/>
              <w:bottom w:val="nil"/>
            </w:tcBorders>
          </w:tcPr>
          <w:p w14:paraId="6517C890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C7617A6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</w:tcPr>
          <w:p w14:paraId="39762541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122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4800250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3DE5666B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2496E8EB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4C72553D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114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593CE524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bottom w:val="nil"/>
            </w:tcBorders>
          </w:tcPr>
          <w:p w14:paraId="102F8A12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7F695A" w:rsidRPr="00492A22" w14:paraId="770984A1" w14:textId="77777777" w:rsidTr="00ED0A7A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  <w:tcBorders>
              <w:top w:val="nil"/>
              <w:bottom w:val="nil"/>
            </w:tcBorders>
          </w:tcPr>
          <w:p w14:paraId="7E074739" w14:textId="78631F89" w:rsidR="007F695A" w:rsidRPr="006A32B9" w:rsidRDefault="007F695A" w:rsidP="007F6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32B9">
              <w:rPr>
                <w:rFonts w:asciiTheme="majorBidi" w:hAnsi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256" w:type="dxa"/>
            <w:tcBorders>
              <w:top w:val="nil"/>
              <w:bottom w:val="nil"/>
            </w:tcBorders>
          </w:tcPr>
          <w:p w14:paraId="784459F4" w14:textId="2A37727A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92A22">
              <w:rPr>
                <w:rFonts w:asciiTheme="majorBidi" w:hAnsiTheme="majorBidi" w:cstheme="majorBidi"/>
                <w:sz w:val="28"/>
                <w:szCs w:val="28"/>
              </w:rPr>
              <w:t>138,533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713BD668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</w:tcPr>
          <w:p w14:paraId="1F9D3BDC" w14:textId="2C2F7E99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194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287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6E0E25EF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top w:val="nil"/>
              <w:bottom w:val="nil"/>
            </w:tcBorders>
          </w:tcPr>
          <w:p w14:paraId="2FD238D0" w14:textId="351889FA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829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991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EDA4820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</w:tcPr>
          <w:p w14:paraId="070DAED2" w14:textId="0971FFDC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122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194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2F874CC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00A58D08" w14:textId="75714BB2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193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6A2013FE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6BABD7EE" w14:textId="1671F563" w:rsidR="007F695A" w:rsidRPr="00ED0A7A" w:rsidRDefault="007F695A" w:rsidP="00EE508B">
            <w:pPr>
              <w:pStyle w:val="3"/>
              <w:tabs>
                <w:tab w:val="clear" w:pos="360"/>
                <w:tab w:val="clear" w:pos="720"/>
                <w:tab w:val="decimal" w:pos="114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511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3A87B6E7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bottom w:val="nil"/>
            </w:tcBorders>
          </w:tcPr>
          <w:p w14:paraId="03809610" w14:textId="2CDF850C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176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709</w:t>
            </w:r>
          </w:p>
        </w:tc>
      </w:tr>
      <w:tr w:rsidR="007F695A" w:rsidRPr="00492A22" w14:paraId="2984CDB9" w14:textId="77777777" w:rsidTr="00ED0A7A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  <w:tcBorders>
              <w:top w:val="nil"/>
              <w:bottom w:val="nil"/>
            </w:tcBorders>
          </w:tcPr>
          <w:p w14:paraId="433203C2" w14:textId="50A563F4" w:rsidR="007F695A" w:rsidRPr="006A32B9" w:rsidRDefault="007F695A" w:rsidP="007F6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A32B9">
              <w:rPr>
                <w:rFonts w:asciiTheme="majorBidi" w:hAnsi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56" w:type="dxa"/>
            <w:tcBorders>
              <w:top w:val="nil"/>
              <w:bottom w:val="single" w:sz="4" w:space="0" w:color="auto"/>
            </w:tcBorders>
          </w:tcPr>
          <w:p w14:paraId="70C6F946" w14:textId="15FFEC09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92A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1C55DD6E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</w:tcPr>
          <w:p w14:paraId="251C8720" w14:textId="160EE479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92A22">
              <w:rPr>
                <w:rFonts w:asciiTheme="majorBidi" w:hAnsiTheme="majorBidi" w:cstheme="majorBidi"/>
                <w:sz w:val="28"/>
                <w:szCs w:val="28"/>
              </w:rPr>
              <w:t>1,495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2789903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top w:val="nil"/>
              <w:bottom w:val="single" w:sz="4" w:space="0" w:color="auto"/>
            </w:tcBorders>
          </w:tcPr>
          <w:p w14:paraId="7792DF61" w14:textId="545FA935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839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92A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8907D87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1" w:type="dxa"/>
            <w:tcBorders>
              <w:top w:val="nil"/>
              <w:bottom w:val="single" w:sz="4" w:space="0" w:color="auto"/>
            </w:tcBorders>
          </w:tcPr>
          <w:p w14:paraId="3A2C9676" w14:textId="74EB3962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58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92A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B94EE5A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7B88E974" w14:textId="7F054A5A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78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92A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4E710385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tcBorders>
              <w:top w:val="nil"/>
              <w:bottom w:val="single" w:sz="4" w:space="0" w:color="auto"/>
            </w:tcBorders>
          </w:tcPr>
          <w:p w14:paraId="60A0F33C" w14:textId="09025250" w:rsidR="007F695A" w:rsidRPr="00ED0A7A" w:rsidRDefault="007F695A" w:rsidP="00ED0A7A">
            <w:pPr>
              <w:pStyle w:val="3"/>
              <w:tabs>
                <w:tab w:val="clear" w:pos="360"/>
                <w:tab w:val="clear" w:pos="720"/>
                <w:tab w:val="decimal" w:pos="78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492A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19A0308C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bottom w:val="single" w:sz="4" w:space="0" w:color="auto"/>
            </w:tcBorders>
          </w:tcPr>
          <w:p w14:paraId="317325FB" w14:textId="391C850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92A22">
              <w:rPr>
                <w:rFonts w:asciiTheme="majorBidi" w:hAnsiTheme="majorBidi" w:cstheme="majorBidi"/>
                <w:sz w:val="28"/>
                <w:szCs w:val="28"/>
              </w:rPr>
              <w:t>1,495</w:t>
            </w:r>
          </w:p>
        </w:tc>
      </w:tr>
      <w:tr w:rsidR="007F695A" w:rsidRPr="00492A22" w14:paraId="32AD9FE7" w14:textId="77777777" w:rsidTr="00ED0A7A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288"/>
        </w:trPr>
        <w:tc>
          <w:tcPr>
            <w:tcW w:w="2790" w:type="dxa"/>
            <w:tcBorders>
              <w:top w:val="nil"/>
              <w:bottom w:val="nil"/>
            </w:tcBorders>
          </w:tcPr>
          <w:p w14:paraId="66D50D3E" w14:textId="77777777" w:rsidR="007F695A" w:rsidRPr="00492A22" w:rsidRDefault="007F695A" w:rsidP="007F6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1669F7F7" w14:textId="16283FB4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492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138,533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7A5A7C8B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7C68DB13" w14:textId="21208DEC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1082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195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782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DA96E66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  <w:tab w:val="decimal" w:pos="1082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47FD1AB1" w14:textId="78F14CAE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1082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829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991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3F5D7C2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1963170E" w14:textId="5C17A705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1227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10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194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97824F1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612DF582" w14:textId="126F55BE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91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193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3B3072C4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</w:tcPr>
          <w:p w14:paraId="4CAF8A51" w14:textId="54391537" w:rsidR="007F695A" w:rsidRPr="00ED0A7A" w:rsidRDefault="007F695A" w:rsidP="00EE508B">
            <w:pPr>
              <w:pStyle w:val="3"/>
              <w:tabs>
                <w:tab w:val="clear" w:pos="360"/>
                <w:tab w:val="clear" w:pos="720"/>
                <w:tab w:val="decimal" w:pos="1147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9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FC69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C69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511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055A1959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6C8B2F97" w14:textId="2CEFCBDA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1080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178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204</w:t>
            </w:r>
          </w:p>
        </w:tc>
      </w:tr>
      <w:tr w:rsidR="007F695A" w:rsidRPr="00492A22" w14:paraId="5D63F981" w14:textId="77777777" w:rsidTr="00ED0A7A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216"/>
        </w:trPr>
        <w:tc>
          <w:tcPr>
            <w:tcW w:w="2790" w:type="dxa"/>
            <w:tcBorders>
              <w:top w:val="nil"/>
              <w:bottom w:val="nil"/>
            </w:tcBorders>
          </w:tcPr>
          <w:p w14:paraId="2B95458B" w14:textId="77777777" w:rsidR="007F695A" w:rsidRPr="00492A22" w:rsidRDefault="007F695A" w:rsidP="007F6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56" w:type="dxa"/>
            <w:tcBorders>
              <w:top w:val="double" w:sz="4" w:space="0" w:color="auto"/>
              <w:bottom w:val="nil"/>
            </w:tcBorders>
          </w:tcPr>
          <w:p w14:paraId="1899A8DC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59EFBEB6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8" w:type="dxa"/>
            <w:tcBorders>
              <w:top w:val="double" w:sz="4" w:space="0" w:color="auto"/>
              <w:bottom w:val="nil"/>
            </w:tcBorders>
          </w:tcPr>
          <w:p w14:paraId="5D742E32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4D1D2B73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top w:val="double" w:sz="4" w:space="0" w:color="auto"/>
              <w:bottom w:val="nil"/>
            </w:tcBorders>
          </w:tcPr>
          <w:p w14:paraId="7318BB35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6D2D7B1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1" w:type="dxa"/>
            <w:tcBorders>
              <w:top w:val="double" w:sz="4" w:space="0" w:color="auto"/>
              <w:bottom w:val="nil"/>
            </w:tcBorders>
          </w:tcPr>
          <w:p w14:paraId="31A96975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122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B3F8445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double" w:sz="4" w:space="0" w:color="auto"/>
              <w:bottom w:val="nil"/>
            </w:tcBorders>
          </w:tcPr>
          <w:p w14:paraId="5EC231F1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5B02D373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tcBorders>
              <w:top w:val="double" w:sz="4" w:space="0" w:color="auto"/>
              <w:bottom w:val="nil"/>
            </w:tcBorders>
          </w:tcPr>
          <w:p w14:paraId="1676C802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114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65E3B769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double" w:sz="4" w:space="0" w:color="auto"/>
              <w:bottom w:val="nil"/>
            </w:tcBorders>
          </w:tcPr>
          <w:p w14:paraId="6C002A4F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F695A" w:rsidRPr="00492A22" w14:paraId="314D2012" w14:textId="77777777" w:rsidTr="00ED0A7A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  <w:tcBorders>
              <w:top w:val="nil"/>
              <w:bottom w:val="nil"/>
            </w:tcBorders>
          </w:tcPr>
          <w:p w14:paraId="49DC380F" w14:textId="066C411E" w:rsidR="007F695A" w:rsidRPr="00492A22" w:rsidRDefault="007F695A" w:rsidP="007F6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492A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</w:t>
            </w:r>
            <w:r w:rsidRPr="00492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92A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492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56" w:type="dxa"/>
            <w:tcBorders>
              <w:top w:val="nil"/>
              <w:bottom w:val="nil"/>
            </w:tcBorders>
          </w:tcPr>
          <w:p w14:paraId="205F7ACE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09F70522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</w:tcPr>
          <w:p w14:paraId="648CAA16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03660BCD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top w:val="nil"/>
              <w:bottom w:val="nil"/>
            </w:tcBorders>
          </w:tcPr>
          <w:p w14:paraId="7CDF69F9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1F15FA2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</w:tcPr>
          <w:p w14:paraId="43EE8C2A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122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183F795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2EBDDE2E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45015663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5F5BFF56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114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675F6B3E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bottom w:val="nil"/>
            </w:tcBorders>
          </w:tcPr>
          <w:p w14:paraId="52A22408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F695A" w:rsidRPr="00492A22" w14:paraId="18E769CC" w14:textId="77777777" w:rsidTr="00E92332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  <w:tcBorders>
              <w:top w:val="nil"/>
              <w:bottom w:val="nil"/>
            </w:tcBorders>
          </w:tcPr>
          <w:p w14:paraId="76D43238" w14:textId="13081E96" w:rsidR="007F695A" w:rsidRPr="00492A22" w:rsidRDefault="007F695A" w:rsidP="007F6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6A32B9">
              <w:rPr>
                <w:rFonts w:asciiTheme="majorBidi" w:hAnsi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256" w:type="dxa"/>
            <w:tcBorders>
              <w:top w:val="nil"/>
              <w:bottom w:val="single" w:sz="4" w:space="0" w:color="auto"/>
            </w:tcBorders>
          </w:tcPr>
          <w:p w14:paraId="45978CD3" w14:textId="020AC3FD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2A22">
              <w:rPr>
                <w:rFonts w:asciiTheme="majorBidi" w:hAnsiTheme="majorBidi" w:cstheme="majorBidi"/>
                <w:sz w:val="28"/>
                <w:szCs w:val="28"/>
              </w:rPr>
              <w:t>138,533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62024581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</w:tcPr>
          <w:p w14:paraId="0C315150" w14:textId="4936C0A8" w:rsidR="007F695A" w:rsidRPr="00101A16" w:rsidRDefault="007F695A" w:rsidP="007F695A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174,360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B092FAB" w14:textId="77777777" w:rsidR="007F695A" w:rsidRPr="00101A16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bottom w:val="single" w:sz="4" w:space="0" w:color="auto"/>
            </w:tcBorders>
          </w:tcPr>
          <w:p w14:paraId="0A76A983" w14:textId="44715F64" w:rsidR="007F695A" w:rsidRPr="00101A16" w:rsidRDefault="007071F3" w:rsidP="007F695A">
            <w:pPr>
              <w:pStyle w:val="3"/>
              <w:tabs>
                <w:tab w:val="clear" w:pos="360"/>
                <w:tab w:val="clear" w:pos="720"/>
                <w:tab w:val="decimal" w:pos="111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749,100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551B9C5" w14:textId="77777777" w:rsidR="007F695A" w:rsidRPr="00101A16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bottom w:val="single" w:sz="4" w:space="0" w:color="auto"/>
            </w:tcBorders>
          </w:tcPr>
          <w:p w14:paraId="2B50705E" w14:textId="39079DB5" w:rsidR="007F695A" w:rsidRPr="00101A16" w:rsidRDefault="007071F3" w:rsidP="007F695A">
            <w:pPr>
              <w:pStyle w:val="3"/>
              <w:tabs>
                <w:tab w:val="clear" w:pos="360"/>
                <w:tab w:val="clear" w:pos="720"/>
                <w:tab w:val="decimal" w:pos="12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7,205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7F389A9" w14:textId="77777777" w:rsidR="007F695A" w:rsidRPr="00101A16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64F4E51F" w14:textId="05F8AC8F" w:rsidR="007F695A" w:rsidRPr="00101A16" w:rsidRDefault="007071F3" w:rsidP="007F695A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1,950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2206B01A" w14:textId="77777777" w:rsidR="007F695A" w:rsidRPr="00101A16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bottom w:val="single" w:sz="4" w:space="0" w:color="auto"/>
            </w:tcBorders>
          </w:tcPr>
          <w:p w14:paraId="759EA71D" w14:textId="56468477" w:rsidR="007F695A" w:rsidRPr="00101A16" w:rsidRDefault="007071F3" w:rsidP="007F695A">
            <w:pPr>
              <w:pStyle w:val="3"/>
              <w:tabs>
                <w:tab w:val="clear" w:pos="360"/>
                <w:tab w:val="clear" w:pos="720"/>
                <w:tab w:val="decimal" w:pos="114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8,284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627E0349" w14:textId="77777777" w:rsidR="007F695A" w:rsidRPr="00101A16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bottom w:val="single" w:sz="4" w:space="0" w:color="auto"/>
            </w:tcBorders>
          </w:tcPr>
          <w:p w14:paraId="1750FC30" w14:textId="35BEA6AA" w:rsidR="007F695A" w:rsidRPr="00101A16" w:rsidRDefault="007071F3" w:rsidP="007F695A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1,079,432</w:t>
            </w:r>
          </w:p>
        </w:tc>
      </w:tr>
      <w:tr w:rsidR="007F695A" w:rsidRPr="00492A22" w14:paraId="7535F921" w14:textId="77777777" w:rsidTr="00E92332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288"/>
        </w:trPr>
        <w:tc>
          <w:tcPr>
            <w:tcW w:w="2790" w:type="dxa"/>
            <w:tcBorders>
              <w:top w:val="nil"/>
              <w:bottom w:val="nil"/>
            </w:tcBorders>
          </w:tcPr>
          <w:p w14:paraId="11553128" w14:textId="77777777" w:rsidR="007F695A" w:rsidRPr="00492A22" w:rsidRDefault="007F695A" w:rsidP="007F6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0C4B9377" w14:textId="30AA4322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492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138,533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4A64FE18" w14:textId="77777777" w:rsidR="007F695A" w:rsidRPr="00492A22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1F74AB99" w14:textId="0442CC32" w:rsidR="007F695A" w:rsidRPr="00101A16" w:rsidRDefault="007F695A" w:rsidP="007F695A">
            <w:pPr>
              <w:pStyle w:val="3"/>
              <w:tabs>
                <w:tab w:val="clear" w:pos="360"/>
                <w:tab w:val="clear" w:pos="720"/>
                <w:tab w:val="decimal" w:pos="1082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174,360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9E7CDFE" w14:textId="77777777" w:rsidR="007F695A" w:rsidRPr="00101A16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2CD67911" w14:textId="40959FE6" w:rsidR="007F695A" w:rsidRPr="00101A16" w:rsidRDefault="007071F3" w:rsidP="007F695A">
            <w:pPr>
              <w:pStyle w:val="3"/>
              <w:tabs>
                <w:tab w:val="clear" w:pos="360"/>
                <w:tab w:val="clear" w:pos="720"/>
                <w:tab w:val="decimal" w:pos="1110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749,100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AEF5B51" w14:textId="77777777" w:rsidR="007F695A" w:rsidRPr="00101A16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0B8EF99C" w14:textId="2456A260" w:rsidR="007F695A" w:rsidRPr="00101A16" w:rsidRDefault="007071F3" w:rsidP="007F695A">
            <w:pPr>
              <w:pStyle w:val="3"/>
              <w:tabs>
                <w:tab w:val="clear" w:pos="360"/>
                <w:tab w:val="clear" w:pos="720"/>
                <w:tab w:val="decimal" w:pos="1227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7,205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70A9E95" w14:textId="77777777" w:rsidR="007F695A" w:rsidRPr="00101A16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3D72637D" w14:textId="6ADCAE83" w:rsidR="007F695A" w:rsidRPr="00101A16" w:rsidRDefault="007071F3" w:rsidP="007F695A">
            <w:pPr>
              <w:pStyle w:val="3"/>
              <w:tabs>
                <w:tab w:val="clear" w:pos="360"/>
                <w:tab w:val="clear" w:pos="720"/>
                <w:tab w:val="decimal" w:pos="1017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1,950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685F9670" w14:textId="77777777" w:rsidR="007F695A" w:rsidRPr="00101A16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</w:tcPr>
          <w:p w14:paraId="361B3356" w14:textId="34A2C9CA" w:rsidR="007F695A" w:rsidRPr="00101A16" w:rsidRDefault="007071F3" w:rsidP="007F695A">
            <w:pPr>
              <w:pStyle w:val="3"/>
              <w:tabs>
                <w:tab w:val="clear" w:pos="360"/>
                <w:tab w:val="clear" w:pos="720"/>
                <w:tab w:val="decimal" w:pos="1147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8,284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4C8D2C41" w14:textId="77777777" w:rsidR="007F695A" w:rsidRPr="00101A16" w:rsidRDefault="007F695A" w:rsidP="007F695A">
            <w:pPr>
              <w:pStyle w:val="3"/>
              <w:tabs>
                <w:tab w:val="clear" w:pos="360"/>
                <w:tab w:val="clear" w:pos="720"/>
                <w:tab w:val="decimal" w:pos="966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5EE7946D" w14:textId="5D23FBDD" w:rsidR="007F695A" w:rsidRPr="00101A16" w:rsidRDefault="007071F3" w:rsidP="007F695A">
            <w:pPr>
              <w:pStyle w:val="3"/>
              <w:tabs>
                <w:tab w:val="clear" w:pos="360"/>
                <w:tab w:val="clear" w:pos="720"/>
                <w:tab w:val="decimal" w:pos="1080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1,079,432</w:t>
            </w:r>
          </w:p>
        </w:tc>
      </w:tr>
    </w:tbl>
    <w:p w14:paraId="0666637E" w14:textId="77777777" w:rsidR="007A1361" w:rsidRPr="00254A81" w:rsidRDefault="007A1361" w:rsidP="0085382E">
      <w:pPr>
        <w:rPr>
          <w:rFonts w:ascii="Angsana New" w:hAnsi="Angsana New"/>
          <w:sz w:val="30"/>
          <w:szCs w:val="30"/>
          <w:cs/>
        </w:rPr>
        <w:sectPr w:rsidR="007A1361" w:rsidRPr="00254A81" w:rsidSect="00B20969">
          <w:pgSz w:w="16834" w:h="11909" w:orient="landscape" w:code="9"/>
          <w:pgMar w:top="691" w:right="1444" w:bottom="576" w:left="1152" w:header="720" w:footer="720" w:gutter="0"/>
          <w:cols w:space="720"/>
          <w:docGrid w:linePitch="360"/>
        </w:sectPr>
      </w:pPr>
    </w:p>
    <w:p w14:paraId="21039BFD" w14:textId="55C0409E" w:rsidR="00630842" w:rsidRDefault="00630842" w:rsidP="004A6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FF0000"/>
          <w:sz w:val="30"/>
          <w:szCs w:val="30"/>
        </w:rPr>
      </w:pPr>
      <w:r w:rsidRPr="007641ED">
        <w:rPr>
          <w:rFonts w:ascii="Angsana New" w:hAnsi="Angsana New"/>
          <w:sz w:val="30"/>
          <w:szCs w:val="30"/>
          <w:cs/>
        </w:rPr>
        <w:lastRenderedPageBreak/>
        <w:t>ราคาทรัพย์สินของ</w:t>
      </w:r>
      <w:r w:rsidR="00371FC9" w:rsidRPr="007641ED">
        <w:rPr>
          <w:rFonts w:ascii="Angsana New" w:hAnsi="Angsana New"/>
          <w:sz w:val="30"/>
          <w:szCs w:val="30"/>
          <w:cs/>
        </w:rPr>
        <w:t>กลุ่ม</w:t>
      </w:r>
      <w:r w:rsidRPr="007641ED">
        <w:rPr>
          <w:rFonts w:ascii="Angsana New" w:hAnsi="Angsana New"/>
          <w:sz w:val="30"/>
          <w:szCs w:val="30"/>
          <w:cs/>
        </w:rPr>
        <w:t>บริษัทก่อนหักค่าเสื่อมราคาสะสมของอาคารและอุปกรณ์ ซึ่งได้คิดค่าเสื่อมราคาเต็มจำนวนแล้ว</w:t>
      </w:r>
      <w:r w:rsidRPr="007641ED">
        <w:rPr>
          <w:rFonts w:ascii="Angsana New" w:hAnsi="Angsana New"/>
          <w:sz w:val="30"/>
          <w:szCs w:val="30"/>
        </w:rPr>
        <w:t xml:space="preserve"> </w:t>
      </w:r>
      <w:r w:rsidRPr="007641ED">
        <w:rPr>
          <w:rFonts w:ascii="Angsana New" w:hAnsi="Angsana New"/>
          <w:sz w:val="30"/>
          <w:szCs w:val="30"/>
          <w:cs/>
        </w:rPr>
        <w:t xml:space="preserve">แต่ยังคงใช้งานจนถึง ณ วันที่ </w:t>
      </w:r>
      <w:r w:rsidRPr="007641ED">
        <w:rPr>
          <w:rFonts w:ascii="Angsana New" w:hAnsi="Angsana New"/>
          <w:sz w:val="30"/>
          <w:szCs w:val="30"/>
        </w:rPr>
        <w:t xml:space="preserve">31 </w:t>
      </w:r>
      <w:r w:rsidRPr="007641ED">
        <w:rPr>
          <w:rFonts w:ascii="Angsana New" w:hAnsi="Angsana New"/>
          <w:sz w:val="30"/>
          <w:szCs w:val="30"/>
          <w:cs/>
        </w:rPr>
        <w:t xml:space="preserve">มีนาคม </w:t>
      </w:r>
      <w:r w:rsidR="00450DDE" w:rsidRPr="007641ED">
        <w:rPr>
          <w:rFonts w:ascii="Angsana New" w:hAnsi="Angsana New"/>
          <w:sz w:val="30"/>
          <w:szCs w:val="30"/>
        </w:rPr>
        <w:t>256</w:t>
      </w:r>
      <w:r w:rsidR="00450DDE">
        <w:rPr>
          <w:rFonts w:ascii="Angsana New" w:hAnsi="Angsana New"/>
          <w:sz w:val="30"/>
          <w:szCs w:val="30"/>
        </w:rPr>
        <w:t>5</w:t>
      </w:r>
      <w:r w:rsidR="00450DDE" w:rsidRPr="007641ED">
        <w:rPr>
          <w:rFonts w:ascii="Angsana New" w:hAnsi="Angsana New"/>
          <w:sz w:val="30"/>
          <w:szCs w:val="30"/>
        </w:rPr>
        <w:t xml:space="preserve"> </w:t>
      </w:r>
      <w:r w:rsidR="009841D8" w:rsidRPr="007641ED">
        <w:rPr>
          <w:rFonts w:ascii="Angsana New" w:hAnsi="Angsana New"/>
          <w:sz w:val="30"/>
          <w:szCs w:val="30"/>
          <w:cs/>
        </w:rPr>
        <w:t>มีจำนวน</w:t>
      </w:r>
      <w:r w:rsidR="000D3FA9" w:rsidRPr="007641ED">
        <w:rPr>
          <w:rFonts w:ascii="Angsana New" w:hAnsi="Angsana New"/>
          <w:sz w:val="30"/>
          <w:szCs w:val="30"/>
        </w:rPr>
        <w:t xml:space="preserve"> </w:t>
      </w:r>
      <w:r w:rsidR="00E92332">
        <w:rPr>
          <w:rFonts w:ascii="Angsana New" w:hAnsi="Angsana New"/>
          <w:sz w:val="30"/>
          <w:szCs w:val="30"/>
        </w:rPr>
        <w:t>4,010</w:t>
      </w:r>
      <w:r w:rsidRPr="007641ED">
        <w:rPr>
          <w:rFonts w:ascii="Angsana New" w:hAnsi="Angsana New"/>
          <w:sz w:val="30"/>
          <w:szCs w:val="30"/>
        </w:rPr>
        <w:t xml:space="preserve"> </w:t>
      </w:r>
      <w:r w:rsidRPr="007641ED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7641ED">
        <w:rPr>
          <w:rFonts w:ascii="Angsana New" w:hAnsi="Angsana New"/>
          <w:i/>
          <w:iCs/>
          <w:sz w:val="30"/>
          <w:szCs w:val="30"/>
          <w:cs/>
        </w:rPr>
        <w:t>(</w:t>
      </w:r>
      <w:r w:rsidR="004D24C8" w:rsidRPr="007641ED">
        <w:rPr>
          <w:rFonts w:ascii="Angsana New" w:hAnsi="Angsana New"/>
          <w:i/>
          <w:iCs/>
          <w:sz w:val="30"/>
          <w:szCs w:val="30"/>
        </w:rPr>
        <w:t xml:space="preserve">31 </w:t>
      </w:r>
      <w:r w:rsidR="004D24C8" w:rsidRPr="007641ED">
        <w:rPr>
          <w:rFonts w:ascii="Angsana New" w:hAnsi="Angsana New"/>
          <w:i/>
          <w:iCs/>
          <w:sz w:val="30"/>
          <w:szCs w:val="30"/>
          <w:cs/>
        </w:rPr>
        <w:t xml:space="preserve">มีนาคม </w:t>
      </w:r>
      <w:r w:rsidR="00450DDE" w:rsidRPr="007641ED">
        <w:rPr>
          <w:rFonts w:ascii="Angsana New" w:hAnsi="Angsana New"/>
          <w:i/>
          <w:iCs/>
          <w:sz w:val="30"/>
          <w:szCs w:val="30"/>
        </w:rPr>
        <w:t>256</w:t>
      </w:r>
      <w:r w:rsidR="00450DDE">
        <w:rPr>
          <w:rFonts w:ascii="Angsana New" w:hAnsi="Angsana New"/>
          <w:i/>
          <w:iCs/>
          <w:sz w:val="30"/>
          <w:szCs w:val="30"/>
        </w:rPr>
        <w:t>4</w:t>
      </w:r>
      <w:r w:rsidRPr="007641ED">
        <w:rPr>
          <w:rFonts w:ascii="Angsana New" w:hAnsi="Angsana New"/>
          <w:i/>
          <w:iCs/>
          <w:sz w:val="30"/>
          <w:szCs w:val="30"/>
        </w:rPr>
        <w:t xml:space="preserve">: </w:t>
      </w:r>
      <w:r w:rsidR="006B0CCB" w:rsidRPr="007641ED">
        <w:rPr>
          <w:rFonts w:ascii="Angsana New" w:hAnsi="Angsana New"/>
          <w:i/>
          <w:iCs/>
          <w:sz w:val="30"/>
          <w:szCs w:val="30"/>
        </w:rPr>
        <w:t>3,</w:t>
      </w:r>
      <w:r w:rsidR="00450DDE">
        <w:rPr>
          <w:rFonts w:ascii="Angsana New" w:hAnsi="Angsana New"/>
          <w:i/>
          <w:iCs/>
          <w:sz w:val="30"/>
          <w:szCs w:val="30"/>
        </w:rPr>
        <w:t>998</w:t>
      </w:r>
      <w:r w:rsidR="00450DDE" w:rsidRPr="007641E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641ED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729F6FEF" w14:textId="1FDEFED7" w:rsidR="007641ED" w:rsidRDefault="007641ED" w:rsidP="004A6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8E33F85" w14:textId="787D8439" w:rsidR="007641ED" w:rsidRPr="00254A81" w:rsidRDefault="007641ED" w:rsidP="004A6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บริษัทไม่มีการนำสินทรัพย์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450DDE">
        <w:rPr>
          <w:rFonts w:ascii="Angsana New" w:hAnsi="Angsana New"/>
          <w:sz w:val="30"/>
          <w:szCs w:val="30"/>
        </w:rPr>
        <w:t xml:space="preserve">2565 </w:t>
      </w:r>
      <w:r w:rsidRPr="007641ED">
        <w:rPr>
          <w:rFonts w:ascii="Angsana New" w:hAnsi="Angsana New"/>
          <w:i/>
          <w:iCs/>
          <w:sz w:val="30"/>
          <w:szCs w:val="30"/>
        </w:rPr>
        <w:t>(</w:t>
      </w:r>
      <w:r w:rsidRPr="007641E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450DDE" w:rsidRPr="007641ED">
        <w:rPr>
          <w:rFonts w:ascii="Angsana New" w:hAnsi="Angsana New"/>
          <w:i/>
          <w:iCs/>
          <w:sz w:val="30"/>
          <w:szCs w:val="30"/>
        </w:rPr>
        <w:t>256</w:t>
      </w:r>
      <w:r w:rsidR="00450DDE">
        <w:rPr>
          <w:rFonts w:ascii="Angsana New" w:hAnsi="Angsana New"/>
          <w:i/>
          <w:iCs/>
          <w:sz w:val="30"/>
          <w:szCs w:val="30"/>
        </w:rPr>
        <w:t>4</w:t>
      </w:r>
      <w:r w:rsidR="00450DDE" w:rsidRPr="007641ED">
        <w:rPr>
          <w:rFonts w:ascii="Angsana New" w:hAnsi="Angsana New"/>
          <w:i/>
          <w:iCs/>
          <w:sz w:val="30"/>
          <w:szCs w:val="30"/>
        </w:rPr>
        <w:t xml:space="preserve"> </w:t>
      </w:r>
      <w:r w:rsidRPr="007641ED">
        <w:rPr>
          <w:rFonts w:ascii="Angsana New" w:hAnsi="Angsana New"/>
          <w:i/>
          <w:iCs/>
          <w:sz w:val="30"/>
          <w:szCs w:val="30"/>
        </w:rPr>
        <w:t xml:space="preserve">: </w:t>
      </w:r>
      <w:r w:rsidRPr="007641ED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Pr="007641ED"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ไปค้ำประกันวงเงินสินเชื่อที่ได้รับจากสถาบันการเงิน</w:t>
      </w:r>
    </w:p>
    <w:p w14:paraId="736283AA" w14:textId="77777777" w:rsidR="007641ED" w:rsidRPr="00254A81" w:rsidRDefault="007641ED" w:rsidP="000D3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6EC4167" w14:textId="024667C3" w:rsidR="000D3FA9" w:rsidRDefault="00716259" w:rsidP="000D3FA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  <w:lang w:val="en-US"/>
        </w:rPr>
      </w:pPr>
      <w:r w:rsidRPr="00254A81">
        <w:rPr>
          <w:rFonts w:ascii="Angsana New" w:hAnsi="Angsana New"/>
          <w:sz w:val="30"/>
          <w:szCs w:val="30"/>
          <w:u w:val="none"/>
        </w:rPr>
        <w:t>1</w:t>
      </w:r>
      <w:r w:rsidR="001F3019">
        <w:rPr>
          <w:rFonts w:ascii="Angsana New" w:hAnsi="Angsana New"/>
          <w:sz w:val="30"/>
          <w:szCs w:val="30"/>
          <w:u w:val="none"/>
          <w:lang w:val="en-US"/>
        </w:rPr>
        <w:t>2</w:t>
      </w:r>
      <w:r w:rsidR="00B54FC4" w:rsidRPr="00254A81">
        <w:rPr>
          <w:rFonts w:ascii="Angsana New" w:hAnsi="Angsana New"/>
          <w:sz w:val="30"/>
          <w:szCs w:val="30"/>
          <w:u w:val="none"/>
        </w:rPr>
        <w:tab/>
      </w:r>
      <w:r w:rsidR="000D3FA9">
        <w:rPr>
          <w:rFonts w:ascii="Angsana New" w:hAnsi="Angsana New" w:hint="cs"/>
          <w:sz w:val="30"/>
          <w:szCs w:val="30"/>
          <w:u w:val="none"/>
          <w:cs/>
          <w:lang w:val="en-US"/>
        </w:rPr>
        <w:t>เจ้าหนี้การค้า</w:t>
      </w:r>
    </w:p>
    <w:tbl>
      <w:tblPr>
        <w:tblW w:w="92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900"/>
        <w:gridCol w:w="1073"/>
        <w:gridCol w:w="265"/>
        <w:gridCol w:w="1086"/>
      </w:tblGrid>
      <w:tr w:rsidR="000D3FA9" w:rsidRPr="00BB3056" w14:paraId="15607B65" w14:textId="77777777" w:rsidTr="00BD66A4">
        <w:tc>
          <w:tcPr>
            <w:tcW w:w="3206" w:type="pct"/>
          </w:tcPr>
          <w:p w14:paraId="1E6E524E" w14:textId="77777777" w:rsidR="000D3FA9" w:rsidRPr="00BB3056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</w:tcPr>
          <w:p w14:paraId="09582BDE" w14:textId="77777777" w:rsidR="000D3FA9" w:rsidRPr="00BB3056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1697999A" w14:textId="77777777" w:rsidR="000D3FA9" w:rsidRPr="00BB3056" w:rsidRDefault="000D3FA9" w:rsidP="007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</w:t>
            </w:r>
          </w:p>
          <w:p w14:paraId="50EC5407" w14:textId="70F3EEB5" w:rsidR="000D3FA9" w:rsidRPr="00BB3056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D3FA9" w:rsidRPr="00BB3056" w14:paraId="18FD6EF5" w14:textId="77777777" w:rsidTr="00BD66A4">
        <w:tc>
          <w:tcPr>
            <w:tcW w:w="3206" w:type="pct"/>
          </w:tcPr>
          <w:p w14:paraId="316A85EB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" w:type="pct"/>
          </w:tcPr>
          <w:p w14:paraId="5EA05300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9" w:type="pct"/>
          </w:tcPr>
          <w:p w14:paraId="479CFD8B" w14:textId="62074A6D" w:rsidR="000D3FA9" w:rsidRPr="00ED0A7A" w:rsidRDefault="00450DDE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3" w:type="pct"/>
          </w:tcPr>
          <w:p w14:paraId="6CB78F77" w14:textId="77777777" w:rsidR="000D3FA9" w:rsidRPr="00BB3056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907BD7E" w14:textId="4CBF2658" w:rsidR="000D3FA9" w:rsidRPr="00ED0A7A" w:rsidRDefault="00450DDE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0D3FA9" w:rsidRPr="00BB3056" w14:paraId="2782B6CC" w14:textId="77777777" w:rsidTr="00BD66A4">
        <w:tc>
          <w:tcPr>
            <w:tcW w:w="3206" w:type="pct"/>
          </w:tcPr>
          <w:p w14:paraId="4D965ADC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" w:type="pct"/>
          </w:tcPr>
          <w:p w14:paraId="1C288A0F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5A4516A6" w14:textId="77777777" w:rsidR="000D3FA9" w:rsidRPr="00BB3056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0DDE" w:rsidRPr="00BB3056" w14:paraId="3CF8A815" w14:textId="77777777" w:rsidTr="00BD66A4">
        <w:tc>
          <w:tcPr>
            <w:tcW w:w="3206" w:type="pct"/>
          </w:tcPr>
          <w:p w14:paraId="5CAB7771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6" w:type="pct"/>
          </w:tcPr>
          <w:p w14:paraId="391200E5" w14:textId="5C2EDA47" w:rsidR="00450DDE" w:rsidRPr="00ED0A7A" w:rsidRDefault="001F3019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579" w:type="pct"/>
          </w:tcPr>
          <w:p w14:paraId="02B918AD" w14:textId="0C78CD9B" w:rsidR="00450DDE" w:rsidRPr="00BB3056" w:rsidRDefault="001F3019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1,696,583</w:t>
            </w:r>
          </w:p>
        </w:tc>
        <w:tc>
          <w:tcPr>
            <w:tcW w:w="143" w:type="pct"/>
          </w:tcPr>
          <w:p w14:paraId="11F46344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790E6F1" w14:textId="117477CC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673,374</w:t>
            </w:r>
          </w:p>
        </w:tc>
      </w:tr>
      <w:tr w:rsidR="00450DDE" w:rsidRPr="00BB3056" w14:paraId="23F4D687" w14:textId="77777777" w:rsidTr="00BD66A4">
        <w:tc>
          <w:tcPr>
            <w:tcW w:w="3206" w:type="pct"/>
          </w:tcPr>
          <w:p w14:paraId="2A550320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6" w:type="pct"/>
          </w:tcPr>
          <w:p w14:paraId="1A659FC5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47AF046F" w14:textId="3C248156" w:rsidR="00450DDE" w:rsidRPr="00BB3056" w:rsidRDefault="001F3019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574,992</w:t>
            </w:r>
          </w:p>
        </w:tc>
        <w:tc>
          <w:tcPr>
            <w:tcW w:w="143" w:type="pct"/>
          </w:tcPr>
          <w:p w14:paraId="2049F530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504FE444" w14:textId="5F828ADF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414,028</w:t>
            </w:r>
          </w:p>
        </w:tc>
      </w:tr>
      <w:tr w:rsidR="00450DDE" w:rsidRPr="00BB3056" w14:paraId="4BA46F22" w14:textId="77777777" w:rsidTr="00BD66A4">
        <w:tc>
          <w:tcPr>
            <w:tcW w:w="3206" w:type="pct"/>
          </w:tcPr>
          <w:p w14:paraId="02D6BA03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6" w:type="pct"/>
          </w:tcPr>
          <w:p w14:paraId="02AAA4B7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677DA69F" w14:textId="2E16638E" w:rsidR="00450DDE" w:rsidRPr="00BB3056" w:rsidRDefault="001F3019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2,271,575</w:t>
            </w:r>
          </w:p>
        </w:tc>
        <w:tc>
          <w:tcPr>
            <w:tcW w:w="143" w:type="pct"/>
          </w:tcPr>
          <w:p w14:paraId="5A6DFDB1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48AA62FD" w14:textId="2BF6108F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1,087,402</w:t>
            </w:r>
          </w:p>
        </w:tc>
      </w:tr>
    </w:tbl>
    <w:p w14:paraId="18E241C8" w14:textId="77777777" w:rsidR="000D3FA9" w:rsidRPr="000D3FA9" w:rsidRDefault="000D3FA9" w:rsidP="000D3FA9">
      <w:pPr>
        <w:rPr>
          <w:lang w:val="x-none" w:eastAsia="x-none"/>
        </w:rPr>
      </w:pPr>
    </w:p>
    <w:p w14:paraId="31DDC853" w14:textId="19E60CDA" w:rsidR="000D3FA9" w:rsidRDefault="000D3FA9" w:rsidP="000D3FA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 w:rsidRPr="00254A81">
        <w:rPr>
          <w:rFonts w:ascii="Angsana New" w:hAnsi="Angsana New"/>
          <w:sz w:val="30"/>
          <w:szCs w:val="30"/>
          <w:u w:val="none"/>
        </w:rPr>
        <w:t>1</w:t>
      </w:r>
      <w:r w:rsidR="001F3019">
        <w:rPr>
          <w:rFonts w:ascii="Angsana New" w:hAnsi="Angsana New"/>
          <w:sz w:val="30"/>
          <w:szCs w:val="30"/>
          <w:u w:val="none"/>
          <w:lang w:val="en-US"/>
        </w:rPr>
        <w:t>3</w:t>
      </w:r>
      <w:r w:rsidRPr="00254A81">
        <w:rPr>
          <w:rFonts w:ascii="Angsana New" w:hAnsi="Angsana New"/>
          <w:sz w:val="30"/>
          <w:szCs w:val="30"/>
          <w:u w:val="none"/>
        </w:rPr>
        <w:tab/>
      </w:r>
      <w:r>
        <w:rPr>
          <w:rFonts w:ascii="Angsana New" w:hAnsi="Angsana New" w:hint="cs"/>
          <w:sz w:val="30"/>
          <w:szCs w:val="30"/>
          <w:u w:val="none"/>
          <w:cs/>
        </w:rPr>
        <w:t>เจ้าหนี้อื่น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12"/>
        <w:gridCol w:w="1081"/>
        <w:gridCol w:w="237"/>
        <w:gridCol w:w="1112"/>
        <w:gridCol w:w="265"/>
        <w:gridCol w:w="1085"/>
        <w:gridCol w:w="265"/>
        <w:gridCol w:w="1083"/>
      </w:tblGrid>
      <w:tr w:rsidR="000D3FA9" w:rsidRPr="00BB3056" w14:paraId="39E92B70" w14:textId="77777777" w:rsidTr="00BD66A4">
        <w:tc>
          <w:tcPr>
            <w:tcW w:w="1796" w:type="pct"/>
          </w:tcPr>
          <w:p w14:paraId="3CCF28D3" w14:textId="77777777" w:rsidR="000D3FA9" w:rsidRPr="00BB3056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8" w:type="pct"/>
          </w:tcPr>
          <w:p w14:paraId="725E0BA7" w14:textId="77777777" w:rsidR="000D3FA9" w:rsidRPr="00BB3056" w:rsidRDefault="000D3FA9" w:rsidP="007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1CF2002E" w14:textId="59197F7A" w:rsidR="000D3FA9" w:rsidRPr="00BB3056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AFD9797" w14:textId="77777777" w:rsidR="000D3FA9" w:rsidRPr="00BB3056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3DAD3C25" w14:textId="423C508C" w:rsidR="000D3FA9" w:rsidRPr="00BB3056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0DDE" w:rsidRPr="00BB3056" w14:paraId="43770B17" w14:textId="77777777" w:rsidTr="00BD66A4">
        <w:tc>
          <w:tcPr>
            <w:tcW w:w="1796" w:type="pct"/>
          </w:tcPr>
          <w:p w14:paraId="413432EA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38" w:type="pct"/>
          </w:tcPr>
          <w:p w14:paraId="0A9222F0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3" w:type="pct"/>
          </w:tcPr>
          <w:p w14:paraId="23530231" w14:textId="2987C4F0" w:rsidR="00450DDE" w:rsidRPr="00ED0A7A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28" w:type="pct"/>
          </w:tcPr>
          <w:p w14:paraId="4287E3B3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723711F5" w14:textId="589AF870" w:rsidR="00450DDE" w:rsidRPr="00ED0A7A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43" w:type="pct"/>
          </w:tcPr>
          <w:p w14:paraId="45B8CC3B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5" w:type="pct"/>
          </w:tcPr>
          <w:p w14:paraId="5D7FC062" w14:textId="4C39C4F1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3" w:type="pct"/>
          </w:tcPr>
          <w:p w14:paraId="09045E59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7A441A5" w14:textId="5F452CBD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450DDE" w:rsidRPr="00BB3056" w14:paraId="603C6F73" w14:textId="77777777" w:rsidTr="00BD66A4">
        <w:tc>
          <w:tcPr>
            <w:tcW w:w="1796" w:type="pct"/>
          </w:tcPr>
          <w:p w14:paraId="48F15B61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38" w:type="pct"/>
          </w:tcPr>
          <w:p w14:paraId="6E4B72E6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6" w:type="pct"/>
            <w:gridSpan w:val="7"/>
          </w:tcPr>
          <w:p w14:paraId="5F83D983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0DDE" w:rsidRPr="00BB3056" w14:paraId="615EF2B3" w14:textId="77777777" w:rsidTr="00BD66A4">
        <w:tc>
          <w:tcPr>
            <w:tcW w:w="1796" w:type="pct"/>
          </w:tcPr>
          <w:p w14:paraId="098C6818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8" w:type="pct"/>
          </w:tcPr>
          <w:p w14:paraId="6A8227F9" w14:textId="7BD22AAB" w:rsidR="00450DDE" w:rsidRPr="00BB3056" w:rsidRDefault="001F3019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E4471B2" w14:textId="48BBE46C" w:rsidR="00450DDE" w:rsidRPr="00BB3056" w:rsidRDefault="001F3019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12,592</w:t>
            </w:r>
          </w:p>
        </w:tc>
        <w:tc>
          <w:tcPr>
            <w:tcW w:w="128" w:type="pct"/>
          </w:tcPr>
          <w:p w14:paraId="42CA8544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6E67661B" w14:textId="6B36D84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22,532</w:t>
            </w:r>
          </w:p>
        </w:tc>
        <w:tc>
          <w:tcPr>
            <w:tcW w:w="143" w:type="pct"/>
          </w:tcPr>
          <w:p w14:paraId="0FC502F0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40E5EAC" w14:textId="3213FBDA" w:rsidR="00450DDE" w:rsidRPr="00BB3056" w:rsidRDefault="001F3019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12,592</w:t>
            </w:r>
          </w:p>
        </w:tc>
        <w:tc>
          <w:tcPr>
            <w:tcW w:w="143" w:type="pct"/>
          </w:tcPr>
          <w:p w14:paraId="0652A9C8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C480119" w14:textId="43B1AEF0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22,532</w:t>
            </w:r>
          </w:p>
        </w:tc>
      </w:tr>
      <w:tr w:rsidR="00450DDE" w:rsidRPr="00BB3056" w14:paraId="6A26CD4E" w14:textId="77777777" w:rsidTr="00ED0A7A">
        <w:tc>
          <w:tcPr>
            <w:tcW w:w="1796" w:type="pct"/>
          </w:tcPr>
          <w:p w14:paraId="129195F8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8" w:type="pct"/>
          </w:tcPr>
          <w:p w14:paraId="763315DF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20DAF07E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A48DB95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14:paraId="281C9362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B4EEF8A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vAlign w:val="bottom"/>
          </w:tcPr>
          <w:p w14:paraId="4E487246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C54CC0F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14:paraId="6C25331D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0DDE" w:rsidRPr="00BB3056" w14:paraId="26F82537" w14:textId="77777777" w:rsidTr="00BD66A4">
        <w:tc>
          <w:tcPr>
            <w:tcW w:w="1796" w:type="pct"/>
          </w:tcPr>
          <w:p w14:paraId="6D9F0738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8" w:type="pct"/>
          </w:tcPr>
          <w:p w14:paraId="08E4E00A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4F739A4D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20F35E6E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37A6F5D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B0F0E9C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0BB06FFC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AC4CD06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AFA14AE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3019" w:rsidRPr="00BB3056" w14:paraId="6695946A" w14:textId="77777777" w:rsidTr="00BD66A4">
        <w:tc>
          <w:tcPr>
            <w:tcW w:w="1796" w:type="pct"/>
          </w:tcPr>
          <w:p w14:paraId="18B865D5" w14:textId="77777777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เจ้าหนี้อื่นค่าซื้อเครื่องจักรและอุปกรณ์</w:t>
            </w:r>
          </w:p>
        </w:tc>
        <w:tc>
          <w:tcPr>
            <w:tcW w:w="438" w:type="pct"/>
          </w:tcPr>
          <w:p w14:paraId="75274E5A" w14:textId="77777777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7FF5D8D0" w14:textId="129117BD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49,372</w:t>
            </w:r>
          </w:p>
        </w:tc>
        <w:tc>
          <w:tcPr>
            <w:tcW w:w="128" w:type="pct"/>
          </w:tcPr>
          <w:p w14:paraId="158BA92A" w14:textId="77777777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29E55EA4" w14:textId="63486C60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40,894</w:t>
            </w:r>
          </w:p>
        </w:tc>
        <w:tc>
          <w:tcPr>
            <w:tcW w:w="143" w:type="pct"/>
          </w:tcPr>
          <w:p w14:paraId="5F6C7DC3" w14:textId="77777777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02186EB" w14:textId="6C7279FC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49,372</w:t>
            </w:r>
          </w:p>
        </w:tc>
        <w:tc>
          <w:tcPr>
            <w:tcW w:w="143" w:type="pct"/>
          </w:tcPr>
          <w:p w14:paraId="0141C07D" w14:textId="77777777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2822A17" w14:textId="7EBEB3F3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40,894</w:t>
            </w:r>
          </w:p>
        </w:tc>
      </w:tr>
      <w:tr w:rsidR="001F3019" w:rsidRPr="00BB3056" w14:paraId="38F373CC" w14:textId="77777777" w:rsidTr="00BD66A4">
        <w:tc>
          <w:tcPr>
            <w:tcW w:w="1796" w:type="pct"/>
          </w:tcPr>
          <w:p w14:paraId="136B8692" w14:textId="77777777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438" w:type="pct"/>
          </w:tcPr>
          <w:p w14:paraId="1F163D46" w14:textId="77777777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3395CAE" w14:textId="750A77C5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35,134</w:t>
            </w:r>
          </w:p>
        </w:tc>
        <w:tc>
          <w:tcPr>
            <w:tcW w:w="128" w:type="pct"/>
          </w:tcPr>
          <w:p w14:paraId="3AA5462B" w14:textId="77777777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7181B9FB" w14:textId="2DA1C292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21,859</w:t>
            </w:r>
          </w:p>
        </w:tc>
        <w:tc>
          <w:tcPr>
            <w:tcW w:w="143" w:type="pct"/>
          </w:tcPr>
          <w:p w14:paraId="18C8D4A3" w14:textId="77777777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B922DD4" w14:textId="31B21436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35,134</w:t>
            </w:r>
          </w:p>
        </w:tc>
        <w:tc>
          <w:tcPr>
            <w:tcW w:w="143" w:type="pct"/>
          </w:tcPr>
          <w:p w14:paraId="61F51C31" w14:textId="77777777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3477F83" w14:textId="17BE25CD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21,859</w:t>
            </w:r>
          </w:p>
        </w:tc>
      </w:tr>
      <w:tr w:rsidR="001F3019" w:rsidRPr="00BB3056" w14:paraId="0A20DB76" w14:textId="77777777" w:rsidTr="00BD66A4">
        <w:tc>
          <w:tcPr>
            <w:tcW w:w="1796" w:type="pct"/>
          </w:tcPr>
          <w:p w14:paraId="6EAE1D37" w14:textId="77777777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ค่าคดีฟ้องร้องค้างจ่าย</w:t>
            </w:r>
          </w:p>
        </w:tc>
        <w:tc>
          <w:tcPr>
            <w:tcW w:w="438" w:type="pct"/>
          </w:tcPr>
          <w:p w14:paraId="28A3CB75" w14:textId="77777777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2EC10060" w14:textId="74BCD634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17,386</w:t>
            </w:r>
          </w:p>
        </w:tc>
        <w:tc>
          <w:tcPr>
            <w:tcW w:w="128" w:type="pct"/>
          </w:tcPr>
          <w:p w14:paraId="3D38378B" w14:textId="77777777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0B7B314" w14:textId="0B727398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20,186</w:t>
            </w:r>
          </w:p>
        </w:tc>
        <w:tc>
          <w:tcPr>
            <w:tcW w:w="143" w:type="pct"/>
          </w:tcPr>
          <w:p w14:paraId="125DC91B" w14:textId="77777777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2F8C52F" w14:textId="40C93482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17,386</w:t>
            </w:r>
          </w:p>
        </w:tc>
        <w:tc>
          <w:tcPr>
            <w:tcW w:w="143" w:type="pct"/>
          </w:tcPr>
          <w:p w14:paraId="0CB174A5" w14:textId="77777777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ED485E2" w14:textId="01F0321A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20,186</w:t>
            </w:r>
          </w:p>
        </w:tc>
      </w:tr>
      <w:tr w:rsidR="001F3019" w:rsidRPr="00BB3056" w14:paraId="0304ADF6" w14:textId="77777777" w:rsidTr="00BD66A4">
        <w:tc>
          <w:tcPr>
            <w:tcW w:w="1796" w:type="pct"/>
          </w:tcPr>
          <w:p w14:paraId="299005BA" w14:textId="77777777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ค่าที่ปรึกษาค้างจ่าย</w:t>
            </w:r>
          </w:p>
        </w:tc>
        <w:tc>
          <w:tcPr>
            <w:tcW w:w="438" w:type="pct"/>
          </w:tcPr>
          <w:p w14:paraId="15386B78" w14:textId="77777777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07F853B" w14:textId="76BEBEDF" w:rsidR="001F3019" w:rsidRPr="00ED0A7A" w:rsidRDefault="001F3019" w:rsidP="00ED0A7A">
            <w:pPr>
              <w:pStyle w:val="3"/>
              <w:tabs>
                <w:tab w:val="clear" w:pos="360"/>
                <w:tab w:val="clear" w:pos="720"/>
                <w:tab w:val="decimal" w:pos="668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</w:tcPr>
          <w:p w14:paraId="2726E979" w14:textId="77777777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AD793E9" w14:textId="0EAD7065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15,530</w:t>
            </w:r>
          </w:p>
        </w:tc>
        <w:tc>
          <w:tcPr>
            <w:tcW w:w="143" w:type="pct"/>
          </w:tcPr>
          <w:p w14:paraId="5B521A06" w14:textId="77777777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77BD43D9" w14:textId="2EBD9527" w:rsidR="001F3019" w:rsidRPr="00ED0A7A" w:rsidRDefault="001F3019" w:rsidP="00ED0A7A">
            <w:pPr>
              <w:pStyle w:val="3"/>
              <w:tabs>
                <w:tab w:val="clear" w:pos="360"/>
                <w:tab w:val="clear" w:pos="720"/>
                <w:tab w:val="decimal" w:pos="668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32E0DCB6" w14:textId="77777777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77FF5C6" w14:textId="3A0FD76E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15,530</w:t>
            </w:r>
          </w:p>
        </w:tc>
      </w:tr>
      <w:tr w:rsidR="001F3019" w:rsidRPr="00BB3056" w14:paraId="1ECE5F32" w14:textId="77777777" w:rsidTr="00BD66A4">
        <w:tc>
          <w:tcPr>
            <w:tcW w:w="1796" w:type="pct"/>
          </w:tcPr>
          <w:p w14:paraId="659261C0" w14:textId="77777777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ค่าบริการค้างจ่าย</w:t>
            </w:r>
          </w:p>
        </w:tc>
        <w:tc>
          <w:tcPr>
            <w:tcW w:w="438" w:type="pct"/>
          </w:tcPr>
          <w:p w14:paraId="3BBCE31C" w14:textId="77777777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58618A47" w14:textId="0CC85DC6" w:rsidR="001F3019" w:rsidRPr="00562AC4" w:rsidRDefault="001F3019" w:rsidP="00ED0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25,913</w:t>
            </w:r>
          </w:p>
        </w:tc>
        <w:tc>
          <w:tcPr>
            <w:tcW w:w="128" w:type="pct"/>
          </w:tcPr>
          <w:p w14:paraId="3102AF38" w14:textId="77777777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F08C09F" w14:textId="7DC21AFD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13,213</w:t>
            </w:r>
          </w:p>
        </w:tc>
        <w:tc>
          <w:tcPr>
            <w:tcW w:w="143" w:type="pct"/>
          </w:tcPr>
          <w:p w14:paraId="1DD28654" w14:textId="77777777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07813F1" w14:textId="1A92669B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25,913</w:t>
            </w:r>
          </w:p>
        </w:tc>
        <w:tc>
          <w:tcPr>
            <w:tcW w:w="143" w:type="pct"/>
          </w:tcPr>
          <w:p w14:paraId="09A1CCB6" w14:textId="77777777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F371286" w14:textId="7D77042C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13,213</w:t>
            </w:r>
          </w:p>
        </w:tc>
      </w:tr>
      <w:tr w:rsidR="001F3019" w:rsidRPr="00BB3056" w14:paraId="37C1A70C" w14:textId="77777777" w:rsidTr="00BD66A4">
        <w:tc>
          <w:tcPr>
            <w:tcW w:w="1796" w:type="pct"/>
          </w:tcPr>
          <w:p w14:paraId="6E26C3B3" w14:textId="77777777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438" w:type="pct"/>
          </w:tcPr>
          <w:p w14:paraId="602E8F41" w14:textId="77777777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53A99BC" w14:textId="59E81135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6,377</w:t>
            </w:r>
          </w:p>
        </w:tc>
        <w:tc>
          <w:tcPr>
            <w:tcW w:w="128" w:type="pct"/>
          </w:tcPr>
          <w:p w14:paraId="6428BB6E" w14:textId="77777777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09AB47CD" w14:textId="36E8F698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9,149</w:t>
            </w:r>
          </w:p>
        </w:tc>
        <w:tc>
          <w:tcPr>
            <w:tcW w:w="143" w:type="pct"/>
          </w:tcPr>
          <w:p w14:paraId="0AEE38FA" w14:textId="77777777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700C7674" w14:textId="224904FB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6,377</w:t>
            </w:r>
          </w:p>
        </w:tc>
        <w:tc>
          <w:tcPr>
            <w:tcW w:w="143" w:type="pct"/>
          </w:tcPr>
          <w:p w14:paraId="292943B7" w14:textId="77777777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F179BD3" w14:textId="6650C9E7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9,149</w:t>
            </w:r>
          </w:p>
        </w:tc>
      </w:tr>
      <w:tr w:rsidR="001F3019" w:rsidRPr="00BB3056" w14:paraId="60D23C4A" w14:textId="77777777" w:rsidTr="00BD66A4">
        <w:tc>
          <w:tcPr>
            <w:tcW w:w="1796" w:type="pct"/>
          </w:tcPr>
          <w:p w14:paraId="1B325672" w14:textId="77777777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438" w:type="pct"/>
          </w:tcPr>
          <w:p w14:paraId="752B1A25" w14:textId="77777777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196E944" w14:textId="445E9003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44,605</w:t>
            </w:r>
          </w:p>
        </w:tc>
        <w:tc>
          <w:tcPr>
            <w:tcW w:w="128" w:type="pct"/>
          </w:tcPr>
          <w:p w14:paraId="657F97DD" w14:textId="77777777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6AF1E208" w14:textId="7AC7AEE9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43,373</w:t>
            </w:r>
          </w:p>
        </w:tc>
        <w:tc>
          <w:tcPr>
            <w:tcW w:w="143" w:type="pct"/>
          </w:tcPr>
          <w:p w14:paraId="5C794A8F" w14:textId="77777777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42E4151" w14:textId="598E0918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44,314</w:t>
            </w:r>
          </w:p>
        </w:tc>
        <w:tc>
          <w:tcPr>
            <w:tcW w:w="143" w:type="pct"/>
          </w:tcPr>
          <w:p w14:paraId="6D8C9372" w14:textId="77777777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5016025" w14:textId="38FFBFA7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43,108</w:t>
            </w:r>
          </w:p>
        </w:tc>
      </w:tr>
      <w:tr w:rsidR="001F3019" w:rsidRPr="00BB3056" w14:paraId="73DE04B0" w14:textId="77777777" w:rsidTr="00BD66A4">
        <w:tc>
          <w:tcPr>
            <w:tcW w:w="1796" w:type="pct"/>
          </w:tcPr>
          <w:p w14:paraId="7C5FBC58" w14:textId="77777777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8" w:type="pct"/>
          </w:tcPr>
          <w:p w14:paraId="7FC97786" w14:textId="77777777" w:rsidR="001F3019" w:rsidRPr="00BB3056" w:rsidRDefault="001F3019" w:rsidP="00ED0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EFB3DBF" w14:textId="46682CA7" w:rsidR="001F3019" w:rsidRPr="00BB3056" w:rsidRDefault="001F3019" w:rsidP="00ED0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178,787</w:t>
            </w:r>
          </w:p>
        </w:tc>
        <w:tc>
          <w:tcPr>
            <w:tcW w:w="128" w:type="pct"/>
          </w:tcPr>
          <w:p w14:paraId="377CC225" w14:textId="77777777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4830E5B9" w14:textId="2585EB58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164,204</w:t>
            </w:r>
          </w:p>
        </w:tc>
        <w:tc>
          <w:tcPr>
            <w:tcW w:w="143" w:type="pct"/>
          </w:tcPr>
          <w:p w14:paraId="16E9D3B5" w14:textId="77777777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36B9701" w14:textId="1DA25F4B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178,496</w:t>
            </w:r>
          </w:p>
        </w:tc>
        <w:tc>
          <w:tcPr>
            <w:tcW w:w="143" w:type="pct"/>
          </w:tcPr>
          <w:p w14:paraId="718CC971" w14:textId="77777777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118EA37" w14:textId="792E8F4B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163,939</w:t>
            </w:r>
          </w:p>
        </w:tc>
      </w:tr>
      <w:tr w:rsidR="001F3019" w:rsidRPr="00BB3056" w14:paraId="795E2C3C" w14:textId="77777777" w:rsidTr="00BD66A4">
        <w:tc>
          <w:tcPr>
            <w:tcW w:w="1796" w:type="pct"/>
          </w:tcPr>
          <w:p w14:paraId="2766C36F" w14:textId="77777777" w:rsidR="001F3019" w:rsidRPr="00BB3056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8" w:type="pct"/>
          </w:tcPr>
          <w:p w14:paraId="2C643797" w14:textId="77777777" w:rsidR="001F3019" w:rsidRPr="00BB3056" w:rsidRDefault="001F3019" w:rsidP="00ED0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BB57386" w14:textId="0A3C224A" w:rsidR="001F3019" w:rsidRPr="001F3019" w:rsidRDefault="001F3019" w:rsidP="00ED0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191,379</w:t>
            </w:r>
          </w:p>
        </w:tc>
        <w:tc>
          <w:tcPr>
            <w:tcW w:w="128" w:type="pct"/>
          </w:tcPr>
          <w:p w14:paraId="1B1DA317" w14:textId="77777777" w:rsidR="001F3019" w:rsidRPr="001F3019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5B0660CD" w14:textId="3FFC360B" w:rsidR="001F3019" w:rsidRPr="001F3019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0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186,736</w:t>
            </w:r>
          </w:p>
        </w:tc>
        <w:tc>
          <w:tcPr>
            <w:tcW w:w="143" w:type="pct"/>
          </w:tcPr>
          <w:p w14:paraId="1EBC8233" w14:textId="77777777" w:rsidR="001F3019" w:rsidRPr="001F3019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0DB9D51" w14:textId="49B21093" w:rsidR="001F3019" w:rsidRPr="001F3019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191,088</w:t>
            </w:r>
          </w:p>
        </w:tc>
        <w:tc>
          <w:tcPr>
            <w:tcW w:w="143" w:type="pct"/>
          </w:tcPr>
          <w:p w14:paraId="442F0E82" w14:textId="77777777" w:rsidR="001F3019" w:rsidRPr="001F3019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C4C6226" w14:textId="4F32A34E" w:rsidR="001F3019" w:rsidRPr="001F3019" w:rsidRDefault="001F3019" w:rsidP="001F3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0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186,471</w:t>
            </w:r>
          </w:p>
        </w:tc>
      </w:tr>
    </w:tbl>
    <w:p w14:paraId="4A3EBFB5" w14:textId="77777777" w:rsidR="003747CB" w:rsidRDefault="003747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x-none"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6F52B32" w14:textId="64AFC13F" w:rsidR="0009250D" w:rsidRDefault="000D3FA9" w:rsidP="000D3FA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  <w:lang w:val="en-US"/>
        </w:rPr>
      </w:pPr>
      <w:r w:rsidRPr="00254A81">
        <w:rPr>
          <w:rFonts w:ascii="Angsana New" w:hAnsi="Angsana New"/>
          <w:sz w:val="30"/>
          <w:szCs w:val="30"/>
          <w:u w:val="none"/>
        </w:rPr>
        <w:lastRenderedPageBreak/>
        <w:t>1</w:t>
      </w:r>
      <w:r w:rsidR="001F3019">
        <w:rPr>
          <w:rFonts w:ascii="Angsana New" w:hAnsi="Angsana New"/>
          <w:sz w:val="30"/>
          <w:szCs w:val="30"/>
          <w:u w:val="none"/>
          <w:lang w:val="en-US"/>
        </w:rPr>
        <w:t>4</w:t>
      </w:r>
      <w:r w:rsidRPr="00254A81">
        <w:rPr>
          <w:rFonts w:ascii="Angsana New" w:hAnsi="Angsana New"/>
          <w:sz w:val="30"/>
          <w:szCs w:val="30"/>
          <w:u w:val="none"/>
        </w:rPr>
        <w:tab/>
      </w:r>
      <w:r w:rsidR="0009250D">
        <w:rPr>
          <w:rFonts w:ascii="Angsana New" w:hAnsi="Angsana New" w:hint="cs"/>
          <w:sz w:val="30"/>
          <w:szCs w:val="30"/>
          <w:u w:val="none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5083DC6F" w14:textId="6DAC6A7C" w:rsidR="0009250D" w:rsidRDefault="0009250D" w:rsidP="0009250D">
      <w:pPr>
        <w:rPr>
          <w:lang w:eastAsia="x-none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77"/>
        <w:gridCol w:w="180"/>
        <w:gridCol w:w="1323"/>
      </w:tblGrid>
      <w:tr w:rsidR="0009250D" w:rsidRPr="00BB3056" w14:paraId="6C75A091" w14:textId="77777777" w:rsidTr="00BD66A4">
        <w:trPr>
          <w:cantSplit/>
          <w:tblHeader/>
        </w:trPr>
        <w:tc>
          <w:tcPr>
            <w:tcW w:w="6210" w:type="dxa"/>
          </w:tcPr>
          <w:p w14:paraId="75F7CBC0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880" w:type="dxa"/>
            <w:gridSpan w:val="3"/>
          </w:tcPr>
          <w:p w14:paraId="3E507C90" w14:textId="777777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</w:t>
            </w:r>
          </w:p>
          <w:p w14:paraId="30C764E0" w14:textId="0FB12F3C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50DDE" w:rsidRPr="00BB3056" w14:paraId="73611426" w14:textId="77777777" w:rsidTr="00BD66A4">
        <w:trPr>
          <w:cantSplit/>
          <w:tblHeader/>
        </w:trPr>
        <w:tc>
          <w:tcPr>
            <w:tcW w:w="6210" w:type="dxa"/>
          </w:tcPr>
          <w:p w14:paraId="779DC78B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77" w:type="dxa"/>
          </w:tcPr>
          <w:p w14:paraId="7AFD1CD9" w14:textId="45958CE4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5B48ACB0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3" w:type="dxa"/>
          </w:tcPr>
          <w:p w14:paraId="0E15BF85" w14:textId="154ADC19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50DDE" w:rsidRPr="00BB3056" w14:paraId="7E410513" w14:textId="77777777" w:rsidTr="00BD66A4">
        <w:trPr>
          <w:cantSplit/>
          <w:trHeight w:val="80"/>
        </w:trPr>
        <w:tc>
          <w:tcPr>
            <w:tcW w:w="6210" w:type="dxa"/>
            <w:vAlign w:val="bottom"/>
          </w:tcPr>
          <w:p w14:paraId="6E4EF6E7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6662FAEB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450DDE" w:rsidRPr="00BB3056" w14:paraId="6624B81D" w14:textId="77777777" w:rsidTr="00BD66A4">
        <w:trPr>
          <w:cantSplit/>
          <w:trHeight w:val="80"/>
        </w:trPr>
        <w:tc>
          <w:tcPr>
            <w:tcW w:w="6210" w:type="dxa"/>
          </w:tcPr>
          <w:p w14:paraId="1F6CA5D6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</w:tc>
        <w:tc>
          <w:tcPr>
            <w:tcW w:w="1377" w:type="dxa"/>
          </w:tcPr>
          <w:p w14:paraId="2622C701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F39370D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1019E59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0DDE" w:rsidRPr="00BB3056" w14:paraId="265FB05C" w14:textId="77777777" w:rsidTr="00BD66A4">
        <w:trPr>
          <w:cantSplit/>
          <w:trHeight w:val="80"/>
        </w:trPr>
        <w:tc>
          <w:tcPr>
            <w:tcW w:w="6210" w:type="dxa"/>
          </w:tcPr>
          <w:p w14:paraId="29B80D13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ประมาณการหนี้สินไม่หมุนเวียนสำหรับ</w:t>
            </w:r>
          </w:p>
        </w:tc>
        <w:tc>
          <w:tcPr>
            <w:tcW w:w="1377" w:type="dxa"/>
          </w:tcPr>
          <w:p w14:paraId="14DA51E5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847651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2BBB6C6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3019" w:rsidRPr="00BB3056" w14:paraId="7ED0DDE7" w14:textId="77777777" w:rsidTr="00BD66A4">
        <w:trPr>
          <w:cantSplit/>
        </w:trPr>
        <w:tc>
          <w:tcPr>
            <w:tcW w:w="6210" w:type="dxa"/>
            <w:vAlign w:val="bottom"/>
          </w:tcPr>
          <w:p w14:paraId="3FFD7896" w14:textId="77777777" w:rsidR="001F3019" w:rsidRPr="00BB3056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B305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77" w:type="dxa"/>
          </w:tcPr>
          <w:p w14:paraId="7A07F10C" w14:textId="73EA79AE" w:rsidR="001F3019" w:rsidRPr="00BB3056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133,734</w:t>
            </w:r>
          </w:p>
        </w:tc>
        <w:tc>
          <w:tcPr>
            <w:tcW w:w="180" w:type="dxa"/>
            <w:vAlign w:val="bottom"/>
          </w:tcPr>
          <w:p w14:paraId="1DB76268" w14:textId="77777777" w:rsidR="001F3019" w:rsidRPr="00BB3056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1F46EBCD" w14:textId="054AF6CF" w:rsidR="001F3019" w:rsidRPr="00BB3056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125,121</w:t>
            </w:r>
          </w:p>
        </w:tc>
      </w:tr>
      <w:tr w:rsidR="001F3019" w:rsidRPr="00BB3056" w14:paraId="4E38BB80" w14:textId="77777777" w:rsidTr="00BD66A4">
        <w:trPr>
          <w:cantSplit/>
        </w:trPr>
        <w:tc>
          <w:tcPr>
            <w:tcW w:w="6210" w:type="dxa"/>
            <w:vAlign w:val="bottom"/>
          </w:tcPr>
          <w:p w14:paraId="2DDDDD3B" w14:textId="77777777" w:rsidR="001F3019" w:rsidRPr="00BB3056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337CF315" w14:textId="27EB1A93" w:rsidR="001F3019" w:rsidRPr="00BB3056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17,935</w:t>
            </w:r>
          </w:p>
        </w:tc>
        <w:tc>
          <w:tcPr>
            <w:tcW w:w="180" w:type="dxa"/>
            <w:vAlign w:val="bottom"/>
          </w:tcPr>
          <w:p w14:paraId="5B862D84" w14:textId="77777777" w:rsidR="001F3019" w:rsidRPr="00BB3056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58D0655" w14:textId="016735CC" w:rsidR="001F3019" w:rsidRPr="00BB3056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13,750</w:t>
            </w:r>
          </w:p>
        </w:tc>
      </w:tr>
      <w:tr w:rsidR="001F3019" w:rsidRPr="00BB3056" w14:paraId="78DBE1A2" w14:textId="77777777" w:rsidTr="00BD66A4">
        <w:trPr>
          <w:cantSplit/>
        </w:trPr>
        <w:tc>
          <w:tcPr>
            <w:tcW w:w="6210" w:type="dxa"/>
            <w:vAlign w:val="bottom"/>
          </w:tcPr>
          <w:p w14:paraId="717E086C" w14:textId="77777777" w:rsidR="001F3019" w:rsidRPr="00BB3056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B15F8CB" w14:textId="6F879605" w:rsidR="001F3019" w:rsidRPr="001F3019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151,669</w:t>
            </w:r>
          </w:p>
        </w:tc>
        <w:tc>
          <w:tcPr>
            <w:tcW w:w="180" w:type="dxa"/>
            <w:vAlign w:val="bottom"/>
          </w:tcPr>
          <w:p w14:paraId="64F64A67" w14:textId="77777777" w:rsidR="001F3019" w:rsidRPr="00BB3056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57913645" w14:textId="3F931F86" w:rsidR="001F3019" w:rsidRPr="00BB3056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138,871</w:t>
            </w:r>
          </w:p>
        </w:tc>
      </w:tr>
      <w:tr w:rsidR="001F3019" w:rsidRPr="00BB3056" w14:paraId="6A5A3865" w14:textId="77777777" w:rsidTr="00BD66A4">
        <w:trPr>
          <w:cantSplit/>
        </w:trPr>
        <w:tc>
          <w:tcPr>
            <w:tcW w:w="6210" w:type="dxa"/>
            <w:vAlign w:val="bottom"/>
          </w:tcPr>
          <w:p w14:paraId="266C0BA0" w14:textId="77777777" w:rsidR="001F3019" w:rsidRPr="00BB3056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vAlign w:val="bottom"/>
          </w:tcPr>
          <w:p w14:paraId="1A06B1B3" w14:textId="77777777" w:rsidR="001F3019" w:rsidRPr="00BB3056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DDBD8D4" w14:textId="77777777" w:rsidR="001F3019" w:rsidRPr="00BB3056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vAlign w:val="bottom"/>
          </w:tcPr>
          <w:p w14:paraId="4619E45A" w14:textId="77777777" w:rsidR="001F3019" w:rsidRPr="00BB3056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3019" w:rsidRPr="00BB3056" w14:paraId="31772F37" w14:textId="77777777" w:rsidTr="00BD66A4">
        <w:trPr>
          <w:cantSplit/>
        </w:trPr>
        <w:tc>
          <w:tcPr>
            <w:tcW w:w="6210" w:type="dxa"/>
          </w:tcPr>
          <w:p w14:paraId="72E9CACF" w14:textId="77777777" w:rsidR="001F3019" w:rsidRPr="00BB3056" w:rsidRDefault="001F3019" w:rsidP="001F3019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B305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BB305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377" w:type="dxa"/>
            <w:vAlign w:val="bottom"/>
          </w:tcPr>
          <w:p w14:paraId="0E166289" w14:textId="77777777" w:rsidR="001F3019" w:rsidRPr="00BB3056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BCED4A6" w14:textId="77777777" w:rsidR="001F3019" w:rsidRPr="00BB3056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18C0A499" w14:textId="77777777" w:rsidR="001F3019" w:rsidRPr="00BB3056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3019" w:rsidRPr="00BB3056" w14:paraId="03BE74EF" w14:textId="77777777" w:rsidTr="00BD66A4">
        <w:trPr>
          <w:cantSplit/>
        </w:trPr>
        <w:tc>
          <w:tcPr>
            <w:tcW w:w="6210" w:type="dxa"/>
          </w:tcPr>
          <w:p w14:paraId="445B1C35" w14:textId="77777777" w:rsidR="001F3019" w:rsidRPr="00BB3056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BB305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377" w:type="dxa"/>
            <w:vAlign w:val="bottom"/>
          </w:tcPr>
          <w:p w14:paraId="7656052D" w14:textId="77777777" w:rsidR="001F3019" w:rsidRPr="00BB3056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D118D13" w14:textId="77777777" w:rsidR="001F3019" w:rsidRPr="00BB3056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055E0A51" w14:textId="77777777" w:rsidR="001F3019" w:rsidRPr="00BB3056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3019" w:rsidRPr="00BB3056" w14:paraId="0C51ACD3" w14:textId="77777777" w:rsidTr="00BD66A4">
        <w:trPr>
          <w:cantSplit/>
        </w:trPr>
        <w:tc>
          <w:tcPr>
            <w:tcW w:w="6210" w:type="dxa"/>
          </w:tcPr>
          <w:p w14:paraId="3C98AE72" w14:textId="77777777" w:rsidR="001F3019" w:rsidRPr="00BB3056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1377" w:type="dxa"/>
          </w:tcPr>
          <w:p w14:paraId="4869190A" w14:textId="77777777" w:rsidR="001F3019" w:rsidRPr="00BB3056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F2755F" w14:textId="77777777" w:rsidR="001F3019" w:rsidRPr="00BB3056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A8D5DBC" w14:textId="77777777" w:rsidR="001F3019" w:rsidRPr="00BB3056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3019" w:rsidRPr="00BB3056" w14:paraId="71EEFF89" w14:textId="77777777" w:rsidTr="00BD66A4">
        <w:trPr>
          <w:cantSplit/>
        </w:trPr>
        <w:tc>
          <w:tcPr>
            <w:tcW w:w="6210" w:type="dxa"/>
            <w:vAlign w:val="bottom"/>
          </w:tcPr>
          <w:p w14:paraId="345FD59F" w14:textId="77777777" w:rsidR="001F3019" w:rsidRPr="00BB3056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B305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77" w:type="dxa"/>
          </w:tcPr>
          <w:p w14:paraId="5B930CBA" w14:textId="0A2D37AB" w:rsidR="001F3019" w:rsidRPr="00BB3056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13,331</w:t>
            </w:r>
          </w:p>
        </w:tc>
        <w:tc>
          <w:tcPr>
            <w:tcW w:w="180" w:type="dxa"/>
            <w:vAlign w:val="bottom"/>
          </w:tcPr>
          <w:p w14:paraId="335C1EDA" w14:textId="77777777" w:rsidR="001F3019" w:rsidRPr="00BB3056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0185E85" w14:textId="03BD4263" w:rsidR="001F3019" w:rsidRPr="00BB3056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14,987</w:t>
            </w:r>
          </w:p>
        </w:tc>
      </w:tr>
      <w:tr w:rsidR="001F3019" w:rsidRPr="00BB3056" w14:paraId="6A8403CA" w14:textId="77777777" w:rsidTr="00BD66A4">
        <w:trPr>
          <w:cantSplit/>
        </w:trPr>
        <w:tc>
          <w:tcPr>
            <w:tcW w:w="6210" w:type="dxa"/>
            <w:vAlign w:val="bottom"/>
          </w:tcPr>
          <w:p w14:paraId="78CE2845" w14:textId="77777777" w:rsidR="001F3019" w:rsidRPr="00BB3056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17EBE8DD" w14:textId="0EA88A56" w:rsidR="001F3019" w:rsidRPr="00BB3056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1,278</w:t>
            </w:r>
          </w:p>
        </w:tc>
        <w:tc>
          <w:tcPr>
            <w:tcW w:w="180" w:type="dxa"/>
            <w:vAlign w:val="bottom"/>
          </w:tcPr>
          <w:p w14:paraId="50511B42" w14:textId="77777777" w:rsidR="001F3019" w:rsidRPr="00BB3056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528F9CED" w14:textId="72CFCBD2" w:rsidR="001F3019" w:rsidRPr="00BB3056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1,689</w:t>
            </w:r>
          </w:p>
        </w:tc>
      </w:tr>
      <w:tr w:rsidR="001F3019" w:rsidRPr="00BB3056" w14:paraId="7143F9F0" w14:textId="77777777" w:rsidTr="00BD66A4">
        <w:trPr>
          <w:cantSplit/>
        </w:trPr>
        <w:tc>
          <w:tcPr>
            <w:tcW w:w="6210" w:type="dxa"/>
            <w:vAlign w:val="bottom"/>
          </w:tcPr>
          <w:p w14:paraId="65925876" w14:textId="77777777" w:rsidR="001F3019" w:rsidRPr="00BB3056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3A589F47" w14:textId="28CB3B8A" w:rsidR="001F3019" w:rsidRPr="00D228C6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14,609</w:t>
            </w:r>
          </w:p>
        </w:tc>
        <w:tc>
          <w:tcPr>
            <w:tcW w:w="180" w:type="dxa"/>
            <w:vAlign w:val="bottom"/>
          </w:tcPr>
          <w:p w14:paraId="74E33CA8" w14:textId="77777777" w:rsidR="001F3019" w:rsidRPr="00BB3056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4C9AFF61" w14:textId="17B7E78A" w:rsidR="001F3019" w:rsidRPr="00BB3056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16,676</w:t>
            </w:r>
          </w:p>
        </w:tc>
      </w:tr>
      <w:tr w:rsidR="001F3019" w14:paraId="7A39DCDD" w14:textId="77777777" w:rsidTr="008D7A6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6210" w:type="dxa"/>
          </w:tcPr>
          <w:p w14:paraId="1D9372E7" w14:textId="77777777" w:rsidR="001F3019" w:rsidRDefault="001F3019" w:rsidP="001F30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77" w:type="dxa"/>
          </w:tcPr>
          <w:p w14:paraId="3CABD911" w14:textId="77777777" w:rsidR="001F3019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7B33027" w14:textId="77777777" w:rsidR="001F3019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04B0CE1" w14:textId="77777777" w:rsidR="001F3019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3019" w14:paraId="0B0B34AB" w14:textId="77777777" w:rsidTr="00101A16">
        <w:trPr>
          <w:cantSplit/>
        </w:trPr>
        <w:tc>
          <w:tcPr>
            <w:tcW w:w="6210" w:type="dxa"/>
            <w:hideMark/>
          </w:tcPr>
          <w:p w14:paraId="7C3CA355" w14:textId="77777777" w:rsidR="001F3019" w:rsidRDefault="001F3019" w:rsidP="001F30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77" w:type="dxa"/>
          </w:tcPr>
          <w:p w14:paraId="3D52DD74" w14:textId="77777777" w:rsidR="001F3019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F06826F" w14:textId="77777777" w:rsidR="001F3019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7C6A741" w14:textId="77777777" w:rsidR="001F3019" w:rsidRDefault="001F3019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28C6" w14:paraId="105E2509" w14:textId="77777777" w:rsidTr="00101A16">
        <w:trPr>
          <w:cantSplit/>
        </w:trPr>
        <w:tc>
          <w:tcPr>
            <w:tcW w:w="6210" w:type="dxa"/>
          </w:tcPr>
          <w:p w14:paraId="4B1EF7CC" w14:textId="77777777" w:rsidR="00E92332" w:rsidRDefault="00D228C6" w:rsidP="001F30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Theme="majorBidi" w:hAnsiTheme="majorBidi"/>
                <w:color w:val="000000"/>
                <w:sz w:val="30"/>
                <w:szCs w:val="30"/>
              </w:rPr>
            </w:pPr>
            <w:r w:rsidRPr="00ED0A7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ขาดทุนจากการวัดมูลค่าใหม่ของ</w:t>
            </w:r>
            <w:r w:rsidR="00F50061" w:rsidRPr="00ED0A7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ผลประโยชน์พนักงานที่กำหนดไว้</w:t>
            </w:r>
            <w:r w:rsidR="00E92332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ที่รับรู้</w:t>
            </w:r>
          </w:p>
          <w:p w14:paraId="026FD440" w14:textId="7AA49A47" w:rsidR="00D228C6" w:rsidRPr="00ED0A7A" w:rsidRDefault="00E92332" w:rsidP="001F30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  ในระหว่างปี</w:t>
            </w:r>
          </w:p>
        </w:tc>
        <w:tc>
          <w:tcPr>
            <w:tcW w:w="1377" w:type="dxa"/>
          </w:tcPr>
          <w:p w14:paraId="2B772E8F" w14:textId="77777777" w:rsidR="00E92332" w:rsidRDefault="00E92332" w:rsidP="00ED0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2E5180" w14:textId="17BF9300" w:rsidR="00D228C6" w:rsidRDefault="00562AC4" w:rsidP="00ED0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11,953</w:t>
            </w:r>
          </w:p>
        </w:tc>
        <w:tc>
          <w:tcPr>
            <w:tcW w:w="180" w:type="dxa"/>
            <w:vAlign w:val="bottom"/>
          </w:tcPr>
          <w:p w14:paraId="66F96275" w14:textId="77777777" w:rsidR="00D228C6" w:rsidRDefault="00D228C6" w:rsidP="001F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9A1435B" w14:textId="77777777" w:rsidR="00E92332" w:rsidRDefault="00E92332" w:rsidP="00ED0A7A">
            <w:pPr>
              <w:pStyle w:val="3"/>
              <w:tabs>
                <w:tab w:val="clear" w:pos="360"/>
                <w:tab w:val="clear" w:pos="720"/>
                <w:tab w:val="decimal" w:pos="89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4313E0" w14:textId="1641E956" w:rsidR="00D228C6" w:rsidRPr="00ED0A7A" w:rsidRDefault="00562AC4" w:rsidP="00ED0A7A">
            <w:pPr>
              <w:pStyle w:val="3"/>
              <w:tabs>
                <w:tab w:val="clear" w:pos="360"/>
                <w:tab w:val="clear" w:pos="720"/>
                <w:tab w:val="decimal" w:pos="89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8441723" w14:textId="77777777" w:rsidR="008D7A6E" w:rsidRPr="0009250D" w:rsidRDefault="008D7A6E" w:rsidP="0009250D">
      <w:pPr>
        <w:rPr>
          <w:cs/>
          <w:lang w:eastAsia="x-none"/>
        </w:rPr>
      </w:pPr>
    </w:p>
    <w:p w14:paraId="33508763" w14:textId="35EA9DD4" w:rsidR="0009250D" w:rsidRDefault="0009250D" w:rsidP="00092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B305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 </w:t>
      </w:r>
    </w:p>
    <w:p w14:paraId="04B58C23" w14:textId="77777777" w:rsidR="0009250D" w:rsidRPr="00BB3056" w:rsidRDefault="0009250D" w:rsidP="00092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76C0238" w14:textId="5093B879" w:rsidR="0009250D" w:rsidRDefault="0009250D" w:rsidP="00BD66A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B3056">
        <w:rPr>
          <w:rFonts w:asciiTheme="majorBidi" w:hAnsiTheme="majorBidi" w:cstheme="majorBidi"/>
          <w:sz w:val="30"/>
          <w:szCs w:val="30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BB3056">
        <w:rPr>
          <w:rFonts w:asciiTheme="majorBidi" w:hAnsiTheme="majorBidi" w:cstheme="majorBidi"/>
          <w:sz w:val="30"/>
          <w:szCs w:val="30"/>
        </w:rPr>
        <w:t xml:space="preserve">2541 </w:t>
      </w:r>
      <w:r w:rsidRPr="00BB3056">
        <w:rPr>
          <w:rFonts w:asciiTheme="majorBidi" w:hAnsiTheme="majorBidi" w:cstheme="majorBidi"/>
          <w:sz w:val="30"/>
          <w:szCs w:val="30"/>
          <w:cs/>
        </w:rPr>
        <w:t xml:space="preserve"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</w:t>
      </w:r>
    </w:p>
    <w:p w14:paraId="0EBBA37D" w14:textId="6076CAB5" w:rsidR="0009250D" w:rsidRDefault="0009250D" w:rsidP="0009250D">
      <w:pPr>
        <w:ind w:left="454"/>
        <w:rPr>
          <w:rFonts w:asciiTheme="majorBidi" w:hAnsiTheme="majorBidi" w:cstheme="majorBidi"/>
          <w:sz w:val="30"/>
          <w:szCs w:val="30"/>
        </w:rPr>
      </w:pPr>
    </w:p>
    <w:p w14:paraId="5FE898E7" w14:textId="3164DA95" w:rsidR="0009250D" w:rsidRDefault="0009250D" w:rsidP="0009250D">
      <w:pPr>
        <w:ind w:left="454"/>
        <w:rPr>
          <w:rFonts w:asciiTheme="majorBidi" w:hAnsiTheme="majorBidi" w:cstheme="majorBidi"/>
          <w:i/>
          <w:iCs/>
          <w:sz w:val="30"/>
          <w:szCs w:val="30"/>
        </w:rPr>
      </w:pPr>
    </w:p>
    <w:p w14:paraId="6C8E55F7" w14:textId="77777777" w:rsidR="00DE057B" w:rsidRDefault="00DE057B" w:rsidP="0009250D">
      <w:pPr>
        <w:ind w:left="454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15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73"/>
        <w:gridCol w:w="1377"/>
        <w:gridCol w:w="180"/>
        <w:gridCol w:w="1323"/>
      </w:tblGrid>
      <w:tr w:rsidR="0009250D" w:rsidRPr="00BB3056" w14:paraId="2EB4B33F" w14:textId="77777777" w:rsidTr="00ED0A7A">
        <w:trPr>
          <w:cantSplit/>
          <w:tblHeader/>
        </w:trPr>
        <w:tc>
          <w:tcPr>
            <w:tcW w:w="6273" w:type="dxa"/>
          </w:tcPr>
          <w:p w14:paraId="4C5C26EB" w14:textId="3A77B7C5" w:rsidR="0009250D" w:rsidRPr="00BB3056" w:rsidRDefault="00343C0C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43C0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มูลค่าปัจจุบันของภาระผูกพันตามโครงการผลประโยชน์</w:t>
            </w:r>
          </w:p>
        </w:tc>
        <w:tc>
          <w:tcPr>
            <w:tcW w:w="2880" w:type="dxa"/>
            <w:gridSpan w:val="3"/>
          </w:tcPr>
          <w:p w14:paraId="064DE2A9" w14:textId="777777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</w:t>
            </w:r>
          </w:p>
          <w:p w14:paraId="74FD2656" w14:textId="55EF6281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9250D" w:rsidRPr="00BB3056" w14:paraId="2AA710AB" w14:textId="77777777" w:rsidTr="00ED0A7A">
        <w:trPr>
          <w:cantSplit/>
          <w:tblHeader/>
        </w:trPr>
        <w:tc>
          <w:tcPr>
            <w:tcW w:w="6273" w:type="dxa"/>
          </w:tcPr>
          <w:p w14:paraId="654D310E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77" w:type="dxa"/>
          </w:tcPr>
          <w:p w14:paraId="5D5FD6A0" w14:textId="198A0CB2" w:rsidR="0009250D" w:rsidRPr="00BB3056" w:rsidRDefault="00450DDE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5</w:t>
            </w:r>
          </w:p>
        </w:tc>
        <w:tc>
          <w:tcPr>
            <w:tcW w:w="180" w:type="dxa"/>
          </w:tcPr>
          <w:p w14:paraId="40B9B196" w14:textId="777777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3" w:type="dxa"/>
          </w:tcPr>
          <w:p w14:paraId="2EDE8BD4" w14:textId="6015D0F8" w:rsidR="0009250D" w:rsidRPr="00BB3056" w:rsidRDefault="00450DDE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4</w:t>
            </w:r>
          </w:p>
        </w:tc>
      </w:tr>
      <w:tr w:rsidR="0009250D" w:rsidRPr="00BB3056" w14:paraId="55CDC531" w14:textId="77777777" w:rsidTr="00ED0A7A">
        <w:trPr>
          <w:cantSplit/>
          <w:trHeight w:val="80"/>
        </w:trPr>
        <w:tc>
          <w:tcPr>
            <w:tcW w:w="6273" w:type="dxa"/>
            <w:vAlign w:val="bottom"/>
          </w:tcPr>
          <w:p w14:paraId="663742FD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7111E010" w14:textId="777777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562AC4" w:rsidRPr="00BB3056" w14:paraId="689A56BC" w14:textId="77777777" w:rsidTr="00ED0A7A">
        <w:trPr>
          <w:cantSplit/>
          <w:trHeight w:val="80"/>
        </w:trPr>
        <w:tc>
          <w:tcPr>
            <w:tcW w:w="6273" w:type="dxa"/>
            <w:shd w:val="clear" w:color="auto" w:fill="auto"/>
            <w:vAlign w:val="bottom"/>
          </w:tcPr>
          <w:p w14:paraId="5212BA8C" w14:textId="77777777" w:rsidR="00562AC4" w:rsidRPr="00BB3056" w:rsidRDefault="00562AC4" w:rsidP="0056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เมษายนของปีก่อน</w:t>
            </w:r>
          </w:p>
        </w:tc>
        <w:tc>
          <w:tcPr>
            <w:tcW w:w="1377" w:type="dxa"/>
            <w:vAlign w:val="bottom"/>
          </w:tcPr>
          <w:p w14:paraId="338B6D38" w14:textId="3FFE9ECC" w:rsidR="00562AC4" w:rsidRPr="00BB3056" w:rsidRDefault="00562AC4" w:rsidP="0056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125,121</w:t>
            </w:r>
          </w:p>
        </w:tc>
        <w:tc>
          <w:tcPr>
            <w:tcW w:w="180" w:type="dxa"/>
            <w:vAlign w:val="bottom"/>
          </w:tcPr>
          <w:p w14:paraId="06E9C774" w14:textId="77777777" w:rsidR="00562AC4" w:rsidRPr="00BB3056" w:rsidRDefault="00562AC4" w:rsidP="0056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519552E7" w14:textId="261ED6BF" w:rsidR="00562AC4" w:rsidRPr="00BB3056" w:rsidRDefault="00562AC4" w:rsidP="0056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124,482</w:t>
            </w:r>
          </w:p>
        </w:tc>
      </w:tr>
      <w:tr w:rsidR="00562AC4" w:rsidRPr="00BB3056" w14:paraId="202A7B69" w14:textId="77777777" w:rsidTr="00ED0A7A">
        <w:trPr>
          <w:cantSplit/>
          <w:trHeight w:val="80"/>
        </w:trPr>
        <w:tc>
          <w:tcPr>
            <w:tcW w:w="6273" w:type="dxa"/>
            <w:shd w:val="clear" w:color="auto" w:fill="auto"/>
            <w:vAlign w:val="bottom"/>
          </w:tcPr>
          <w:p w14:paraId="03FE5CF1" w14:textId="77777777" w:rsidR="00562AC4" w:rsidRPr="00BB3056" w:rsidRDefault="00562AC4" w:rsidP="0056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7" w:type="dxa"/>
            <w:vAlign w:val="bottom"/>
          </w:tcPr>
          <w:p w14:paraId="50403994" w14:textId="77777777" w:rsidR="00562AC4" w:rsidRPr="00BB3056" w:rsidRDefault="00562AC4" w:rsidP="0056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AEDCD2A" w14:textId="77777777" w:rsidR="00562AC4" w:rsidRPr="00BB3056" w:rsidRDefault="00562AC4" w:rsidP="0056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1FE49B67" w14:textId="77777777" w:rsidR="00562AC4" w:rsidRPr="00BB3056" w:rsidRDefault="00562AC4" w:rsidP="0056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2AC4" w:rsidRPr="00BB3056" w14:paraId="49ACC320" w14:textId="77777777" w:rsidTr="00ED0A7A">
        <w:trPr>
          <w:cantSplit/>
          <w:trHeight w:val="80"/>
        </w:trPr>
        <w:tc>
          <w:tcPr>
            <w:tcW w:w="6273" w:type="dxa"/>
            <w:shd w:val="clear" w:color="auto" w:fill="auto"/>
            <w:vAlign w:val="bottom"/>
          </w:tcPr>
          <w:p w14:paraId="18CD3F71" w14:textId="77777777" w:rsidR="00562AC4" w:rsidRPr="00BB3056" w:rsidRDefault="00562AC4" w:rsidP="0056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  <w:r w:rsidRPr="00BB305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:</w:t>
            </w:r>
          </w:p>
        </w:tc>
        <w:tc>
          <w:tcPr>
            <w:tcW w:w="1377" w:type="dxa"/>
            <w:vAlign w:val="bottom"/>
          </w:tcPr>
          <w:p w14:paraId="150792CB" w14:textId="77777777" w:rsidR="00562AC4" w:rsidRPr="00BB3056" w:rsidRDefault="00562AC4" w:rsidP="0056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9726D3" w14:textId="77777777" w:rsidR="00562AC4" w:rsidRPr="00BB3056" w:rsidRDefault="00562AC4" w:rsidP="0056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67B94584" w14:textId="77777777" w:rsidR="00562AC4" w:rsidRPr="00BB3056" w:rsidRDefault="00562AC4" w:rsidP="0056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2AC4" w:rsidRPr="00BB3056" w14:paraId="1D9F4849" w14:textId="77777777" w:rsidTr="00ED0A7A">
        <w:trPr>
          <w:cantSplit/>
          <w:trHeight w:val="80"/>
        </w:trPr>
        <w:tc>
          <w:tcPr>
            <w:tcW w:w="6273" w:type="dxa"/>
            <w:vAlign w:val="bottom"/>
          </w:tcPr>
          <w:p w14:paraId="03C68B3B" w14:textId="77777777" w:rsidR="00562AC4" w:rsidRPr="00BB3056" w:rsidRDefault="00562AC4" w:rsidP="0056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377" w:type="dxa"/>
            <w:vAlign w:val="bottom"/>
          </w:tcPr>
          <w:p w14:paraId="72D7F96C" w14:textId="082120AD" w:rsidR="00562AC4" w:rsidRPr="00BB3056" w:rsidRDefault="00562AC4" w:rsidP="0056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9,518</w:t>
            </w:r>
          </w:p>
        </w:tc>
        <w:tc>
          <w:tcPr>
            <w:tcW w:w="180" w:type="dxa"/>
            <w:vAlign w:val="bottom"/>
          </w:tcPr>
          <w:p w14:paraId="62889DC4" w14:textId="77777777" w:rsidR="00562AC4" w:rsidRPr="00BB3056" w:rsidRDefault="00562AC4" w:rsidP="0056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2E195A05" w14:textId="79EF44AB" w:rsidR="00562AC4" w:rsidRPr="00BB3056" w:rsidRDefault="00562AC4" w:rsidP="0056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11,081</w:t>
            </w:r>
          </w:p>
        </w:tc>
      </w:tr>
      <w:tr w:rsidR="00562AC4" w:rsidRPr="00BB3056" w14:paraId="230CB910" w14:textId="77777777" w:rsidTr="00ED0A7A">
        <w:trPr>
          <w:cantSplit/>
        </w:trPr>
        <w:tc>
          <w:tcPr>
            <w:tcW w:w="6273" w:type="dxa"/>
            <w:vAlign w:val="bottom"/>
          </w:tcPr>
          <w:p w14:paraId="02A4E387" w14:textId="77777777" w:rsidR="00562AC4" w:rsidRPr="00BB3056" w:rsidRDefault="00562AC4" w:rsidP="0056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0AB95EB4" w14:textId="6B2A3A52" w:rsidR="00562AC4" w:rsidRPr="00BB3056" w:rsidRDefault="00562AC4" w:rsidP="0056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3,813</w:t>
            </w:r>
          </w:p>
        </w:tc>
        <w:tc>
          <w:tcPr>
            <w:tcW w:w="180" w:type="dxa"/>
            <w:vAlign w:val="bottom"/>
          </w:tcPr>
          <w:p w14:paraId="0472DCC3" w14:textId="77777777" w:rsidR="00562AC4" w:rsidRPr="00BB3056" w:rsidRDefault="00562AC4" w:rsidP="0056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58BE63E" w14:textId="4E0C52B3" w:rsidR="00562AC4" w:rsidRPr="00BB3056" w:rsidRDefault="00562AC4" w:rsidP="0056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3,906</w:t>
            </w:r>
          </w:p>
        </w:tc>
      </w:tr>
      <w:tr w:rsidR="00562AC4" w:rsidRPr="00BB3056" w14:paraId="02D717DE" w14:textId="77777777" w:rsidTr="00EE508B">
        <w:trPr>
          <w:cantSplit/>
        </w:trPr>
        <w:tc>
          <w:tcPr>
            <w:tcW w:w="6273" w:type="dxa"/>
            <w:vAlign w:val="bottom"/>
          </w:tcPr>
          <w:p w14:paraId="3A2453E9" w14:textId="77777777" w:rsidR="00562AC4" w:rsidRPr="00BB3056" w:rsidRDefault="00562AC4" w:rsidP="0056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1EB3D4DC" w14:textId="49CD810E" w:rsidR="00562AC4" w:rsidRPr="00562AC4" w:rsidRDefault="00562AC4" w:rsidP="0056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13,331</w:t>
            </w:r>
          </w:p>
        </w:tc>
        <w:tc>
          <w:tcPr>
            <w:tcW w:w="180" w:type="dxa"/>
            <w:vAlign w:val="bottom"/>
          </w:tcPr>
          <w:p w14:paraId="73F9ACC6" w14:textId="77777777" w:rsidR="00562AC4" w:rsidRPr="00BB3056" w:rsidRDefault="00562AC4" w:rsidP="0056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4C661241" w14:textId="6BDCE2BB" w:rsidR="00562AC4" w:rsidRPr="00BB3056" w:rsidRDefault="00562AC4" w:rsidP="0056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14,987</w:t>
            </w:r>
          </w:p>
        </w:tc>
      </w:tr>
      <w:tr w:rsidR="005F7A5C" w:rsidRPr="00BB3056" w14:paraId="3AC6BF08" w14:textId="77777777" w:rsidTr="00EE508B">
        <w:trPr>
          <w:cantSplit/>
        </w:trPr>
        <w:tc>
          <w:tcPr>
            <w:tcW w:w="6273" w:type="dxa"/>
            <w:vAlign w:val="bottom"/>
          </w:tcPr>
          <w:p w14:paraId="699F44AB" w14:textId="3BAC7D7E" w:rsidR="005F7A5C" w:rsidRPr="00BB3056" w:rsidRDefault="005F7A5C" w:rsidP="0056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:</w:t>
            </w:r>
          </w:p>
        </w:tc>
        <w:tc>
          <w:tcPr>
            <w:tcW w:w="1377" w:type="dxa"/>
            <w:vMerge w:val="restart"/>
          </w:tcPr>
          <w:p w14:paraId="1E1A5081" w14:textId="77777777" w:rsidR="005F7A5C" w:rsidRPr="005F7A5C" w:rsidRDefault="005F7A5C" w:rsidP="0056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8F2C6B" w14:textId="77777777" w:rsidR="005F7A5C" w:rsidRPr="00BB3056" w:rsidRDefault="005F7A5C" w:rsidP="0056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vMerge w:val="restart"/>
          </w:tcPr>
          <w:p w14:paraId="79A7F09D" w14:textId="77777777" w:rsidR="005F7A5C" w:rsidRPr="005F7A5C" w:rsidRDefault="005F7A5C" w:rsidP="0056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7A5C" w:rsidRPr="00BB3056" w14:paraId="61BB3135" w14:textId="77777777" w:rsidTr="00ED0A7A">
        <w:trPr>
          <w:cantSplit/>
        </w:trPr>
        <w:tc>
          <w:tcPr>
            <w:tcW w:w="6273" w:type="dxa"/>
            <w:vAlign w:val="bottom"/>
          </w:tcPr>
          <w:p w14:paraId="3CB24885" w14:textId="7F8CDCF9" w:rsidR="005F7A5C" w:rsidRPr="00BB3056" w:rsidRDefault="005F7A5C" w:rsidP="0056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377" w:type="dxa"/>
            <w:vMerge/>
          </w:tcPr>
          <w:p w14:paraId="1E94E61E" w14:textId="77777777" w:rsidR="005F7A5C" w:rsidRPr="00562AC4" w:rsidRDefault="005F7A5C" w:rsidP="0056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4CD188" w14:textId="77777777" w:rsidR="005F7A5C" w:rsidRPr="00BB3056" w:rsidRDefault="005F7A5C" w:rsidP="0056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vMerge/>
          </w:tcPr>
          <w:p w14:paraId="0B0F36EF" w14:textId="77777777" w:rsidR="005F7A5C" w:rsidRPr="00BB3056" w:rsidRDefault="005F7A5C" w:rsidP="0056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7A5C" w:rsidRPr="00BB3056" w14:paraId="7C2298E8" w14:textId="77777777" w:rsidTr="00ED0A7A">
        <w:trPr>
          <w:cantSplit/>
        </w:trPr>
        <w:tc>
          <w:tcPr>
            <w:tcW w:w="6273" w:type="dxa"/>
          </w:tcPr>
          <w:p w14:paraId="73F98576" w14:textId="63319F96" w:rsidR="005F7A5C" w:rsidRPr="00F13602" w:rsidRDefault="005F7A5C" w:rsidP="00ED0A7A">
            <w:pPr>
              <w:pStyle w:val="ListParagraph"/>
              <w:numPr>
                <w:ilvl w:val="0"/>
                <w:numId w:val="4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377" w:type="dxa"/>
          </w:tcPr>
          <w:p w14:paraId="4681FEF2" w14:textId="1BBBC8B5" w:rsidR="005F7A5C" w:rsidRPr="00ED0A7A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9,625</w:t>
            </w:r>
          </w:p>
        </w:tc>
        <w:tc>
          <w:tcPr>
            <w:tcW w:w="180" w:type="dxa"/>
            <w:vAlign w:val="bottom"/>
          </w:tcPr>
          <w:p w14:paraId="041E6628" w14:textId="77777777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1D41B0A6" w14:textId="27ECEC3F" w:rsidR="005F7A5C" w:rsidRPr="00ED0A7A" w:rsidRDefault="005F7A5C" w:rsidP="00ED0A7A">
            <w:pPr>
              <w:pStyle w:val="3"/>
              <w:tabs>
                <w:tab w:val="clear" w:pos="360"/>
                <w:tab w:val="clear" w:pos="720"/>
                <w:tab w:val="decimal" w:pos="89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F7A5C" w:rsidRPr="00BB3056" w14:paraId="396F9475" w14:textId="77777777" w:rsidTr="00ED0A7A">
        <w:trPr>
          <w:cantSplit/>
        </w:trPr>
        <w:tc>
          <w:tcPr>
            <w:tcW w:w="6273" w:type="dxa"/>
            <w:vAlign w:val="bottom"/>
          </w:tcPr>
          <w:p w14:paraId="4ACC5C39" w14:textId="55E0A6BA" w:rsidR="005F7A5C" w:rsidRPr="00ED0A7A" w:rsidRDefault="005F7A5C" w:rsidP="00ED0A7A">
            <w:pPr>
              <w:pStyle w:val="ListParagraph"/>
              <w:numPr>
                <w:ilvl w:val="0"/>
                <w:numId w:val="4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 w:rsidRPr="00ED0A7A">
              <w:rPr>
                <w:rFonts w:asciiTheme="majorBidi" w:hAnsiTheme="majorBidi" w:cstheme="majorBidi"/>
                <w:sz w:val="30"/>
                <w:szCs w:val="30"/>
                <w:cs/>
              </w:rPr>
              <w:t>ารปรับปรุงจากประสบการณ์</w:t>
            </w:r>
          </w:p>
        </w:tc>
        <w:tc>
          <w:tcPr>
            <w:tcW w:w="1377" w:type="dxa"/>
          </w:tcPr>
          <w:p w14:paraId="1CFADEA3" w14:textId="0E0F7CCE" w:rsidR="005F7A5C" w:rsidRPr="00ED0A7A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(579)</w:t>
            </w:r>
          </w:p>
        </w:tc>
        <w:tc>
          <w:tcPr>
            <w:tcW w:w="180" w:type="dxa"/>
            <w:vAlign w:val="bottom"/>
          </w:tcPr>
          <w:p w14:paraId="5F3BC437" w14:textId="77777777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12E36A3E" w14:textId="472FF5F1" w:rsidR="005F7A5C" w:rsidRPr="00ED0A7A" w:rsidRDefault="005F7A5C" w:rsidP="00ED0A7A">
            <w:pPr>
              <w:pStyle w:val="3"/>
              <w:tabs>
                <w:tab w:val="clear" w:pos="360"/>
                <w:tab w:val="clear" w:pos="720"/>
                <w:tab w:val="decimal" w:pos="89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F7A5C" w:rsidRPr="00BB3056" w14:paraId="468505F1" w14:textId="77777777" w:rsidTr="00FD50BA">
        <w:trPr>
          <w:cantSplit/>
        </w:trPr>
        <w:tc>
          <w:tcPr>
            <w:tcW w:w="6273" w:type="dxa"/>
            <w:vAlign w:val="bottom"/>
          </w:tcPr>
          <w:p w14:paraId="3B5D2941" w14:textId="77777777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0004879F" w14:textId="2F8AF730" w:rsidR="005F7A5C" w:rsidRPr="00562AC4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9,046</w:t>
            </w:r>
          </w:p>
        </w:tc>
        <w:tc>
          <w:tcPr>
            <w:tcW w:w="180" w:type="dxa"/>
            <w:vAlign w:val="bottom"/>
          </w:tcPr>
          <w:p w14:paraId="48D38C8B" w14:textId="77777777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76C389A9" w14:textId="15FAFC37" w:rsidR="005F7A5C" w:rsidRPr="00ED0A7A" w:rsidRDefault="005F7A5C" w:rsidP="00ED0A7A">
            <w:pPr>
              <w:pStyle w:val="3"/>
              <w:tabs>
                <w:tab w:val="clear" w:pos="360"/>
                <w:tab w:val="clear" w:pos="720"/>
                <w:tab w:val="decimal" w:pos="89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F7A5C" w:rsidRPr="00BB3056" w14:paraId="374185AD" w14:textId="77777777" w:rsidTr="00ED0A7A">
        <w:trPr>
          <w:cantSplit/>
        </w:trPr>
        <w:tc>
          <w:tcPr>
            <w:tcW w:w="6273" w:type="dxa"/>
            <w:vAlign w:val="bottom"/>
          </w:tcPr>
          <w:p w14:paraId="10BB415F" w14:textId="77777777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7" w:type="dxa"/>
          </w:tcPr>
          <w:p w14:paraId="7AC782F2" w14:textId="77777777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2F77FEA" w14:textId="77777777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BF3138A" w14:textId="77777777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7A5C" w:rsidRPr="00BB3056" w14:paraId="024F591A" w14:textId="77777777" w:rsidTr="00ED0A7A">
        <w:trPr>
          <w:cantSplit/>
        </w:trPr>
        <w:tc>
          <w:tcPr>
            <w:tcW w:w="6273" w:type="dxa"/>
            <w:vAlign w:val="bottom"/>
          </w:tcPr>
          <w:p w14:paraId="36125246" w14:textId="77777777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77EB26F6" w14:textId="13F30850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(13,764)</w:t>
            </w:r>
          </w:p>
        </w:tc>
        <w:tc>
          <w:tcPr>
            <w:tcW w:w="180" w:type="dxa"/>
            <w:vAlign w:val="bottom"/>
          </w:tcPr>
          <w:p w14:paraId="13429BEA" w14:textId="77777777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D640CE3" w14:textId="6D929996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(14,348)</w:t>
            </w:r>
          </w:p>
        </w:tc>
      </w:tr>
      <w:tr w:rsidR="005F7A5C" w:rsidRPr="00BB3056" w14:paraId="266A4CF0" w14:textId="77777777" w:rsidTr="00ED0A7A">
        <w:trPr>
          <w:cantSplit/>
        </w:trPr>
        <w:tc>
          <w:tcPr>
            <w:tcW w:w="6273" w:type="dxa"/>
            <w:vAlign w:val="bottom"/>
          </w:tcPr>
          <w:p w14:paraId="3919FF01" w14:textId="77777777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14:paraId="3558AAEC" w14:textId="2C1AF5FF" w:rsidR="005F7A5C" w:rsidRPr="005F7A5C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(13,764)</w:t>
            </w:r>
          </w:p>
        </w:tc>
        <w:tc>
          <w:tcPr>
            <w:tcW w:w="180" w:type="dxa"/>
            <w:vAlign w:val="bottom"/>
          </w:tcPr>
          <w:p w14:paraId="25A1FD3F" w14:textId="77777777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527D27BD" w14:textId="215BFDB2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(14,348)</w:t>
            </w:r>
          </w:p>
        </w:tc>
      </w:tr>
      <w:tr w:rsidR="005F7A5C" w:rsidRPr="00BB3056" w14:paraId="1EBE1CD9" w14:textId="77777777" w:rsidTr="00ED0A7A">
        <w:trPr>
          <w:cantSplit/>
        </w:trPr>
        <w:tc>
          <w:tcPr>
            <w:tcW w:w="6273" w:type="dxa"/>
            <w:vAlign w:val="bottom"/>
          </w:tcPr>
          <w:p w14:paraId="57164D68" w14:textId="77777777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0DA46DCB" w14:textId="77777777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14C482" w14:textId="77777777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4FC39F2B" w14:textId="77777777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7A5C" w:rsidRPr="00BB3056" w14:paraId="6B1A982C" w14:textId="77777777" w:rsidTr="00ED0A7A">
        <w:trPr>
          <w:cantSplit/>
        </w:trPr>
        <w:tc>
          <w:tcPr>
            <w:tcW w:w="6273" w:type="dxa"/>
            <w:shd w:val="clear" w:color="auto" w:fill="auto"/>
            <w:vAlign w:val="bottom"/>
          </w:tcPr>
          <w:p w14:paraId="7E657DB4" w14:textId="77777777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77" w:type="dxa"/>
            <w:tcBorders>
              <w:bottom w:val="double" w:sz="4" w:space="0" w:color="auto"/>
            </w:tcBorders>
          </w:tcPr>
          <w:p w14:paraId="16947088" w14:textId="61206922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133,734</w:t>
            </w:r>
          </w:p>
        </w:tc>
        <w:tc>
          <w:tcPr>
            <w:tcW w:w="180" w:type="dxa"/>
            <w:vAlign w:val="bottom"/>
          </w:tcPr>
          <w:p w14:paraId="57ADDAE9" w14:textId="77777777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14:paraId="43B3FDC0" w14:textId="336E2487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125,121</w:t>
            </w:r>
          </w:p>
        </w:tc>
      </w:tr>
    </w:tbl>
    <w:p w14:paraId="3FD91A29" w14:textId="73167D9C" w:rsidR="00343C0C" w:rsidRDefault="00343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W w:w="912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377"/>
        <w:gridCol w:w="180"/>
        <w:gridCol w:w="1541"/>
      </w:tblGrid>
      <w:tr w:rsidR="0009250D" w:rsidRPr="00BB3056" w14:paraId="3CA29F35" w14:textId="77777777" w:rsidTr="00ED0A7A">
        <w:trPr>
          <w:cantSplit/>
          <w:tblHeader/>
        </w:trPr>
        <w:tc>
          <w:tcPr>
            <w:tcW w:w="6030" w:type="dxa"/>
          </w:tcPr>
          <w:p w14:paraId="7FB0EF81" w14:textId="40DDB4AB" w:rsidR="0009250D" w:rsidRPr="00BB3056" w:rsidRDefault="00343C0C" w:rsidP="0010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43C0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3098" w:type="dxa"/>
            <w:gridSpan w:val="3"/>
          </w:tcPr>
          <w:p w14:paraId="41E136FA" w14:textId="777777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</w:t>
            </w:r>
          </w:p>
          <w:p w14:paraId="7806EC42" w14:textId="507907E5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50DDE" w:rsidRPr="00BB3056" w14:paraId="5AE0508B" w14:textId="77777777" w:rsidTr="00ED0A7A">
        <w:trPr>
          <w:trHeight w:hRule="exact" w:val="360"/>
          <w:tblHeader/>
        </w:trPr>
        <w:tc>
          <w:tcPr>
            <w:tcW w:w="6030" w:type="dxa"/>
          </w:tcPr>
          <w:p w14:paraId="45C27837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77" w:type="dxa"/>
          </w:tcPr>
          <w:p w14:paraId="508AA627" w14:textId="6DE88FE2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5</w:t>
            </w:r>
          </w:p>
        </w:tc>
        <w:tc>
          <w:tcPr>
            <w:tcW w:w="180" w:type="dxa"/>
          </w:tcPr>
          <w:p w14:paraId="72150DA4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41" w:type="dxa"/>
          </w:tcPr>
          <w:p w14:paraId="2CB946DD" w14:textId="0DE4BBA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4</w:t>
            </w:r>
          </w:p>
        </w:tc>
      </w:tr>
      <w:tr w:rsidR="00450DDE" w:rsidRPr="00BB3056" w14:paraId="62DDFFD4" w14:textId="77777777" w:rsidTr="00ED0A7A">
        <w:trPr>
          <w:trHeight w:hRule="exact" w:val="360"/>
        </w:trPr>
        <w:tc>
          <w:tcPr>
            <w:tcW w:w="6030" w:type="dxa"/>
            <w:vAlign w:val="bottom"/>
          </w:tcPr>
          <w:p w14:paraId="6A7ED08A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98" w:type="dxa"/>
            <w:gridSpan w:val="3"/>
            <w:vAlign w:val="bottom"/>
          </w:tcPr>
          <w:p w14:paraId="1E133B7E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ร้อยละ)</w:t>
            </w:r>
          </w:p>
        </w:tc>
      </w:tr>
      <w:tr w:rsidR="005F7A5C" w:rsidRPr="00BB3056" w14:paraId="40804CB5" w14:textId="77777777" w:rsidTr="00ED0A7A">
        <w:trPr>
          <w:cantSplit/>
          <w:trHeight w:val="80"/>
        </w:trPr>
        <w:tc>
          <w:tcPr>
            <w:tcW w:w="6030" w:type="dxa"/>
          </w:tcPr>
          <w:p w14:paraId="79AC448D" w14:textId="77777777" w:rsidR="005F7A5C" w:rsidRPr="00BB3056" w:rsidRDefault="005F7A5C" w:rsidP="005F7A5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377" w:type="dxa"/>
            <w:vAlign w:val="bottom"/>
          </w:tcPr>
          <w:p w14:paraId="60CEBB93" w14:textId="1AFFB489" w:rsidR="005F7A5C" w:rsidRPr="00BB3056" w:rsidRDefault="005F7A5C" w:rsidP="00ED0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right="289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1.58 - 1.86</w:t>
            </w:r>
          </w:p>
        </w:tc>
        <w:tc>
          <w:tcPr>
            <w:tcW w:w="180" w:type="dxa"/>
            <w:vAlign w:val="bottom"/>
          </w:tcPr>
          <w:p w14:paraId="75FED509" w14:textId="77777777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4C3FA3EB" w14:textId="2DDA8B4F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right="289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2.54 - 2.96</w:t>
            </w:r>
          </w:p>
        </w:tc>
      </w:tr>
      <w:tr w:rsidR="005F7A5C" w:rsidRPr="00BB3056" w14:paraId="0BD22563" w14:textId="77777777" w:rsidTr="00ED0A7A">
        <w:trPr>
          <w:cantSplit/>
          <w:trHeight w:val="80"/>
        </w:trPr>
        <w:tc>
          <w:tcPr>
            <w:tcW w:w="6030" w:type="dxa"/>
          </w:tcPr>
          <w:p w14:paraId="150B8988" w14:textId="77777777" w:rsidR="005F7A5C" w:rsidRPr="00BB3056" w:rsidRDefault="005F7A5C" w:rsidP="005F7A5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377" w:type="dxa"/>
          </w:tcPr>
          <w:p w14:paraId="76A7EEB6" w14:textId="341F1025" w:rsidR="005F7A5C" w:rsidRPr="00BB3056" w:rsidRDefault="005F7A5C" w:rsidP="00ED0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right="289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8.00</w:t>
            </w:r>
          </w:p>
        </w:tc>
        <w:tc>
          <w:tcPr>
            <w:tcW w:w="180" w:type="dxa"/>
            <w:vAlign w:val="bottom"/>
          </w:tcPr>
          <w:p w14:paraId="237DA0D3" w14:textId="77777777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258F76ED" w14:textId="26BB28FE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9.00</w:t>
            </w:r>
          </w:p>
        </w:tc>
      </w:tr>
      <w:tr w:rsidR="005F7A5C" w:rsidRPr="00BB3056" w14:paraId="3FE5075B" w14:textId="77777777" w:rsidTr="00ED0A7A">
        <w:trPr>
          <w:cantSplit/>
          <w:trHeight w:val="80"/>
        </w:trPr>
        <w:tc>
          <w:tcPr>
            <w:tcW w:w="6030" w:type="dxa"/>
          </w:tcPr>
          <w:p w14:paraId="17F0FECA" w14:textId="77777777" w:rsidR="005F7A5C" w:rsidRPr="00BB3056" w:rsidRDefault="005F7A5C" w:rsidP="005F7A5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77" w:type="dxa"/>
          </w:tcPr>
          <w:p w14:paraId="136B4B3A" w14:textId="75207209" w:rsidR="005F7A5C" w:rsidRPr="00BB3056" w:rsidRDefault="005F7A5C" w:rsidP="00ED0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right="289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0.00 - 4.00</w:t>
            </w:r>
          </w:p>
        </w:tc>
        <w:tc>
          <w:tcPr>
            <w:tcW w:w="180" w:type="dxa"/>
            <w:vAlign w:val="bottom"/>
          </w:tcPr>
          <w:p w14:paraId="16319A42" w14:textId="77777777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07F79392" w14:textId="78C3B455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3.00 - 7.00</w:t>
            </w:r>
          </w:p>
        </w:tc>
      </w:tr>
    </w:tbl>
    <w:p w14:paraId="01441569" w14:textId="2BF60B27" w:rsidR="008D78F3" w:rsidRDefault="008D78F3" w:rsidP="0009250D">
      <w:pPr>
        <w:spacing w:line="240" w:lineRule="auto"/>
        <w:ind w:firstLine="54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0BA2EDCA" w14:textId="074FC68D" w:rsidR="008D78F3" w:rsidRDefault="008D78F3" w:rsidP="008D7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8D78F3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A80C0C1" w14:textId="586F790E" w:rsidR="000A0312" w:rsidRDefault="000A0312" w:rsidP="008D7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783ED95" w14:textId="208D961C" w:rsidR="000A0312" w:rsidRPr="000A0312" w:rsidRDefault="000A0312" w:rsidP="000A0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0A031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ณ วันที่ </w:t>
      </w:r>
      <w:r w:rsidRPr="000A0312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0A031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มีนาคม </w:t>
      </w:r>
      <w:r w:rsidRPr="000A0312">
        <w:rPr>
          <w:rFonts w:asciiTheme="majorBidi" w:hAnsiTheme="majorBidi" w:cstheme="majorBidi"/>
          <w:spacing w:val="-6"/>
          <w:sz w:val="30"/>
          <w:szCs w:val="30"/>
        </w:rPr>
        <w:t xml:space="preserve">2565 </w:t>
      </w:r>
      <w:r w:rsidRPr="000A031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Pr="000A0312">
        <w:rPr>
          <w:rFonts w:asciiTheme="majorBidi" w:hAnsiTheme="majorBidi" w:cstheme="majorBidi"/>
          <w:spacing w:val="-6"/>
          <w:sz w:val="30"/>
          <w:szCs w:val="30"/>
        </w:rPr>
        <w:t xml:space="preserve">11 </w:t>
      </w:r>
      <w:r w:rsidRPr="000A031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ปี </w:t>
      </w:r>
      <w:r w:rsidRPr="000A0312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(</w:t>
      </w:r>
      <w:r w:rsidRPr="000A0312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2564: 14 </w:t>
      </w:r>
      <w:r w:rsidRPr="000A0312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ปี)</w:t>
      </w:r>
    </w:p>
    <w:p w14:paraId="153CADC5" w14:textId="509F1060" w:rsidR="0009250D" w:rsidRPr="00BB3056" w:rsidRDefault="0009250D" w:rsidP="0009250D">
      <w:pPr>
        <w:spacing w:line="240" w:lineRule="auto"/>
        <w:ind w:firstLine="54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BB3056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7B0E7E84" w14:textId="77777777" w:rsidR="008D78F3" w:rsidRDefault="008D78F3" w:rsidP="0009250D">
      <w:pPr>
        <w:ind w:left="454"/>
        <w:rPr>
          <w:rFonts w:asciiTheme="majorBidi" w:hAnsiTheme="majorBidi" w:cstheme="majorBidi"/>
          <w:sz w:val="30"/>
          <w:szCs w:val="30"/>
        </w:rPr>
      </w:pPr>
    </w:p>
    <w:p w14:paraId="0692738C" w14:textId="76187FB1" w:rsidR="0009250D" w:rsidRDefault="0009250D" w:rsidP="00BD66A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B3056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24E79F51" w14:textId="77777777" w:rsidR="008D78F3" w:rsidRDefault="008D78F3" w:rsidP="0009250D">
      <w:pPr>
        <w:ind w:left="454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422"/>
        <w:gridCol w:w="260"/>
        <w:gridCol w:w="1360"/>
      </w:tblGrid>
      <w:tr w:rsidR="0009250D" w:rsidRPr="00BB3056" w14:paraId="3ACDFB1E" w14:textId="77777777" w:rsidTr="00ED0A7A">
        <w:trPr>
          <w:cantSplit/>
        </w:trPr>
        <w:tc>
          <w:tcPr>
            <w:tcW w:w="6120" w:type="dxa"/>
          </w:tcPr>
          <w:p w14:paraId="718C542A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3042" w:type="dxa"/>
            <w:gridSpan w:val="3"/>
          </w:tcPr>
          <w:p w14:paraId="2F85CB1E" w14:textId="777777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</w:t>
            </w: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09250D" w:rsidRPr="00BB3056" w14:paraId="7FA6ACD5" w14:textId="77777777" w:rsidTr="00ED0A7A">
        <w:trPr>
          <w:cantSplit/>
        </w:trPr>
        <w:tc>
          <w:tcPr>
            <w:tcW w:w="6120" w:type="dxa"/>
          </w:tcPr>
          <w:p w14:paraId="0B2770BD" w14:textId="77777777" w:rsidR="0009250D" w:rsidRPr="00BB3056" w:rsidRDefault="0009250D" w:rsidP="00C808F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2" w:type="dxa"/>
            <w:gridSpan w:val="3"/>
          </w:tcPr>
          <w:p w14:paraId="031CB70A" w14:textId="77777777" w:rsidR="0009250D" w:rsidRPr="00BB3056" w:rsidRDefault="0009250D" w:rsidP="0009250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B305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BB305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9250D" w:rsidRPr="00BB3056" w14:paraId="0B4971C5" w14:textId="77777777" w:rsidTr="00ED0A7A">
        <w:trPr>
          <w:cantSplit/>
        </w:trPr>
        <w:tc>
          <w:tcPr>
            <w:tcW w:w="6120" w:type="dxa"/>
          </w:tcPr>
          <w:p w14:paraId="38415C0C" w14:textId="06EA24D5" w:rsidR="0009250D" w:rsidRPr="00BB3056" w:rsidRDefault="0009250D" w:rsidP="00C808FD">
            <w:pPr>
              <w:spacing w:line="240" w:lineRule="auto"/>
              <w:ind w:left="234" w:hanging="23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450DDE"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50D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22" w:type="dxa"/>
          </w:tcPr>
          <w:p w14:paraId="3E74FBB8" w14:textId="77777777" w:rsidR="0009250D" w:rsidRPr="00BB3056" w:rsidRDefault="0009250D" w:rsidP="0009250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0" w:type="dxa"/>
          </w:tcPr>
          <w:p w14:paraId="28E9A700" w14:textId="777777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0" w:type="dxa"/>
          </w:tcPr>
          <w:p w14:paraId="26B866B8" w14:textId="77777777" w:rsidR="0009250D" w:rsidRPr="00BB3056" w:rsidRDefault="0009250D" w:rsidP="0009250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5F7A5C" w:rsidRPr="00BB3056" w14:paraId="70E3F326" w14:textId="77777777" w:rsidTr="00ED0A7A">
        <w:trPr>
          <w:cantSplit/>
        </w:trPr>
        <w:tc>
          <w:tcPr>
            <w:tcW w:w="6120" w:type="dxa"/>
          </w:tcPr>
          <w:p w14:paraId="1B9E4CA3" w14:textId="77777777" w:rsidR="005F7A5C" w:rsidRPr="00BB3056" w:rsidRDefault="005F7A5C" w:rsidP="005F7A5C">
            <w:pPr>
              <w:spacing w:line="240" w:lineRule="auto"/>
              <w:ind w:left="234" w:hanging="23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22" w:type="dxa"/>
          </w:tcPr>
          <w:p w14:paraId="22EEDA4A" w14:textId="5F93ADE8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(10,639)</w:t>
            </w:r>
          </w:p>
        </w:tc>
        <w:tc>
          <w:tcPr>
            <w:tcW w:w="260" w:type="dxa"/>
            <w:vAlign w:val="bottom"/>
          </w:tcPr>
          <w:p w14:paraId="403910E4" w14:textId="77777777" w:rsidR="005F7A5C" w:rsidRPr="00BB3056" w:rsidRDefault="005F7A5C" w:rsidP="005F7A5C">
            <w:pPr>
              <w:tabs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0" w:type="dxa"/>
          </w:tcPr>
          <w:p w14:paraId="6849C3A8" w14:textId="3F8395C4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11,978</w:t>
            </w:r>
          </w:p>
        </w:tc>
      </w:tr>
      <w:tr w:rsidR="005F7A5C" w:rsidRPr="00BB3056" w14:paraId="6A26440C" w14:textId="77777777" w:rsidTr="00ED0A7A">
        <w:trPr>
          <w:cantSplit/>
        </w:trPr>
        <w:tc>
          <w:tcPr>
            <w:tcW w:w="6120" w:type="dxa"/>
          </w:tcPr>
          <w:p w14:paraId="73F3E0F4" w14:textId="77777777" w:rsidR="005F7A5C" w:rsidRPr="00BB3056" w:rsidRDefault="005F7A5C" w:rsidP="005F7A5C">
            <w:pPr>
              <w:spacing w:line="240" w:lineRule="auto"/>
              <w:ind w:left="234" w:hanging="23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22" w:type="dxa"/>
          </w:tcPr>
          <w:p w14:paraId="6E09DD0F" w14:textId="36155D0A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11,019</w:t>
            </w:r>
          </w:p>
        </w:tc>
        <w:tc>
          <w:tcPr>
            <w:tcW w:w="260" w:type="dxa"/>
            <w:vAlign w:val="bottom"/>
          </w:tcPr>
          <w:p w14:paraId="0B72825C" w14:textId="77777777" w:rsidR="005F7A5C" w:rsidRPr="00BB3056" w:rsidRDefault="005F7A5C" w:rsidP="005F7A5C">
            <w:pPr>
              <w:tabs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0" w:type="dxa"/>
          </w:tcPr>
          <w:p w14:paraId="42FFCB47" w14:textId="6C9F247E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(10,038)</w:t>
            </w:r>
          </w:p>
        </w:tc>
      </w:tr>
      <w:tr w:rsidR="005F7A5C" w:rsidRPr="00BB3056" w14:paraId="2053FED7" w14:textId="77777777" w:rsidTr="00ED0A7A">
        <w:trPr>
          <w:cantSplit/>
        </w:trPr>
        <w:tc>
          <w:tcPr>
            <w:tcW w:w="6120" w:type="dxa"/>
          </w:tcPr>
          <w:p w14:paraId="590D77B8" w14:textId="77777777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3042" w:type="dxa"/>
            <w:gridSpan w:val="3"/>
          </w:tcPr>
          <w:p w14:paraId="74B6B53E" w14:textId="77777777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5F7A5C" w:rsidRPr="00BB3056" w14:paraId="181F4BAA" w14:textId="77777777" w:rsidTr="00ED0A7A">
        <w:trPr>
          <w:cantSplit/>
        </w:trPr>
        <w:tc>
          <w:tcPr>
            <w:tcW w:w="6120" w:type="dxa"/>
          </w:tcPr>
          <w:p w14:paraId="5164468F" w14:textId="3047EA23" w:rsidR="005F7A5C" w:rsidRPr="00BB3056" w:rsidRDefault="005F7A5C" w:rsidP="005F7A5C">
            <w:pPr>
              <w:spacing w:line="240" w:lineRule="auto"/>
              <w:ind w:left="234" w:hanging="23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22" w:type="dxa"/>
          </w:tcPr>
          <w:p w14:paraId="0EF3CE98" w14:textId="77777777" w:rsidR="005F7A5C" w:rsidRPr="00BB3056" w:rsidRDefault="005F7A5C" w:rsidP="005F7A5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0" w:type="dxa"/>
          </w:tcPr>
          <w:p w14:paraId="3A494D40" w14:textId="77777777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0" w:type="dxa"/>
          </w:tcPr>
          <w:p w14:paraId="29255449" w14:textId="77777777" w:rsidR="005F7A5C" w:rsidRPr="00BB3056" w:rsidRDefault="005F7A5C" w:rsidP="005F7A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5F7A5C" w:rsidRPr="00BB3056" w14:paraId="2009A78C" w14:textId="77777777" w:rsidTr="00ED0A7A">
        <w:trPr>
          <w:cantSplit/>
        </w:trPr>
        <w:tc>
          <w:tcPr>
            <w:tcW w:w="6120" w:type="dxa"/>
          </w:tcPr>
          <w:p w14:paraId="03A675C1" w14:textId="77777777" w:rsidR="005F7A5C" w:rsidRPr="00BB3056" w:rsidRDefault="005F7A5C" w:rsidP="005F7A5C">
            <w:pPr>
              <w:spacing w:line="240" w:lineRule="auto"/>
              <w:ind w:left="234" w:hanging="23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22" w:type="dxa"/>
          </w:tcPr>
          <w:p w14:paraId="24001B0C" w14:textId="51EE1E00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(9,991)</w:t>
            </w:r>
          </w:p>
        </w:tc>
        <w:tc>
          <w:tcPr>
            <w:tcW w:w="260" w:type="dxa"/>
            <w:vAlign w:val="bottom"/>
          </w:tcPr>
          <w:p w14:paraId="331A5C19" w14:textId="77777777" w:rsidR="005F7A5C" w:rsidRPr="00BB3056" w:rsidRDefault="005F7A5C" w:rsidP="005F7A5C">
            <w:pPr>
              <w:tabs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0" w:type="dxa"/>
          </w:tcPr>
          <w:p w14:paraId="154C0287" w14:textId="3701C54F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11,249</w:t>
            </w:r>
          </w:p>
        </w:tc>
      </w:tr>
      <w:tr w:rsidR="005F7A5C" w:rsidRPr="00BB3056" w14:paraId="40433E80" w14:textId="77777777" w:rsidTr="00ED0A7A">
        <w:trPr>
          <w:cantSplit/>
        </w:trPr>
        <w:tc>
          <w:tcPr>
            <w:tcW w:w="6120" w:type="dxa"/>
          </w:tcPr>
          <w:p w14:paraId="2D6D69AC" w14:textId="77777777" w:rsidR="005F7A5C" w:rsidRPr="00BB3056" w:rsidRDefault="005F7A5C" w:rsidP="005F7A5C">
            <w:pPr>
              <w:spacing w:line="240" w:lineRule="auto"/>
              <w:ind w:left="234" w:hanging="23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22" w:type="dxa"/>
          </w:tcPr>
          <w:p w14:paraId="597BADB8" w14:textId="59FB4356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13,074</w:t>
            </w:r>
          </w:p>
        </w:tc>
        <w:tc>
          <w:tcPr>
            <w:tcW w:w="260" w:type="dxa"/>
            <w:vAlign w:val="bottom"/>
          </w:tcPr>
          <w:p w14:paraId="78C45B8F" w14:textId="77777777" w:rsidR="005F7A5C" w:rsidRPr="00BB3056" w:rsidRDefault="005F7A5C" w:rsidP="005F7A5C">
            <w:pPr>
              <w:tabs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0" w:type="dxa"/>
          </w:tcPr>
          <w:p w14:paraId="1FF9767C" w14:textId="175319B4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(11,763)</w:t>
            </w:r>
          </w:p>
        </w:tc>
      </w:tr>
    </w:tbl>
    <w:p w14:paraId="2CCAF1A8" w14:textId="00A57AB3" w:rsidR="0009250D" w:rsidRDefault="0009250D" w:rsidP="0009250D">
      <w:pPr>
        <w:ind w:left="454"/>
        <w:rPr>
          <w:rFonts w:asciiTheme="majorBidi" w:hAnsiTheme="majorBidi" w:cstheme="majorBidi"/>
          <w:i/>
          <w:iCs/>
          <w:sz w:val="30"/>
          <w:szCs w:val="30"/>
        </w:rPr>
      </w:pPr>
    </w:p>
    <w:p w14:paraId="3687017E" w14:textId="125A6522" w:rsidR="0009250D" w:rsidRDefault="0009250D" w:rsidP="00BD66A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450" w:right="-45" w:hanging="450"/>
        <w:jc w:val="both"/>
        <w:rPr>
          <w:rFonts w:ascii="Angsana New" w:hAnsi="Angsana New"/>
          <w:sz w:val="30"/>
          <w:szCs w:val="30"/>
          <w:u w:val="none"/>
        </w:rPr>
      </w:pPr>
      <w:r w:rsidRPr="00254A81">
        <w:rPr>
          <w:rFonts w:ascii="Angsana New" w:hAnsi="Angsana New"/>
          <w:sz w:val="30"/>
          <w:szCs w:val="30"/>
          <w:u w:val="none"/>
        </w:rPr>
        <w:t>1</w:t>
      </w:r>
      <w:r w:rsidR="00176CFB">
        <w:rPr>
          <w:rFonts w:ascii="Angsana New" w:hAnsi="Angsana New"/>
          <w:sz w:val="30"/>
          <w:szCs w:val="30"/>
          <w:u w:val="none"/>
          <w:lang w:val="en-US"/>
        </w:rPr>
        <w:t>5</w:t>
      </w:r>
      <w:r w:rsidRPr="00254A81">
        <w:rPr>
          <w:rFonts w:ascii="Angsana New" w:hAnsi="Angsana New"/>
          <w:sz w:val="30"/>
          <w:szCs w:val="30"/>
          <w:u w:val="none"/>
        </w:rPr>
        <w:tab/>
      </w: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สำรอง</w:t>
      </w:r>
      <w:r w:rsidR="00A71823">
        <w:rPr>
          <w:rFonts w:ascii="Angsana New" w:hAnsi="Angsana New" w:hint="cs"/>
          <w:sz w:val="30"/>
          <w:szCs w:val="30"/>
          <w:u w:val="none"/>
          <w:cs/>
          <w:lang w:val="en-US"/>
        </w:rPr>
        <w:t>ตามกฎหมาย</w:t>
      </w:r>
      <w:r w:rsidRPr="00254A81">
        <w:rPr>
          <w:rFonts w:ascii="Angsana New" w:hAnsi="Angsana New"/>
          <w:sz w:val="30"/>
          <w:szCs w:val="30"/>
          <w:u w:val="none"/>
          <w:cs/>
        </w:rPr>
        <w:t xml:space="preserve">  </w:t>
      </w:r>
    </w:p>
    <w:p w14:paraId="0C2FAC2F" w14:textId="77777777" w:rsidR="008D78F3" w:rsidRPr="008D78F3" w:rsidRDefault="008D78F3" w:rsidP="00092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45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FDE686F" w14:textId="6BCA8CB7" w:rsidR="0009250D" w:rsidRDefault="0009250D" w:rsidP="008D78F3">
      <w:pPr>
        <w:ind w:left="454"/>
        <w:jc w:val="thaiDistribute"/>
        <w:rPr>
          <w:rFonts w:asciiTheme="majorBidi" w:hAnsiTheme="majorBidi" w:cstheme="majorBidi"/>
          <w:sz w:val="30"/>
          <w:szCs w:val="30"/>
        </w:rPr>
      </w:pPr>
      <w:r w:rsidRPr="00BB3056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B3056">
        <w:rPr>
          <w:rFonts w:asciiTheme="majorBidi" w:hAnsiTheme="majorBidi" w:cstheme="majorBidi"/>
          <w:sz w:val="30"/>
          <w:szCs w:val="30"/>
        </w:rPr>
        <w:t>2535</w:t>
      </w:r>
      <w:r w:rsidRPr="00BB3056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BB3056">
        <w:rPr>
          <w:rFonts w:asciiTheme="majorBidi" w:hAnsiTheme="majorBidi" w:cstheme="majorBidi"/>
          <w:sz w:val="30"/>
          <w:szCs w:val="30"/>
        </w:rPr>
        <w:t>116</w:t>
      </w:r>
      <w:r w:rsidRPr="00BB3056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BB3056">
        <w:rPr>
          <w:rFonts w:asciiTheme="majorBidi" w:hAnsiTheme="majorBidi" w:cstheme="majorBidi"/>
          <w:sz w:val="30"/>
          <w:szCs w:val="30"/>
        </w:rPr>
        <w:t>“</w:t>
      </w:r>
      <w:r w:rsidRPr="00BB3056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BB3056">
        <w:rPr>
          <w:rFonts w:asciiTheme="majorBidi" w:hAnsiTheme="majorBidi" w:cstheme="majorBidi"/>
          <w:sz w:val="30"/>
          <w:szCs w:val="30"/>
        </w:rPr>
        <w:t>”</w:t>
      </w:r>
      <w:r w:rsidRPr="00BB3056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BB3056">
        <w:rPr>
          <w:rFonts w:asciiTheme="majorBidi" w:hAnsiTheme="majorBidi" w:cstheme="majorBidi"/>
          <w:sz w:val="30"/>
          <w:szCs w:val="30"/>
        </w:rPr>
        <w:t xml:space="preserve">5 </w:t>
      </w:r>
      <w:r w:rsidRPr="00BB3056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BB3056">
        <w:rPr>
          <w:rFonts w:asciiTheme="majorBidi" w:hAnsiTheme="majorBidi" w:cstheme="majorBidi"/>
          <w:sz w:val="30"/>
          <w:szCs w:val="30"/>
        </w:rPr>
        <w:t xml:space="preserve">10 </w:t>
      </w:r>
      <w:r w:rsidRPr="00BB3056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54853E57" w14:textId="16B5852C" w:rsidR="0009250D" w:rsidRPr="008D78F3" w:rsidRDefault="0009250D" w:rsidP="0009250D">
      <w:pPr>
        <w:ind w:left="454"/>
        <w:rPr>
          <w:rFonts w:asciiTheme="majorBidi" w:hAnsiTheme="majorBidi" w:cstheme="majorBidi"/>
          <w:sz w:val="28"/>
          <w:szCs w:val="28"/>
        </w:rPr>
      </w:pPr>
    </w:p>
    <w:p w14:paraId="4CC29C3C" w14:textId="33278738" w:rsidR="0009250D" w:rsidRDefault="0009250D" w:rsidP="0009250D">
      <w:pPr>
        <w:ind w:left="454"/>
        <w:rPr>
          <w:rFonts w:asciiTheme="majorBidi" w:hAnsiTheme="majorBidi" w:cstheme="majorBidi"/>
          <w:sz w:val="30"/>
          <w:szCs w:val="30"/>
        </w:rPr>
      </w:pPr>
      <w:r w:rsidRPr="00BB305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BB3056">
        <w:rPr>
          <w:rFonts w:asciiTheme="majorBidi" w:hAnsiTheme="majorBidi" w:cstheme="majorBidi"/>
          <w:sz w:val="30"/>
          <w:szCs w:val="30"/>
        </w:rPr>
        <w:t xml:space="preserve">31 </w:t>
      </w:r>
      <w:r w:rsidRPr="00BB305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450DDE" w:rsidRPr="00BB3056">
        <w:rPr>
          <w:rFonts w:asciiTheme="majorBidi" w:hAnsiTheme="majorBidi" w:cstheme="majorBidi"/>
          <w:sz w:val="30"/>
          <w:szCs w:val="30"/>
        </w:rPr>
        <w:t>256</w:t>
      </w:r>
      <w:r w:rsidR="00450DDE">
        <w:rPr>
          <w:rFonts w:asciiTheme="majorBidi" w:hAnsiTheme="majorBidi" w:cstheme="majorBidi"/>
          <w:sz w:val="30"/>
          <w:szCs w:val="30"/>
        </w:rPr>
        <w:t>5</w:t>
      </w:r>
      <w:r w:rsidR="00450DDE" w:rsidRPr="00BB3056">
        <w:rPr>
          <w:rFonts w:asciiTheme="majorBidi" w:hAnsiTheme="majorBidi" w:cstheme="majorBidi"/>
          <w:sz w:val="30"/>
          <w:szCs w:val="30"/>
        </w:rPr>
        <w:t xml:space="preserve"> </w:t>
      </w:r>
      <w:r w:rsidRPr="00BB3056">
        <w:rPr>
          <w:rFonts w:asciiTheme="majorBidi" w:hAnsiTheme="majorBidi" w:cstheme="majorBidi"/>
          <w:sz w:val="30"/>
          <w:szCs w:val="30"/>
          <w:cs/>
        </w:rPr>
        <w:t>และ</w:t>
      </w:r>
      <w:r w:rsidRPr="00BB3056">
        <w:rPr>
          <w:rFonts w:asciiTheme="majorBidi" w:hAnsiTheme="majorBidi" w:cstheme="majorBidi"/>
          <w:sz w:val="30"/>
          <w:szCs w:val="30"/>
        </w:rPr>
        <w:t xml:space="preserve"> </w:t>
      </w:r>
      <w:r w:rsidR="00450DDE" w:rsidRPr="00BB3056">
        <w:rPr>
          <w:rFonts w:asciiTheme="majorBidi" w:hAnsiTheme="majorBidi" w:cstheme="majorBidi"/>
          <w:sz w:val="30"/>
          <w:szCs w:val="30"/>
        </w:rPr>
        <w:t>256</w:t>
      </w:r>
      <w:r w:rsidR="00450DDE">
        <w:rPr>
          <w:rFonts w:asciiTheme="majorBidi" w:hAnsiTheme="majorBidi" w:cstheme="majorBidi"/>
          <w:sz w:val="30"/>
          <w:szCs w:val="30"/>
        </w:rPr>
        <w:t>4</w:t>
      </w:r>
      <w:r w:rsidR="00450DDE" w:rsidRPr="00BB3056">
        <w:rPr>
          <w:rFonts w:asciiTheme="majorBidi" w:hAnsiTheme="majorBidi" w:cstheme="majorBidi"/>
          <w:sz w:val="30"/>
          <w:szCs w:val="30"/>
        </w:rPr>
        <w:t xml:space="preserve"> </w:t>
      </w:r>
      <w:r w:rsidRPr="00BB3056">
        <w:rPr>
          <w:rFonts w:asciiTheme="majorBidi" w:hAnsiTheme="majorBidi" w:cstheme="majorBidi"/>
          <w:sz w:val="30"/>
          <w:szCs w:val="30"/>
          <w:cs/>
        </w:rPr>
        <w:t xml:space="preserve">บริษัทได้จัดสรรทุนสำรองตามกฎหมายไว้ร้อยละ </w:t>
      </w:r>
      <w:r w:rsidRPr="00BB3056">
        <w:rPr>
          <w:rFonts w:asciiTheme="majorBidi" w:hAnsiTheme="majorBidi" w:cstheme="majorBidi"/>
          <w:sz w:val="30"/>
          <w:szCs w:val="30"/>
        </w:rPr>
        <w:t xml:space="preserve">10 </w:t>
      </w:r>
      <w:r w:rsidRPr="00BB3056">
        <w:rPr>
          <w:rFonts w:asciiTheme="majorBidi" w:hAnsiTheme="majorBidi" w:cstheme="majorBidi"/>
          <w:sz w:val="30"/>
          <w:szCs w:val="30"/>
          <w:cs/>
        </w:rPr>
        <w:t>ของทุนจดทะเบียน</w:t>
      </w:r>
    </w:p>
    <w:p w14:paraId="5C0482E8" w14:textId="49129F5E" w:rsidR="00DE057B" w:rsidRDefault="00DE0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20169EEC" w14:textId="0E7B3F85" w:rsidR="0009250D" w:rsidRPr="00BD66A4" w:rsidRDefault="0009250D" w:rsidP="00BD66A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450" w:right="-45" w:hanging="450"/>
        <w:jc w:val="both"/>
        <w:rPr>
          <w:rFonts w:ascii="Angsana New" w:hAnsi="Angsana New"/>
          <w:sz w:val="30"/>
          <w:szCs w:val="30"/>
          <w:u w:val="none"/>
        </w:rPr>
      </w:pPr>
      <w:r w:rsidRPr="00254A81">
        <w:rPr>
          <w:rFonts w:ascii="Angsana New" w:hAnsi="Angsana New"/>
          <w:sz w:val="30"/>
          <w:szCs w:val="30"/>
          <w:u w:val="none"/>
        </w:rPr>
        <w:lastRenderedPageBreak/>
        <w:t>1</w:t>
      </w:r>
      <w:r w:rsidR="00176CFB">
        <w:rPr>
          <w:rFonts w:ascii="Angsana New" w:hAnsi="Angsana New"/>
          <w:sz w:val="30"/>
          <w:szCs w:val="30"/>
          <w:u w:val="none"/>
          <w:lang w:val="en-US"/>
        </w:rPr>
        <w:t>6</w:t>
      </w:r>
      <w:r w:rsidRPr="00254A81">
        <w:rPr>
          <w:rFonts w:ascii="Angsana New" w:hAnsi="Angsana New"/>
          <w:sz w:val="30"/>
          <w:szCs w:val="30"/>
          <w:u w:val="none"/>
        </w:rPr>
        <w:tab/>
      </w:r>
      <w:r w:rsidRPr="00BD66A4">
        <w:rPr>
          <w:rFonts w:ascii="Angsana New" w:hAnsi="Angsana New"/>
          <w:sz w:val="30"/>
          <w:szCs w:val="30"/>
          <w:u w:val="none"/>
          <w:cs/>
        </w:rPr>
        <w:t>ส่วนงานดำเนินงาน</w:t>
      </w:r>
    </w:p>
    <w:p w14:paraId="282B9A62" w14:textId="2BCE6F74" w:rsidR="0009250D" w:rsidRPr="008D78F3" w:rsidRDefault="0009250D" w:rsidP="0009250D">
      <w:pPr>
        <w:rPr>
          <w:sz w:val="16"/>
          <w:szCs w:val="16"/>
          <w:lang w:eastAsia="x-none"/>
        </w:rPr>
      </w:pPr>
    </w:p>
    <w:p w14:paraId="2996846B" w14:textId="7225FED5" w:rsidR="0009250D" w:rsidRDefault="008D78F3" w:rsidP="0009250D">
      <w:pPr>
        <w:ind w:left="454"/>
        <w:rPr>
          <w:rFonts w:asciiTheme="majorBidi" w:hAnsiTheme="majorBidi" w:cstheme="majorBidi"/>
          <w:sz w:val="30"/>
          <w:szCs w:val="30"/>
        </w:rPr>
      </w:pPr>
      <w:r w:rsidRPr="008D78F3">
        <w:rPr>
          <w:rFonts w:asciiTheme="majorBidi" w:hAnsiTheme="majorBidi"/>
          <w:sz w:val="30"/>
          <w:szCs w:val="30"/>
          <w:cs/>
        </w:rPr>
        <w:t>ผู้บริหารพิจารณาว่า</w:t>
      </w:r>
      <w:r w:rsidR="0009250D" w:rsidRPr="00BB3056">
        <w:rPr>
          <w:rFonts w:asciiTheme="majorBidi" w:hAnsiTheme="majorBidi" w:cstheme="majorBidi"/>
          <w:sz w:val="30"/>
          <w:szCs w:val="30"/>
          <w:cs/>
        </w:rPr>
        <w:t>กลุ่มบริษัทดำเนินกิจการในส่วนงานเดียวคือธุรกิจผงคาร์บอน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36AE303C" w14:textId="77777777" w:rsidR="008D78F3" w:rsidRPr="008D78F3" w:rsidRDefault="008D78F3" w:rsidP="0009250D">
      <w:pPr>
        <w:ind w:left="454"/>
        <w:rPr>
          <w:rFonts w:asciiTheme="majorBidi" w:hAnsiTheme="majorBidi" w:cstheme="majorBidi"/>
          <w:sz w:val="28"/>
          <w:szCs w:val="28"/>
        </w:rPr>
      </w:pPr>
    </w:p>
    <w:p w14:paraId="55032FCA" w14:textId="77777777" w:rsidR="0009250D" w:rsidRPr="00BB3056" w:rsidRDefault="0009250D" w:rsidP="00BD66A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720"/>
        </w:tabs>
        <w:spacing w:line="240" w:lineRule="auto"/>
        <w:ind w:firstLine="450"/>
        <w:jc w:val="thaiDistribute"/>
        <w:rPr>
          <w:rFonts w:asciiTheme="majorBidi" w:hAnsiTheme="majorBidi" w:cstheme="majorBidi"/>
          <w:i/>
          <w:iCs/>
          <w:sz w:val="30"/>
          <w:szCs w:val="30"/>
          <w:u w:val="none"/>
        </w:rPr>
      </w:pPr>
      <w:r w:rsidRPr="00BB3056">
        <w:rPr>
          <w:rFonts w:asciiTheme="majorBidi" w:hAnsiTheme="majorBidi" w:cstheme="majorBidi"/>
          <w:i/>
          <w:iCs/>
          <w:sz w:val="30"/>
          <w:szCs w:val="30"/>
          <w:u w:val="none"/>
          <w:cs/>
        </w:rPr>
        <w:t>ส่วนงานภูมิศาสตร์</w:t>
      </w:r>
      <w:r w:rsidRPr="00BB3056">
        <w:rPr>
          <w:rFonts w:asciiTheme="majorBidi" w:hAnsiTheme="majorBidi" w:cstheme="majorBidi"/>
          <w:i/>
          <w:iCs/>
          <w:sz w:val="30"/>
          <w:szCs w:val="30"/>
          <w:u w:val="none"/>
        </w:rPr>
        <w:t xml:space="preserve"> </w:t>
      </w:r>
    </w:p>
    <w:p w14:paraId="764D3B36" w14:textId="77777777" w:rsidR="0009250D" w:rsidRPr="008D78F3" w:rsidRDefault="0009250D" w:rsidP="00BD66A4">
      <w:pPr>
        <w:tabs>
          <w:tab w:val="left" w:pos="720"/>
        </w:tabs>
        <w:spacing w:line="240" w:lineRule="auto"/>
        <w:ind w:left="540" w:firstLine="45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p w14:paraId="0BE576DD" w14:textId="5126E40A" w:rsidR="0009250D" w:rsidRPr="00BB3056" w:rsidRDefault="0009250D" w:rsidP="00BD66A4">
      <w:pPr>
        <w:tabs>
          <w:tab w:val="left" w:pos="720"/>
        </w:tabs>
        <w:spacing w:line="240" w:lineRule="auto"/>
        <w:ind w:left="540" w:right="-45" w:hanging="9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BB3056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กลุ่มบริษัทมีการจัดการ การผลิตและสำนักงานขายในประเทศไทยเท่านั้น</w:t>
      </w:r>
      <w:r w:rsidR="00A71823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 จังหวะเวลาของการรับรู้รายได้ คือ การรับรู้ ณ เวลาใดเวลาหนึ่ง</w:t>
      </w:r>
    </w:p>
    <w:p w14:paraId="7D0DB3A7" w14:textId="77777777" w:rsidR="0009250D" w:rsidRPr="008D78F3" w:rsidRDefault="0009250D" w:rsidP="00BD66A4">
      <w:pPr>
        <w:tabs>
          <w:tab w:val="left" w:pos="720"/>
        </w:tabs>
        <w:spacing w:line="240" w:lineRule="auto"/>
        <w:ind w:left="540" w:right="-45" w:hanging="9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p w14:paraId="11B216CA" w14:textId="77777777" w:rsidR="0009250D" w:rsidRPr="00BB3056" w:rsidRDefault="0009250D" w:rsidP="00BD66A4">
      <w:pPr>
        <w:tabs>
          <w:tab w:val="left" w:pos="720"/>
        </w:tabs>
        <w:spacing w:line="240" w:lineRule="auto"/>
        <w:ind w:left="540" w:right="-45" w:hanging="9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BB3056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</w:p>
    <w:p w14:paraId="78210671" w14:textId="77777777" w:rsidR="0009250D" w:rsidRPr="008D78F3" w:rsidRDefault="0009250D" w:rsidP="00BD66A4">
      <w:pPr>
        <w:tabs>
          <w:tab w:val="left" w:pos="720"/>
        </w:tabs>
        <w:spacing w:line="240" w:lineRule="auto"/>
        <w:ind w:left="540" w:firstLine="45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813474F" w14:textId="0B0861C1" w:rsidR="0009250D" w:rsidRDefault="0009250D" w:rsidP="0009250D">
      <w:pPr>
        <w:ind w:left="454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B305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5B9AE7E7" w14:textId="77777777" w:rsidR="008D78F3" w:rsidRDefault="008D78F3" w:rsidP="0009250D">
      <w:pPr>
        <w:ind w:left="454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53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73"/>
        <w:gridCol w:w="1377"/>
        <w:gridCol w:w="180"/>
        <w:gridCol w:w="1323"/>
      </w:tblGrid>
      <w:tr w:rsidR="0009250D" w:rsidRPr="00BB3056" w14:paraId="0C7F235B" w14:textId="77777777" w:rsidTr="00ED0A7A">
        <w:trPr>
          <w:cantSplit/>
          <w:tblHeader/>
        </w:trPr>
        <w:tc>
          <w:tcPr>
            <w:tcW w:w="6273" w:type="dxa"/>
          </w:tcPr>
          <w:p w14:paraId="75A0CC29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880" w:type="dxa"/>
            <w:gridSpan w:val="3"/>
          </w:tcPr>
          <w:p w14:paraId="34C53496" w14:textId="0393E3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รายได้</w:t>
            </w:r>
          </w:p>
        </w:tc>
      </w:tr>
      <w:tr w:rsidR="0009250D" w:rsidRPr="00BB3056" w14:paraId="0B6E59E5" w14:textId="77777777" w:rsidTr="00ED0A7A">
        <w:trPr>
          <w:cantSplit/>
          <w:tblHeader/>
        </w:trPr>
        <w:tc>
          <w:tcPr>
            <w:tcW w:w="6273" w:type="dxa"/>
          </w:tcPr>
          <w:p w14:paraId="047C0AC4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77" w:type="dxa"/>
          </w:tcPr>
          <w:p w14:paraId="25B5B73A" w14:textId="2940926E" w:rsidR="0009250D" w:rsidRPr="00BB3056" w:rsidRDefault="00450DDE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5</w:t>
            </w:r>
          </w:p>
        </w:tc>
        <w:tc>
          <w:tcPr>
            <w:tcW w:w="180" w:type="dxa"/>
          </w:tcPr>
          <w:p w14:paraId="4743047C" w14:textId="777777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3" w:type="dxa"/>
          </w:tcPr>
          <w:p w14:paraId="710FEFC5" w14:textId="2D3E59E2" w:rsidR="0009250D" w:rsidRPr="00BB3056" w:rsidRDefault="00450DDE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4</w:t>
            </w:r>
          </w:p>
        </w:tc>
      </w:tr>
      <w:tr w:rsidR="0009250D" w:rsidRPr="00BB3056" w14:paraId="39136645" w14:textId="77777777" w:rsidTr="00ED0A7A">
        <w:trPr>
          <w:cantSplit/>
          <w:trHeight w:val="80"/>
        </w:trPr>
        <w:tc>
          <w:tcPr>
            <w:tcW w:w="6273" w:type="dxa"/>
            <w:vAlign w:val="bottom"/>
          </w:tcPr>
          <w:p w14:paraId="237B6D73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5122A4A6" w14:textId="777777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5F7A5C" w:rsidRPr="00BB3056" w14:paraId="7464A121" w14:textId="77777777" w:rsidTr="00ED0A7A">
        <w:trPr>
          <w:cantSplit/>
          <w:trHeight w:val="80"/>
        </w:trPr>
        <w:tc>
          <w:tcPr>
            <w:tcW w:w="6273" w:type="dxa"/>
          </w:tcPr>
          <w:p w14:paraId="38474979" w14:textId="77777777" w:rsidR="005F7A5C" w:rsidRPr="00BB3056" w:rsidRDefault="005F7A5C" w:rsidP="005F7A5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77" w:type="dxa"/>
          </w:tcPr>
          <w:p w14:paraId="21DA69B8" w14:textId="4C0AF75C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7,804,380</w:t>
            </w:r>
          </w:p>
        </w:tc>
        <w:tc>
          <w:tcPr>
            <w:tcW w:w="180" w:type="dxa"/>
          </w:tcPr>
          <w:p w14:paraId="53168B9D" w14:textId="77777777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2F6E2B9" w14:textId="5BC07078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3,713,488</w:t>
            </w:r>
          </w:p>
        </w:tc>
      </w:tr>
      <w:tr w:rsidR="005F7A5C" w:rsidRPr="00BB3056" w14:paraId="4395BB31" w14:textId="77777777" w:rsidTr="00ED0A7A">
        <w:trPr>
          <w:cantSplit/>
          <w:trHeight w:val="80"/>
        </w:trPr>
        <w:tc>
          <w:tcPr>
            <w:tcW w:w="6273" w:type="dxa"/>
          </w:tcPr>
          <w:p w14:paraId="53866B98" w14:textId="77777777" w:rsidR="005F7A5C" w:rsidRPr="00BB3056" w:rsidRDefault="005F7A5C" w:rsidP="005F7A5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377" w:type="dxa"/>
          </w:tcPr>
          <w:p w14:paraId="66DA82C1" w14:textId="00A78297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956,368</w:t>
            </w:r>
          </w:p>
        </w:tc>
        <w:tc>
          <w:tcPr>
            <w:tcW w:w="180" w:type="dxa"/>
          </w:tcPr>
          <w:p w14:paraId="67D70C77" w14:textId="77777777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0060FB7" w14:textId="354989E9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618,570</w:t>
            </w:r>
          </w:p>
        </w:tc>
      </w:tr>
      <w:tr w:rsidR="005F7A5C" w:rsidRPr="00BB3056" w14:paraId="3CC94695" w14:textId="77777777" w:rsidTr="00ED0A7A">
        <w:trPr>
          <w:cantSplit/>
          <w:trHeight w:val="80"/>
        </w:trPr>
        <w:tc>
          <w:tcPr>
            <w:tcW w:w="6273" w:type="dxa"/>
          </w:tcPr>
          <w:p w14:paraId="623B2D3A" w14:textId="77777777" w:rsidR="005F7A5C" w:rsidRPr="00BB3056" w:rsidRDefault="005F7A5C" w:rsidP="005F7A5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377" w:type="dxa"/>
          </w:tcPr>
          <w:p w14:paraId="1342EF87" w14:textId="613C8C2E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591,061</w:t>
            </w:r>
          </w:p>
        </w:tc>
        <w:tc>
          <w:tcPr>
            <w:tcW w:w="180" w:type="dxa"/>
          </w:tcPr>
          <w:p w14:paraId="09EBBF46" w14:textId="77777777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415A0DE" w14:textId="6ADAB290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237,318</w:t>
            </w:r>
          </w:p>
        </w:tc>
      </w:tr>
      <w:tr w:rsidR="005F7A5C" w:rsidRPr="00BB3056" w14:paraId="2EA8D4A0" w14:textId="77777777" w:rsidTr="00ED0A7A">
        <w:trPr>
          <w:cantSplit/>
          <w:trHeight w:val="80"/>
        </w:trPr>
        <w:tc>
          <w:tcPr>
            <w:tcW w:w="6273" w:type="dxa"/>
          </w:tcPr>
          <w:p w14:paraId="10A5851E" w14:textId="77777777" w:rsidR="005F7A5C" w:rsidRPr="00BB3056" w:rsidRDefault="005F7A5C" w:rsidP="005F7A5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77" w:type="dxa"/>
          </w:tcPr>
          <w:p w14:paraId="38F09236" w14:textId="63012B68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258,204</w:t>
            </w:r>
          </w:p>
        </w:tc>
        <w:tc>
          <w:tcPr>
            <w:tcW w:w="180" w:type="dxa"/>
          </w:tcPr>
          <w:p w14:paraId="0025F1F2" w14:textId="77777777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ABF799A" w14:textId="3EEB209A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231,071</w:t>
            </w:r>
          </w:p>
        </w:tc>
      </w:tr>
      <w:tr w:rsidR="005F7A5C" w:rsidRPr="00BB3056" w14:paraId="4901A69E" w14:textId="77777777" w:rsidTr="00ED0A7A">
        <w:trPr>
          <w:cantSplit/>
          <w:trHeight w:val="80"/>
        </w:trPr>
        <w:tc>
          <w:tcPr>
            <w:tcW w:w="6273" w:type="dxa"/>
          </w:tcPr>
          <w:p w14:paraId="1DF1D186" w14:textId="77777777" w:rsidR="005F7A5C" w:rsidRPr="00BB3056" w:rsidRDefault="005F7A5C" w:rsidP="005F7A5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377" w:type="dxa"/>
          </w:tcPr>
          <w:p w14:paraId="60FFBB86" w14:textId="5D4E9C65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273,811</w:t>
            </w:r>
          </w:p>
        </w:tc>
        <w:tc>
          <w:tcPr>
            <w:tcW w:w="180" w:type="dxa"/>
          </w:tcPr>
          <w:p w14:paraId="4DC9E636" w14:textId="77777777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559179FC" w14:textId="2BD2B079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146,778</w:t>
            </w:r>
          </w:p>
        </w:tc>
      </w:tr>
      <w:tr w:rsidR="005F7A5C" w:rsidRPr="00BB3056" w14:paraId="1975BF66" w14:textId="77777777" w:rsidTr="00ED0A7A">
        <w:trPr>
          <w:cantSplit/>
          <w:trHeight w:val="80"/>
        </w:trPr>
        <w:tc>
          <w:tcPr>
            <w:tcW w:w="6273" w:type="dxa"/>
          </w:tcPr>
          <w:p w14:paraId="5F61CEB8" w14:textId="77777777" w:rsidR="005F7A5C" w:rsidRPr="00BB3056" w:rsidRDefault="005F7A5C" w:rsidP="005F7A5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46444215" w14:textId="4CC8ED5E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444,199</w:t>
            </w:r>
          </w:p>
        </w:tc>
        <w:tc>
          <w:tcPr>
            <w:tcW w:w="180" w:type="dxa"/>
          </w:tcPr>
          <w:p w14:paraId="43A80648" w14:textId="77777777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2005CC27" w14:textId="53472011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187,168</w:t>
            </w:r>
          </w:p>
        </w:tc>
      </w:tr>
      <w:tr w:rsidR="005F7A5C" w:rsidRPr="00BB3056" w14:paraId="542C2E19" w14:textId="77777777" w:rsidTr="00ED0A7A">
        <w:trPr>
          <w:cantSplit/>
          <w:trHeight w:val="80"/>
        </w:trPr>
        <w:tc>
          <w:tcPr>
            <w:tcW w:w="6273" w:type="dxa"/>
          </w:tcPr>
          <w:p w14:paraId="553C6D9E" w14:textId="77777777" w:rsidR="005F7A5C" w:rsidRPr="00BB3056" w:rsidRDefault="005F7A5C" w:rsidP="005F7A5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A461DC5" w14:textId="6AA5FBBF" w:rsidR="005F7A5C" w:rsidRPr="005F7A5C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10,328,023</w:t>
            </w:r>
          </w:p>
        </w:tc>
        <w:tc>
          <w:tcPr>
            <w:tcW w:w="180" w:type="dxa"/>
          </w:tcPr>
          <w:p w14:paraId="3EF0BA1A" w14:textId="77777777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34203F61" w14:textId="7CB7CAD7" w:rsidR="005F7A5C" w:rsidRPr="00BB3056" w:rsidRDefault="005F7A5C" w:rsidP="005F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5,134,393</w:t>
            </w:r>
          </w:p>
        </w:tc>
      </w:tr>
    </w:tbl>
    <w:p w14:paraId="3F3D2EC3" w14:textId="77777777" w:rsidR="00DE057B" w:rsidRDefault="00DE057B" w:rsidP="00C808FD">
      <w:pPr>
        <w:spacing w:line="240" w:lineRule="auto"/>
        <w:ind w:left="680" w:hanging="1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81602DD" w14:textId="35B36BD9" w:rsidR="00C808FD" w:rsidRPr="00BB3056" w:rsidRDefault="00C808FD" w:rsidP="00C808FD">
      <w:pPr>
        <w:spacing w:line="240" w:lineRule="auto"/>
        <w:ind w:left="680" w:hanging="1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B305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2F78C6F5" w14:textId="77777777" w:rsidR="00C808FD" w:rsidRPr="00BB3056" w:rsidRDefault="00C808FD" w:rsidP="00C808F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41CEAB" w14:textId="5C5A4C52" w:rsidR="0009250D" w:rsidRDefault="00C808FD" w:rsidP="00C8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B3056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BB3056">
        <w:rPr>
          <w:rFonts w:asciiTheme="majorBidi" w:hAnsiTheme="majorBidi" w:cstheme="majorBidi"/>
          <w:sz w:val="30"/>
          <w:szCs w:val="30"/>
        </w:rPr>
        <w:t>31</w:t>
      </w:r>
      <w:r w:rsidRPr="00BB3056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450DDE" w:rsidRPr="00BB3056">
        <w:rPr>
          <w:rFonts w:asciiTheme="majorBidi" w:hAnsiTheme="majorBidi" w:cstheme="majorBidi"/>
          <w:sz w:val="30"/>
          <w:szCs w:val="30"/>
        </w:rPr>
        <w:t>256</w:t>
      </w:r>
      <w:r w:rsidR="00450DDE">
        <w:rPr>
          <w:rFonts w:asciiTheme="majorBidi" w:hAnsiTheme="majorBidi" w:cstheme="majorBidi"/>
          <w:sz w:val="30"/>
          <w:szCs w:val="30"/>
        </w:rPr>
        <w:t>5</w:t>
      </w:r>
      <w:r w:rsidR="00450DDE" w:rsidRPr="00BB3056">
        <w:rPr>
          <w:rFonts w:asciiTheme="majorBidi" w:hAnsiTheme="majorBidi" w:cstheme="majorBidi"/>
          <w:sz w:val="30"/>
          <w:szCs w:val="30"/>
        </w:rPr>
        <w:t xml:space="preserve"> </w:t>
      </w:r>
      <w:r w:rsidRPr="00BB3056">
        <w:rPr>
          <w:rFonts w:asciiTheme="majorBidi" w:hAnsiTheme="majorBidi" w:cstheme="majorBidi"/>
          <w:sz w:val="30"/>
          <w:szCs w:val="30"/>
          <w:cs/>
        </w:rPr>
        <w:t>บริษัทมีรายได้จากลูกค้ารายใหญ่จำนวนสองราย เป็นจำนวนเงิน</w:t>
      </w:r>
      <w:r w:rsidR="008D78F3">
        <w:rPr>
          <w:rFonts w:asciiTheme="majorBidi" w:hAnsiTheme="majorBidi" w:cstheme="majorBidi"/>
          <w:sz w:val="30"/>
          <w:szCs w:val="30"/>
        </w:rPr>
        <w:t xml:space="preserve">                       </w:t>
      </w:r>
      <w:r w:rsidRPr="00BB3056">
        <w:rPr>
          <w:rFonts w:asciiTheme="majorBidi" w:hAnsiTheme="majorBidi" w:cstheme="majorBidi"/>
          <w:sz w:val="30"/>
          <w:szCs w:val="30"/>
        </w:rPr>
        <w:t xml:space="preserve"> </w:t>
      </w:r>
      <w:r w:rsidR="005F7A5C">
        <w:rPr>
          <w:rFonts w:asciiTheme="majorBidi" w:hAnsiTheme="majorBidi" w:cstheme="majorBidi"/>
          <w:sz w:val="30"/>
          <w:szCs w:val="30"/>
        </w:rPr>
        <w:t>1,405.6</w:t>
      </w:r>
      <w:r w:rsidR="008D78F3">
        <w:rPr>
          <w:rFonts w:asciiTheme="majorBidi" w:hAnsiTheme="majorBidi" w:cstheme="majorBidi"/>
          <w:sz w:val="30"/>
          <w:szCs w:val="30"/>
        </w:rPr>
        <w:t xml:space="preserve"> </w:t>
      </w:r>
      <w:r w:rsidRPr="00BB3056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BB3056">
        <w:rPr>
          <w:rFonts w:asciiTheme="majorBidi" w:hAnsiTheme="majorBidi" w:cstheme="majorBidi"/>
          <w:sz w:val="30"/>
          <w:szCs w:val="30"/>
        </w:rPr>
        <w:t xml:space="preserve"> </w:t>
      </w:r>
      <w:r w:rsidR="005F7A5C">
        <w:rPr>
          <w:rFonts w:asciiTheme="majorBidi" w:hAnsiTheme="majorBidi" w:cstheme="majorBidi"/>
          <w:sz w:val="30"/>
          <w:szCs w:val="30"/>
        </w:rPr>
        <w:t>1,383.5</w:t>
      </w:r>
      <w:r w:rsidRPr="00BB3056">
        <w:rPr>
          <w:rFonts w:asciiTheme="majorBidi" w:hAnsiTheme="majorBidi" w:cstheme="majorBidi"/>
          <w:sz w:val="30"/>
          <w:szCs w:val="30"/>
        </w:rPr>
        <w:t xml:space="preserve"> </w:t>
      </w:r>
      <w:r w:rsidRPr="00BB3056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BB3056">
        <w:rPr>
          <w:rFonts w:asciiTheme="majorBidi" w:hAnsiTheme="majorBidi" w:cstheme="majorBidi"/>
          <w:i/>
          <w:iCs/>
          <w:sz w:val="30"/>
          <w:szCs w:val="30"/>
          <w:cs/>
        </w:rPr>
        <w:t xml:space="preserve">(สำหรับปีสิ้นสุดวันที่ </w:t>
      </w:r>
      <w:r w:rsidRPr="00BB3056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BB305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มีนาคม </w:t>
      </w:r>
      <w:r w:rsidR="00450DDE" w:rsidRPr="00BB3056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50DDE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BB305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50DDE">
        <w:rPr>
          <w:rFonts w:asciiTheme="majorBidi" w:hAnsiTheme="majorBidi" w:cstheme="majorBidi"/>
          <w:i/>
          <w:iCs/>
          <w:sz w:val="30"/>
          <w:szCs w:val="30"/>
        </w:rPr>
        <w:t>950.3</w:t>
      </w:r>
      <w:r w:rsidRPr="00BB305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B3056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Pr="00BB305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50DDE">
        <w:rPr>
          <w:rFonts w:asciiTheme="majorBidi" w:hAnsiTheme="majorBidi" w:cstheme="majorBidi"/>
          <w:i/>
          <w:iCs/>
          <w:sz w:val="30"/>
          <w:szCs w:val="30"/>
        </w:rPr>
        <w:t>687.1</w:t>
      </w:r>
      <w:r w:rsidRPr="00BB305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B3056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6767645E" w14:textId="5A09A4AD" w:rsidR="00DE057B" w:rsidRDefault="00DE0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lang w:val="x-none" w:eastAsia="x-none"/>
        </w:rPr>
      </w:pPr>
      <w:r>
        <w:rPr>
          <w:b/>
          <w:bCs/>
        </w:rPr>
        <w:br w:type="page"/>
      </w:r>
    </w:p>
    <w:p w14:paraId="31C25ADC" w14:textId="0F2ED74F" w:rsidR="00DE057B" w:rsidRDefault="0009250D" w:rsidP="00DE057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  <w:lang w:val="en-US"/>
        </w:rPr>
      </w:pPr>
      <w:r w:rsidRPr="00254A81">
        <w:rPr>
          <w:rFonts w:ascii="Angsana New" w:hAnsi="Angsana New"/>
          <w:sz w:val="30"/>
          <w:szCs w:val="30"/>
          <w:u w:val="none"/>
        </w:rPr>
        <w:lastRenderedPageBreak/>
        <w:t>1</w:t>
      </w:r>
      <w:r w:rsidR="00176CFB">
        <w:rPr>
          <w:rFonts w:ascii="Angsana New" w:hAnsi="Angsana New"/>
          <w:sz w:val="30"/>
          <w:szCs w:val="30"/>
          <w:u w:val="none"/>
          <w:lang w:val="en-US"/>
        </w:rPr>
        <w:t>7</w:t>
      </w:r>
      <w:r w:rsidRPr="00254A81">
        <w:rPr>
          <w:rFonts w:ascii="Angsana New" w:hAnsi="Angsana New"/>
          <w:sz w:val="30"/>
          <w:szCs w:val="30"/>
          <w:u w:val="none"/>
        </w:rPr>
        <w:tab/>
      </w:r>
      <w:r w:rsidR="00C808FD">
        <w:rPr>
          <w:rFonts w:ascii="Angsana New" w:hAnsi="Angsana New" w:hint="cs"/>
          <w:sz w:val="30"/>
          <w:szCs w:val="30"/>
          <w:u w:val="none"/>
          <w:cs/>
          <w:lang w:val="en-US"/>
        </w:rPr>
        <w:t>ค่าใช้จ่ายผลประโยชน์ของพนักงาน</w:t>
      </w:r>
    </w:p>
    <w:p w14:paraId="342D0BD4" w14:textId="77777777" w:rsidR="00DE057B" w:rsidRPr="00101A16" w:rsidRDefault="00DE057B" w:rsidP="00101A16"/>
    <w:tbl>
      <w:tblPr>
        <w:tblW w:w="905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08"/>
        <w:gridCol w:w="1202"/>
        <w:gridCol w:w="1316"/>
        <w:gridCol w:w="266"/>
        <w:gridCol w:w="1264"/>
      </w:tblGrid>
      <w:tr w:rsidR="00C808FD" w:rsidRPr="00BB3056" w14:paraId="0093E901" w14:textId="77777777" w:rsidTr="00101A16">
        <w:tc>
          <w:tcPr>
            <w:tcW w:w="5008" w:type="dxa"/>
            <w:shd w:val="clear" w:color="auto" w:fill="auto"/>
          </w:tcPr>
          <w:p w14:paraId="435C9E93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533C393B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846" w:type="dxa"/>
            <w:gridSpan w:val="3"/>
          </w:tcPr>
          <w:p w14:paraId="486C5F61" w14:textId="74CCB73C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</w:t>
            </w: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C808FD" w:rsidRPr="00BB3056" w14:paraId="1660D51F" w14:textId="77777777" w:rsidTr="00101A16">
        <w:tc>
          <w:tcPr>
            <w:tcW w:w="5008" w:type="dxa"/>
          </w:tcPr>
          <w:p w14:paraId="455E79E5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54771850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6" w:type="dxa"/>
            <w:shd w:val="clear" w:color="auto" w:fill="auto"/>
          </w:tcPr>
          <w:p w14:paraId="77EC9D5C" w14:textId="1306AC4C" w:rsidR="00C808FD" w:rsidRPr="00ED0A7A" w:rsidRDefault="00450DDE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6" w:type="dxa"/>
            <w:shd w:val="clear" w:color="auto" w:fill="auto"/>
          </w:tcPr>
          <w:p w14:paraId="4B5DCCA1" w14:textId="77777777" w:rsidR="00C808FD" w:rsidRPr="00BB3056" w:rsidRDefault="00C808FD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68802037" w14:textId="020C94BD" w:rsidR="00C808FD" w:rsidRPr="00ED0A7A" w:rsidRDefault="00450DDE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C808FD" w:rsidRPr="00BB3056" w14:paraId="0228D080" w14:textId="77777777" w:rsidTr="00101A16">
        <w:tc>
          <w:tcPr>
            <w:tcW w:w="5008" w:type="dxa"/>
          </w:tcPr>
          <w:p w14:paraId="1BDCB266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7CB4A601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6" w:type="dxa"/>
            <w:gridSpan w:val="3"/>
          </w:tcPr>
          <w:p w14:paraId="395161FC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7A5C" w:rsidRPr="00BB3056" w14:paraId="6A80E5C6" w14:textId="77777777" w:rsidTr="00101A16">
        <w:tc>
          <w:tcPr>
            <w:tcW w:w="5008" w:type="dxa"/>
          </w:tcPr>
          <w:p w14:paraId="72D36AB4" w14:textId="77777777" w:rsidR="005F7A5C" w:rsidRPr="00BB3056" w:rsidRDefault="005F7A5C" w:rsidP="005F7A5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202" w:type="dxa"/>
          </w:tcPr>
          <w:p w14:paraId="33B1820A" w14:textId="77777777" w:rsidR="005F7A5C" w:rsidRPr="00BB3056" w:rsidRDefault="005F7A5C" w:rsidP="005F7A5C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</w:tcPr>
          <w:p w14:paraId="3BD693C6" w14:textId="37B2C1D2" w:rsidR="005F7A5C" w:rsidRPr="00BD66A4" w:rsidRDefault="005F7A5C" w:rsidP="005F7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347,383</w:t>
            </w:r>
          </w:p>
        </w:tc>
        <w:tc>
          <w:tcPr>
            <w:tcW w:w="266" w:type="dxa"/>
          </w:tcPr>
          <w:p w14:paraId="31EFDA1D" w14:textId="77777777" w:rsidR="005F7A5C" w:rsidRPr="00BB3056" w:rsidRDefault="005F7A5C" w:rsidP="005F7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598F5370" w14:textId="5FC260BE" w:rsidR="005F7A5C" w:rsidRPr="00BD66A4" w:rsidRDefault="005F7A5C" w:rsidP="005F7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308,053</w:t>
            </w:r>
          </w:p>
        </w:tc>
      </w:tr>
      <w:tr w:rsidR="005F7A5C" w:rsidRPr="00BB3056" w14:paraId="33B56AF5" w14:textId="77777777" w:rsidTr="00101A16">
        <w:tc>
          <w:tcPr>
            <w:tcW w:w="5008" w:type="dxa"/>
          </w:tcPr>
          <w:p w14:paraId="6DFBC0F5" w14:textId="29D12926" w:rsidR="005F7A5C" w:rsidRPr="00BB3056" w:rsidRDefault="005F7A5C" w:rsidP="005F7A5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/>
              </w:rPr>
              <w:t>พนักงาน</w:t>
            </w:r>
            <w:r w:rsidRPr="00BB305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ที่กำหนดไว้</w:t>
            </w:r>
          </w:p>
        </w:tc>
        <w:tc>
          <w:tcPr>
            <w:tcW w:w="1202" w:type="dxa"/>
          </w:tcPr>
          <w:p w14:paraId="6E2663A6" w14:textId="3F06467E" w:rsidR="005F7A5C" w:rsidRPr="00BB3056" w:rsidRDefault="005F7A5C" w:rsidP="005F7A5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16" w:type="dxa"/>
          </w:tcPr>
          <w:p w14:paraId="51C9BFD4" w14:textId="6ECB3812" w:rsidR="005F7A5C" w:rsidRPr="00101A16" w:rsidRDefault="005F7A5C" w:rsidP="005F7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13,331</w:t>
            </w:r>
          </w:p>
        </w:tc>
        <w:tc>
          <w:tcPr>
            <w:tcW w:w="266" w:type="dxa"/>
          </w:tcPr>
          <w:p w14:paraId="43D110D7" w14:textId="77777777" w:rsidR="005F7A5C" w:rsidRPr="00BB3056" w:rsidRDefault="005F7A5C" w:rsidP="005F7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467FE65D" w14:textId="053304C0" w:rsidR="005F7A5C" w:rsidRPr="00101A16" w:rsidRDefault="005F7A5C" w:rsidP="005F7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14,987</w:t>
            </w:r>
          </w:p>
        </w:tc>
      </w:tr>
      <w:tr w:rsidR="005F7A5C" w:rsidRPr="00BB3056" w14:paraId="7D511280" w14:textId="77777777" w:rsidTr="00101A16">
        <w:tc>
          <w:tcPr>
            <w:tcW w:w="5008" w:type="dxa"/>
          </w:tcPr>
          <w:p w14:paraId="51D5056E" w14:textId="77777777" w:rsidR="005F7A5C" w:rsidRPr="00BB3056" w:rsidRDefault="005F7A5C" w:rsidP="005F7A5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202" w:type="dxa"/>
          </w:tcPr>
          <w:p w14:paraId="743E3149" w14:textId="77777777" w:rsidR="005F7A5C" w:rsidRPr="00BB3056" w:rsidRDefault="005F7A5C" w:rsidP="005F7A5C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</w:tcPr>
          <w:p w14:paraId="10F5C60B" w14:textId="1149F71F" w:rsidR="005F7A5C" w:rsidRPr="00101A16" w:rsidRDefault="005F7A5C" w:rsidP="005F7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7,748</w:t>
            </w:r>
          </w:p>
        </w:tc>
        <w:tc>
          <w:tcPr>
            <w:tcW w:w="266" w:type="dxa"/>
          </w:tcPr>
          <w:p w14:paraId="3FBB45AD" w14:textId="77777777" w:rsidR="005F7A5C" w:rsidRPr="00BB3056" w:rsidRDefault="005F7A5C" w:rsidP="005F7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0E6CC1BC" w14:textId="5D9A0AAB" w:rsidR="005F7A5C" w:rsidRPr="00101A16" w:rsidRDefault="005F7A5C" w:rsidP="005F7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7,808</w:t>
            </w:r>
          </w:p>
        </w:tc>
      </w:tr>
      <w:tr w:rsidR="005F7A5C" w:rsidRPr="00BB3056" w14:paraId="7D4BC9C9" w14:textId="77777777" w:rsidTr="00101A16">
        <w:tc>
          <w:tcPr>
            <w:tcW w:w="5008" w:type="dxa"/>
          </w:tcPr>
          <w:p w14:paraId="1A9F11A4" w14:textId="6C01BE77" w:rsidR="005F7A5C" w:rsidRPr="00BB3056" w:rsidRDefault="005F7A5C" w:rsidP="005F7A5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ผลประโยชน์พนักงานระยะยาวอื่น</w:t>
            </w:r>
          </w:p>
        </w:tc>
        <w:tc>
          <w:tcPr>
            <w:tcW w:w="1202" w:type="dxa"/>
          </w:tcPr>
          <w:p w14:paraId="63748C8E" w14:textId="79983AFA" w:rsidR="005F7A5C" w:rsidRPr="00BB3056" w:rsidRDefault="005F7A5C" w:rsidP="005F7A5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16" w:type="dxa"/>
          </w:tcPr>
          <w:p w14:paraId="09410479" w14:textId="601B887F" w:rsidR="005F7A5C" w:rsidRPr="00101A16" w:rsidRDefault="005F7A5C" w:rsidP="005F7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1,278</w:t>
            </w:r>
          </w:p>
        </w:tc>
        <w:tc>
          <w:tcPr>
            <w:tcW w:w="266" w:type="dxa"/>
          </w:tcPr>
          <w:p w14:paraId="1E55441E" w14:textId="77777777" w:rsidR="005F7A5C" w:rsidRPr="00BB3056" w:rsidRDefault="005F7A5C" w:rsidP="005F7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4822E22E" w14:textId="1B505DC2" w:rsidR="005F7A5C" w:rsidRPr="00101A16" w:rsidRDefault="005F7A5C" w:rsidP="005F7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1,689</w:t>
            </w:r>
          </w:p>
        </w:tc>
      </w:tr>
      <w:tr w:rsidR="005F7A5C" w:rsidRPr="00BB3056" w14:paraId="3E7C4460" w14:textId="77777777" w:rsidTr="00101A16">
        <w:tc>
          <w:tcPr>
            <w:tcW w:w="5008" w:type="dxa"/>
          </w:tcPr>
          <w:p w14:paraId="2A3FA419" w14:textId="77777777" w:rsidR="005F7A5C" w:rsidRPr="00BB3056" w:rsidRDefault="005F7A5C" w:rsidP="005F7A5C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02" w:type="dxa"/>
          </w:tcPr>
          <w:p w14:paraId="668726A0" w14:textId="77777777" w:rsidR="005F7A5C" w:rsidRPr="00BB3056" w:rsidRDefault="005F7A5C" w:rsidP="005F7A5C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69E1B644" w14:textId="7529AB59" w:rsidR="005F7A5C" w:rsidRPr="00BD66A4" w:rsidRDefault="005F7A5C" w:rsidP="005F7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23,196</w:t>
            </w:r>
          </w:p>
        </w:tc>
        <w:tc>
          <w:tcPr>
            <w:tcW w:w="266" w:type="dxa"/>
          </w:tcPr>
          <w:p w14:paraId="131A4F5C" w14:textId="77777777" w:rsidR="005F7A5C" w:rsidRPr="00BB3056" w:rsidRDefault="005F7A5C" w:rsidP="005F7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3632B2D" w14:textId="5A9F674C" w:rsidR="005F7A5C" w:rsidRPr="00BD66A4" w:rsidRDefault="005F7A5C" w:rsidP="005F7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19,503</w:t>
            </w:r>
          </w:p>
        </w:tc>
      </w:tr>
      <w:tr w:rsidR="005F7A5C" w:rsidRPr="00BB3056" w14:paraId="0565CA07" w14:textId="77777777" w:rsidTr="00101A16">
        <w:tc>
          <w:tcPr>
            <w:tcW w:w="5008" w:type="dxa"/>
          </w:tcPr>
          <w:p w14:paraId="4057E76C" w14:textId="77777777" w:rsidR="005F7A5C" w:rsidRPr="00BB3056" w:rsidRDefault="005F7A5C" w:rsidP="005F7A5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2" w:type="dxa"/>
          </w:tcPr>
          <w:p w14:paraId="0755FE31" w14:textId="77777777" w:rsidR="005F7A5C" w:rsidRPr="005F7A5C" w:rsidRDefault="005F7A5C" w:rsidP="005F7A5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double" w:sz="4" w:space="0" w:color="auto"/>
            </w:tcBorders>
          </w:tcPr>
          <w:p w14:paraId="09055D1E" w14:textId="304AB317" w:rsidR="005F7A5C" w:rsidRPr="005F7A5C" w:rsidRDefault="005F7A5C" w:rsidP="005F7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392,936</w:t>
            </w:r>
          </w:p>
        </w:tc>
        <w:tc>
          <w:tcPr>
            <w:tcW w:w="266" w:type="dxa"/>
          </w:tcPr>
          <w:p w14:paraId="2DD20E08" w14:textId="77777777" w:rsidR="005F7A5C" w:rsidRPr="00193120" w:rsidRDefault="005F7A5C" w:rsidP="005F7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6E712358" w14:textId="3CC54316" w:rsidR="005F7A5C" w:rsidRPr="00193120" w:rsidRDefault="005F7A5C" w:rsidP="005F7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352,040</w:t>
            </w:r>
          </w:p>
        </w:tc>
      </w:tr>
    </w:tbl>
    <w:p w14:paraId="087B9FA0" w14:textId="77777777" w:rsidR="00C808FD" w:rsidRDefault="00C808FD" w:rsidP="00C8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18AD863" w14:textId="5B8ECFDC" w:rsidR="00C808FD" w:rsidRPr="00BB3056" w:rsidRDefault="00C808FD" w:rsidP="00C8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B3056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269C40D5" w14:textId="77777777" w:rsidR="00C808FD" w:rsidRPr="00BB3056" w:rsidRDefault="00C808FD" w:rsidP="00C8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36FF050" w14:textId="77777777" w:rsidR="00C808FD" w:rsidRPr="00BB3056" w:rsidRDefault="00C808FD" w:rsidP="00C8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B3056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BB3056">
        <w:rPr>
          <w:rFonts w:asciiTheme="majorBidi" w:hAnsiTheme="majorBidi" w:cstheme="majorBidi"/>
          <w:sz w:val="30"/>
          <w:szCs w:val="30"/>
        </w:rPr>
        <w:t>5</w:t>
      </w:r>
      <w:r w:rsidRPr="00BB3056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 </w:t>
      </w:r>
      <w:r w:rsidRPr="00BB3056">
        <w:rPr>
          <w:rFonts w:asciiTheme="majorBidi" w:hAnsiTheme="majorBidi" w:cstheme="majorBidi"/>
          <w:sz w:val="30"/>
          <w:szCs w:val="30"/>
        </w:rPr>
        <w:t xml:space="preserve">5 </w:t>
      </w:r>
      <w:r w:rsidRPr="00BB3056">
        <w:rPr>
          <w:rFonts w:asciiTheme="majorBidi" w:hAnsiTheme="majorBidi" w:cstheme="majorBidi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09BF4BAF" w14:textId="273D15EF" w:rsidR="0009250D" w:rsidRDefault="0009250D" w:rsidP="0009250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</w:p>
    <w:p w14:paraId="3F1FE212" w14:textId="77777777" w:rsidR="008D78F3" w:rsidRDefault="008D7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AABDDC4" w14:textId="76AB72A3" w:rsidR="00C808FD" w:rsidRDefault="00176CFB" w:rsidP="00C808F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18</w:t>
      </w:r>
      <w:r w:rsidR="00C808FD" w:rsidRPr="00254A81">
        <w:rPr>
          <w:rFonts w:ascii="Angsana New" w:hAnsi="Angsana New"/>
          <w:sz w:val="30"/>
          <w:szCs w:val="30"/>
          <w:u w:val="none"/>
        </w:rPr>
        <w:tab/>
      </w:r>
      <w:r w:rsidR="00C808FD">
        <w:rPr>
          <w:rFonts w:ascii="Angsana New" w:hAnsi="Angsana New" w:hint="cs"/>
          <w:sz w:val="30"/>
          <w:szCs w:val="30"/>
          <w:u w:val="none"/>
          <w:cs/>
          <w:lang w:val="en-US"/>
        </w:rPr>
        <w:t>ค่าใช้จ่ายตามลักษณะ</w:t>
      </w:r>
    </w:p>
    <w:p w14:paraId="7830050E" w14:textId="77777777" w:rsidR="00C808FD" w:rsidRPr="00C808FD" w:rsidRDefault="00C808FD" w:rsidP="00C808FD">
      <w:pPr>
        <w:rPr>
          <w:lang w:eastAsia="x-none"/>
        </w:rPr>
      </w:pPr>
    </w:p>
    <w:p w14:paraId="29752527" w14:textId="4E80F377" w:rsidR="00C808FD" w:rsidRDefault="00C808FD" w:rsidP="00C8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BB3056">
        <w:rPr>
          <w:rFonts w:asciiTheme="majorBidi" w:hAnsiTheme="majorBidi" w:cstheme="majorBidi"/>
          <w:sz w:val="30"/>
          <w:szCs w:val="30"/>
          <w:cs/>
        </w:rPr>
        <w:t>งบกำไรขาดทุนได้รวมการวิเคราะห์ค่าใช้จ่ายตามหน้าที่ ค่าใช้จ่ายตามลักษณะได้เปิดเผยตามข้อกำหนดในมาตรฐาน</w:t>
      </w:r>
      <w:r w:rsidRPr="00BB3056">
        <w:rPr>
          <w:rFonts w:asciiTheme="majorBidi" w:hAnsiTheme="majorBidi" w:cstheme="majorBidi"/>
          <w:sz w:val="30"/>
          <w:szCs w:val="30"/>
        </w:rPr>
        <w:br/>
      </w:r>
      <w:r w:rsidRPr="00BB3056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การรายงานทางการเงินฉบับต่างๆ ดังนี้</w:t>
      </w:r>
    </w:p>
    <w:p w14:paraId="440900DC" w14:textId="77777777" w:rsidR="008D78F3" w:rsidRDefault="008D78F3" w:rsidP="00C8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2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170"/>
        <w:gridCol w:w="236"/>
        <w:gridCol w:w="1141"/>
        <w:gridCol w:w="243"/>
        <w:gridCol w:w="1170"/>
        <w:gridCol w:w="264"/>
        <w:gridCol w:w="1140"/>
      </w:tblGrid>
      <w:tr w:rsidR="00C808FD" w:rsidRPr="00BB3056" w14:paraId="091EFA5B" w14:textId="77777777" w:rsidTr="008D78F3">
        <w:tc>
          <w:tcPr>
            <w:tcW w:w="3762" w:type="dxa"/>
            <w:shd w:val="clear" w:color="auto" w:fill="auto"/>
          </w:tcPr>
          <w:p w14:paraId="4FAA89DE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547" w:type="dxa"/>
            <w:gridSpan w:val="3"/>
          </w:tcPr>
          <w:p w14:paraId="5C77F146" w14:textId="6E7D6D78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006FEC4A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60C88EE6" w14:textId="5CDD7E2B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0DDE" w:rsidRPr="00BB3056" w14:paraId="63B51E3A" w14:textId="77777777" w:rsidTr="008D78F3">
        <w:tc>
          <w:tcPr>
            <w:tcW w:w="3762" w:type="dxa"/>
          </w:tcPr>
          <w:p w14:paraId="04772A1D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973EB9" w14:textId="2A59DAA4" w:rsidR="00450DDE" w:rsidRPr="00ED0A7A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74E3525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1E59A289" w14:textId="54259022" w:rsidR="00450DDE" w:rsidRPr="00ED0A7A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43" w:type="dxa"/>
            <w:shd w:val="clear" w:color="auto" w:fill="auto"/>
          </w:tcPr>
          <w:p w14:paraId="6FBD304B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F294DF" w14:textId="401737ED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14:paraId="404610F1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5B04D6E6" w14:textId="55C95530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450DDE" w:rsidRPr="00BB3056" w14:paraId="360278B9" w14:textId="77777777" w:rsidTr="008D78F3">
        <w:tc>
          <w:tcPr>
            <w:tcW w:w="3762" w:type="dxa"/>
          </w:tcPr>
          <w:p w14:paraId="36558DC2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64" w:type="dxa"/>
            <w:gridSpan w:val="7"/>
          </w:tcPr>
          <w:p w14:paraId="0B2C1A88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0DDE" w:rsidRPr="00BB3056" w14:paraId="5B606B2C" w14:textId="77777777" w:rsidTr="008D78F3">
        <w:tc>
          <w:tcPr>
            <w:tcW w:w="3762" w:type="dxa"/>
          </w:tcPr>
          <w:p w14:paraId="17DE1638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170" w:type="dxa"/>
          </w:tcPr>
          <w:p w14:paraId="3E0720FC" w14:textId="77777777" w:rsidR="00450DDE" w:rsidRPr="00BB3056" w:rsidRDefault="00450DDE" w:rsidP="00450DD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8937B1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1" w:type="dxa"/>
          </w:tcPr>
          <w:p w14:paraId="552A5A77" w14:textId="77777777" w:rsidR="00450DDE" w:rsidRPr="00BB3056" w:rsidRDefault="00450DDE" w:rsidP="00450DD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4DD66EA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C1F71F" w14:textId="77777777" w:rsidR="00450DDE" w:rsidRPr="00BB3056" w:rsidRDefault="00450DDE" w:rsidP="00450DD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4832517A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4D6CA0C4" w14:textId="77777777" w:rsidR="00450DDE" w:rsidRPr="00BB3056" w:rsidRDefault="00450DDE" w:rsidP="00450DD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6838" w:rsidRPr="00BB3056" w14:paraId="6DBC338E" w14:textId="77777777" w:rsidTr="008D78F3">
        <w:tc>
          <w:tcPr>
            <w:tcW w:w="3762" w:type="dxa"/>
          </w:tcPr>
          <w:p w14:paraId="1CFC6D60" w14:textId="77777777" w:rsidR="00F36838" w:rsidRPr="00BB3056" w:rsidRDefault="00F36838" w:rsidP="00F3683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70" w:type="dxa"/>
          </w:tcPr>
          <w:p w14:paraId="1AFCAF0E" w14:textId="27D60754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(62,546)</w:t>
            </w:r>
          </w:p>
        </w:tc>
        <w:tc>
          <w:tcPr>
            <w:tcW w:w="236" w:type="dxa"/>
          </w:tcPr>
          <w:p w14:paraId="6AD461E2" w14:textId="77777777" w:rsidR="00F36838" w:rsidRPr="00BB3056" w:rsidRDefault="00F36838" w:rsidP="00F36838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70BC04F9" w14:textId="58E3E2C7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0339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(2,282)</w:t>
            </w:r>
          </w:p>
        </w:tc>
        <w:tc>
          <w:tcPr>
            <w:tcW w:w="243" w:type="dxa"/>
          </w:tcPr>
          <w:p w14:paraId="7817B79E" w14:textId="77777777" w:rsidR="00F36838" w:rsidRPr="00BB3056" w:rsidRDefault="00F36838" w:rsidP="00F36838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EC2FA5" w14:textId="397FCE26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53CD8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(62,546)</w:t>
            </w:r>
          </w:p>
        </w:tc>
        <w:tc>
          <w:tcPr>
            <w:tcW w:w="264" w:type="dxa"/>
          </w:tcPr>
          <w:p w14:paraId="3FECA189" w14:textId="77777777" w:rsidR="00F36838" w:rsidRPr="00BB3056" w:rsidRDefault="00F36838" w:rsidP="00F36838">
            <w:pPr>
              <w:pStyle w:val="acctfourfigures"/>
              <w:tabs>
                <w:tab w:val="decimal" w:pos="929"/>
              </w:tabs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40" w:type="dxa"/>
          </w:tcPr>
          <w:p w14:paraId="73FDE161" w14:textId="77146A2F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(2,282)</w:t>
            </w:r>
          </w:p>
        </w:tc>
      </w:tr>
      <w:tr w:rsidR="00F36838" w:rsidRPr="00BB3056" w14:paraId="47C29AFC" w14:textId="77777777" w:rsidTr="008D78F3">
        <w:tc>
          <w:tcPr>
            <w:tcW w:w="3762" w:type="dxa"/>
          </w:tcPr>
          <w:p w14:paraId="6812CF63" w14:textId="77777777" w:rsidR="00F36838" w:rsidRPr="00BB3056" w:rsidRDefault="00F36838" w:rsidP="00F3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</w:tcPr>
          <w:p w14:paraId="34AAEC19" w14:textId="10E86267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7,10</w:t>
            </w:r>
            <w:r w:rsidR="00A71823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1,185</w:t>
            </w:r>
          </w:p>
        </w:tc>
        <w:tc>
          <w:tcPr>
            <w:tcW w:w="236" w:type="dxa"/>
          </w:tcPr>
          <w:p w14:paraId="1C303A79" w14:textId="77777777" w:rsidR="00F36838" w:rsidRPr="00BB3056" w:rsidRDefault="00F36838" w:rsidP="00F36838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01400110" w14:textId="0F622FF7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0339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2,502,815</w:t>
            </w:r>
          </w:p>
        </w:tc>
        <w:tc>
          <w:tcPr>
            <w:tcW w:w="243" w:type="dxa"/>
          </w:tcPr>
          <w:p w14:paraId="0F7572C5" w14:textId="77777777" w:rsidR="00F36838" w:rsidRPr="00BB3056" w:rsidRDefault="00F36838" w:rsidP="00F36838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C0ACA3" w14:textId="2CF22D7B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53CD8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7,10</w:t>
            </w:r>
            <w:r w:rsidR="00A71823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1,185</w:t>
            </w:r>
          </w:p>
        </w:tc>
        <w:tc>
          <w:tcPr>
            <w:tcW w:w="264" w:type="dxa"/>
          </w:tcPr>
          <w:p w14:paraId="25ABA99E" w14:textId="77777777" w:rsidR="00F36838" w:rsidRPr="00BB3056" w:rsidRDefault="00F36838" w:rsidP="00F36838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596DDAA" w14:textId="7E015178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2,502,815</w:t>
            </w:r>
          </w:p>
        </w:tc>
      </w:tr>
      <w:tr w:rsidR="00F36838" w:rsidRPr="00BB3056" w14:paraId="7C812664" w14:textId="77777777" w:rsidTr="002F070D">
        <w:tc>
          <w:tcPr>
            <w:tcW w:w="3762" w:type="dxa"/>
            <w:shd w:val="clear" w:color="auto" w:fill="auto"/>
          </w:tcPr>
          <w:p w14:paraId="163AB11B" w14:textId="77777777" w:rsidR="00F36838" w:rsidRPr="00BB3056" w:rsidRDefault="00F36838" w:rsidP="00F3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70" w:type="dxa"/>
          </w:tcPr>
          <w:p w14:paraId="64A90A56" w14:textId="621D32F7" w:rsidR="00F36838" w:rsidRPr="00A71823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A71823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36,778</w:t>
            </w:r>
          </w:p>
        </w:tc>
        <w:tc>
          <w:tcPr>
            <w:tcW w:w="236" w:type="dxa"/>
          </w:tcPr>
          <w:p w14:paraId="43FE618E" w14:textId="77777777" w:rsidR="00F36838" w:rsidRPr="00A71823" w:rsidRDefault="00F36838" w:rsidP="00F36838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10F15609" w14:textId="15391C2D" w:rsidR="00F36838" w:rsidRPr="00A71823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A71823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468,670</w:t>
            </w:r>
          </w:p>
        </w:tc>
        <w:tc>
          <w:tcPr>
            <w:tcW w:w="243" w:type="dxa"/>
          </w:tcPr>
          <w:p w14:paraId="157E5BC2" w14:textId="77777777" w:rsidR="00F36838" w:rsidRPr="00A71823" w:rsidRDefault="00F36838" w:rsidP="00F36838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92D5B4" w14:textId="4AFABA25" w:rsidR="00F36838" w:rsidRPr="00A71823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A71823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36,778</w:t>
            </w:r>
          </w:p>
        </w:tc>
        <w:tc>
          <w:tcPr>
            <w:tcW w:w="264" w:type="dxa"/>
          </w:tcPr>
          <w:p w14:paraId="3B1D2505" w14:textId="77777777" w:rsidR="00F36838" w:rsidRPr="00BB3056" w:rsidRDefault="00F36838" w:rsidP="00F36838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822075B" w14:textId="0FC40871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468,670</w:t>
            </w:r>
          </w:p>
        </w:tc>
      </w:tr>
      <w:tr w:rsidR="00F36838" w:rsidRPr="00BB3056" w14:paraId="0F37ED90" w14:textId="77777777" w:rsidTr="008D78F3">
        <w:tc>
          <w:tcPr>
            <w:tcW w:w="3762" w:type="dxa"/>
          </w:tcPr>
          <w:p w14:paraId="3CA0068E" w14:textId="01FA97A6" w:rsidR="00F36838" w:rsidRPr="00BB3056" w:rsidRDefault="00F36838" w:rsidP="00F3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170" w:type="dxa"/>
          </w:tcPr>
          <w:p w14:paraId="62285365" w14:textId="11C1E010" w:rsidR="00F36838" w:rsidRPr="00ED0A7A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24</w:t>
            </w:r>
            <w:r w:rsidR="00A71823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9,653</w:t>
            </w:r>
          </w:p>
        </w:tc>
        <w:tc>
          <w:tcPr>
            <w:tcW w:w="236" w:type="dxa"/>
          </w:tcPr>
          <w:p w14:paraId="4014336A" w14:textId="77777777" w:rsidR="00F36838" w:rsidRPr="00BB3056" w:rsidRDefault="00F36838" w:rsidP="00F36838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62054EA9" w14:textId="6FF6955D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339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224,662</w:t>
            </w:r>
          </w:p>
        </w:tc>
        <w:tc>
          <w:tcPr>
            <w:tcW w:w="243" w:type="dxa"/>
          </w:tcPr>
          <w:p w14:paraId="00A78B7B" w14:textId="77777777" w:rsidR="00F36838" w:rsidRPr="00BB3056" w:rsidRDefault="00F36838" w:rsidP="00F36838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9E983E" w14:textId="04E90571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53CD8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24</w:t>
            </w:r>
            <w:r w:rsidR="00A71823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9,653</w:t>
            </w:r>
          </w:p>
        </w:tc>
        <w:tc>
          <w:tcPr>
            <w:tcW w:w="264" w:type="dxa"/>
          </w:tcPr>
          <w:p w14:paraId="7D4362F4" w14:textId="77777777" w:rsidR="00F36838" w:rsidRPr="00BB3056" w:rsidRDefault="00F36838" w:rsidP="00F36838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D382D8B" w14:textId="12B58FCC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224,662</w:t>
            </w:r>
          </w:p>
        </w:tc>
      </w:tr>
      <w:tr w:rsidR="00F36838" w:rsidRPr="00BB3056" w14:paraId="344E8443" w14:textId="77777777" w:rsidTr="008D78F3">
        <w:tc>
          <w:tcPr>
            <w:tcW w:w="3762" w:type="dxa"/>
          </w:tcPr>
          <w:p w14:paraId="0FC09E00" w14:textId="77777777" w:rsidR="00F36838" w:rsidRPr="00BB3056" w:rsidRDefault="00F36838" w:rsidP="00F3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6B7A216A" w14:textId="5A5A4FE3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179,615</w:t>
            </w:r>
          </w:p>
        </w:tc>
        <w:tc>
          <w:tcPr>
            <w:tcW w:w="236" w:type="dxa"/>
          </w:tcPr>
          <w:p w14:paraId="4760E149" w14:textId="77777777" w:rsidR="00F36838" w:rsidRPr="00BB3056" w:rsidRDefault="00F36838" w:rsidP="00F36838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6AAF7812" w14:textId="55B79BF1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0339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210,392</w:t>
            </w:r>
          </w:p>
        </w:tc>
        <w:tc>
          <w:tcPr>
            <w:tcW w:w="243" w:type="dxa"/>
          </w:tcPr>
          <w:p w14:paraId="689E4079" w14:textId="77777777" w:rsidR="00F36838" w:rsidRPr="00BB3056" w:rsidRDefault="00F36838" w:rsidP="00F36838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1C5E6A" w14:textId="7FE65CA4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53CD8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179,615</w:t>
            </w:r>
          </w:p>
        </w:tc>
        <w:tc>
          <w:tcPr>
            <w:tcW w:w="264" w:type="dxa"/>
          </w:tcPr>
          <w:p w14:paraId="4D5ED708" w14:textId="77777777" w:rsidR="00F36838" w:rsidRPr="00BB3056" w:rsidRDefault="00F36838" w:rsidP="00F36838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A6C3588" w14:textId="437CF597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210,392</w:t>
            </w:r>
          </w:p>
        </w:tc>
      </w:tr>
      <w:tr w:rsidR="00F36838" w:rsidRPr="00BB3056" w14:paraId="6626878B" w14:textId="77777777" w:rsidTr="008D78F3">
        <w:tc>
          <w:tcPr>
            <w:tcW w:w="3762" w:type="dxa"/>
          </w:tcPr>
          <w:p w14:paraId="5DBC8141" w14:textId="5659BB4D" w:rsidR="00F36838" w:rsidRPr="00BB3056" w:rsidRDefault="00F36838" w:rsidP="00F3683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ค่าความช่วยเหลือทางเทคนิคและค่าที่ปรึกษา</w:t>
            </w:r>
          </w:p>
        </w:tc>
        <w:tc>
          <w:tcPr>
            <w:tcW w:w="1170" w:type="dxa"/>
            <w:shd w:val="clear" w:color="auto" w:fill="auto"/>
          </w:tcPr>
          <w:p w14:paraId="23B7884F" w14:textId="595FCDCD" w:rsidR="00F36838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153,54</w:t>
            </w:r>
            <w:r w:rsidR="00A40668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52F5158A" w14:textId="77777777" w:rsidR="00F36838" w:rsidRPr="00BB3056" w:rsidRDefault="00F36838" w:rsidP="00F36838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1F483CFB" w14:textId="44A2A7A5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339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171,532</w:t>
            </w:r>
          </w:p>
        </w:tc>
        <w:tc>
          <w:tcPr>
            <w:tcW w:w="243" w:type="dxa"/>
            <w:shd w:val="clear" w:color="auto" w:fill="auto"/>
          </w:tcPr>
          <w:p w14:paraId="3158279A" w14:textId="77777777" w:rsidR="00F36838" w:rsidRPr="00BB3056" w:rsidRDefault="00F36838" w:rsidP="00F36838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F3FE30" w14:textId="4A751A44" w:rsidR="00F36838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53CD8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153,54</w:t>
            </w:r>
            <w:r w:rsidR="00A40668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14:paraId="346B369A" w14:textId="77777777" w:rsidR="00F36838" w:rsidRPr="00BB3056" w:rsidRDefault="00F36838" w:rsidP="00F36838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01A9082" w14:textId="1F247F00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171,532</w:t>
            </w:r>
          </w:p>
        </w:tc>
      </w:tr>
      <w:tr w:rsidR="00F36838" w:rsidRPr="00BB3056" w14:paraId="48D74C69" w14:textId="77777777" w:rsidTr="008D78F3">
        <w:tc>
          <w:tcPr>
            <w:tcW w:w="3762" w:type="dxa"/>
          </w:tcPr>
          <w:p w14:paraId="54EA6DDC" w14:textId="77777777" w:rsidR="00F36838" w:rsidRPr="00BB3056" w:rsidRDefault="00F36838" w:rsidP="00F3683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shd w:val="clear" w:color="auto" w:fill="auto"/>
          </w:tcPr>
          <w:p w14:paraId="40858031" w14:textId="4C631FA3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254,20</w:t>
            </w:r>
            <w:r w:rsidR="00A40668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5C93A786" w14:textId="77777777" w:rsidR="00F36838" w:rsidRPr="00BB3056" w:rsidRDefault="00F36838" w:rsidP="00F36838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278EA3B6" w14:textId="7B22B0AC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0339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178,647</w:t>
            </w:r>
          </w:p>
        </w:tc>
        <w:tc>
          <w:tcPr>
            <w:tcW w:w="243" w:type="dxa"/>
            <w:shd w:val="clear" w:color="auto" w:fill="auto"/>
          </w:tcPr>
          <w:p w14:paraId="262B4367" w14:textId="77777777" w:rsidR="00F36838" w:rsidRPr="00BB3056" w:rsidRDefault="00F36838" w:rsidP="00F36838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C5886E" w14:textId="2BFAAADF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53CD8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254,20</w:t>
            </w:r>
            <w:r w:rsidR="00A40668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</w:t>
            </w:r>
          </w:p>
        </w:tc>
        <w:tc>
          <w:tcPr>
            <w:tcW w:w="264" w:type="dxa"/>
            <w:shd w:val="clear" w:color="auto" w:fill="auto"/>
          </w:tcPr>
          <w:p w14:paraId="090FBEC7" w14:textId="77777777" w:rsidR="00F36838" w:rsidRPr="00BB3056" w:rsidRDefault="00F36838" w:rsidP="00F36838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C169177" w14:textId="55B5F9B3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178,647</w:t>
            </w:r>
          </w:p>
        </w:tc>
      </w:tr>
      <w:tr w:rsidR="00F36838" w:rsidRPr="00BB3056" w14:paraId="5BC7EA0C" w14:textId="77777777" w:rsidTr="008D78F3">
        <w:tc>
          <w:tcPr>
            <w:tcW w:w="3762" w:type="dxa"/>
          </w:tcPr>
          <w:p w14:paraId="069B2B3E" w14:textId="77777777" w:rsidR="00F36838" w:rsidRPr="00BB3056" w:rsidRDefault="00F36838" w:rsidP="00F3683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D6ADDD" w14:textId="41391E6B" w:rsidR="00F36838" w:rsidRPr="00F36838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7,912,433</w:t>
            </w:r>
          </w:p>
        </w:tc>
        <w:tc>
          <w:tcPr>
            <w:tcW w:w="236" w:type="dxa"/>
          </w:tcPr>
          <w:p w14:paraId="0BD89D94" w14:textId="77777777" w:rsidR="00F36838" w:rsidRPr="00BB3056" w:rsidRDefault="00F36838" w:rsidP="00F36838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1021E347" w14:textId="4750D945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10339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3,754,436</w:t>
            </w:r>
          </w:p>
        </w:tc>
        <w:tc>
          <w:tcPr>
            <w:tcW w:w="243" w:type="dxa"/>
          </w:tcPr>
          <w:p w14:paraId="7F18CA38" w14:textId="77777777" w:rsidR="00F36838" w:rsidRPr="00BB3056" w:rsidRDefault="00F36838" w:rsidP="00F36838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12C5B8" w14:textId="03AC0336" w:rsidR="00F36838" w:rsidRPr="0015033C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653CD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7,912,433</w:t>
            </w:r>
          </w:p>
        </w:tc>
        <w:tc>
          <w:tcPr>
            <w:tcW w:w="264" w:type="dxa"/>
          </w:tcPr>
          <w:p w14:paraId="6C381BF4" w14:textId="77777777" w:rsidR="00F36838" w:rsidRPr="0015033C" w:rsidRDefault="00F36838" w:rsidP="00F36838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3F954013" w14:textId="7903EB9B" w:rsidR="00F36838" w:rsidRPr="0015033C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3,754,436</w:t>
            </w:r>
          </w:p>
        </w:tc>
      </w:tr>
      <w:tr w:rsidR="00F36838" w:rsidRPr="00BB3056" w14:paraId="41F2044D" w14:textId="77777777" w:rsidTr="008D78F3">
        <w:tc>
          <w:tcPr>
            <w:tcW w:w="3762" w:type="dxa"/>
          </w:tcPr>
          <w:p w14:paraId="1F6AC3B3" w14:textId="77777777" w:rsidR="00F36838" w:rsidRPr="00BB3056" w:rsidRDefault="00F36838" w:rsidP="00F3683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DE26EBC" w14:textId="77777777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</w:tcPr>
          <w:p w14:paraId="52BF11CA" w14:textId="77777777" w:rsidR="00F36838" w:rsidRPr="00BB3056" w:rsidRDefault="00F36838" w:rsidP="00F36838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</w:tcPr>
          <w:p w14:paraId="071A5704" w14:textId="77777777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243" w:type="dxa"/>
          </w:tcPr>
          <w:p w14:paraId="1888E5C2" w14:textId="77777777" w:rsidR="00F36838" w:rsidRPr="00BB3056" w:rsidRDefault="00F36838" w:rsidP="00F36838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6E30AE2" w14:textId="77777777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264" w:type="dxa"/>
          </w:tcPr>
          <w:p w14:paraId="5F255DE9" w14:textId="77777777" w:rsidR="00F36838" w:rsidRPr="00BB3056" w:rsidRDefault="00F36838" w:rsidP="00F36838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double" w:sz="4" w:space="0" w:color="auto"/>
            </w:tcBorders>
          </w:tcPr>
          <w:p w14:paraId="37909D5F" w14:textId="77777777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</w:tr>
      <w:tr w:rsidR="00F36838" w:rsidRPr="00BB3056" w14:paraId="6C42025A" w14:textId="77777777" w:rsidTr="008D78F3">
        <w:tc>
          <w:tcPr>
            <w:tcW w:w="3762" w:type="dxa"/>
          </w:tcPr>
          <w:p w14:paraId="7C9BE00D" w14:textId="77777777" w:rsidR="00F36838" w:rsidRPr="00BB3056" w:rsidRDefault="00F36838" w:rsidP="00F3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รวมอยู่ในค่าใช้จ่ายในการจัดจำหน่าย</w:t>
            </w:r>
          </w:p>
        </w:tc>
        <w:tc>
          <w:tcPr>
            <w:tcW w:w="1170" w:type="dxa"/>
          </w:tcPr>
          <w:p w14:paraId="02EF4A03" w14:textId="77777777" w:rsidR="00F36838" w:rsidRPr="00BB3056" w:rsidRDefault="00F36838" w:rsidP="00F3683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F70F29" w14:textId="77777777" w:rsidR="00F36838" w:rsidRPr="00BB3056" w:rsidRDefault="00F36838" w:rsidP="00F3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1" w:type="dxa"/>
          </w:tcPr>
          <w:p w14:paraId="110D68F9" w14:textId="77777777" w:rsidR="00F36838" w:rsidRPr="00BB3056" w:rsidRDefault="00F36838" w:rsidP="00F3683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A80D11A" w14:textId="77777777" w:rsidR="00F36838" w:rsidRPr="00BB3056" w:rsidRDefault="00F36838" w:rsidP="00F3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E2B892" w14:textId="77777777" w:rsidR="00F36838" w:rsidRPr="00BB3056" w:rsidRDefault="00F36838" w:rsidP="00F3683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76CFA8FB" w14:textId="77777777" w:rsidR="00F36838" w:rsidRPr="00BB3056" w:rsidRDefault="00F36838" w:rsidP="00F3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17928D43" w14:textId="77777777" w:rsidR="00F36838" w:rsidRPr="00BB3056" w:rsidRDefault="00F36838" w:rsidP="00F3683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6838" w:rsidRPr="00BB3056" w14:paraId="07D3F1F2" w14:textId="77777777" w:rsidTr="008D78F3">
        <w:tc>
          <w:tcPr>
            <w:tcW w:w="3762" w:type="dxa"/>
          </w:tcPr>
          <w:p w14:paraId="3B612DAF" w14:textId="77777777" w:rsidR="00F36838" w:rsidRPr="00BB3056" w:rsidRDefault="00F36838" w:rsidP="00F3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170" w:type="dxa"/>
          </w:tcPr>
          <w:p w14:paraId="1A225723" w14:textId="267293F8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266,871</w:t>
            </w:r>
          </w:p>
        </w:tc>
        <w:tc>
          <w:tcPr>
            <w:tcW w:w="236" w:type="dxa"/>
          </w:tcPr>
          <w:p w14:paraId="327594E9" w14:textId="77777777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63DE7526" w14:textId="14A351E9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3391">
              <w:rPr>
                <w:rFonts w:asciiTheme="majorBidi" w:hAnsiTheme="majorBidi" w:cstheme="majorBidi"/>
                <w:sz w:val="30"/>
                <w:szCs w:val="30"/>
              </w:rPr>
              <w:t>146,208</w:t>
            </w:r>
          </w:p>
        </w:tc>
        <w:tc>
          <w:tcPr>
            <w:tcW w:w="243" w:type="dxa"/>
          </w:tcPr>
          <w:p w14:paraId="68413015" w14:textId="77777777" w:rsidR="00F36838" w:rsidRPr="00BB3056" w:rsidRDefault="00F36838" w:rsidP="00F3683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DE8A72" w14:textId="588A0FB1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53CD8">
              <w:rPr>
                <w:rFonts w:asciiTheme="majorBidi" w:hAnsiTheme="majorBidi" w:cstheme="majorBidi"/>
                <w:sz w:val="30"/>
                <w:szCs w:val="30"/>
              </w:rPr>
              <w:t>266,871</w:t>
            </w:r>
          </w:p>
        </w:tc>
        <w:tc>
          <w:tcPr>
            <w:tcW w:w="264" w:type="dxa"/>
          </w:tcPr>
          <w:p w14:paraId="1F71F1B6" w14:textId="77777777" w:rsidR="00F36838" w:rsidRPr="00BB3056" w:rsidRDefault="00F36838" w:rsidP="00F36838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15292BB" w14:textId="4388CE0B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</w:rPr>
              <w:t>146,208</w:t>
            </w:r>
          </w:p>
        </w:tc>
      </w:tr>
      <w:tr w:rsidR="00F36838" w:rsidRPr="00BB3056" w14:paraId="0DFD1A2E" w14:textId="77777777" w:rsidTr="008D78F3">
        <w:tc>
          <w:tcPr>
            <w:tcW w:w="3762" w:type="dxa"/>
          </w:tcPr>
          <w:p w14:paraId="68F57481" w14:textId="77777777" w:rsidR="00F36838" w:rsidRPr="00BB3056" w:rsidRDefault="00F36838" w:rsidP="00F3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2B835D6B" w14:textId="7255668B" w:rsidR="00F36838" w:rsidRPr="00ED0A7A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1,324</w:t>
            </w:r>
          </w:p>
        </w:tc>
        <w:tc>
          <w:tcPr>
            <w:tcW w:w="236" w:type="dxa"/>
          </w:tcPr>
          <w:p w14:paraId="69A3A291" w14:textId="77777777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45A08691" w14:textId="514BC793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03391">
              <w:rPr>
                <w:rFonts w:asciiTheme="majorBidi" w:hAnsiTheme="majorBidi" w:cstheme="majorBidi"/>
                <w:sz w:val="30"/>
                <w:szCs w:val="30"/>
              </w:rPr>
              <w:t>1,468</w:t>
            </w:r>
          </w:p>
        </w:tc>
        <w:tc>
          <w:tcPr>
            <w:tcW w:w="243" w:type="dxa"/>
          </w:tcPr>
          <w:p w14:paraId="3A57461D" w14:textId="77777777" w:rsidR="00F36838" w:rsidRPr="00BB3056" w:rsidRDefault="00F36838" w:rsidP="00F3683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298D6B" w14:textId="63342D97" w:rsidR="00F36838" w:rsidRPr="00101A1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53CD8">
              <w:rPr>
                <w:rFonts w:asciiTheme="majorBidi" w:hAnsiTheme="majorBidi" w:cstheme="majorBidi"/>
                <w:sz w:val="30"/>
                <w:szCs w:val="30"/>
              </w:rPr>
              <w:t>1,324</w:t>
            </w:r>
          </w:p>
        </w:tc>
        <w:tc>
          <w:tcPr>
            <w:tcW w:w="264" w:type="dxa"/>
          </w:tcPr>
          <w:p w14:paraId="72231543" w14:textId="77777777" w:rsidR="00F36838" w:rsidRPr="00BB3056" w:rsidRDefault="00F36838" w:rsidP="00F36838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6F3B1E9" w14:textId="63C5D5DE" w:rsidR="00F36838" w:rsidRPr="00101A1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</w:rPr>
              <w:t>1,468</w:t>
            </w:r>
          </w:p>
        </w:tc>
      </w:tr>
      <w:tr w:rsidR="00F36838" w:rsidRPr="00BB3056" w14:paraId="0496C5C8" w14:textId="77777777" w:rsidTr="008D78F3">
        <w:tc>
          <w:tcPr>
            <w:tcW w:w="3762" w:type="dxa"/>
          </w:tcPr>
          <w:p w14:paraId="41E204B8" w14:textId="77777777" w:rsidR="00F36838" w:rsidRPr="00BB3056" w:rsidRDefault="00F36838" w:rsidP="00F3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DBCE8E" w14:textId="37AA8196" w:rsidR="00F36838" w:rsidRPr="00F36838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268,195</w:t>
            </w:r>
          </w:p>
        </w:tc>
        <w:tc>
          <w:tcPr>
            <w:tcW w:w="236" w:type="dxa"/>
          </w:tcPr>
          <w:p w14:paraId="098FCA8C" w14:textId="77777777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6C5A0FBC" w14:textId="233A2C77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3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147,676</w:t>
            </w:r>
          </w:p>
        </w:tc>
        <w:tc>
          <w:tcPr>
            <w:tcW w:w="243" w:type="dxa"/>
          </w:tcPr>
          <w:p w14:paraId="561A85F3" w14:textId="77777777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918F6C" w14:textId="09C883F6" w:rsidR="00F36838" w:rsidRPr="001E52CF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3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268,195</w:t>
            </w:r>
          </w:p>
        </w:tc>
        <w:tc>
          <w:tcPr>
            <w:tcW w:w="264" w:type="dxa"/>
          </w:tcPr>
          <w:p w14:paraId="3537FB66" w14:textId="77777777" w:rsidR="00F36838" w:rsidRPr="001E52CF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3FB457BD" w14:textId="6C7B26B7" w:rsidR="00F36838" w:rsidRPr="001E52CF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147,676</w:t>
            </w:r>
          </w:p>
        </w:tc>
      </w:tr>
      <w:tr w:rsidR="00F36838" w:rsidRPr="00BB3056" w14:paraId="487F3306" w14:textId="77777777" w:rsidTr="008D78F3">
        <w:tc>
          <w:tcPr>
            <w:tcW w:w="3762" w:type="dxa"/>
          </w:tcPr>
          <w:p w14:paraId="272E2E26" w14:textId="77777777" w:rsidR="00F36838" w:rsidRPr="00BB3056" w:rsidRDefault="00F36838" w:rsidP="00F3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1AD2CE4" w14:textId="77777777" w:rsidR="00F36838" w:rsidRPr="00BB3056" w:rsidRDefault="00F36838" w:rsidP="00F3683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9FEC6F" w14:textId="77777777" w:rsidR="00F36838" w:rsidRPr="00BB3056" w:rsidRDefault="00F36838" w:rsidP="00F3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</w:tcPr>
          <w:p w14:paraId="213E54B7" w14:textId="77777777" w:rsidR="00F36838" w:rsidRPr="00BB3056" w:rsidRDefault="00F36838" w:rsidP="00F3683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F44A3A7" w14:textId="77777777" w:rsidR="00F36838" w:rsidRPr="00BB3056" w:rsidRDefault="00F36838" w:rsidP="00F3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7474032" w14:textId="77777777" w:rsidR="00F36838" w:rsidRPr="00BB3056" w:rsidRDefault="00F36838" w:rsidP="00F3683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437681D3" w14:textId="77777777" w:rsidR="00F36838" w:rsidRPr="00BB3056" w:rsidRDefault="00F36838" w:rsidP="00F3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double" w:sz="4" w:space="0" w:color="auto"/>
            </w:tcBorders>
          </w:tcPr>
          <w:p w14:paraId="345F5651" w14:textId="77777777" w:rsidR="00F36838" w:rsidRPr="00BB3056" w:rsidRDefault="00F36838" w:rsidP="00F3683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6838" w:rsidRPr="00BB3056" w14:paraId="59E8C895" w14:textId="77777777" w:rsidTr="008D78F3">
        <w:tc>
          <w:tcPr>
            <w:tcW w:w="3762" w:type="dxa"/>
          </w:tcPr>
          <w:p w14:paraId="52D53F9A" w14:textId="77777777" w:rsidR="00F36838" w:rsidRPr="00BB3056" w:rsidRDefault="00F36838" w:rsidP="00F3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170" w:type="dxa"/>
          </w:tcPr>
          <w:p w14:paraId="59F5C94A" w14:textId="77777777" w:rsidR="00F36838" w:rsidRPr="00BB3056" w:rsidRDefault="00F36838" w:rsidP="00F3683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380DA0" w14:textId="77777777" w:rsidR="00F36838" w:rsidRPr="00BB3056" w:rsidRDefault="00F36838" w:rsidP="00F3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1" w:type="dxa"/>
          </w:tcPr>
          <w:p w14:paraId="126F82A1" w14:textId="77777777" w:rsidR="00F36838" w:rsidRPr="00BB3056" w:rsidRDefault="00F36838" w:rsidP="00F3683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AF3033F" w14:textId="77777777" w:rsidR="00F36838" w:rsidRPr="00BB3056" w:rsidRDefault="00F36838" w:rsidP="00F3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D080E6" w14:textId="77777777" w:rsidR="00F36838" w:rsidRPr="00BB3056" w:rsidRDefault="00F36838" w:rsidP="00F3683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54EDB871" w14:textId="77777777" w:rsidR="00F36838" w:rsidRPr="00BB3056" w:rsidRDefault="00F36838" w:rsidP="00F3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3EC9AC6E" w14:textId="77777777" w:rsidR="00F36838" w:rsidRPr="00BB3056" w:rsidRDefault="00F36838" w:rsidP="00F3683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6838" w:rsidRPr="00BB3056" w14:paraId="414ABE14" w14:textId="77777777" w:rsidTr="00F35A46">
        <w:tc>
          <w:tcPr>
            <w:tcW w:w="3762" w:type="dxa"/>
          </w:tcPr>
          <w:p w14:paraId="57FD8BDB" w14:textId="77777777" w:rsidR="00F36838" w:rsidRPr="00BB3056" w:rsidRDefault="00F36838" w:rsidP="00F3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170" w:type="dxa"/>
          </w:tcPr>
          <w:p w14:paraId="34EB2441" w14:textId="4B893D15" w:rsidR="00F36838" w:rsidRPr="00ED0A7A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143,283</w:t>
            </w:r>
          </w:p>
        </w:tc>
        <w:tc>
          <w:tcPr>
            <w:tcW w:w="236" w:type="dxa"/>
          </w:tcPr>
          <w:p w14:paraId="3BDAA755" w14:textId="77777777" w:rsidR="00F36838" w:rsidRPr="00BB3056" w:rsidRDefault="00F36838" w:rsidP="00F3683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4E5239ED" w14:textId="6AF9192E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33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127,378</w:t>
            </w:r>
          </w:p>
        </w:tc>
        <w:tc>
          <w:tcPr>
            <w:tcW w:w="243" w:type="dxa"/>
          </w:tcPr>
          <w:p w14:paraId="43850EF7" w14:textId="77777777" w:rsidR="00F36838" w:rsidRPr="00BB3056" w:rsidRDefault="00F36838" w:rsidP="00F3683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9BF9B6" w14:textId="7147EFA5" w:rsidR="00F36838" w:rsidRPr="00101A1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3C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143,283</w:t>
            </w:r>
          </w:p>
        </w:tc>
        <w:tc>
          <w:tcPr>
            <w:tcW w:w="264" w:type="dxa"/>
          </w:tcPr>
          <w:p w14:paraId="14C7AF1C" w14:textId="77777777" w:rsidR="00F36838" w:rsidRPr="00101A16" w:rsidRDefault="00F36838" w:rsidP="00F3683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</w:tcPr>
          <w:p w14:paraId="4B957F8A" w14:textId="6FC1898B" w:rsidR="00F36838" w:rsidRPr="00101A1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127,378</w:t>
            </w:r>
          </w:p>
        </w:tc>
      </w:tr>
      <w:tr w:rsidR="00F36838" w:rsidRPr="00BB3056" w14:paraId="5B399254" w14:textId="77777777" w:rsidTr="0071346C">
        <w:tc>
          <w:tcPr>
            <w:tcW w:w="3762" w:type="dxa"/>
          </w:tcPr>
          <w:p w14:paraId="1E87AE8D" w14:textId="77777777" w:rsidR="00F36838" w:rsidRPr="00BB3056" w:rsidRDefault="00F36838" w:rsidP="00F3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ค่าความช่วยเหลือทางเทคนิคและค่าที่ปรึกษา</w:t>
            </w:r>
          </w:p>
        </w:tc>
        <w:tc>
          <w:tcPr>
            <w:tcW w:w="1170" w:type="dxa"/>
          </w:tcPr>
          <w:p w14:paraId="56400CA5" w14:textId="6EC69C65" w:rsidR="00F36838" w:rsidRPr="00ED0A7A" w:rsidRDefault="00F36838" w:rsidP="00F36838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98,054</w:t>
            </w:r>
          </w:p>
        </w:tc>
        <w:tc>
          <w:tcPr>
            <w:tcW w:w="236" w:type="dxa"/>
          </w:tcPr>
          <w:p w14:paraId="72320355" w14:textId="77777777" w:rsidR="00F36838" w:rsidRPr="00BB3056" w:rsidRDefault="00F36838" w:rsidP="00F36838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03B6DB94" w14:textId="546AB51E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033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61,271</w:t>
            </w:r>
          </w:p>
        </w:tc>
        <w:tc>
          <w:tcPr>
            <w:tcW w:w="243" w:type="dxa"/>
          </w:tcPr>
          <w:p w14:paraId="19126E72" w14:textId="77777777" w:rsidR="00F36838" w:rsidRPr="00BB3056" w:rsidRDefault="00F36838" w:rsidP="00F36838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23CF4C" w14:textId="1CB3256E" w:rsidR="00F36838" w:rsidRPr="00101A16" w:rsidRDefault="00F36838" w:rsidP="00F3683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3C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98,054</w:t>
            </w:r>
          </w:p>
        </w:tc>
        <w:tc>
          <w:tcPr>
            <w:tcW w:w="264" w:type="dxa"/>
          </w:tcPr>
          <w:p w14:paraId="3FD4862E" w14:textId="77777777" w:rsidR="00F36838" w:rsidRPr="00101A16" w:rsidRDefault="00F36838" w:rsidP="00F36838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</w:tcPr>
          <w:p w14:paraId="572C5805" w14:textId="1FAFA529" w:rsidR="00F36838" w:rsidRPr="00101A1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61,271</w:t>
            </w:r>
          </w:p>
        </w:tc>
      </w:tr>
      <w:tr w:rsidR="00F36838" w:rsidRPr="00BB3056" w14:paraId="0C099B3E" w14:textId="77777777" w:rsidTr="00101A16">
        <w:tc>
          <w:tcPr>
            <w:tcW w:w="3762" w:type="dxa"/>
          </w:tcPr>
          <w:p w14:paraId="3D4C48C9" w14:textId="7688CE53" w:rsidR="00F36838" w:rsidRPr="00BB3056" w:rsidRDefault="00F36838" w:rsidP="00F3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70" w:type="dxa"/>
          </w:tcPr>
          <w:p w14:paraId="3291232F" w14:textId="305FD237" w:rsidR="00F36838" w:rsidRPr="00ED0A7A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13,963</w:t>
            </w:r>
          </w:p>
        </w:tc>
        <w:tc>
          <w:tcPr>
            <w:tcW w:w="236" w:type="dxa"/>
          </w:tcPr>
          <w:p w14:paraId="04FF8597" w14:textId="77777777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59B49838" w14:textId="671043EC" w:rsidR="00F36838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33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9,670</w:t>
            </w:r>
          </w:p>
        </w:tc>
        <w:tc>
          <w:tcPr>
            <w:tcW w:w="243" w:type="dxa"/>
          </w:tcPr>
          <w:p w14:paraId="00407630" w14:textId="77777777" w:rsidR="00F36838" w:rsidRPr="00BB3056" w:rsidRDefault="00F36838" w:rsidP="00F3683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02BABF" w14:textId="760A9A8F" w:rsidR="00F36838" w:rsidRPr="00101A1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3C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13,963</w:t>
            </w:r>
          </w:p>
        </w:tc>
        <w:tc>
          <w:tcPr>
            <w:tcW w:w="264" w:type="dxa"/>
          </w:tcPr>
          <w:p w14:paraId="37C30AC7" w14:textId="77777777" w:rsidR="00F36838" w:rsidRPr="00101A16" w:rsidRDefault="00F36838" w:rsidP="00F3683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</w:tcPr>
          <w:p w14:paraId="508150E7" w14:textId="0FD85A63" w:rsidR="00F36838" w:rsidRPr="00101A1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9,670</w:t>
            </w:r>
          </w:p>
        </w:tc>
      </w:tr>
      <w:tr w:rsidR="00F36838" w:rsidRPr="00BB3056" w14:paraId="75C925DE" w14:textId="77777777" w:rsidTr="00101A16">
        <w:tc>
          <w:tcPr>
            <w:tcW w:w="3762" w:type="dxa"/>
          </w:tcPr>
          <w:p w14:paraId="44B7C17C" w14:textId="77777777" w:rsidR="00F36838" w:rsidRPr="00BB3056" w:rsidRDefault="00F36838" w:rsidP="00F3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86872A" w14:textId="7A1033F2" w:rsidR="00F36838" w:rsidRPr="00ED0A7A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40,302</w:t>
            </w:r>
          </w:p>
        </w:tc>
        <w:tc>
          <w:tcPr>
            <w:tcW w:w="236" w:type="dxa"/>
          </w:tcPr>
          <w:p w14:paraId="3BFC3D49" w14:textId="77777777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56C7E9FE" w14:textId="234348AF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033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41,527</w:t>
            </w:r>
          </w:p>
        </w:tc>
        <w:tc>
          <w:tcPr>
            <w:tcW w:w="243" w:type="dxa"/>
          </w:tcPr>
          <w:p w14:paraId="4E689242" w14:textId="77777777" w:rsidR="00F36838" w:rsidRPr="00BB3056" w:rsidRDefault="00F36838" w:rsidP="00F3683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BFD7C7" w14:textId="67481845" w:rsidR="00F36838" w:rsidRPr="00101A1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3C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40,302</w:t>
            </w:r>
          </w:p>
        </w:tc>
        <w:tc>
          <w:tcPr>
            <w:tcW w:w="264" w:type="dxa"/>
          </w:tcPr>
          <w:p w14:paraId="06C5B30E" w14:textId="77777777" w:rsidR="00F36838" w:rsidRPr="00101A16" w:rsidRDefault="00F36838" w:rsidP="00F3683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6972D7AE" w14:textId="53D7FFD5" w:rsidR="00F36838" w:rsidRPr="00101A1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41,527</w:t>
            </w:r>
          </w:p>
        </w:tc>
      </w:tr>
      <w:tr w:rsidR="00F36838" w:rsidRPr="00BB3056" w14:paraId="25E2660D" w14:textId="77777777" w:rsidTr="008D78F3">
        <w:tc>
          <w:tcPr>
            <w:tcW w:w="3762" w:type="dxa"/>
          </w:tcPr>
          <w:p w14:paraId="40BEB8EC" w14:textId="77777777" w:rsidR="00F36838" w:rsidRPr="00BB3056" w:rsidRDefault="00F36838" w:rsidP="00F3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C91890" w14:textId="207E7662" w:rsidR="00F36838" w:rsidRPr="00ED0A7A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295,602</w:t>
            </w:r>
          </w:p>
        </w:tc>
        <w:tc>
          <w:tcPr>
            <w:tcW w:w="236" w:type="dxa"/>
          </w:tcPr>
          <w:p w14:paraId="10C03C8F" w14:textId="77777777" w:rsidR="00F36838" w:rsidRPr="00BB3056" w:rsidRDefault="00F36838" w:rsidP="00F36838">
            <w:pPr>
              <w:pStyle w:val="acctfourfigures"/>
              <w:tabs>
                <w:tab w:val="decimal" w:pos="954"/>
              </w:tabs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39DFF152" w14:textId="6FC9E62D" w:rsidR="00F36838" w:rsidRPr="00BB305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1033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239,846</w:t>
            </w:r>
          </w:p>
        </w:tc>
        <w:tc>
          <w:tcPr>
            <w:tcW w:w="243" w:type="dxa"/>
          </w:tcPr>
          <w:p w14:paraId="5F39B98B" w14:textId="77777777" w:rsidR="00F36838" w:rsidRPr="00BB3056" w:rsidRDefault="00F36838" w:rsidP="00F36838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8FF2C5" w14:textId="2F903B05" w:rsidR="00F36838" w:rsidRPr="00101A1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53C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295,602</w:t>
            </w:r>
          </w:p>
        </w:tc>
        <w:tc>
          <w:tcPr>
            <w:tcW w:w="264" w:type="dxa"/>
          </w:tcPr>
          <w:p w14:paraId="61615145" w14:textId="77777777" w:rsidR="00F36838" w:rsidRPr="00101A16" w:rsidRDefault="00F36838" w:rsidP="00F36838">
            <w:pPr>
              <w:tabs>
                <w:tab w:val="clear" w:pos="907"/>
                <w:tab w:val="decimal" w:pos="837"/>
                <w:tab w:val="decimal" w:pos="929"/>
              </w:tabs>
              <w:spacing w:line="240" w:lineRule="auto"/>
              <w:ind w:left="-198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6D77BEDF" w14:textId="4B34ED3B" w:rsidR="00F36838" w:rsidRPr="00101A16" w:rsidRDefault="00F36838" w:rsidP="00F368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239,846</w:t>
            </w:r>
          </w:p>
        </w:tc>
      </w:tr>
    </w:tbl>
    <w:p w14:paraId="0FDC34DB" w14:textId="6ED7423C" w:rsidR="00C808FD" w:rsidRDefault="00C808FD" w:rsidP="00C808F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 w:rsidRPr="00254A81">
        <w:rPr>
          <w:rFonts w:ascii="Angsana New" w:hAnsi="Angsana New"/>
          <w:sz w:val="30"/>
          <w:szCs w:val="30"/>
          <w:u w:val="none"/>
          <w:cs/>
        </w:rPr>
        <w:t xml:space="preserve">  </w:t>
      </w:r>
    </w:p>
    <w:p w14:paraId="77126168" w14:textId="77777777" w:rsidR="008D78F3" w:rsidRDefault="008D7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x-none"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3CC43D7" w14:textId="1E88FCCD" w:rsidR="007D4077" w:rsidRPr="00254A81" w:rsidRDefault="00176CFB" w:rsidP="00ED591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19</w:t>
      </w:r>
      <w:r w:rsidR="007D4077" w:rsidRPr="00254A81">
        <w:rPr>
          <w:rFonts w:ascii="Angsana New" w:hAnsi="Angsana New"/>
          <w:sz w:val="30"/>
          <w:szCs w:val="30"/>
          <w:u w:val="none"/>
          <w:cs/>
        </w:rPr>
        <w:tab/>
        <w:t>ภาษีเงินได้</w:t>
      </w:r>
    </w:p>
    <w:p w14:paraId="0E535E02" w14:textId="77777777" w:rsidR="007D4077" w:rsidRPr="00546905" w:rsidRDefault="007D4077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s/>
        </w:rPr>
      </w:pPr>
    </w:p>
    <w:tbl>
      <w:tblPr>
        <w:tblW w:w="95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990"/>
        <w:gridCol w:w="1018"/>
        <w:gridCol w:w="237"/>
        <w:gridCol w:w="1055"/>
        <w:gridCol w:w="266"/>
        <w:gridCol w:w="1026"/>
        <w:gridCol w:w="266"/>
        <w:gridCol w:w="1024"/>
      </w:tblGrid>
      <w:tr w:rsidR="00634C76" w:rsidRPr="00254A81" w14:paraId="03215155" w14:textId="77777777" w:rsidTr="00BD66A4">
        <w:tc>
          <w:tcPr>
            <w:tcW w:w="1927" w:type="pct"/>
          </w:tcPr>
          <w:p w14:paraId="2F4A3078" w14:textId="77777777" w:rsidR="00634C76" w:rsidRPr="00254A81" w:rsidRDefault="0057650B" w:rsidP="0057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517" w:type="pct"/>
          </w:tcPr>
          <w:p w14:paraId="4C3238D8" w14:textId="77777777" w:rsidR="00634C76" w:rsidRPr="00254A81" w:rsidRDefault="00634C76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pct"/>
            <w:gridSpan w:val="3"/>
          </w:tcPr>
          <w:p w14:paraId="3DBB9AB9" w14:textId="77777777" w:rsidR="00634C76" w:rsidRPr="00254A81" w:rsidRDefault="00634C76" w:rsidP="00ED5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39" w:type="pct"/>
          </w:tcPr>
          <w:p w14:paraId="612B8665" w14:textId="77777777" w:rsidR="00634C76" w:rsidRPr="00254A81" w:rsidRDefault="00634C76" w:rsidP="00ED5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0" w:type="pct"/>
            <w:gridSpan w:val="3"/>
          </w:tcPr>
          <w:p w14:paraId="5DCFACB4" w14:textId="77777777" w:rsidR="00634C76" w:rsidRPr="00254A81" w:rsidRDefault="00634C76" w:rsidP="00ED5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450DDE" w:rsidRPr="00254A81" w14:paraId="48F3E69A" w14:textId="77777777" w:rsidTr="00546905">
        <w:trPr>
          <w:trHeight w:hRule="exact" w:val="317"/>
        </w:trPr>
        <w:tc>
          <w:tcPr>
            <w:tcW w:w="1927" w:type="pct"/>
          </w:tcPr>
          <w:p w14:paraId="3039D87C" w14:textId="77777777" w:rsidR="00450DDE" w:rsidRPr="00254A81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17" w:type="pct"/>
          </w:tcPr>
          <w:p w14:paraId="3632E624" w14:textId="5A383DF8" w:rsidR="00450DDE" w:rsidRPr="00254A81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32" w:type="pct"/>
          </w:tcPr>
          <w:p w14:paraId="59B3BC6F" w14:textId="0856FCAC" w:rsidR="00450DDE" w:rsidRPr="00254A81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24" w:type="pct"/>
          </w:tcPr>
          <w:p w14:paraId="5F50C17E" w14:textId="77777777" w:rsidR="00450DDE" w:rsidRPr="00254A81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1" w:type="pct"/>
          </w:tcPr>
          <w:p w14:paraId="381BF071" w14:textId="0C280ECE" w:rsidR="00450DDE" w:rsidRPr="00254A81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39" w:type="pct"/>
          </w:tcPr>
          <w:p w14:paraId="22E3E795" w14:textId="77777777" w:rsidR="00450DDE" w:rsidRPr="00254A81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6" w:type="pct"/>
          </w:tcPr>
          <w:p w14:paraId="1C381260" w14:textId="77CCB0C7" w:rsidR="00450DDE" w:rsidRPr="00254A81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39" w:type="pct"/>
          </w:tcPr>
          <w:p w14:paraId="2E25BF26" w14:textId="77777777" w:rsidR="00450DDE" w:rsidRPr="00254A81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</w:tcPr>
          <w:p w14:paraId="7922D936" w14:textId="02A6A820" w:rsidR="00450DDE" w:rsidRPr="00254A81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450DDE" w:rsidRPr="00254A81" w14:paraId="60DB5084" w14:textId="77777777" w:rsidTr="00C3076B">
        <w:trPr>
          <w:trHeight w:hRule="exact" w:val="317"/>
        </w:trPr>
        <w:tc>
          <w:tcPr>
            <w:tcW w:w="1927" w:type="pct"/>
          </w:tcPr>
          <w:p w14:paraId="4FE270B2" w14:textId="77777777" w:rsidR="00450DDE" w:rsidRPr="00254A81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17" w:type="pct"/>
          </w:tcPr>
          <w:p w14:paraId="3D0A32D5" w14:textId="77777777" w:rsidR="00450DDE" w:rsidRPr="00254A81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55" w:type="pct"/>
            <w:gridSpan w:val="7"/>
          </w:tcPr>
          <w:p w14:paraId="4B4CEADF" w14:textId="77777777" w:rsidR="00450DDE" w:rsidRPr="00254A81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36838" w:rsidRPr="00254A81" w14:paraId="5E38E232" w14:textId="77777777" w:rsidTr="00BD66A4">
        <w:tc>
          <w:tcPr>
            <w:tcW w:w="1927" w:type="pct"/>
          </w:tcPr>
          <w:p w14:paraId="58ACBA2F" w14:textId="77777777" w:rsidR="00F36838" w:rsidRPr="00254A81" w:rsidRDefault="00F36838" w:rsidP="00F3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517" w:type="pct"/>
          </w:tcPr>
          <w:p w14:paraId="756F7BEE" w14:textId="77777777" w:rsidR="00F36838" w:rsidRPr="00254A81" w:rsidRDefault="00F36838" w:rsidP="00F3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vAlign w:val="center"/>
          </w:tcPr>
          <w:p w14:paraId="50F25804" w14:textId="4E8C8168" w:rsidR="00F36838" w:rsidRPr="00254A81" w:rsidRDefault="00F36838" w:rsidP="00F36838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 w:val="0"/>
                <w:sz w:val="30"/>
                <w:szCs w:val="30"/>
              </w:rPr>
            </w:pPr>
            <w:r w:rsidRPr="00ED0A7A">
              <w:rPr>
                <w:rFonts w:ascii="Angsana New" w:hAnsi="Angsana New"/>
                <w:b w:val="0"/>
                <w:sz w:val="30"/>
                <w:szCs w:val="30"/>
              </w:rPr>
              <w:t>567,749</w:t>
            </w:r>
          </w:p>
        </w:tc>
        <w:tc>
          <w:tcPr>
            <w:tcW w:w="124" w:type="pct"/>
            <w:vAlign w:val="center"/>
          </w:tcPr>
          <w:p w14:paraId="7C276359" w14:textId="77777777" w:rsidR="00F36838" w:rsidRPr="00254A81" w:rsidRDefault="00F36838" w:rsidP="00F368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vAlign w:val="center"/>
          </w:tcPr>
          <w:p w14:paraId="0E1B3BA1" w14:textId="7F4D4BF2" w:rsidR="00F36838" w:rsidRPr="00254A81" w:rsidRDefault="00F36838" w:rsidP="00F36838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 w:val="0"/>
                <w:sz w:val="30"/>
                <w:szCs w:val="30"/>
              </w:rPr>
            </w:pPr>
            <w:r w:rsidRPr="00C808FD">
              <w:rPr>
                <w:rFonts w:ascii="Angsana New" w:hAnsi="Angsana New"/>
                <w:b w:val="0"/>
                <w:sz w:val="30"/>
                <w:szCs w:val="30"/>
              </w:rPr>
              <w:t>193,782</w:t>
            </w:r>
          </w:p>
        </w:tc>
        <w:tc>
          <w:tcPr>
            <w:tcW w:w="139" w:type="pct"/>
            <w:vAlign w:val="center"/>
          </w:tcPr>
          <w:p w14:paraId="45CB515A" w14:textId="77777777" w:rsidR="00F36838" w:rsidRPr="00254A81" w:rsidRDefault="00F36838" w:rsidP="00F368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vAlign w:val="center"/>
          </w:tcPr>
          <w:p w14:paraId="23FCB693" w14:textId="5367799A" w:rsidR="00F36838" w:rsidRPr="00514688" w:rsidRDefault="00F36838" w:rsidP="00F36838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 w:val="0"/>
                <w:sz w:val="30"/>
                <w:szCs w:val="30"/>
              </w:rPr>
            </w:pPr>
            <w:r w:rsidRPr="00653CD8">
              <w:rPr>
                <w:rFonts w:ascii="Angsana New" w:hAnsi="Angsana New"/>
                <w:b w:val="0"/>
                <w:sz w:val="30"/>
                <w:szCs w:val="30"/>
              </w:rPr>
              <w:t>567,749</w:t>
            </w:r>
          </w:p>
        </w:tc>
        <w:tc>
          <w:tcPr>
            <w:tcW w:w="139" w:type="pct"/>
            <w:vAlign w:val="center"/>
          </w:tcPr>
          <w:p w14:paraId="30F4E6D1" w14:textId="77777777" w:rsidR="00F36838" w:rsidRPr="00254A81" w:rsidRDefault="00F36838" w:rsidP="00F368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vAlign w:val="center"/>
          </w:tcPr>
          <w:p w14:paraId="3E47A95B" w14:textId="43B0D7FF" w:rsidR="00F36838" w:rsidRPr="00514688" w:rsidRDefault="00F36838" w:rsidP="00F36838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 w:val="0"/>
                <w:sz w:val="30"/>
                <w:szCs w:val="30"/>
              </w:rPr>
            </w:pPr>
            <w:r w:rsidRPr="00A015E2">
              <w:rPr>
                <w:rFonts w:ascii="Angsana New" w:hAnsi="Angsana New"/>
                <w:b w:val="0"/>
                <w:sz w:val="30"/>
                <w:szCs w:val="30"/>
              </w:rPr>
              <w:t>193,782</w:t>
            </w:r>
          </w:p>
        </w:tc>
      </w:tr>
      <w:tr w:rsidR="00F36838" w:rsidRPr="00254A81" w14:paraId="1F6ED4FC" w14:textId="77777777" w:rsidTr="00BD66A4">
        <w:tc>
          <w:tcPr>
            <w:tcW w:w="1927" w:type="pct"/>
          </w:tcPr>
          <w:p w14:paraId="785F2819" w14:textId="168F0D05" w:rsidR="00F36838" w:rsidRPr="00254A81" w:rsidRDefault="00F36838" w:rsidP="00F3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(รายได้) ค่าใช้จ่ายภาษีเงินได้รอการตัดบัญชี</w:t>
            </w:r>
          </w:p>
        </w:tc>
        <w:tc>
          <w:tcPr>
            <w:tcW w:w="517" w:type="pct"/>
          </w:tcPr>
          <w:p w14:paraId="759247BB" w14:textId="4588331B" w:rsidR="00F36838" w:rsidRPr="00254A81" w:rsidRDefault="00F36838" w:rsidP="00F3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2" w:type="pct"/>
            <w:vAlign w:val="center"/>
          </w:tcPr>
          <w:p w14:paraId="07D6CC7E" w14:textId="725B1D50" w:rsidR="00F36838" w:rsidRPr="00514688" w:rsidRDefault="00F36838" w:rsidP="00F36838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 w:val="0"/>
                <w:sz w:val="30"/>
                <w:szCs w:val="30"/>
              </w:rPr>
            </w:pPr>
            <w:r w:rsidRPr="00ED0A7A">
              <w:rPr>
                <w:rFonts w:ascii="Angsana New" w:hAnsi="Angsana New"/>
                <w:b w:val="0"/>
                <w:sz w:val="30"/>
                <w:szCs w:val="30"/>
              </w:rPr>
              <w:t>4,317</w:t>
            </w:r>
          </w:p>
        </w:tc>
        <w:tc>
          <w:tcPr>
            <w:tcW w:w="124" w:type="pct"/>
            <w:vAlign w:val="center"/>
          </w:tcPr>
          <w:p w14:paraId="566FC57B" w14:textId="77777777" w:rsidR="00F36838" w:rsidRPr="00254A81" w:rsidRDefault="00F36838" w:rsidP="00F368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vAlign w:val="center"/>
          </w:tcPr>
          <w:p w14:paraId="18F7D302" w14:textId="2C807170" w:rsidR="00F36838" w:rsidRPr="00514688" w:rsidRDefault="00F36838" w:rsidP="00F36838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sz w:val="30"/>
                <w:szCs w:val="30"/>
              </w:rPr>
              <w:t>(19,438)</w:t>
            </w:r>
          </w:p>
        </w:tc>
        <w:tc>
          <w:tcPr>
            <w:tcW w:w="139" w:type="pct"/>
            <w:vAlign w:val="center"/>
          </w:tcPr>
          <w:p w14:paraId="7666A69A" w14:textId="77777777" w:rsidR="00F36838" w:rsidRPr="00254A81" w:rsidRDefault="00F36838" w:rsidP="00F368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vAlign w:val="center"/>
          </w:tcPr>
          <w:p w14:paraId="5B124899" w14:textId="568C9467" w:rsidR="00F36838" w:rsidRPr="00514688" w:rsidRDefault="00F36838" w:rsidP="00F36838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 w:val="0"/>
                <w:sz w:val="30"/>
                <w:szCs w:val="30"/>
              </w:rPr>
            </w:pPr>
            <w:r w:rsidRPr="00653CD8">
              <w:rPr>
                <w:rFonts w:ascii="Angsana New" w:hAnsi="Angsana New"/>
                <w:b w:val="0"/>
                <w:sz w:val="30"/>
                <w:szCs w:val="30"/>
              </w:rPr>
              <w:t>4,317</w:t>
            </w:r>
          </w:p>
        </w:tc>
        <w:tc>
          <w:tcPr>
            <w:tcW w:w="139" w:type="pct"/>
            <w:vAlign w:val="center"/>
          </w:tcPr>
          <w:p w14:paraId="6777E9B9" w14:textId="77777777" w:rsidR="00F36838" w:rsidRPr="00254A81" w:rsidRDefault="00F36838" w:rsidP="00F36838">
            <w:pPr>
              <w:tabs>
                <w:tab w:val="decimal" w:pos="821"/>
              </w:tabs>
              <w:spacing w:line="240" w:lineRule="auto"/>
              <w:ind w:left="-108"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vAlign w:val="center"/>
          </w:tcPr>
          <w:p w14:paraId="7E4E5DBB" w14:textId="6A260E87" w:rsidR="00F36838" w:rsidRPr="00514688" w:rsidRDefault="00F36838" w:rsidP="00F36838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 w:val="0"/>
                <w:sz w:val="30"/>
                <w:szCs w:val="30"/>
              </w:rPr>
            </w:pPr>
            <w:r w:rsidRPr="00A015E2">
              <w:rPr>
                <w:rFonts w:ascii="Angsana New" w:hAnsi="Angsana New"/>
                <w:b w:val="0"/>
                <w:sz w:val="30"/>
                <w:szCs w:val="30"/>
              </w:rPr>
              <w:t>(19,438)</w:t>
            </w:r>
          </w:p>
        </w:tc>
      </w:tr>
      <w:tr w:rsidR="00F36838" w:rsidRPr="00254A81" w14:paraId="06FD6426" w14:textId="77777777" w:rsidTr="00BD66A4">
        <w:tc>
          <w:tcPr>
            <w:tcW w:w="1927" w:type="pct"/>
          </w:tcPr>
          <w:p w14:paraId="79ED795F" w14:textId="77777777" w:rsidR="00F36838" w:rsidRPr="00254A81" w:rsidRDefault="00F36838" w:rsidP="00F3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517" w:type="pct"/>
          </w:tcPr>
          <w:p w14:paraId="265629B3" w14:textId="77777777" w:rsidR="00F36838" w:rsidRPr="00254A81" w:rsidRDefault="00F36838" w:rsidP="00F3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8A78FD" w14:textId="51084C73" w:rsidR="00F36838" w:rsidRPr="00F36838" w:rsidRDefault="00F36838" w:rsidP="00F36838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ED0A7A">
              <w:rPr>
                <w:rFonts w:ascii="Angsana New" w:hAnsi="Angsana New"/>
                <w:bCs/>
                <w:sz w:val="30"/>
                <w:szCs w:val="30"/>
              </w:rPr>
              <w:t>572,066</w:t>
            </w:r>
          </w:p>
        </w:tc>
        <w:tc>
          <w:tcPr>
            <w:tcW w:w="124" w:type="pct"/>
            <w:vAlign w:val="center"/>
          </w:tcPr>
          <w:p w14:paraId="25506E42" w14:textId="77777777" w:rsidR="00F36838" w:rsidRPr="00254A81" w:rsidRDefault="00F36838" w:rsidP="00F36838">
            <w:pPr>
              <w:pStyle w:val="headingcentred"/>
              <w:tabs>
                <w:tab w:val="decimal" w:pos="821"/>
              </w:tabs>
              <w:spacing w:after="0" w:line="240" w:lineRule="auto"/>
              <w:ind w:left="-81"/>
              <w:jc w:val="left"/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A2A67B" w14:textId="4669B7D6" w:rsidR="00F36838" w:rsidRPr="00514688" w:rsidRDefault="00F36838" w:rsidP="00F36838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A015E2">
              <w:rPr>
                <w:rFonts w:ascii="Angsana New" w:hAnsi="Angsana New"/>
                <w:bCs/>
                <w:sz w:val="30"/>
                <w:szCs w:val="30"/>
              </w:rPr>
              <w:t>174,344</w:t>
            </w:r>
          </w:p>
        </w:tc>
        <w:tc>
          <w:tcPr>
            <w:tcW w:w="139" w:type="pct"/>
            <w:vAlign w:val="center"/>
          </w:tcPr>
          <w:p w14:paraId="0FD9819F" w14:textId="77777777" w:rsidR="00F36838" w:rsidRPr="00254A81" w:rsidRDefault="00F36838" w:rsidP="00F368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4E686F" w14:textId="60BE6156" w:rsidR="00F36838" w:rsidRPr="00514688" w:rsidRDefault="00F36838" w:rsidP="00F36838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653CD8">
              <w:rPr>
                <w:rFonts w:ascii="Angsana New" w:hAnsi="Angsana New"/>
                <w:bCs/>
                <w:sz w:val="30"/>
                <w:szCs w:val="30"/>
              </w:rPr>
              <w:t>572,066</w:t>
            </w:r>
          </w:p>
        </w:tc>
        <w:tc>
          <w:tcPr>
            <w:tcW w:w="139" w:type="pct"/>
            <w:vAlign w:val="center"/>
          </w:tcPr>
          <w:p w14:paraId="29094297" w14:textId="77777777" w:rsidR="00F36838" w:rsidRPr="00254A81" w:rsidRDefault="00F36838" w:rsidP="00F36838">
            <w:pPr>
              <w:tabs>
                <w:tab w:val="decimal" w:pos="821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4C73A5" w14:textId="02A8FCDC" w:rsidR="00F36838" w:rsidRPr="00514688" w:rsidRDefault="00F36838" w:rsidP="00F36838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A015E2">
              <w:rPr>
                <w:rFonts w:ascii="Angsana New" w:hAnsi="Angsana New"/>
                <w:bCs/>
                <w:sz w:val="30"/>
                <w:szCs w:val="30"/>
              </w:rPr>
              <w:t>174,344</w:t>
            </w:r>
          </w:p>
        </w:tc>
      </w:tr>
    </w:tbl>
    <w:p w14:paraId="0AA3B1CF" w14:textId="0869EB0B" w:rsidR="004B1674" w:rsidRPr="00546905" w:rsidRDefault="004B1674" w:rsidP="00ED5915">
      <w:pPr>
        <w:spacing w:line="240" w:lineRule="auto"/>
        <w:rPr>
          <w:rFonts w:ascii="Angsana New" w:hAnsi="Angsana New"/>
        </w:rPr>
      </w:pPr>
    </w:p>
    <w:tbl>
      <w:tblPr>
        <w:tblW w:w="957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76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1B5FDD" w:rsidRPr="00254A81" w14:paraId="136E213B" w14:textId="77777777" w:rsidTr="00ED0A7A">
        <w:trPr>
          <w:cantSplit/>
        </w:trPr>
        <w:tc>
          <w:tcPr>
            <w:tcW w:w="3276" w:type="dxa"/>
          </w:tcPr>
          <w:p w14:paraId="3444DF58" w14:textId="77777777" w:rsidR="001B5FDD" w:rsidRPr="00254A81" w:rsidRDefault="001B5FDD" w:rsidP="002F070D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254A8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</w:t>
            </w:r>
          </w:p>
        </w:tc>
        <w:tc>
          <w:tcPr>
            <w:tcW w:w="6300" w:type="dxa"/>
            <w:gridSpan w:val="11"/>
          </w:tcPr>
          <w:p w14:paraId="5139047D" w14:textId="3B3F97BF" w:rsidR="001B5FDD" w:rsidRPr="00254A81" w:rsidRDefault="001B5FDD" w:rsidP="002F07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B25C9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รวมและงบการเงิน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B5FDD" w:rsidRPr="00254A81" w14:paraId="35CB9FC3" w14:textId="77777777" w:rsidTr="00ED0A7A">
        <w:trPr>
          <w:cantSplit/>
        </w:trPr>
        <w:tc>
          <w:tcPr>
            <w:tcW w:w="3276" w:type="dxa"/>
            <w:vAlign w:val="bottom"/>
          </w:tcPr>
          <w:p w14:paraId="02FD848B" w14:textId="77777777" w:rsidR="001B5FDD" w:rsidRPr="00254A81" w:rsidRDefault="001B5FDD" w:rsidP="002F070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  </w:t>
            </w:r>
            <w:r w:rsidRPr="00254A8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3060" w:type="dxa"/>
            <w:gridSpan w:val="5"/>
            <w:vAlign w:val="bottom"/>
          </w:tcPr>
          <w:p w14:paraId="52D26D23" w14:textId="27F92484" w:rsidR="001B5FDD" w:rsidRPr="00254A81" w:rsidRDefault="00450DDE" w:rsidP="002F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6DB1AABC" w14:textId="77777777" w:rsidR="001B5FDD" w:rsidRPr="00254A81" w:rsidRDefault="001B5FDD" w:rsidP="002F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  <w:vAlign w:val="bottom"/>
          </w:tcPr>
          <w:p w14:paraId="53EFE907" w14:textId="1BFAB652" w:rsidR="001B5FDD" w:rsidRPr="00254A81" w:rsidRDefault="001B5FDD" w:rsidP="002F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5D1C">
              <w:rPr>
                <w:rFonts w:ascii="Angsana New" w:hAnsi="Angsana New"/>
                <w:sz w:val="30"/>
                <w:szCs w:val="30"/>
              </w:rPr>
              <w:t>25</w:t>
            </w:r>
            <w:r w:rsidRPr="00254A81">
              <w:rPr>
                <w:rFonts w:ascii="Angsana New" w:hAnsi="Angsana New"/>
                <w:sz w:val="30"/>
                <w:szCs w:val="30"/>
              </w:rPr>
              <w:t>6</w:t>
            </w:r>
            <w:r w:rsidR="00450DD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B5FDD" w:rsidRPr="00254A81" w14:paraId="62E6BBAA" w14:textId="77777777" w:rsidTr="00C3076B">
        <w:trPr>
          <w:trHeight w:hRule="exact" w:val="317"/>
        </w:trPr>
        <w:tc>
          <w:tcPr>
            <w:tcW w:w="3276" w:type="dxa"/>
          </w:tcPr>
          <w:p w14:paraId="5FBCDD18" w14:textId="77777777" w:rsidR="001B5FDD" w:rsidRPr="00254A81" w:rsidRDefault="001B5FDD" w:rsidP="002F070D">
            <w:pPr>
              <w:spacing w:line="240" w:lineRule="auto"/>
              <w:ind w:left="172" w:hanging="17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00" w:type="dxa"/>
            <w:gridSpan w:val="11"/>
          </w:tcPr>
          <w:p w14:paraId="6B7AD914" w14:textId="77777777" w:rsidR="001B5FDD" w:rsidRPr="00254A81" w:rsidRDefault="001B5FDD" w:rsidP="002F0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B5FDD" w:rsidRPr="00254A81" w14:paraId="4EC53BE3" w14:textId="77777777" w:rsidTr="00ED0A7A">
        <w:trPr>
          <w:cantSplit/>
        </w:trPr>
        <w:tc>
          <w:tcPr>
            <w:tcW w:w="3276" w:type="dxa"/>
          </w:tcPr>
          <w:p w14:paraId="48BA5C12" w14:textId="77777777" w:rsidR="001B5FDD" w:rsidRPr="00254A81" w:rsidRDefault="001B5FDD" w:rsidP="002F070D">
            <w:pPr>
              <w:spacing w:line="240" w:lineRule="auto"/>
              <w:ind w:left="172" w:hanging="1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06B0D49" w14:textId="77777777" w:rsidR="001B5FDD" w:rsidRPr="00254A81" w:rsidRDefault="001B5FDD" w:rsidP="002F0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</w:t>
            </w:r>
          </w:p>
        </w:tc>
        <w:tc>
          <w:tcPr>
            <w:tcW w:w="180" w:type="dxa"/>
          </w:tcPr>
          <w:p w14:paraId="15E96ED5" w14:textId="77777777" w:rsidR="001B5FDD" w:rsidRPr="00254A81" w:rsidRDefault="001B5FDD" w:rsidP="002F07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74D9588" w14:textId="77777777" w:rsidR="001B5FDD" w:rsidRPr="00254A81" w:rsidRDefault="001B5FDD" w:rsidP="002F0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180" w:type="dxa"/>
          </w:tcPr>
          <w:p w14:paraId="366E4611" w14:textId="77777777" w:rsidR="001B5FDD" w:rsidRPr="00254A81" w:rsidRDefault="001B5FDD" w:rsidP="002F07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F82D4D7" w14:textId="77777777" w:rsidR="001B5FDD" w:rsidRPr="00254A81" w:rsidRDefault="001B5FDD" w:rsidP="002F0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</w:tc>
        <w:tc>
          <w:tcPr>
            <w:tcW w:w="180" w:type="dxa"/>
          </w:tcPr>
          <w:p w14:paraId="192C0DB4" w14:textId="77777777" w:rsidR="001B5FDD" w:rsidRPr="00254A81" w:rsidRDefault="001B5FDD" w:rsidP="002F07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A1684D0" w14:textId="77777777" w:rsidR="001B5FDD" w:rsidRPr="00254A81" w:rsidRDefault="001B5FDD" w:rsidP="002F0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</w:t>
            </w:r>
          </w:p>
        </w:tc>
        <w:tc>
          <w:tcPr>
            <w:tcW w:w="180" w:type="dxa"/>
          </w:tcPr>
          <w:p w14:paraId="5CF1F1E8" w14:textId="77777777" w:rsidR="001B5FDD" w:rsidRPr="00254A81" w:rsidRDefault="001B5FDD" w:rsidP="002F070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8DA4306" w14:textId="77777777" w:rsidR="001B5FDD" w:rsidRPr="00254A81" w:rsidRDefault="001B5FDD" w:rsidP="002F0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180" w:type="dxa"/>
          </w:tcPr>
          <w:p w14:paraId="784A0CAD" w14:textId="77777777" w:rsidR="001B5FDD" w:rsidRPr="00254A81" w:rsidRDefault="001B5FDD" w:rsidP="002F070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BD53E56" w14:textId="77777777" w:rsidR="001B5FDD" w:rsidRPr="00254A81" w:rsidRDefault="001B5FDD" w:rsidP="002F0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</w:tc>
      </w:tr>
      <w:tr w:rsidR="001B5FDD" w:rsidRPr="00254A81" w14:paraId="0FB43DED" w14:textId="77777777" w:rsidTr="00ED0A7A">
        <w:trPr>
          <w:cantSplit/>
        </w:trPr>
        <w:tc>
          <w:tcPr>
            <w:tcW w:w="3276" w:type="dxa"/>
          </w:tcPr>
          <w:p w14:paraId="7F975AB6" w14:textId="77777777" w:rsidR="001B5FDD" w:rsidRPr="00254A81" w:rsidRDefault="001B5FDD" w:rsidP="002F070D">
            <w:pPr>
              <w:spacing w:line="240" w:lineRule="auto"/>
              <w:ind w:left="172" w:hanging="1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C8003DB" w14:textId="77777777" w:rsidR="001B5FDD" w:rsidRPr="00254A81" w:rsidRDefault="001B5FDD" w:rsidP="002F0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0620DFA0" w14:textId="77777777" w:rsidR="001B5FDD" w:rsidRPr="00254A81" w:rsidRDefault="001B5FDD" w:rsidP="002F070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62FA25E" w14:textId="77777777" w:rsidR="001B5FDD" w:rsidRPr="00254A81" w:rsidRDefault="001B5FDD" w:rsidP="002F0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C74AE30" w14:textId="77777777" w:rsidR="001B5FDD" w:rsidRPr="00254A81" w:rsidRDefault="001B5FDD" w:rsidP="002F070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34B5091" w14:textId="77777777" w:rsidR="001B5FDD" w:rsidRPr="00254A81" w:rsidRDefault="001B5FDD" w:rsidP="002F0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B5E7814" w14:textId="77777777" w:rsidR="001B5FDD" w:rsidRPr="00254A81" w:rsidRDefault="001B5FDD" w:rsidP="002F070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2319A51" w14:textId="77777777" w:rsidR="001B5FDD" w:rsidRPr="00254A81" w:rsidRDefault="001B5FDD" w:rsidP="002F0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73F9FA5A" w14:textId="77777777" w:rsidR="001B5FDD" w:rsidRPr="00254A81" w:rsidRDefault="001B5FDD" w:rsidP="002F070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806424F" w14:textId="77777777" w:rsidR="001B5FDD" w:rsidRPr="00254A81" w:rsidRDefault="001B5FDD" w:rsidP="002F0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32AB508" w14:textId="77777777" w:rsidR="001B5FDD" w:rsidRPr="00254A81" w:rsidRDefault="001B5FDD" w:rsidP="002F070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86FAFB4" w14:textId="77777777" w:rsidR="001B5FDD" w:rsidRPr="00254A81" w:rsidRDefault="001B5FDD" w:rsidP="002F0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1B5FDD" w:rsidRPr="00254A81" w14:paraId="5DD1187C" w14:textId="77777777" w:rsidTr="00A40668">
        <w:trPr>
          <w:cantSplit/>
        </w:trPr>
        <w:tc>
          <w:tcPr>
            <w:tcW w:w="3276" w:type="dxa"/>
          </w:tcPr>
          <w:p w14:paraId="217F11CD" w14:textId="1986B349" w:rsidR="001B5FDD" w:rsidRDefault="001B5FDD" w:rsidP="001B5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C4FFF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 w:rsidR="001D34D4">
              <w:rPr>
                <w:rFonts w:ascii="Angsana New" w:hAnsi="Angsana New" w:hint="cs"/>
                <w:sz w:val="30"/>
                <w:szCs w:val="30"/>
                <w:cs/>
              </w:rPr>
              <w:t>ทุนอื่น</w:t>
            </w:r>
            <w:r w:rsidRPr="006C4FFF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6C4FFF">
              <w:rPr>
                <w:rFonts w:ascii="Angsana New" w:hAnsi="Angsana New" w:hint="cs"/>
                <w:sz w:val="30"/>
                <w:szCs w:val="30"/>
                <w:cs/>
              </w:rPr>
              <w:t>อยู่</w:t>
            </w:r>
            <w:r w:rsidRPr="006C4FFF">
              <w:rPr>
                <w:rFonts w:ascii="Angsana New" w:hAnsi="Angsana New"/>
                <w:sz w:val="30"/>
                <w:szCs w:val="30"/>
                <w:cs/>
              </w:rPr>
              <w:t>ในความต้องการ</w:t>
            </w:r>
          </w:p>
          <w:p w14:paraId="0A6F4F52" w14:textId="1C3CDF9B" w:rsidR="001B5FDD" w:rsidRPr="00E15A60" w:rsidRDefault="001B5FDD" w:rsidP="001B5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right="-79" w:hanging="172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C4FFF">
              <w:rPr>
                <w:rFonts w:ascii="Angsana New" w:hAnsi="Angsana New"/>
                <w:sz w:val="30"/>
                <w:szCs w:val="30"/>
                <w:cs/>
              </w:rPr>
              <w:t>ของตลาดที่วัดมูลค่ายุติธรรม</w:t>
            </w:r>
            <w:r w:rsidR="001D34D4" w:rsidRPr="006C4FFF">
              <w:rPr>
                <w:rFonts w:ascii="Angsana New" w:hAnsi="Angsana New"/>
                <w:sz w:val="30"/>
                <w:szCs w:val="30"/>
                <w:cs/>
              </w:rPr>
              <w:t>ผ่าน</w:t>
            </w:r>
          </w:p>
        </w:tc>
        <w:tc>
          <w:tcPr>
            <w:tcW w:w="900" w:type="dxa"/>
            <w:vAlign w:val="bottom"/>
          </w:tcPr>
          <w:p w14:paraId="6B42C218" w14:textId="77777777" w:rsidR="001B5FDD" w:rsidRPr="00254A81" w:rsidRDefault="001B5FDD" w:rsidP="001B5FD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1D1398" w14:textId="77777777" w:rsidR="001B5FDD" w:rsidRPr="00254A81" w:rsidRDefault="001B5FDD" w:rsidP="001B5F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585983F" w14:textId="77777777" w:rsidR="001B5FDD" w:rsidRPr="00254A81" w:rsidRDefault="001B5FDD" w:rsidP="001B5FD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12E5D44" w14:textId="77777777" w:rsidR="001B5FDD" w:rsidRPr="00254A81" w:rsidRDefault="001B5FDD" w:rsidP="001B5F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ABCABE8" w14:textId="77777777" w:rsidR="001B5FDD" w:rsidRPr="00254A81" w:rsidRDefault="001B5FDD" w:rsidP="001B5FD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1BB194" w14:textId="77777777" w:rsidR="001B5FDD" w:rsidRPr="00254A81" w:rsidRDefault="001B5FDD" w:rsidP="001B5F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87873DA" w14:textId="77777777" w:rsidR="001B5FDD" w:rsidRPr="00254A81" w:rsidRDefault="001B5FDD" w:rsidP="001B5FD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0013A0E" w14:textId="77777777" w:rsidR="001B5FDD" w:rsidRPr="00254A81" w:rsidRDefault="001B5FDD" w:rsidP="001B5F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A1CE5FB" w14:textId="77777777" w:rsidR="001B5FDD" w:rsidRPr="00254A81" w:rsidRDefault="001B5FDD" w:rsidP="001B5FD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1AF9F2E" w14:textId="77777777" w:rsidR="001B5FDD" w:rsidRPr="00254A81" w:rsidRDefault="001B5FDD" w:rsidP="001B5F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97A8F1D" w14:textId="77777777" w:rsidR="001B5FDD" w:rsidRPr="00254A81" w:rsidRDefault="001B5FDD" w:rsidP="001B5FD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4339" w:rsidRPr="00254A81" w14:paraId="4A732929" w14:textId="77777777" w:rsidTr="00A40668">
        <w:trPr>
          <w:cantSplit/>
        </w:trPr>
        <w:tc>
          <w:tcPr>
            <w:tcW w:w="3276" w:type="dxa"/>
          </w:tcPr>
          <w:p w14:paraId="39A53BCB" w14:textId="7C313483" w:rsidR="00064339" w:rsidRPr="00E15A60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right="-79" w:hanging="172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C4FFF">
              <w:rPr>
                <w:rFonts w:ascii="Angsana New" w:hAnsi="Angsana New"/>
                <w:sz w:val="30"/>
                <w:szCs w:val="30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12F3A00F" w14:textId="06B885CC" w:rsidR="00064339" w:rsidRPr="00254A81" w:rsidRDefault="00064339" w:rsidP="00ED0A7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ED0A7A">
              <w:rPr>
                <w:rFonts w:ascii="Angsana New" w:hAnsi="Angsana New"/>
                <w:sz w:val="30"/>
                <w:szCs w:val="30"/>
              </w:rPr>
              <w:t>18,764</w:t>
            </w:r>
          </w:p>
        </w:tc>
        <w:tc>
          <w:tcPr>
            <w:tcW w:w="180" w:type="dxa"/>
            <w:vAlign w:val="bottom"/>
          </w:tcPr>
          <w:p w14:paraId="2750139A" w14:textId="77777777" w:rsidR="00064339" w:rsidRPr="00254A81" w:rsidRDefault="00064339" w:rsidP="00ED0A7A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60CBE9B" w14:textId="6FF18E7E" w:rsidR="00064339" w:rsidRPr="00254A81" w:rsidRDefault="00064339" w:rsidP="00ED0A7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ED0A7A">
              <w:rPr>
                <w:rFonts w:ascii="Angsana New" w:hAnsi="Angsana New"/>
                <w:sz w:val="30"/>
                <w:szCs w:val="30"/>
              </w:rPr>
              <w:t>(3,753)</w:t>
            </w:r>
          </w:p>
        </w:tc>
        <w:tc>
          <w:tcPr>
            <w:tcW w:w="180" w:type="dxa"/>
            <w:vAlign w:val="bottom"/>
          </w:tcPr>
          <w:p w14:paraId="71F91AF8" w14:textId="77777777" w:rsidR="00064339" w:rsidRPr="00254A81" w:rsidRDefault="00064339" w:rsidP="00ED0A7A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C8C940D" w14:textId="20F45822" w:rsidR="00064339" w:rsidRPr="00254A81" w:rsidRDefault="00064339" w:rsidP="00ED0A7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ED0A7A">
              <w:rPr>
                <w:rFonts w:ascii="Angsana New" w:hAnsi="Angsana New"/>
                <w:sz w:val="30"/>
                <w:szCs w:val="30"/>
              </w:rPr>
              <w:t>15,011</w:t>
            </w:r>
          </w:p>
        </w:tc>
        <w:tc>
          <w:tcPr>
            <w:tcW w:w="180" w:type="dxa"/>
            <w:vAlign w:val="bottom"/>
          </w:tcPr>
          <w:p w14:paraId="3818AF95" w14:textId="77777777" w:rsidR="00064339" w:rsidRPr="00254A81" w:rsidRDefault="00064339" w:rsidP="0006433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614C085" w14:textId="58E5DA9B" w:rsidR="00064339" w:rsidRPr="00254A81" w:rsidRDefault="00064339" w:rsidP="00ED0A7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E15A60">
              <w:rPr>
                <w:rFonts w:ascii="Angsana New" w:hAnsi="Angsana New"/>
                <w:sz w:val="30"/>
                <w:szCs w:val="30"/>
              </w:rPr>
              <w:t>(7,038)</w:t>
            </w:r>
          </w:p>
        </w:tc>
        <w:tc>
          <w:tcPr>
            <w:tcW w:w="180" w:type="dxa"/>
            <w:vAlign w:val="bottom"/>
          </w:tcPr>
          <w:p w14:paraId="052A7C8C" w14:textId="77777777" w:rsidR="00064339" w:rsidRPr="00254A81" w:rsidRDefault="00064339" w:rsidP="00ED0A7A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9F8AC40" w14:textId="05004660" w:rsidR="00064339" w:rsidRPr="00254A81" w:rsidRDefault="00064339" w:rsidP="00ED0A7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E15A60">
              <w:rPr>
                <w:rFonts w:ascii="Angsana New" w:hAnsi="Angsana New"/>
                <w:sz w:val="30"/>
                <w:szCs w:val="30"/>
              </w:rPr>
              <w:t>1,408</w:t>
            </w:r>
          </w:p>
        </w:tc>
        <w:tc>
          <w:tcPr>
            <w:tcW w:w="180" w:type="dxa"/>
            <w:vAlign w:val="bottom"/>
          </w:tcPr>
          <w:p w14:paraId="63F4DF3A" w14:textId="77777777" w:rsidR="00064339" w:rsidRPr="00254A81" w:rsidRDefault="00064339" w:rsidP="00ED0A7A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42494F4" w14:textId="76989116" w:rsidR="00064339" w:rsidRPr="00254A81" w:rsidRDefault="00064339" w:rsidP="00ED0A7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E15A60">
              <w:rPr>
                <w:rFonts w:ascii="Angsana New" w:hAnsi="Angsana New"/>
                <w:sz w:val="30"/>
                <w:szCs w:val="30"/>
              </w:rPr>
              <w:t>(5,630)</w:t>
            </w:r>
          </w:p>
        </w:tc>
      </w:tr>
      <w:tr w:rsidR="00064339" w:rsidRPr="00254A81" w14:paraId="37124E4D" w14:textId="77777777" w:rsidTr="00A40668">
        <w:trPr>
          <w:cantSplit/>
        </w:trPr>
        <w:tc>
          <w:tcPr>
            <w:tcW w:w="3276" w:type="dxa"/>
          </w:tcPr>
          <w:p w14:paraId="09F21631" w14:textId="255B161A" w:rsidR="00064339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ED0A7A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678B19C1" w14:textId="571909A5" w:rsidR="00064339" w:rsidRPr="006C4FFF" w:rsidRDefault="00064339" w:rsidP="00ED0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หลักคณิตศาสตร์ประกันภัย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6C4FF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E67FFBE" w14:textId="6D8034B5" w:rsidR="00064339" w:rsidRPr="00E15A60" w:rsidDel="00450DDE" w:rsidRDefault="00064339" w:rsidP="00ED0A7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ED0A7A">
              <w:rPr>
                <w:rFonts w:ascii="Angsana New" w:hAnsi="Angsana New"/>
                <w:sz w:val="30"/>
                <w:szCs w:val="30"/>
              </w:rPr>
              <w:t>(11,953)</w:t>
            </w:r>
          </w:p>
        </w:tc>
        <w:tc>
          <w:tcPr>
            <w:tcW w:w="180" w:type="dxa"/>
            <w:vAlign w:val="bottom"/>
          </w:tcPr>
          <w:p w14:paraId="56CAF4D0" w14:textId="77777777" w:rsidR="00064339" w:rsidRPr="00254A81" w:rsidRDefault="00064339" w:rsidP="00ED0A7A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31EB2C5" w14:textId="6A72F45E" w:rsidR="00064339" w:rsidRPr="00E15A60" w:rsidDel="00450DDE" w:rsidRDefault="00064339" w:rsidP="00ED0A7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ED0A7A">
              <w:rPr>
                <w:rFonts w:ascii="Angsana New" w:hAnsi="Angsana New"/>
                <w:sz w:val="30"/>
                <w:szCs w:val="30"/>
              </w:rPr>
              <w:t>2,391</w:t>
            </w:r>
          </w:p>
        </w:tc>
        <w:tc>
          <w:tcPr>
            <w:tcW w:w="180" w:type="dxa"/>
            <w:vAlign w:val="bottom"/>
          </w:tcPr>
          <w:p w14:paraId="0BBCF5ED" w14:textId="77777777" w:rsidR="00064339" w:rsidRPr="00254A81" w:rsidRDefault="00064339" w:rsidP="00ED0A7A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B334E13" w14:textId="5715BAA6" w:rsidR="00064339" w:rsidRPr="00E15A60" w:rsidDel="00450DDE" w:rsidRDefault="00064339" w:rsidP="00ED0A7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ED0A7A">
              <w:rPr>
                <w:rFonts w:ascii="Angsana New" w:hAnsi="Angsana New"/>
                <w:sz w:val="30"/>
                <w:szCs w:val="30"/>
              </w:rPr>
              <w:t>(9,562)</w:t>
            </w:r>
          </w:p>
        </w:tc>
        <w:tc>
          <w:tcPr>
            <w:tcW w:w="180" w:type="dxa"/>
            <w:vAlign w:val="bottom"/>
          </w:tcPr>
          <w:p w14:paraId="2A472BF6" w14:textId="77777777" w:rsidR="00064339" w:rsidRPr="00254A81" w:rsidRDefault="00064339" w:rsidP="0006433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76E35FE" w14:textId="77A65FD9" w:rsidR="00064339" w:rsidRPr="00E15A60" w:rsidRDefault="00064339" w:rsidP="00064339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A19F88A" w14:textId="77777777" w:rsidR="00064339" w:rsidRPr="00254A81" w:rsidRDefault="00064339" w:rsidP="00064339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1608081" w14:textId="44B7F71A" w:rsidR="00064339" w:rsidRPr="00E15A60" w:rsidRDefault="00064339" w:rsidP="00064339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E2E9B72" w14:textId="77777777" w:rsidR="00064339" w:rsidRPr="00254A81" w:rsidRDefault="00064339" w:rsidP="00064339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D0E424C" w14:textId="608F703E" w:rsidR="00064339" w:rsidRPr="00E15A60" w:rsidRDefault="00064339" w:rsidP="00064339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</w:tr>
      <w:tr w:rsidR="00064339" w:rsidRPr="00254A81" w14:paraId="1B3AADD6" w14:textId="77777777" w:rsidTr="00ED0A7A">
        <w:trPr>
          <w:cantSplit/>
        </w:trPr>
        <w:tc>
          <w:tcPr>
            <w:tcW w:w="3276" w:type="dxa"/>
          </w:tcPr>
          <w:p w14:paraId="3EFEDF8A" w14:textId="77777777" w:rsidR="00064339" w:rsidRPr="00064339" w:rsidRDefault="00064339" w:rsidP="00064339">
            <w:pPr>
              <w:spacing w:line="240" w:lineRule="auto"/>
              <w:ind w:left="172" w:hanging="1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43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27C36" w14:textId="5602EC61" w:rsidR="00064339" w:rsidRPr="00064339" w:rsidRDefault="00064339" w:rsidP="00ED0A7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0A7A">
              <w:rPr>
                <w:rFonts w:ascii="Angsana New" w:hAnsi="Angsana New"/>
                <w:b/>
                <w:bCs/>
                <w:sz w:val="30"/>
                <w:szCs w:val="30"/>
              </w:rPr>
              <w:t>6,811</w:t>
            </w:r>
          </w:p>
        </w:tc>
        <w:tc>
          <w:tcPr>
            <w:tcW w:w="180" w:type="dxa"/>
            <w:vAlign w:val="bottom"/>
          </w:tcPr>
          <w:p w14:paraId="6FF3FD9A" w14:textId="77777777" w:rsidR="00064339" w:rsidRPr="00064339" w:rsidRDefault="00064339" w:rsidP="00ED0A7A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502EA" w14:textId="7FA06AE7" w:rsidR="00064339" w:rsidRPr="00064339" w:rsidRDefault="00093F2E" w:rsidP="00ED0A7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64339" w:rsidRPr="00ED0A7A">
              <w:rPr>
                <w:rFonts w:ascii="Angsana New" w:hAnsi="Angsana New"/>
                <w:b/>
                <w:bCs/>
                <w:sz w:val="30"/>
                <w:szCs w:val="30"/>
              </w:rPr>
              <w:t>1,362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E5DC285" w14:textId="77777777" w:rsidR="00064339" w:rsidRPr="00064339" w:rsidRDefault="00064339" w:rsidP="00ED0A7A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C375E" w14:textId="4D6963D4" w:rsidR="00064339" w:rsidRPr="00064339" w:rsidRDefault="00064339" w:rsidP="00ED0A7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0A7A">
              <w:rPr>
                <w:rFonts w:ascii="Angsana New" w:hAnsi="Angsana New"/>
                <w:b/>
                <w:bCs/>
                <w:sz w:val="30"/>
                <w:szCs w:val="30"/>
              </w:rPr>
              <w:t>5,449</w:t>
            </w:r>
          </w:p>
        </w:tc>
        <w:tc>
          <w:tcPr>
            <w:tcW w:w="180" w:type="dxa"/>
            <w:vAlign w:val="bottom"/>
          </w:tcPr>
          <w:p w14:paraId="1FE4DCD4" w14:textId="77777777" w:rsidR="00064339" w:rsidRPr="00254A81" w:rsidRDefault="00064339" w:rsidP="0006433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87607" w14:textId="5F2796E7" w:rsidR="00064339" w:rsidRPr="00514688" w:rsidRDefault="00064339" w:rsidP="00ED0A7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A60">
              <w:rPr>
                <w:rFonts w:ascii="Angsana New" w:hAnsi="Angsana New"/>
                <w:b/>
                <w:bCs/>
                <w:sz w:val="30"/>
                <w:szCs w:val="30"/>
              </w:rPr>
              <w:t>(7,038)</w:t>
            </w:r>
          </w:p>
        </w:tc>
        <w:tc>
          <w:tcPr>
            <w:tcW w:w="180" w:type="dxa"/>
            <w:vAlign w:val="bottom"/>
          </w:tcPr>
          <w:p w14:paraId="3BD4A92F" w14:textId="77777777" w:rsidR="00064339" w:rsidRPr="00514688" w:rsidRDefault="00064339" w:rsidP="00ED0A7A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6B4437" w14:textId="0CD5026C" w:rsidR="00064339" w:rsidRPr="00514688" w:rsidRDefault="00064339" w:rsidP="00ED0A7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A60">
              <w:rPr>
                <w:rFonts w:ascii="Angsana New" w:hAnsi="Angsana New"/>
                <w:b/>
                <w:bCs/>
                <w:sz w:val="30"/>
                <w:szCs w:val="30"/>
              </w:rPr>
              <w:t>1,408</w:t>
            </w:r>
          </w:p>
        </w:tc>
        <w:tc>
          <w:tcPr>
            <w:tcW w:w="180" w:type="dxa"/>
            <w:vAlign w:val="bottom"/>
          </w:tcPr>
          <w:p w14:paraId="7624F181" w14:textId="77777777" w:rsidR="00064339" w:rsidRPr="00514688" w:rsidRDefault="00064339" w:rsidP="00ED0A7A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1E7EA" w14:textId="62CAAF4A" w:rsidR="00064339" w:rsidRPr="00514688" w:rsidRDefault="00064339" w:rsidP="00ED0A7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A60">
              <w:rPr>
                <w:rFonts w:ascii="Angsana New" w:hAnsi="Angsana New"/>
                <w:b/>
                <w:bCs/>
                <w:sz w:val="30"/>
                <w:szCs w:val="30"/>
              </w:rPr>
              <w:t>(5,630)</w:t>
            </w:r>
          </w:p>
        </w:tc>
      </w:tr>
    </w:tbl>
    <w:p w14:paraId="04491FD2" w14:textId="77777777" w:rsidR="00B25C97" w:rsidRPr="00546905" w:rsidRDefault="00B25C97">
      <w:pPr>
        <w:rPr>
          <w:sz w:val="16"/>
          <w:szCs w:val="16"/>
        </w:rPr>
      </w:pPr>
    </w:p>
    <w:tbl>
      <w:tblPr>
        <w:tblW w:w="95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1"/>
        <w:gridCol w:w="1018"/>
        <w:gridCol w:w="238"/>
        <w:gridCol w:w="1054"/>
        <w:gridCol w:w="268"/>
        <w:gridCol w:w="1112"/>
        <w:gridCol w:w="274"/>
        <w:gridCol w:w="1029"/>
      </w:tblGrid>
      <w:tr w:rsidR="00B25C97" w:rsidRPr="00254A81" w14:paraId="2D7FB67D" w14:textId="77777777" w:rsidTr="00101A16">
        <w:tc>
          <w:tcPr>
            <w:tcW w:w="2395" w:type="pct"/>
          </w:tcPr>
          <w:p w14:paraId="026F5E04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7DEB">
              <w:rPr>
                <w:rFonts w:ascii="Angsana New" w:hAnsi="Angsana New"/>
                <w:sz w:val="24"/>
                <w:szCs w:val="24"/>
              </w:rPr>
              <w:br w:type="page"/>
            </w: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การกระทบยอดเพื่อหาอัตราภาษีที่แท้จริง </w:t>
            </w: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605" w:type="pct"/>
            <w:gridSpan w:val="7"/>
          </w:tcPr>
          <w:p w14:paraId="05767C00" w14:textId="77777777" w:rsidR="00B25C97" w:rsidRPr="00254A81" w:rsidRDefault="00B25C97" w:rsidP="00B40A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25C97" w:rsidRPr="00254A81" w14:paraId="5EB3997F" w14:textId="77777777" w:rsidTr="00546905">
        <w:trPr>
          <w:trHeight w:hRule="exact" w:val="317"/>
        </w:trPr>
        <w:tc>
          <w:tcPr>
            <w:tcW w:w="2395" w:type="pct"/>
          </w:tcPr>
          <w:p w14:paraId="1788A382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pct"/>
            <w:gridSpan w:val="3"/>
          </w:tcPr>
          <w:p w14:paraId="6FF56F1A" w14:textId="14B3A3B8" w:rsidR="00B25C97" w:rsidRPr="00254A81" w:rsidRDefault="00450DDE" w:rsidP="00B40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0" w:type="pct"/>
          </w:tcPr>
          <w:p w14:paraId="35B43BD5" w14:textId="77777777" w:rsidR="00B25C97" w:rsidRPr="00254A81" w:rsidRDefault="00B25C97" w:rsidP="00B40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pct"/>
            <w:gridSpan w:val="3"/>
          </w:tcPr>
          <w:p w14:paraId="5E683484" w14:textId="4A9C8AA8" w:rsidR="00B25C97" w:rsidRPr="00254A81" w:rsidRDefault="00450DDE" w:rsidP="00B40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</w:tr>
      <w:tr w:rsidR="00B25C97" w:rsidRPr="00254A81" w14:paraId="53BB6F72" w14:textId="77777777" w:rsidTr="00450DDE">
        <w:tc>
          <w:tcPr>
            <w:tcW w:w="2395" w:type="pct"/>
          </w:tcPr>
          <w:p w14:paraId="2B148C68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4E5B4181" w14:textId="77777777" w:rsidR="00B25C97" w:rsidRPr="00254A81" w:rsidRDefault="00B25C97" w:rsidP="00B40A6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DECD5E5" w14:textId="77777777" w:rsidR="00B25C97" w:rsidRPr="00254A81" w:rsidRDefault="00B25C97" w:rsidP="00B40A6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24" w:type="pct"/>
          </w:tcPr>
          <w:p w14:paraId="21D6787A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0" w:type="pct"/>
          </w:tcPr>
          <w:p w14:paraId="3BD8A255" w14:textId="77777777" w:rsidR="00B25C97" w:rsidRPr="00254A81" w:rsidRDefault="00B25C97" w:rsidP="00B40A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0D871B2" w14:textId="77777777" w:rsidR="00B25C97" w:rsidRPr="00254A81" w:rsidRDefault="00B25C97" w:rsidP="00B40A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40" w:type="pct"/>
          </w:tcPr>
          <w:p w14:paraId="0A8E72D7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</w:tcPr>
          <w:p w14:paraId="15D845ED" w14:textId="77777777" w:rsidR="00B25C97" w:rsidRPr="00254A81" w:rsidRDefault="00B25C97" w:rsidP="00B40A6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4FF4D55" w14:textId="77777777" w:rsidR="00B25C97" w:rsidRPr="00254A81" w:rsidRDefault="00B25C97" w:rsidP="00B40A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3" w:type="pct"/>
          </w:tcPr>
          <w:p w14:paraId="714688DC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7" w:type="pct"/>
          </w:tcPr>
          <w:p w14:paraId="39FD535A" w14:textId="77777777" w:rsidR="00B25C97" w:rsidRPr="00254A81" w:rsidRDefault="00B25C97" w:rsidP="00B40A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6736376" w14:textId="77777777" w:rsidR="00B25C97" w:rsidRPr="00254A81" w:rsidRDefault="00B25C97" w:rsidP="00B40A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64339" w:rsidRPr="00254A81" w14:paraId="10B8B4C4" w14:textId="77777777" w:rsidTr="00C3076B">
        <w:tc>
          <w:tcPr>
            <w:tcW w:w="2395" w:type="pct"/>
          </w:tcPr>
          <w:p w14:paraId="58AF507D" w14:textId="77777777" w:rsidR="00064339" w:rsidRPr="00FB50F7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50F7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531" w:type="pct"/>
            <w:vAlign w:val="bottom"/>
          </w:tcPr>
          <w:p w14:paraId="58AFB0B6" w14:textId="77777777" w:rsidR="00064339" w:rsidRPr="00FB50F7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671B2622" w14:textId="77777777" w:rsidR="00064339" w:rsidRPr="00FB50F7" w:rsidRDefault="00064339" w:rsidP="00ED0A7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1792D566" w14:textId="3A5C1CCC" w:rsidR="00064339" w:rsidRPr="00FB50F7" w:rsidRDefault="000643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FB50F7">
              <w:rPr>
                <w:rFonts w:ascii="Angsana New" w:hAnsi="Angsana New"/>
                <w:sz w:val="30"/>
                <w:szCs w:val="30"/>
              </w:rPr>
              <w:t>4,859,390</w:t>
            </w:r>
          </w:p>
        </w:tc>
        <w:tc>
          <w:tcPr>
            <w:tcW w:w="140" w:type="pct"/>
          </w:tcPr>
          <w:p w14:paraId="771164DF" w14:textId="77777777" w:rsidR="00064339" w:rsidRPr="00FB50F7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7157AF67" w14:textId="77777777" w:rsidR="00064339" w:rsidRPr="00FB50F7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BF0EDF1" w14:textId="77777777" w:rsidR="00064339" w:rsidRPr="00FB50F7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</w:tcPr>
          <w:p w14:paraId="74E50333" w14:textId="7AC9825E" w:rsidR="00064339" w:rsidRPr="00FB50F7" w:rsidRDefault="00064339" w:rsidP="000643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FB50F7">
              <w:rPr>
                <w:rFonts w:ascii="Angsana New" w:hAnsi="Angsana New"/>
                <w:sz w:val="30"/>
                <w:szCs w:val="30"/>
              </w:rPr>
              <w:t>1,210,764</w:t>
            </w:r>
          </w:p>
        </w:tc>
      </w:tr>
      <w:tr w:rsidR="00C3076B" w:rsidRPr="00254A81" w14:paraId="773C2EA5" w14:textId="77777777" w:rsidTr="009507B0">
        <w:tc>
          <w:tcPr>
            <w:tcW w:w="2395" w:type="pct"/>
          </w:tcPr>
          <w:p w14:paraId="5378A1E3" w14:textId="3EFD2A02" w:rsidR="00C3076B" w:rsidRPr="00FB50F7" w:rsidRDefault="00C3076B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B50F7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531" w:type="pct"/>
            <w:vAlign w:val="bottom"/>
          </w:tcPr>
          <w:p w14:paraId="55E75695" w14:textId="77777777" w:rsidR="00C3076B" w:rsidRPr="00FB50F7" w:rsidRDefault="00C3076B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26F17928" w14:textId="77777777" w:rsidR="00C3076B" w:rsidRPr="00FB50F7" w:rsidRDefault="00C3076B" w:rsidP="00ED0A7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18C1C402" w14:textId="4A2A38C5" w:rsidR="00C3076B" w:rsidRPr="00FB50F7" w:rsidRDefault="00C3076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FB50F7">
              <w:rPr>
                <w:rFonts w:ascii="Angsana New" w:hAnsi="Angsana New"/>
                <w:sz w:val="30"/>
                <w:szCs w:val="30"/>
              </w:rPr>
              <w:t>(2,000,352)</w:t>
            </w:r>
          </w:p>
        </w:tc>
        <w:tc>
          <w:tcPr>
            <w:tcW w:w="140" w:type="pct"/>
          </w:tcPr>
          <w:p w14:paraId="5C893759" w14:textId="77777777" w:rsidR="00C3076B" w:rsidRPr="00FB50F7" w:rsidRDefault="00C3076B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171D3B22" w14:textId="77777777" w:rsidR="00C3076B" w:rsidRPr="00FB50F7" w:rsidRDefault="00C3076B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7724D1C" w14:textId="77777777" w:rsidR="00C3076B" w:rsidRPr="00FB50F7" w:rsidRDefault="00C3076B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57050922" w14:textId="082FA762" w:rsidR="00C3076B" w:rsidRPr="00FB50F7" w:rsidRDefault="00C3076B" w:rsidP="000643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FB50F7">
              <w:rPr>
                <w:rFonts w:ascii="Angsana New" w:hAnsi="Angsana New"/>
                <w:sz w:val="30"/>
                <w:szCs w:val="30"/>
              </w:rPr>
              <w:t>(343,468)</w:t>
            </w:r>
          </w:p>
        </w:tc>
      </w:tr>
      <w:tr w:rsidR="00C3076B" w:rsidRPr="00254A81" w14:paraId="6013A81D" w14:textId="77777777" w:rsidTr="009507B0">
        <w:tc>
          <w:tcPr>
            <w:tcW w:w="2395" w:type="pct"/>
          </w:tcPr>
          <w:p w14:paraId="6D10EE38" w14:textId="77777777" w:rsidR="00C3076B" w:rsidRPr="00FB50F7" w:rsidRDefault="00C3076B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" w:type="pct"/>
            <w:vAlign w:val="bottom"/>
          </w:tcPr>
          <w:p w14:paraId="3D8FC6D7" w14:textId="77777777" w:rsidR="00C3076B" w:rsidRPr="00FB50F7" w:rsidRDefault="00C3076B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4FCC008B" w14:textId="77777777" w:rsidR="00C3076B" w:rsidRPr="00FB50F7" w:rsidRDefault="00C3076B" w:rsidP="00ED0A7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</w:tcPr>
          <w:p w14:paraId="603DB78D" w14:textId="46A396C4" w:rsidR="00C3076B" w:rsidRPr="00FB50F7" w:rsidRDefault="00C3076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FB50F7">
              <w:rPr>
                <w:rFonts w:ascii="Angsana New" w:hAnsi="Angsana New"/>
                <w:sz w:val="30"/>
                <w:szCs w:val="30"/>
              </w:rPr>
              <w:t>2,859,038</w:t>
            </w:r>
          </w:p>
        </w:tc>
        <w:tc>
          <w:tcPr>
            <w:tcW w:w="140" w:type="pct"/>
          </w:tcPr>
          <w:p w14:paraId="3AB77B02" w14:textId="77777777" w:rsidR="00C3076B" w:rsidRPr="00FB50F7" w:rsidRDefault="00C3076B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2BF6CCF3" w14:textId="77777777" w:rsidR="00C3076B" w:rsidRPr="00FB50F7" w:rsidRDefault="00C3076B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6215C39" w14:textId="77777777" w:rsidR="00C3076B" w:rsidRPr="00FB50F7" w:rsidRDefault="00C3076B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</w:tcPr>
          <w:p w14:paraId="38DBB74C" w14:textId="41755A84" w:rsidR="00C3076B" w:rsidRPr="00FB50F7" w:rsidRDefault="00C3076B" w:rsidP="000643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FB50F7">
              <w:rPr>
                <w:rFonts w:ascii="Angsana New" w:hAnsi="Angsana New"/>
                <w:sz w:val="30"/>
                <w:szCs w:val="30"/>
              </w:rPr>
              <w:t>867,296</w:t>
            </w:r>
          </w:p>
        </w:tc>
      </w:tr>
      <w:tr w:rsidR="00064339" w:rsidRPr="00254A81" w14:paraId="7440788F" w14:textId="77777777" w:rsidTr="009507B0">
        <w:tc>
          <w:tcPr>
            <w:tcW w:w="2395" w:type="pct"/>
          </w:tcPr>
          <w:p w14:paraId="18FB72C9" w14:textId="77777777" w:rsidR="00064339" w:rsidRPr="00254A81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31" w:type="pct"/>
            <w:vAlign w:val="bottom"/>
          </w:tcPr>
          <w:p w14:paraId="016F499D" w14:textId="1F9B3C33" w:rsidR="00064339" w:rsidRPr="00254A81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4" w:type="pct"/>
          </w:tcPr>
          <w:p w14:paraId="2567AF2E" w14:textId="77777777" w:rsidR="00064339" w:rsidRPr="00ED0A7A" w:rsidRDefault="00064339" w:rsidP="00ED0A7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15B83275" w14:textId="5A6AAEAC" w:rsidR="00064339" w:rsidRPr="00133204" w:rsidRDefault="00A44BC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571,808</w:t>
            </w:r>
          </w:p>
        </w:tc>
        <w:tc>
          <w:tcPr>
            <w:tcW w:w="140" w:type="pct"/>
          </w:tcPr>
          <w:p w14:paraId="56748111" w14:textId="77777777" w:rsidR="00064339" w:rsidRPr="00254A81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4E88411B" w14:textId="264790B1" w:rsidR="00064339" w:rsidRPr="00254A81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3" w:type="pct"/>
          </w:tcPr>
          <w:p w14:paraId="5C367562" w14:textId="77777777" w:rsidR="00064339" w:rsidRPr="00254A81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304222DE" w14:textId="62135043" w:rsidR="00064339" w:rsidRPr="00133204" w:rsidRDefault="00A44BC0" w:rsidP="000643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173,459</w:t>
            </w:r>
          </w:p>
        </w:tc>
      </w:tr>
      <w:tr w:rsidR="00064339" w:rsidRPr="00254A81" w14:paraId="765D76BB" w14:textId="77777777" w:rsidTr="00450DDE">
        <w:tc>
          <w:tcPr>
            <w:tcW w:w="2395" w:type="pct"/>
          </w:tcPr>
          <w:p w14:paraId="42339EE3" w14:textId="77777777" w:rsidR="00064339" w:rsidRPr="00254A81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31" w:type="pct"/>
            <w:vAlign w:val="bottom"/>
          </w:tcPr>
          <w:p w14:paraId="51635204" w14:textId="77777777" w:rsidR="00064339" w:rsidRPr="00254A81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6A4E3E57" w14:textId="77777777" w:rsidR="00064339" w:rsidRPr="00ED0A7A" w:rsidRDefault="00064339" w:rsidP="00ED0A7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56BA761B" w14:textId="2C501F42" w:rsidR="00064339" w:rsidRPr="00133204" w:rsidRDefault="000643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ED0A7A"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140" w:type="pct"/>
          </w:tcPr>
          <w:p w14:paraId="4A51D63B" w14:textId="77777777" w:rsidR="00064339" w:rsidRPr="00254A81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409468E7" w14:textId="77777777" w:rsidR="00064339" w:rsidRPr="00254A81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8894D19" w14:textId="77777777" w:rsidR="00064339" w:rsidRPr="00254A81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</w:tcPr>
          <w:p w14:paraId="665F7020" w14:textId="18CBF056" w:rsidR="00064339" w:rsidRPr="00133204" w:rsidRDefault="00064339" w:rsidP="000643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910</w:t>
            </w:r>
          </w:p>
        </w:tc>
      </w:tr>
      <w:tr w:rsidR="00064339" w:rsidRPr="00254A81" w14:paraId="6B377503" w14:textId="77777777" w:rsidTr="00450DDE">
        <w:tc>
          <w:tcPr>
            <w:tcW w:w="2395" w:type="pct"/>
          </w:tcPr>
          <w:p w14:paraId="7AA0CE7A" w14:textId="77777777" w:rsidR="00064339" w:rsidRPr="00254A81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531" w:type="pct"/>
            <w:vAlign w:val="bottom"/>
          </w:tcPr>
          <w:p w14:paraId="061E29EA" w14:textId="77777777" w:rsidR="00064339" w:rsidRPr="00254A81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4E3AB8C5" w14:textId="77777777" w:rsidR="00064339" w:rsidRPr="00ED0A7A" w:rsidRDefault="00064339" w:rsidP="00ED0A7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3DCF3156" w14:textId="62CFC00C" w:rsidR="00064339" w:rsidRPr="00133204" w:rsidRDefault="000643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ED0A7A">
              <w:rPr>
                <w:rFonts w:ascii="Angsana New" w:hAnsi="Angsana New"/>
                <w:sz w:val="30"/>
                <w:szCs w:val="30"/>
              </w:rPr>
              <w:t>(111)</w:t>
            </w:r>
          </w:p>
        </w:tc>
        <w:tc>
          <w:tcPr>
            <w:tcW w:w="140" w:type="pct"/>
          </w:tcPr>
          <w:p w14:paraId="50A48CEE" w14:textId="77777777" w:rsidR="00064339" w:rsidRPr="00254A81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53BF5463" w14:textId="77777777" w:rsidR="00064339" w:rsidRPr="00254A81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E153034" w14:textId="77777777" w:rsidR="00064339" w:rsidRPr="00254A81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</w:tcPr>
          <w:p w14:paraId="3DE73DB7" w14:textId="57077E06" w:rsidR="00064339" w:rsidRPr="00133204" w:rsidRDefault="00064339" w:rsidP="000643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(33)</w:t>
            </w:r>
          </w:p>
        </w:tc>
      </w:tr>
      <w:tr w:rsidR="00064339" w:rsidRPr="00254A81" w14:paraId="35B42D6F" w14:textId="77777777" w:rsidTr="00450DDE">
        <w:tc>
          <w:tcPr>
            <w:tcW w:w="2395" w:type="pct"/>
          </w:tcPr>
          <w:p w14:paraId="4990E4A2" w14:textId="77777777" w:rsidR="00064339" w:rsidRPr="00254A81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531" w:type="pct"/>
            <w:vAlign w:val="bottom"/>
          </w:tcPr>
          <w:p w14:paraId="569FEE19" w14:textId="77777777" w:rsidR="00064339" w:rsidRPr="00254A81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507E075A" w14:textId="77777777" w:rsidR="00064339" w:rsidRPr="00254A81" w:rsidRDefault="00064339" w:rsidP="00ED0A7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0DECF279" w14:textId="557A9B13" w:rsidR="00064339" w:rsidRPr="00133204" w:rsidRDefault="00064339" w:rsidP="00A44BC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ED0A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61EB936" w14:textId="77777777" w:rsidR="00064339" w:rsidRPr="00254A81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73B441BA" w14:textId="77777777" w:rsidR="00064339" w:rsidRPr="00254A81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54A7919" w14:textId="77777777" w:rsidR="00064339" w:rsidRPr="00254A81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7514B016" w14:textId="09FEB314" w:rsidR="00064339" w:rsidRPr="00133204" w:rsidRDefault="00064339" w:rsidP="000643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064339" w:rsidRPr="00254A81" w14:paraId="6118DB07" w14:textId="77777777" w:rsidTr="00450DDE">
        <w:tc>
          <w:tcPr>
            <w:tcW w:w="2395" w:type="pct"/>
          </w:tcPr>
          <w:p w14:paraId="5C3FD576" w14:textId="77777777" w:rsidR="00064339" w:rsidRPr="00254A81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ECFD6A" w14:textId="4BACC84B" w:rsidR="00064339" w:rsidRPr="00254A81" w:rsidRDefault="00183AFC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24" w:type="pct"/>
          </w:tcPr>
          <w:p w14:paraId="79C29469" w14:textId="77777777" w:rsidR="00064339" w:rsidRPr="00ED0A7A" w:rsidRDefault="00064339" w:rsidP="00ED0A7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14:paraId="38C4763B" w14:textId="36F42278" w:rsidR="00064339" w:rsidRPr="00064339" w:rsidRDefault="000643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0A7A">
              <w:rPr>
                <w:rFonts w:ascii="Angsana New" w:hAnsi="Angsana New"/>
                <w:b/>
                <w:bCs/>
                <w:sz w:val="30"/>
                <w:szCs w:val="30"/>
              </w:rPr>
              <w:t>572,066</w:t>
            </w:r>
          </w:p>
        </w:tc>
        <w:tc>
          <w:tcPr>
            <w:tcW w:w="140" w:type="pct"/>
          </w:tcPr>
          <w:p w14:paraId="63F89976" w14:textId="77777777" w:rsidR="00064339" w:rsidRPr="00254A81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43083" w14:textId="32C0B0CD" w:rsidR="00064339" w:rsidRPr="00254A81" w:rsidRDefault="00183AFC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43" w:type="pct"/>
          </w:tcPr>
          <w:p w14:paraId="2E65F9F7" w14:textId="77777777" w:rsidR="00064339" w:rsidRPr="00254A81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1933538C" w14:textId="480E1A23" w:rsidR="00064339" w:rsidRPr="00254A81" w:rsidRDefault="00064339" w:rsidP="000643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174,344</w:t>
            </w:r>
          </w:p>
        </w:tc>
      </w:tr>
    </w:tbl>
    <w:p w14:paraId="76A66C4E" w14:textId="600D8635" w:rsidR="006C4FFF" w:rsidRDefault="006C4FFF"/>
    <w:tbl>
      <w:tblPr>
        <w:tblW w:w="921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29"/>
        <w:gridCol w:w="1018"/>
        <w:gridCol w:w="240"/>
        <w:gridCol w:w="1053"/>
        <w:gridCol w:w="267"/>
        <w:gridCol w:w="1112"/>
        <w:gridCol w:w="275"/>
        <w:gridCol w:w="1025"/>
      </w:tblGrid>
      <w:tr w:rsidR="004771FF" w:rsidRPr="00254A81" w14:paraId="21CE1057" w14:textId="77777777" w:rsidTr="00BD66A4">
        <w:tc>
          <w:tcPr>
            <w:tcW w:w="2294" w:type="pct"/>
          </w:tcPr>
          <w:p w14:paraId="4E9AA924" w14:textId="77777777" w:rsidR="004771FF" w:rsidRPr="00254A81" w:rsidRDefault="006147FD" w:rsidP="0047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lastRenderedPageBreak/>
              <w:br w:type="page"/>
            </w:r>
            <w:r w:rsidR="004771FF" w:rsidRPr="00254A81">
              <w:rPr>
                <w:rFonts w:ascii="Angsana New" w:hAnsi="Angsana New"/>
                <w:sz w:val="30"/>
                <w:szCs w:val="30"/>
              </w:rPr>
              <w:br w:type="page"/>
            </w:r>
            <w:r w:rsidR="0057650B"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การกระทบยอดเพื่อหาอัตราภาษีที่แท้จริง </w:t>
            </w:r>
            <w:r w:rsidR="0057650B"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6" w:type="pct"/>
            <w:gridSpan w:val="7"/>
          </w:tcPr>
          <w:p w14:paraId="1E579A7B" w14:textId="77777777" w:rsidR="004771FF" w:rsidRPr="00254A81" w:rsidRDefault="004771FF" w:rsidP="004771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771FF" w:rsidRPr="00254A81" w14:paraId="0CFE3A85" w14:textId="77777777" w:rsidTr="00BD66A4">
        <w:tc>
          <w:tcPr>
            <w:tcW w:w="2294" w:type="pct"/>
          </w:tcPr>
          <w:p w14:paraId="7955A129" w14:textId="77777777" w:rsidR="004771FF" w:rsidRPr="00254A81" w:rsidRDefault="004771FF" w:rsidP="0047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pct"/>
            <w:gridSpan w:val="3"/>
          </w:tcPr>
          <w:p w14:paraId="65148DA4" w14:textId="69BF2EB5" w:rsidR="004771FF" w:rsidRPr="00254A81" w:rsidRDefault="00450DDE" w:rsidP="00477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5" w:type="pct"/>
          </w:tcPr>
          <w:p w14:paraId="608AAE35" w14:textId="77777777" w:rsidR="004771FF" w:rsidRPr="00254A81" w:rsidRDefault="004771FF" w:rsidP="00477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8" w:type="pct"/>
            <w:gridSpan w:val="3"/>
          </w:tcPr>
          <w:p w14:paraId="434A1B18" w14:textId="6670DA3A" w:rsidR="004771FF" w:rsidRPr="00254A81" w:rsidRDefault="00450DDE" w:rsidP="00477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</w:tr>
      <w:tr w:rsidR="004771FF" w:rsidRPr="00254A81" w14:paraId="5EFB2F18" w14:textId="77777777" w:rsidTr="00BD66A4">
        <w:tc>
          <w:tcPr>
            <w:tcW w:w="2294" w:type="pct"/>
          </w:tcPr>
          <w:p w14:paraId="1017A8C8" w14:textId="77777777" w:rsidR="004771FF" w:rsidRPr="00254A81" w:rsidRDefault="004771FF" w:rsidP="0047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</w:tcPr>
          <w:p w14:paraId="76B2B76D" w14:textId="77777777" w:rsidR="004771FF" w:rsidRPr="00254A81" w:rsidRDefault="004771FF" w:rsidP="004771F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133C855" w14:textId="77777777" w:rsidR="004771FF" w:rsidRPr="00254A81" w:rsidRDefault="004771FF" w:rsidP="004771F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30" w:type="pct"/>
          </w:tcPr>
          <w:p w14:paraId="7A9948E8" w14:textId="77777777" w:rsidR="004771FF" w:rsidRPr="00254A81" w:rsidRDefault="004771FF" w:rsidP="0047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1" w:type="pct"/>
          </w:tcPr>
          <w:p w14:paraId="658ED8ED" w14:textId="77777777" w:rsidR="004771FF" w:rsidRPr="00254A81" w:rsidRDefault="004771FF" w:rsidP="004771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424E4A0" w14:textId="77777777" w:rsidR="004771FF" w:rsidRPr="00254A81" w:rsidRDefault="004771FF" w:rsidP="004771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45" w:type="pct"/>
          </w:tcPr>
          <w:p w14:paraId="06639084" w14:textId="77777777" w:rsidR="004771FF" w:rsidRPr="00254A81" w:rsidRDefault="004771FF" w:rsidP="0047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3" w:type="pct"/>
          </w:tcPr>
          <w:p w14:paraId="34ABC8E2" w14:textId="77777777" w:rsidR="004771FF" w:rsidRPr="00254A81" w:rsidRDefault="004771FF" w:rsidP="004771F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D465108" w14:textId="77777777" w:rsidR="004771FF" w:rsidRPr="00254A81" w:rsidRDefault="004771FF" w:rsidP="004771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9" w:type="pct"/>
          </w:tcPr>
          <w:p w14:paraId="4D9F6BF5" w14:textId="77777777" w:rsidR="004771FF" w:rsidRPr="00254A81" w:rsidRDefault="004771FF" w:rsidP="0047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6" w:type="pct"/>
          </w:tcPr>
          <w:p w14:paraId="77FD7DDA" w14:textId="77777777" w:rsidR="004771FF" w:rsidRPr="00254A81" w:rsidRDefault="004771FF" w:rsidP="004771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2D20AF5" w14:textId="77777777" w:rsidR="004771FF" w:rsidRPr="00254A81" w:rsidRDefault="004771FF" w:rsidP="004771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64339" w:rsidRPr="00254A81" w14:paraId="34B59E98" w14:textId="77777777" w:rsidTr="00ED0A7A">
        <w:tc>
          <w:tcPr>
            <w:tcW w:w="2294" w:type="pct"/>
          </w:tcPr>
          <w:p w14:paraId="654AA09B" w14:textId="77777777" w:rsidR="00064339" w:rsidRPr="00254A81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552" w:type="pct"/>
          </w:tcPr>
          <w:p w14:paraId="7B0041EE" w14:textId="77777777" w:rsidR="00064339" w:rsidRPr="00ED0A7A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0" w:type="pct"/>
          </w:tcPr>
          <w:p w14:paraId="53EE4FAE" w14:textId="77777777" w:rsidR="00064339" w:rsidRPr="00ED0A7A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7873A8BD" w14:textId="1270D231" w:rsidR="00064339" w:rsidRPr="00C62983" w:rsidRDefault="00064339" w:rsidP="000643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0A7A">
              <w:rPr>
                <w:rFonts w:ascii="Angsana New" w:hAnsi="Angsana New"/>
                <w:sz w:val="30"/>
                <w:szCs w:val="30"/>
                <w:lang w:bidi="th-TH"/>
              </w:rPr>
              <w:t>2,884,530</w:t>
            </w:r>
          </w:p>
        </w:tc>
        <w:tc>
          <w:tcPr>
            <w:tcW w:w="145" w:type="pct"/>
            <w:vAlign w:val="bottom"/>
          </w:tcPr>
          <w:p w14:paraId="081D5565" w14:textId="77777777" w:rsidR="00064339" w:rsidRPr="00254A81" w:rsidRDefault="00064339" w:rsidP="00064339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861CB8C" w14:textId="77777777" w:rsidR="00064339" w:rsidRPr="007C32E8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9" w:type="pct"/>
            <w:vAlign w:val="bottom"/>
          </w:tcPr>
          <w:p w14:paraId="0ACA9B1F" w14:textId="77777777" w:rsidR="00064339" w:rsidRPr="00254A81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double" w:sz="4" w:space="0" w:color="auto"/>
            </w:tcBorders>
          </w:tcPr>
          <w:p w14:paraId="19AD9EE6" w14:textId="0D3C6397" w:rsidR="00064339" w:rsidRPr="00C62983" w:rsidRDefault="00064339" w:rsidP="000643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715CF2">
              <w:rPr>
                <w:rFonts w:ascii="Angsana New" w:hAnsi="Angsana New"/>
                <w:sz w:val="30"/>
                <w:szCs w:val="30"/>
              </w:rPr>
              <w:t>892,827</w:t>
            </w:r>
          </w:p>
        </w:tc>
      </w:tr>
      <w:tr w:rsidR="00064339" w:rsidRPr="00254A81" w14:paraId="5CA277A1" w14:textId="77777777" w:rsidTr="00ED0A7A">
        <w:tc>
          <w:tcPr>
            <w:tcW w:w="2294" w:type="pct"/>
          </w:tcPr>
          <w:p w14:paraId="3691FA2C" w14:textId="77777777" w:rsidR="00064339" w:rsidRPr="00254A81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52" w:type="pct"/>
          </w:tcPr>
          <w:p w14:paraId="1937325E" w14:textId="60C55DC3" w:rsidR="00064339" w:rsidRPr="00ED0A7A" w:rsidRDefault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D0A7A">
              <w:rPr>
                <w:rFonts w:ascii="Angsana New" w:hAnsi="Angsana New"/>
                <w:sz w:val="30"/>
                <w:szCs w:val="30"/>
                <w:lang w:val="en-GB"/>
              </w:rPr>
              <w:t>20</w:t>
            </w:r>
          </w:p>
        </w:tc>
        <w:tc>
          <w:tcPr>
            <w:tcW w:w="130" w:type="pct"/>
          </w:tcPr>
          <w:p w14:paraId="75940574" w14:textId="77777777" w:rsidR="00064339" w:rsidRPr="00ED0A7A" w:rsidRDefault="00064339" w:rsidP="00ED0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4AA23404" w14:textId="0EAAEDBD" w:rsidR="00064339" w:rsidRPr="00C62983" w:rsidRDefault="000643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0A7A">
              <w:rPr>
                <w:rFonts w:ascii="Angsana New" w:hAnsi="Angsana New"/>
                <w:sz w:val="30"/>
                <w:szCs w:val="30"/>
                <w:lang w:bidi="th-TH"/>
              </w:rPr>
              <w:t>576,906</w:t>
            </w:r>
          </w:p>
        </w:tc>
        <w:tc>
          <w:tcPr>
            <w:tcW w:w="145" w:type="pct"/>
            <w:vAlign w:val="bottom"/>
          </w:tcPr>
          <w:p w14:paraId="4BB2677A" w14:textId="77777777" w:rsidR="00064339" w:rsidRPr="00254A81" w:rsidRDefault="00064339" w:rsidP="00064339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16388DFD" w14:textId="4E6F34B7" w:rsidR="00064339" w:rsidRPr="00254A81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9" w:type="pct"/>
            <w:vAlign w:val="bottom"/>
          </w:tcPr>
          <w:p w14:paraId="12ABCE26" w14:textId="77777777" w:rsidR="00064339" w:rsidRPr="00254A81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double" w:sz="4" w:space="0" w:color="auto"/>
            </w:tcBorders>
          </w:tcPr>
          <w:p w14:paraId="641033DC" w14:textId="1B462E25" w:rsidR="00064339" w:rsidRPr="00C62983" w:rsidRDefault="00064339" w:rsidP="000643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715CF2">
              <w:rPr>
                <w:rFonts w:ascii="Angsana New" w:hAnsi="Angsana New"/>
                <w:sz w:val="30"/>
                <w:szCs w:val="30"/>
              </w:rPr>
              <w:t>178,565</w:t>
            </w:r>
          </w:p>
        </w:tc>
      </w:tr>
      <w:tr w:rsidR="00064339" w:rsidRPr="00254A81" w14:paraId="580E283D" w14:textId="77777777" w:rsidTr="00ED0A7A">
        <w:tc>
          <w:tcPr>
            <w:tcW w:w="2294" w:type="pct"/>
          </w:tcPr>
          <w:p w14:paraId="5FD44D3A" w14:textId="77777777" w:rsidR="00064339" w:rsidRPr="00254A81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52" w:type="pct"/>
          </w:tcPr>
          <w:p w14:paraId="6EA39FEE" w14:textId="77777777" w:rsidR="00064339" w:rsidRPr="00ED0A7A" w:rsidRDefault="00064339" w:rsidP="00ED0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0" w:type="pct"/>
          </w:tcPr>
          <w:p w14:paraId="163B62F4" w14:textId="77777777" w:rsidR="00064339" w:rsidRPr="00ED0A7A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1" w:type="pct"/>
          </w:tcPr>
          <w:p w14:paraId="7F4FD6EB" w14:textId="6E64F6DD" w:rsidR="00064339" w:rsidRPr="00C62983" w:rsidRDefault="00064339" w:rsidP="000643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0A7A">
              <w:rPr>
                <w:rFonts w:ascii="Angsana New" w:hAnsi="Angsana New"/>
                <w:sz w:val="30"/>
                <w:szCs w:val="30"/>
                <w:lang w:bidi="th-TH"/>
              </w:rPr>
              <w:t>(5,098)</w:t>
            </w:r>
          </w:p>
        </w:tc>
        <w:tc>
          <w:tcPr>
            <w:tcW w:w="145" w:type="pct"/>
            <w:vAlign w:val="bottom"/>
          </w:tcPr>
          <w:p w14:paraId="34F502FD" w14:textId="77777777" w:rsidR="00064339" w:rsidRPr="00254A81" w:rsidRDefault="00064339" w:rsidP="00064339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36806313" w14:textId="77777777" w:rsidR="00064339" w:rsidRPr="00254A81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  <w:vAlign w:val="bottom"/>
          </w:tcPr>
          <w:p w14:paraId="7665AE75" w14:textId="77777777" w:rsidR="00064339" w:rsidRPr="00254A81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</w:tcPr>
          <w:p w14:paraId="35E2C78C" w14:textId="325F69AE" w:rsidR="00064339" w:rsidRPr="00C62983" w:rsidRDefault="00064339" w:rsidP="000643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715CF2">
              <w:rPr>
                <w:rFonts w:ascii="Angsana New" w:hAnsi="Angsana New"/>
                <w:sz w:val="30"/>
                <w:szCs w:val="30"/>
              </w:rPr>
              <w:t>(5,098)</w:t>
            </w:r>
          </w:p>
        </w:tc>
      </w:tr>
      <w:tr w:rsidR="00064339" w:rsidRPr="00254A81" w14:paraId="73EE8F2A" w14:textId="77777777" w:rsidTr="00ED0A7A">
        <w:tc>
          <w:tcPr>
            <w:tcW w:w="2294" w:type="pct"/>
          </w:tcPr>
          <w:p w14:paraId="322A98F5" w14:textId="77777777" w:rsidR="00064339" w:rsidRPr="00254A81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52" w:type="pct"/>
          </w:tcPr>
          <w:p w14:paraId="273ABEF4" w14:textId="77777777" w:rsidR="00064339" w:rsidRPr="00ED0A7A" w:rsidRDefault="00064339" w:rsidP="00ED0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0" w:type="pct"/>
          </w:tcPr>
          <w:p w14:paraId="13BC6937" w14:textId="77777777" w:rsidR="00064339" w:rsidRPr="00ED0A7A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1" w:type="pct"/>
          </w:tcPr>
          <w:p w14:paraId="3E1D1CE7" w14:textId="1166198C" w:rsidR="00064339" w:rsidRPr="00C62983" w:rsidRDefault="00064339" w:rsidP="000643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0A7A">
              <w:rPr>
                <w:rFonts w:ascii="Angsana New" w:hAnsi="Angsana New"/>
                <w:sz w:val="30"/>
                <w:szCs w:val="30"/>
                <w:lang w:bidi="th-TH"/>
              </w:rPr>
              <w:t>369</w:t>
            </w:r>
          </w:p>
        </w:tc>
        <w:tc>
          <w:tcPr>
            <w:tcW w:w="145" w:type="pct"/>
            <w:vAlign w:val="bottom"/>
          </w:tcPr>
          <w:p w14:paraId="7DEA8D0D" w14:textId="77777777" w:rsidR="00064339" w:rsidRPr="00254A81" w:rsidRDefault="00064339" w:rsidP="00064339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2A322256" w14:textId="77777777" w:rsidR="00064339" w:rsidRPr="00254A81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  <w:vAlign w:val="bottom"/>
          </w:tcPr>
          <w:p w14:paraId="605C0566" w14:textId="77777777" w:rsidR="00064339" w:rsidRPr="00254A81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</w:tcPr>
          <w:p w14:paraId="4547F0D2" w14:textId="14EEC177" w:rsidR="00064339" w:rsidRPr="00C62983" w:rsidRDefault="00064339" w:rsidP="000643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715CF2">
              <w:rPr>
                <w:rFonts w:ascii="Angsana New" w:hAnsi="Angsana New"/>
                <w:sz w:val="30"/>
                <w:szCs w:val="30"/>
              </w:rPr>
              <w:t>910</w:t>
            </w:r>
          </w:p>
        </w:tc>
      </w:tr>
      <w:tr w:rsidR="00064339" w:rsidRPr="00254A81" w14:paraId="560848E1" w14:textId="77777777" w:rsidTr="00ED0A7A">
        <w:tc>
          <w:tcPr>
            <w:tcW w:w="2294" w:type="pct"/>
          </w:tcPr>
          <w:p w14:paraId="21F72729" w14:textId="77777777" w:rsidR="00064339" w:rsidRPr="00254A81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552" w:type="pct"/>
          </w:tcPr>
          <w:p w14:paraId="21A60EC3" w14:textId="77777777" w:rsidR="00064339" w:rsidRPr="00ED0A7A" w:rsidRDefault="00064339" w:rsidP="00ED0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0" w:type="pct"/>
          </w:tcPr>
          <w:p w14:paraId="7A911186" w14:textId="77777777" w:rsidR="00064339" w:rsidRPr="00ED0A7A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1" w:type="pct"/>
          </w:tcPr>
          <w:p w14:paraId="2A5A34D9" w14:textId="2680AF26" w:rsidR="00064339" w:rsidRPr="00C62983" w:rsidRDefault="00064339" w:rsidP="000643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0A7A">
              <w:rPr>
                <w:rFonts w:ascii="Angsana New" w:hAnsi="Angsana New"/>
                <w:sz w:val="30"/>
                <w:szCs w:val="30"/>
                <w:lang w:bidi="th-TH"/>
              </w:rPr>
              <w:t>(111)</w:t>
            </w:r>
          </w:p>
        </w:tc>
        <w:tc>
          <w:tcPr>
            <w:tcW w:w="145" w:type="pct"/>
            <w:vAlign w:val="bottom"/>
          </w:tcPr>
          <w:p w14:paraId="61AA2359" w14:textId="77777777" w:rsidR="00064339" w:rsidRPr="00254A81" w:rsidRDefault="00064339" w:rsidP="00064339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71B0837" w14:textId="77777777" w:rsidR="00064339" w:rsidRPr="00254A81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  <w:vAlign w:val="bottom"/>
          </w:tcPr>
          <w:p w14:paraId="4316FBA0" w14:textId="77777777" w:rsidR="00064339" w:rsidRPr="00254A81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</w:tcPr>
          <w:p w14:paraId="63BFF434" w14:textId="31CC1222" w:rsidR="00064339" w:rsidRPr="00C62983" w:rsidRDefault="00064339" w:rsidP="000643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715CF2">
              <w:rPr>
                <w:rFonts w:ascii="Angsana New" w:hAnsi="Angsana New"/>
                <w:sz w:val="30"/>
                <w:szCs w:val="30"/>
              </w:rPr>
              <w:t>(33)</w:t>
            </w:r>
          </w:p>
        </w:tc>
      </w:tr>
      <w:tr w:rsidR="00064339" w:rsidRPr="00254A81" w14:paraId="325978F0" w14:textId="77777777" w:rsidTr="00ED0A7A">
        <w:tc>
          <w:tcPr>
            <w:tcW w:w="2294" w:type="pct"/>
          </w:tcPr>
          <w:p w14:paraId="16E0BF5A" w14:textId="77777777" w:rsidR="00064339" w:rsidRPr="00254A81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47198A7B" w14:textId="7CE06735" w:rsidR="00064339" w:rsidRPr="00ED0A7A" w:rsidRDefault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ED0A7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20</w:t>
            </w:r>
          </w:p>
        </w:tc>
        <w:tc>
          <w:tcPr>
            <w:tcW w:w="130" w:type="pct"/>
          </w:tcPr>
          <w:p w14:paraId="39E25FA9" w14:textId="77777777" w:rsidR="00064339" w:rsidRPr="00ED0A7A" w:rsidRDefault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C7C9B1B" w14:textId="47E459AF" w:rsidR="00064339" w:rsidRPr="00ED0A7A" w:rsidRDefault="000643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D0A7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572,066</w:t>
            </w:r>
          </w:p>
        </w:tc>
        <w:tc>
          <w:tcPr>
            <w:tcW w:w="145" w:type="pct"/>
            <w:vAlign w:val="bottom"/>
          </w:tcPr>
          <w:p w14:paraId="135723F1" w14:textId="77777777" w:rsidR="00064339" w:rsidRPr="00254A81" w:rsidRDefault="00064339" w:rsidP="00064339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110A92D2" w14:textId="1E516B1D" w:rsidR="00064339" w:rsidRPr="00C62983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5CF2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49" w:type="pct"/>
            <w:vAlign w:val="bottom"/>
          </w:tcPr>
          <w:p w14:paraId="5DAF3397" w14:textId="77777777" w:rsidR="00064339" w:rsidRPr="00254A81" w:rsidRDefault="00064339" w:rsidP="0006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255B15A1" w14:textId="3486F786" w:rsidR="00064339" w:rsidRPr="00C62983" w:rsidRDefault="00064339" w:rsidP="000643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5CF2">
              <w:rPr>
                <w:rFonts w:ascii="Angsana New" w:hAnsi="Angsana New"/>
                <w:b/>
                <w:bCs/>
                <w:sz w:val="30"/>
                <w:szCs w:val="30"/>
              </w:rPr>
              <w:t>174,344</w:t>
            </w:r>
          </w:p>
        </w:tc>
      </w:tr>
    </w:tbl>
    <w:p w14:paraId="6A6002E9" w14:textId="7441261D" w:rsidR="004E4D6F" w:rsidRDefault="004E4D6F"/>
    <w:tbl>
      <w:tblPr>
        <w:tblW w:w="923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10"/>
        <w:gridCol w:w="1256"/>
        <w:gridCol w:w="272"/>
        <w:gridCol w:w="1262"/>
        <w:gridCol w:w="238"/>
        <w:gridCol w:w="1205"/>
        <w:gridCol w:w="238"/>
        <w:gridCol w:w="1247"/>
        <w:gridCol w:w="9"/>
      </w:tblGrid>
      <w:tr w:rsidR="00DF5577" w:rsidRPr="00BB3056" w14:paraId="14D19707" w14:textId="77777777" w:rsidTr="00BD66A4">
        <w:trPr>
          <w:gridAfter w:val="1"/>
          <w:wAfter w:w="5" w:type="pct"/>
          <w:trHeight w:hRule="exact" w:val="418"/>
        </w:trPr>
        <w:tc>
          <w:tcPr>
            <w:tcW w:w="1900" w:type="pct"/>
          </w:tcPr>
          <w:p w14:paraId="2C964644" w14:textId="77777777" w:rsidR="00DF5577" w:rsidRPr="00BB3056" w:rsidRDefault="00DF5577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5" w:type="pct"/>
            <w:gridSpan w:val="7"/>
          </w:tcPr>
          <w:p w14:paraId="3AF64569" w14:textId="77777777" w:rsidR="00DF5577" w:rsidRPr="00BB3056" w:rsidRDefault="00DF557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F5577" w:rsidRPr="00BB3056" w14:paraId="5846F13A" w14:textId="77777777" w:rsidTr="00450DDE">
        <w:tblPrEx>
          <w:tblLook w:val="04A0" w:firstRow="1" w:lastRow="0" w:firstColumn="1" w:lastColumn="0" w:noHBand="0" w:noVBand="1"/>
        </w:tblPrEx>
        <w:trPr>
          <w:trHeight w:hRule="exact" w:val="418"/>
        </w:trPr>
        <w:tc>
          <w:tcPr>
            <w:tcW w:w="1900" w:type="pct"/>
          </w:tcPr>
          <w:p w14:paraId="479B9EC4" w14:textId="77777777" w:rsidR="00DF5577" w:rsidRPr="00BB3056" w:rsidRDefault="00DF5577" w:rsidP="00BD66A4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0" w:type="pct"/>
            <w:gridSpan w:val="3"/>
            <w:hideMark/>
          </w:tcPr>
          <w:p w14:paraId="38269A06" w14:textId="77777777" w:rsidR="00DF5577" w:rsidRPr="00BB3056" w:rsidRDefault="00DF5577" w:rsidP="00BD66A4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9" w:type="pct"/>
          </w:tcPr>
          <w:p w14:paraId="3BEFA355" w14:textId="77777777" w:rsidR="00DF5577" w:rsidRPr="00BB3056" w:rsidRDefault="00DF5577" w:rsidP="00BD66A4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1" w:type="pct"/>
            <w:gridSpan w:val="4"/>
            <w:hideMark/>
          </w:tcPr>
          <w:p w14:paraId="7359D4D5" w14:textId="77777777" w:rsidR="00DF5577" w:rsidRPr="00BB3056" w:rsidRDefault="00DF5577" w:rsidP="00BD66A4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450DDE" w:rsidRPr="00BB3056" w14:paraId="3C6C208F" w14:textId="77777777" w:rsidTr="00450DDE">
        <w:tblPrEx>
          <w:tblLook w:val="04A0" w:firstRow="1" w:lastRow="0" w:firstColumn="1" w:lastColumn="0" w:noHBand="0" w:noVBand="1"/>
        </w:tblPrEx>
        <w:trPr>
          <w:trHeight w:hRule="exact" w:val="418"/>
        </w:trPr>
        <w:tc>
          <w:tcPr>
            <w:tcW w:w="1900" w:type="pct"/>
          </w:tcPr>
          <w:p w14:paraId="34A13608" w14:textId="77777777" w:rsidR="00450DDE" w:rsidRPr="00BB3056" w:rsidRDefault="00450DDE" w:rsidP="00450DDE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80" w:type="pct"/>
            <w:hideMark/>
          </w:tcPr>
          <w:p w14:paraId="27A2A354" w14:textId="38D2AE2A" w:rsidR="00450DDE" w:rsidRPr="00BB3056" w:rsidRDefault="00450DDE" w:rsidP="00450DD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25609FDD" w14:textId="77777777" w:rsidR="00450DDE" w:rsidRPr="00BB3056" w:rsidRDefault="00450DDE" w:rsidP="00450DD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83" w:type="pct"/>
            <w:hideMark/>
          </w:tcPr>
          <w:p w14:paraId="06E1ACAB" w14:textId="05705CF9" w:rsidR="00450DDE" w:rsidRPr="00BB3056" w:rsidRDefault="00450DDE" w:rsidP="00450DD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1AA9C542" w14:textId="77777777" w:rsidR="00450DDE" w:rsidRPr="00BB3056" w:rsidRDefault="00450DDE" w:rsidP="00450DDE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hideMark/>
          </w:tcPr>
          <w:p w14:paraId="7E014419" w14:textId="42AB7C85" w:rsidR="00450DDE" w:rsidRPr="00BB3056" w:rsidRDefault="00450DDE" w:rsidP="00450DD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119E6C18" w14:textId="77777777" w:rsidR="00450DDE" w:rsidRPr="00BB3056" w:rsidRDefault="00450DDE" w:rsidP="00450DD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80" w:type="pct"/>
            <w:gridSpan w:val="2"/>
            <w:hideMark/>
          </w:tcPr>
          <w:p w14:paraId="05A595AF" w14:textId="47D4DFC5" w:rsidR="00450DDE" w:rsidRPr="00BB3056" w:rsidRDefault="00450DDE" w:rsidP="00450DD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50DDE" w:rsidRPr="00BB3056" w14:paraId="4E9C0BF0" w14:textId="77777777" w:rsidTr="00BD66A4">
        <w:tblPrEx>
          <w:tblLook w:val="04A0" w:firstRow="1" w:lastRow="0" w:firstColumn="1" w:lastColumn="0" w:noHBand="0" w:noVBand="1"/>
        </w:tblPrEx>
        <w:trPr>
          <w:trHeight w:hRule="exact" w:val="418"/>
        </w:trPr>
        <w:tc>
          <w:tcPr>
            <w:tcW w:w="1900" w:type="pct"/>
          </w:tcPr>
          <w:p w14:paraId="1B29DA74" w14:textId="77777777" w:rsidR="00450DDE" w:rsidRPr="00BB3056" w:rsidRDefault="00450DDE" w:rsidP="00450DDE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00" w:type="pct"/>
            <w:gridSpan w:val="8"/>
            <w:hideMark/>
          </w:tcPr>
          <w:p w14:paraId="2FAE5913" w14:textId="77777777" w:rsidR="00450DDE" w:rsidRPr="00BB3056" w:rsidRDefault="00450DDE" w:rsidP="00450DDE">
            <w:pPr>
              <w:tabs>
                <w:tab w:val="decimal" w:pos="1044"/>
              </w:tabs>
              <w:spacing w:line="240" w:lineRule="auto"/>
              <w:ind w:left="-60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64339" w:rsidRPr="00BB3056" w14:paraId="7EA5A712" w14:textId="77777777" w:rsidTr="00450DDE">
        <w:tblPrEx>
          <w:tblLook w:val="04A0" w:firstRow="1" w:lastRow="0" w:firstColumn="1" w:lastColumn="0" w:noHBand="0" w:noVBand="1"/>
        </w:tblPrEx>
        <w:trPr>
          <w:trHeight w:hRule="exact" w:val="418"/>
        </w:trPr>
        <w:tc>
          <w:tcPr>
            <w:tcW w:w="1900" w:type="pct"/>
            <w:hideMark/>
          </w:tcPr>
          <w:p w14:paraId="5382CE74" w14:textId="77777777" w:rsidR="00064339" w:rsidRPr="00BB3056" w:rsidRDefault="00064339" w:rsidP="0006433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</w:tcPr>
          <w:p w14:paraId="5C3710EE" w14:textId="4C996028" w:rsidR="00064339" w:rsidRPr="00BB3056" w:rsidRDefault="00064339" w:rsidP="00ED0A7A">
            <w:pPr>
              <w:tabs>
                <w:tab w:val="clear" w:pos="907"/>
                <w:tab w:val="decimal" w:pos="972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117,903</w:t>
            </w:r>
          </w:p>
        </w:tc>
        <w:tc>
          <w:tcPr>
            <w:tcW w:w="147" w:type="pct"/>
          </w:tcPr>
          <w:p w14:paraId="47915DAA" w14:textId="77777777" w:rsidR="00064339" w:rsidRPr="00BB3056" w:rsidRDefault="00064339" w:rsidP="00064339">
            <w:pPr>
              <w:tabs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hideMark/>
          </w:tcPr>
          <w:p w14:paraId="2EC32F7B" w14:textId="330AC555" w:rsidR="00064339" w:rsidRPr="00BB3056" w:rsidRDefault="00064339" w:rsidP="00064339">
            <w:pPr>
              <w:tabs>
                <w:tab w:val="clear" w:pos="907"/>
                <w:tab w:val="decimal" w:pos="972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123,582</w:t>
            </w:r>
          </w:p>
        </w:tc>
        <w:tc>
          <w:tcPr>
            <w:tcW w:w="129" w:type="pct"/>
          </w:tcPr>
          <w:p w14:paraId="11014AAB" w14:textId="77777777" w:rsidR="00064339" w:rsidRPr="00BB3056" w:rsidRDefault="00064339" w:rsidP="00064339">
            <w:pPr>
              <w:tabs>
                <w:tab w:val="decimal" w:pos="765"/>
                <w:tab w:val="decimal" w:pos="9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799A3272" w14:textId="3F412FD0" w:rsidR="00064339" w:rsidRPr="00BB3056" w:rsidRDefault="00064339" w:rsidP="00064339">
            <w:pPr>
              <w:tabs>
                <w:tab w:val="decimal" w:pos="6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B8E45B0" w14:textId="77777777" w:rsidR="00064339" w:rsidRPr="00BB3056" w:rsidRDefault="00064339" w:rsidP="00064339">
            <w:pPr>
              <w:tabs>
                <w:tab w:val="decimal" w:pos="765"/>
                <w:tab w:val="decimal" w:pos="9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gridSpan w:val="2"/>
            <w:hideMark/>
          </w:tcPr>
          <w:p w14:paraId="0C143799" w14:textId="42D4018C" w:rsidR="00064339" w:rsidRPr="00BB3056" w:rsidRDefault="00064339" w:rsidP="00ED0A7A">
            <w:pPr>
              <w:tabs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4339" w:rsidRPr="00BB3056" w14:paraId="52CF86CF" w14:textId="77777777" w:rsidTr="00450DDE">
        <w:tblPrEx>
          <w:tblLook w:val="04A0" w:firstRow="1" w:lastRow="0" w:firstColumn="1" w:lastColumn="0" w:noHBand="0" w:noVBand="1"/>
        </w:tblPrEx>
        <w:trPr>
          <w:trHeight w:hRule="exact" w:val="418"/>
        </w:trPr>
        <w:tc>
          <w:tcPr>
            <w:tcW w:w="1900" w:type="pct"/>
            <w:hideMark/>
          </w:tcPr>
          <w:p w14:paraId="34074A1C" w14:textId="77777777" w:rsidR="00064339" w:rsidRPr="00BB3056" w:rsidRDefault="00064339" w:rsidP="0006433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2F5A8" w14:textId="5A4C4088" w:rsidR="00064339" w:rsidRPr="00BB3056" w:rsidRDefault="00064339" w:rsidP="00ED0A7A">
            <w:pPr>
              <w:tabs>
                <w:tab w:val="clear" w:pos="907"/>
                <w:tab w:val="decimal" w:pos="972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A86ED91" w14:textId="77777777" w:rsidR="00064339" w:rsidRPr="00BB3056" w:rsidRDefault="00064339" w:rsidP="00064339">
            <w:pPr>
              <w:tabs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54D513" w14:textId="3A549818" w:rsidR="00064339" w:rsidRPr="00BB3056" w:rsidRDefault="00064339" w:rsidP="00064339">
            <w:pPr>
              <w:tabs>
                <w:tab w:val="clear" w:pos="907"/>
                <w:tab w:val="decimal" w:pos="972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27F2E58" w14:textId="77777777" w:rsidR="00064339" w:rsidRPr="00BB3056" w:rsidRDefault="00064339" w:rsidP="00064339">
            <w:pPr>
              <w:tabs>
                <w:tab w:val="decimal" w:pos="765"/>
                <w:tab w:val="decimal" w:pos="9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21A3C9" w14:textId="5A5B9FC4" w:rsidR="00064339" w:rsidRPr="00BB3056" w:rsidRDefault="00064339" w:rsidP="00064339">
            <w:pPr>
              <w:tabs>
                <w:tab w:val="decimal" w:pos="6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9952A3E" w14:textId="77777777" w:rsidR="00064339" w:rsidRPr="00BB3056" w:rsidRDefault="00064339" w:rsidP="00064339">
            <w:pPr>
              <w:tabs>
                <w:tab w:val="decimal" w:pos="765"/>
                <w:tab w:val="decimal" w:pos="9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82464B" w14:textId="080D143F" w:rsidR="00064339" w:rsidRPr="00BB3056" w:rsidRDefault="00064339" w:rsidP="00ED0A7A">
            <w:pPr>
              <w:tabs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4339" w:rsidRPr="00BB3056" w14:paraId="7BA8BF80" w14:textId="77777777" w:rsidTr="00450DDE">
        <w:tblPrEx>
          <w:tblLook w:val="04A0" w:firstRow="1" w:lastRow="0" w:firstColumn="1" w:lastColumn="0" w:noHBand="0" w:noVBand="1"/>
        </w:tblPrEx>
        <w:trPr>
          <w:trHeight w:hRule="exact" w:val="418"/>
        </w:trPr>
        <w:tc>
          <w:tcPr>
            <w:tcW w:w="1900" w:type="pct"/>
            <w:hideMark/>
          </w:tcPr>
          <w:p w14:paraId="7E738BB0" w14:textId="0E85E1E3" w:rsidR="00064339" w:rsidRPr="00BB3056" w:rsidRDefault="00064339" w:rsidP="00064339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C2CCA2" w14:textId="78CE79E4" w:rsidR="00064339" w:rsidRPr="00064339" w:rsidRDefault="00064339" w:rsidP="00ED0A7A">
            <w:pPr>
              <w:tabs>
                <w:tab w:val="clear" w:pos="907"/>
                <w:tab w:val="decimal" w:pos="972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117,903</w:t>
            </w:r>
          </w:p>
        </w:tc>
        <w:tc>
          <w:tcPr>
            <w:tcW w:w="147" w:type="pct"/>
          </w:tcPr>
          <w:p w14:paraId="193139B2" w14:textId="77777777" w:rsidR="00064339" w:rsidRPr="00BB3056" w:rsidRDefault="00064339" w:rsidP="00064339">
            <w:pPr>
              <w:tabs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07F2926" w14:textId="24272B32" w:rsidR="00064339" w:rsidRPr="00BB3056" w:rsidRDefault="00064339" w:rsidP="00064339">
            <w:pPr>
              <w:tabs>
                <w:tab w:val="clear" w:pos="907"/>
                <w:tab w:val="decimal" w:pos="972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123,582</w:t>
            </w:r>
          </w:p>
        </w:tc>
        <w:tc>
          <w:tcPr>
            <w:tcW w:w="129" w:type="pct"/>
          </w:tcPr>
          <w:p w14:paraId="795A5537" w14:textId="77777777" w:rsidR="00064339" w:rsidRPr="00BB3056" w:rsidRDefault="00064339" w:rsidP="00064339">
            <w:pPr>
              <w:tabs>
                <w:tab w:val="decimal" w:pos="765"/>
                <w:tab w:val="decimal" w:pos="9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842AF3" w14:textId="0DB0F150" w:rsidR="00064339" w:rsidRPr="00BB3056" w:rsidRDefault="00064339" w:rsidP="00064339">
            <w:pPr>
              <w:tabs>
                <w:tab w:val="decimal" w:pos="64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3C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E706B70" w14:textId="77777777" w:rsidR="00064339" w:rsidRPr="00BB3056" w:rsidRDefault="00064339" w:rsidP="00064339">
            <w:pPr>
              <w:tabs>
                <w:tab w:val="decimal" w:pos="765"/>
                <w:tab w:val="decimal" w:pos="9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9D6AC9C" w14:textId="58263CDD" w:rsidR="00064339" w:rsidRPr="00ED0A7A" w:rsidRDefault="00064339" w:rsidP="00ED0A7A">
            <w:pPr>
              <w:tabs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6A1A258" w14:textId="77777777" w:rsidR="004E4D6F" w:rsidRPr="00BD66A4" w:rsidRDefault="004E4D6F" w:rsidP="00BD66A4"/>
    <w:tbl>
      <w:tblPr>
        <w:tblW w:w="923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14"/>
        <w:gridCol w:w="1257"/>
        <w:gridCol w:w="270"/>
        <w:gridCol w:w="1263"/>
        <w:gridCol w:w="236"/>
        <w:gridCol w:w="1204"/>
        <w:gridCol w:w="236"/>
        <w:gridCol w:w="1201"/>
        <w:gridCol w:w="55"/>
      </w:tblGrid>
      <w:tr w:rsidR="00DF5577" w:rsidRPr="00BB3056" w14:paraId="077CB102" w14:textId="77777777" w:rsidTr="00450DDE">
        <w:trPr>
          <w:gridAfter w:val="1"/>
          <w:wAfter w:w="30" w:type="pct"/>
          <w:trHeight w:hRule="exact" w:val="432"/>
        </w:trPr>
        <w:tc>
          <w:tcPr>
            <w:tcW w:w="1902" w:type="pct"/>
          </w:tcPr>
          <w:p w14:paraId="525A56FC" w14:textId="77777777" w:rsidR="00DF5577" w:rsidRPr="00BB3056" w:rsidRDefault="00DF5577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8" w:type="pct"/>
            <w:gridSpan w:val="7"/>
          </w:tcPr>
          <w:p w14:paraId="6EC7F130" w14:textId="77777777" w:rsidR="00DF5577" w:rsidRPr="00BB3056" w:rsidRDefault="00DF5577">
            <w:pPr>
              <w:pStyle w:val="acctfourfigures"/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F5577" w:rsidRPr="00BB3056" w14:paraId="2D3E293B" w14:textId="77777777" w:rsidTr="00450DDE">
        <w:tblPrEx>
          <w:tblLook w:val="04A0" w:firstRow="1" w:lastRow="0" w:firstColumn="1" w:lastColumn="0" w:noHBand="0" w:noVBand="1"/>
        </w:tblPrEx>
        <w:trPr>
          <w:trHeight w:hRule="exact" w:val="432"/>
        </w:trPr>
        <w:tc>
          <w:tcPr>
            <w:tcW w:w="1902" w:type="pct"/>
          </w:tcPr>
          <w:p w14:paraId="559F42DC" w14:textId="77777777" w:rsidR="00DF5577" w:rsidRPr="00BB3056" w:rsidRDefault="00DF5577" w:rsidP="00BD66A4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0" w:type="pct"/>
            <w:gridSpan w:val="3"/>
            <w:hideMark/>
          </w:tcPr>
          <w:p w14:paraId="59D4E768" w14:textId="77777777" w:rsidR="00DF5577" w:rsidRPr="00BB3056" w:rsidRDefault="00DF5577" w:rsidP="00BD66A4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8" w:type="pct"/>
          </w:tcPr>
          <w:p w14:paraId="57BE79CA" w14:textId="77777777" w:rsidR="00DF5577" w:rsidRPr="00BB3056" w:rsidRDefault="00DF5577" w:rsidP="00BD66A4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0" w:type="pct"/>
            <w:gridSpan w:val="4"/>
            <w:hideMark/>
          </w:tcPr>
          <w:p w14:paraId="415321A2" w14:textId="77777777" w:rsidR="00DF5577" w:rsidRPr="00BB3056" w:rsidRDefault="00DF5577" w:rsidP="00BD66A4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450DDE" w:rsidRPr="00BB3056" w14:paraId="26E4143F" w14:textId="77777777" w:rsidTr="00450DDE">
        <w:tblPrEx>
          <w:tblLook w:val="04A0" w:firstRow="1" w:lastRow="0" w:firstColumn="1" w:lastColumn="0" w:noHBand="0" w:noVBand="1"/>
        </w:tblPrEx>
        <w:trPr>
          <w:trHeight w:hRule="exact" w:val="432"/>
        </w:trPr>
        <w:tc>
          <w:tcPr>
            <w:tcW w:w="1902" w:type="pct"/>
          </w:tcPr>
          <w:p w14:paraId="44C08D0E" w14:textId="77777777" w:rsidR="00450DDE" w:rsidRPr="00BB3056" w:rsidRDefault="00450DDE" w:rsidP="00450DDE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80" w:type="pct"/>
            <w:hideMark/>
          </w:tcPr>
          <w:p w14:paraId="29F03D03" w14:textId="4DF9C9F8" w:rsidR="00450DDE" w:rsidRPr="00BB3056" w:rsidRDefault="00450DDE" w:rsidP="00450DD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0061574A" w14:textId="77777777" w:rsidR="00450DDE" w:rsidRPr="00BB3056" w:rsidRDefault="00450DDE" w:rsidP="00450DD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84" w:type="pct"/>
            <w:hideMark/>
          </w:tcPr>
          <w:p w14:paraId="315E5207" w14:textId="02C60737" w:rsidR="00450DDE" w:rsidRPr="00BB3056" w:rsidRDefault="00450DDE" w:rsidP="00450DD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8" w:type="pct"/>
          </w:tcPr>
          <w:p w14:paraId="0A7DAD77" w14:textId="77777777" w:rsidR="00450DDE" w:rsidRPr="00BB3056" w:rsidRDefault="00450DDE" w:rsidP="00450DDE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hideMark/>
          </w:tcPr>
          <w:p w14:paraId="127464B5" w14:textId="020F6D7A" w:rsidR="00450DDE" w:rsidRPr="00BB3056" w:rsidRDefault="00450DDE" w:rsidP="00450DD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16482941" w14:textId="77777777" w:rsidR="00450DDE" w:rsidRPr="00BB3056" w:rsidRDefault="00450DDE" w:rsidP="00450DD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80" w:type="pct"/>
            <w:gridSpan w:val="2"/>
            <w:hideMark/>
          </w:tcPr>
          <w:p w14:paraId="6963709D" w14:textId="24E7800C" w:rsidR="00450DDE" w:rsidRPr="00BB3056" w:rsidRDefault="00450DDE" w:rsidP="00450DD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50DDE" w:rsidRPr="00BB3056" w14:paraId="42DAA91A" w14:textId="77777777" w:rsidTr="00450DDE">
        <w:tblPrEx>
          <w:tblLook w:val="04A0" w:firstRow="1" w:lastRow="0" w:firstColumn="1" w:lastColumn="0" w:noHBand="0" w:noVBand="1"/>
        </w:tblPrEx>
        <w:trPr>
          <w:trHeight w:hRule="exact" w:val="432"/>
        </w:trPr>
        <w:tc>
          <w:tcPr>
            <w:tcW w:w="1902" w:type="pct"/>
          </w:tcPr>
          <w:p w14:paraId="16E98D3B" w14:textId="77777777" w:rsidR="00450DDE" w:rsidRPr="00BB3056" w:rsidRDefault="00450DDE" w:rsidP="00450DDE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8" w:type="pct"/>
            <w:gridSpan w:val="8"/>
            <w:hideMark/>
          </w:tcPr>
          <w:p w14:paraId="18DBC9D5" w14:textId="77777777" w:rsidR="00450DDE" w:rsidRPr="00BB3056" w:rsidRDefault="00450DDE" w:rsidP="00450DDE">
            <w:pPr>
              <w:tabs>
                <w:tab w:val="decimal" w:pos="1044"/>
              </w:tabs>
              <w:spacing w:line="240" w:lineRule="auto"/>
              <w:ind w:left="-60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64339" w:rsidRPr="00BB3056" w14:paraId="3B527992" w14:textId="77777777" w:rsidTr="00450DDE">
        <w:tblPrEx>
          <w:tblLook w:val="04A0" w:firstRow="1" w:lastRow="0" w:firstColumn="1" w:lastColumn="0" w:noHBand="0" w:noVBand="1"/>
        </w:tblPrEx>
        <w:trPr>
          <w:trHeight w:hRule="exact" w:val="432"/>
        </w:trPr>
        <w:tc>
          <w:tcPr>
            <w:tcW w:w="1902" w:type="pct"/>
            <w:hideMark/>
          </w:tcPr>
          <w:p w14:paraId="5996112D" w14:textId="77777777" w:rsidR="00064339" w:rsidRPr="00BB3056" w:rsidRDefault="00064339" w:rsidP="0006433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</w:tcPr>
          <w:p w14:paraId="6D1DD72B" w14:textId="6028029A" w:rsidR="00064339" w:rsidRPr="00BB3056" w:rsidRDefault="00064339" w:rsidP="00064339">
            <w:pPr>
              <w:tabs>
                <w:tab w:val="decimal" w:pos="972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120,474</w:t>
            </w:r>
          </w:p>
        </w:tc>
        <w:tc>
          <w:tcPr>
            <w:tcW w:w="146" w:type="pct"/>
          </w:tcPr>
          <w:p w14:paraId="2CD47513" w14:textId="77777777" w:rsidR="00064339" w:rsidRPr="00BB3056" w:rsidRDefault="00064339" w:rsidP="00064339">
            <w:pPr>
              <w:tabs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hideMark/>
          </w:tcPr>
          <w:p w14:paraId="6D9C1578" w14:textId="79F8B39F" w:rsidR="00064339" w:rsidRPr="00BB3056" w:rsidRDefault="00064339" w:rsidP="00064339">
            <w:pPr>
              <w:tabs>
                <w:tab w:val="decimal" w:pos="972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126,153</w:t>
            </w:r>
          </w:p>
        </w:tc>
        <w:tc>
          <w:tcPr>
            <w:tcW w:w="128" w:type="pct"/>
          </w:tcPr>
          <w:p w14:paraId="17F085F2" w14:textId="77777777" w:rsidR="00064339" w:rsidRPr="00BB3056" w:rsidRDefault="00064339" w:rsidP="00064339">
            <w:pPr>
              <w:tabs>
                <w:tab w:val="decimal" w:pos="765"/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014F5761" w14:textId="550FC742" w:rsidR="00064339" w:rsidRPr="00BB3056" w:rsidRDefault="00064339" w:rsidP="00064339">
            <w:pPr>
              <w:tabs>
                <w:tab w:val="decimal" w:pos="6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BD7DC22" w14:textId="77777777" w:rsidR="00064339" w:rsidRPr="00BB3056" w:rsidRDefault="00064339" w:rsidP="00064339">
            <w:pPr>
              <w:tabs>
                <w:tab w:val="decimal" w:pos="765"/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gridSpan w:val="2"/>
            <w:hideMark/>
          </w:tcPr>
          <w:p w14:paraId="0324F187" w14:textId="595C096A" w:rsidR="00064339" w:rsidRPr="00BB3056" w:rsidRDefault="00064339" w:rsidP="00064339">
            <w:pPr>
              <w:tabs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4339" w:rsidRPr="00BB3056" w14:paraId="10F887EE" w14:textId="77777777" w:rsidTr="00450DDE">
        <w:tblPrEx>
          <w:tblLook w:val="04A0" w:firstRow="1" w:lastRow="0" w:firstColumn="1" w:lastColumn="0" w:noHBand="0" w:noVBand="1"/>
        </w:tblPrEx>
        <w:trPr>
          <w:trHeight w:hRule="exact" w:val="432"/>
        </w:trPr>
        <w:tc>
          <w:tcPr>
            <w:tcW w:w="1902" w:type="pct"/>
            <w:hideMark/>
          </w:tcPr>
          <w:p w14:paraId="660EB25A" w14:textId="77777777" w:rsidR="00064339" w:rsidRPr="00BB3056" w:rsidRDefault="00064339" w:rsidP="0006433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D0F25" w14:textId="3AE20A90" w:rsidR="00064339" w:rsidRPr="00BB3056" w:rsidRDefault="00064339" w:rsidP="00ED0A7A">
            <w:pPr>
              <w:tabs>
                <w:tab w:val="decimal" w:pos="972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79AE03A" w14:textId="77777777" w:rsidR="00064339" w:rsidRPr="00BB3056" w:rsidRDefault="00064339" w:rsidP="00064339">
            <w:pPr>
              <w:tabs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98C61E" w14:textId="0CBC151A" w:rsidR="00064339" w:rsidRPr="00BB3056" w:rsidRDefault="00064339" w:rsidP="00064339">
            <w:pPr>
              <w:tabs>
                <w:tab w:val="decimal" w:pos="972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EF55DD1" w14:textId="77777777" w:rsidR="00064339" w:rsidRPr="00BB3056" w:rsidRDefault="00064339" w:rsidP="00064339">
            <w:pPr>
              <w:tabs>
                <w:tab w:val="decimal" w:pos="765"/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1CEA94" w14:textId="2682314E" w:rsidR="00064339" w:rsidRPr="00BB3056" w:rsidRDefault="00064339" w:rsidP="00064339">
            <w:pPr>
              <w:tabs>
                <w:tab w:val="decimal" w:pos="6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E5FE676" w14:textId="77777777" w:rsidR="00064339" w:rsidRPr="00BB3056" w:rsidRDefault="00064339" w:rsidP="00064339">
            <w:pPr>
              <w:tabs>
                <w:tab w:val="decimal" w:pos="765"/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192DA2" w14:textId="6BAA5347" w:rsidR="00064339" w:rsidRPr="00BB3056" w:rsidRDefault="00064339" w:rsidP="00064339">
            <w:pPr>
              <w:tabs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4339" w:rsidRPr="00BB3056" w14:paraId="1D8C803B" w14:textId="77777777" w:rsidTr="00450DDE">
        <w:tblPrEx>
          <w:tblLook w:val="04A0" w:firstRow="1" w:lastRow="0" w:firstColumn="1" w:lastColumn="0" w:noHBand="0" w:noVBand="1"/>
        </w:tblPrEx>
        <w:trPr>
          <w:trHeight w:hRule="exact" w:val="432"/>
        </w:trPr>
        <w:tc>
          <w:tcPr>
            <w:tcW w:w="1902" w:type="pct"/>
            <w:hideMark/>
          </w:tcPr>
          <w:p w14:paraId="2983747A" w14:textId="4763060F" w:rsidR="00064339" w:rsidRPr="00BB3056" w:rsidRDefault="00064339" w:rsidP="00064339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183CF2" w14:textId="0049B1C0" w:rsidR="00064339" w:rsidRPr="00064339" w:rsidRDefault="00064339" w:rsidP="00ED0A7A">
            <w:pPr>
              <w:tabs>
                <w:tab w:val="decimal" w:pos="972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120,474</w:t>
            </w:r>
          </w:p>
        </w:tc>
        <w:tc>
          <w:tcPr>
            <w:tcW w:w="146" w:type="pct"/>
          </w:tcPr>
          <w:p w14:paraId="43E6D479" w14:textId="77777777" w:rsidR="00064339" w:rsidRPr="00BB3056" w:rsidRDefault="00064339" w:rsidP="00064339">
            <w:pPr>
              <w:tabs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9720784" w14:textId="2634B60B" w:rsidR="00064339" w:rsidRPr="00BB3056" w:rsidRDefault="00064339" w:rsidP="00064339">
            <w:pPr>
              <w:tabs>
                <w:tab w:val="decimal" w:pos="972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126,153</w:t>
            </w:r>
          </w:p>
        </w:tc>
        <w:tc>
          <w:tcPr>
            <w:tcW w:w="128" w:type="pct"/>
          </w:tcPr>
          <w:p w14:paraId="76971975" w14:textId="77777777" w:rsidR="00064339" w:rsidRPr="00BB3056" w:rsidRDefault="00064339" w:rsidP="00064339">
            <w:pPr>
              <w:tabs>
                <w:tab w:val="decimal" w:pos="765"/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B89AC9" w14:textId="4F388CAD" w:rsidR="00064339" w:rsidRPr="00BB3056" w:rsidRDefault="00064339" w:rsidP="00064339">
            <w:pPr>
              <w:tabs>
                <w:tab w:val="decimal" w:pos="64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E16DF78" w14:textId="77777777" w:rsidR="00064339" w:rsidRPr="00BB3056" w:rsidRDefault="00064339" w:rsidP="00064339">
            <w:pPr>
              <w:tabs>
                <w:tab w:val="decimal" w:pos="765"/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E87DF40" w14:textId="4779B86A" w:rsidR="00064339" w:rsidRPr="00BB3056" w:rsidRDefault="00064339" w:rsidP="00064339">
            <w:pPr>
              <w:tabs>
                <w:tab w:val="decimal" w:pos="64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10D0152" w14:textId="0843EAF0" w:rsidR="006C4FFF" w:rsidRDefault="006C4FFF">
      <w:pPr>
        <w:rPr>
          <w:rFonts w:asciiTheme="majorBidi" w:hAnsiTheme="majorBidi" w:cstheme="majorBidi"/>
          <w:sz w:val="30"/>
          <w:szCs w:val="30"/>
        </w:rPr>
      </w:pPr>
      <w:bookmarkStart w:id="6" w:name="_Hlk71816677"/>
    </w:p>
    <w:p w14:paraId="63E36BFD" w14:textId="77777777" w:rsidR="00B25C97" w:rsidRPr="00BD66A4" w:rsidRDefault="00B25C9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93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91"/>
        <w:gridCol w:w="1170"/>
        <w:gridCol w:w="270"/>
        <w:gridCol w:w="1080"/>
        <w:gridCol w:w="191"/>
        <w:gridCol w:w="1440"/>
        <w:gridCol w:w="181"/>
        <w:gridCol w:w="1270"/>
      </w:tblGrid>
      <w:tr w:rsidR="00DF5577" w:rsidRPr="00BB3056" w14:paraId="73759FE4" w14:textId="77777777" w:rsidTr="00ED0A7A">
        <w:trPr>
          <w:cantSplit/>
          <w:trHeight w:hRule="exact" w:val="432"/>
          <w:tblHeader/>
        </w:trPr>
        <w:tc>
          <w:tcPr>
            <w:tcW w:w="3791" w:type="dxa"/>
          </w:tcPr>
          <w:p w14:paraId="7C90C2E6" w14:textId="3CEC51DB" w:rsidR="00DF5577" w:rsidRPr="00BB3056" w:rsidRDefault="00DF5577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5602" w:type="dxa"/>
            <w:gridSpan w:val="7"/>
            <w:hideMark/>
          </w:tcPr>
          <w:p w14:paraId="5891FBCC" w14:textId="77777777" w:rsidR="00DF5577" w:rsidRPr="00BB3056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F5577" w:rsidRPr="00BB3056" w14:paraId="6C7CC7BB" w14:textId="77777777" w:rsidTr="00ED0A7A">
        <w:trPr>
          <w:cantSplit/>
          <w:trHeight w:hRule="exact" w:val="432"/>
          <w:tblHeader/>
        </w:trPr>
        <w:tc>
          <w:tcPr>
            <w:tcW w:w="3791" w:type="dxa"/>
          </w:tcPr>
          <w:p w14:paraId="0283E56B" w14:textId="77777777" w:rsidR="00DF5577" w:rsidRPr="00BB3056" w:rsidRDefault="00DF5577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602" w:type="dxa"/>
            <w:gridSpan w:val="7"/>
          </w:tcPr>
          <w:p w14:paraId="1904E974" w14:textId="77777777" w:rsidR="00DF5577" w:rsidRPr="00BB3056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บันทึกเป็น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(รายจ่าย)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รายได้ใน</w:t>
            </w:r>
          </w:p>
        </w:tc>
      </w:tr>
      <w:tr w:rsidR="00DF5577" w:rsidRPr="00BB3056" w14:paraId="19CB5EB3" w14:textId="77777777" w:rsidTr="00ED0A7A">
        <w:trPr>
          <w:cantSplit/>
          <w:trHeight w:hRule="exact" w:val="835"/>
          <w:tblHeader/>
        </w:trPr>
        <w:tc>
          <w:tcPr>
            <w:tcW w:w="3791" w:type="dxa"/>
          </w:tcPr>
          <w:p w14:paraId="0A073172" w14:textId="77777777" w:rsidR="00DF5577" w:rsidRPr="00BB3056" w:rsidRDefault="00DF5577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51009417" w14:textId="23A4A61B" w:rsidR="00DF5577" w:rsidRPr="00BB3056" w:rsidRDefault="00DF5577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="00450DDE"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50D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E3E209B" w14:textId="77777777" w:rsidR="00DF5577" w:rsidRPr="00BB3056" w:rsidRDefault="00DF5577" w:rsidP="00BD66A4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5075A383" w14:textId="77777777" w:rsidR="00DF5577" w:rsidRPr="00BB3056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91" w:type="dxa"/>
            <w:tcBorders>
              <w:top w:val="single" w:sz="4" w:space="0" w:color="auto"/>
            </w:tcBorders>
            <w:vAlign w:val="bottom"/>
          </w:tcPr>
          <w:p w14:paraId="4C0EC430" w14:textId="77777777" w:rsidR="00DF5577" w:rsidRPr="00BB3056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D8938FB" w14:textId="77777777" w:rsidR="00DF5577" w:rsidRPr="00BB3056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81" w:type="dxa"/>
            <w:vAlign w:val="bottom"/>
          </w:tcPr>
          <w:p w14:paraId="445BE354" w14:textId="77777777" w:rsidR="00DF5577" w:rsidRPr="00BB3056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142CE7F5" w14:textId="7E852D5A" w:rsidR="00DF5577" w:rsidRPr="00BB3056" w:rsidRDefault="00DF5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450DDE"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50D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DF5577" w:rsidRPr="00BB3056" w14:paraId="7FF987F0" w14:textId="77777777" w:rsidTr="00ED0A7A">
        <w:trPr>
          <w:cantSplit/>
          <w:trHeight w:hRule="exact" w:val="432"/>
        </w:trPr>
        <w:tc>
          <w:tcPr>
            <w:tcW w:w="3791" w:type="dxa"/>
          </w:tcPr>
          <w:p w14:paraId="29FCB173" w14:textId="77777777" w:rsidR="00DF5577" w:rsidRPr="00BB3056" w:rsidRDefault="00DF5577" w:rsidP="00BD66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02" w:type="dxa"/>
            <w:gridSpan w:val="7"/>
          </w:tcPr>
          <w:p w14:paraId="5E305A00" w14:textId="77777777" w:rsidR="00DF5577" w:rsidRPr="00BB3056" w:rsidRDefault="00DF5577" w:rsidP="00BD66A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F5577" w:rsidRPr="00BB3056" w14:paraId="6C99CD18" w14:textId="77777777" w:rsidTr="00ED0A7A">
        <w:trPr>
          <w:cantSplit/>
          <w:trHeight w:hRule="exact" w:val="432"/>
        </w:trPr>
        <w:tc>
          <w:tcPr>
            <w:tcW w:w="3791" w:type="dxa"/>
            <w:hideMark/>
          </w:tcPr>
          <w:p w14:paraId="22E10F81" w14:textId="77777777" w:rsidR="00DF5577" w:rsidRPr="00BB3056" w:rsidRDefault="00DF5577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2F1C9185" w14:textId="77777777" w:rsidR="00DF5577" w:rsidRPr="00BB3056" w:rsidRDefault="00DF5577" w:rsidP="00BD66A4">
            <w:pPr>
              <w:tabs>
                <w:tab w:val="decimal" w:pos="1091"/>
              </w:tabs>
              <w:spacing w:line="240" w:lineRule="auto"/>
              <w:ind w:left="-108" w:right="9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0763FE" w14:textId="77777777" w:rsidR="00DF5577" w:rsidRPr="00BB3056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940ED2" w14:textId="77777777" w:rsidR="00DF5577" w:rsidRPr="00BB3056" w:rsidRDefault="00DF5577" w:rsidP="00BD66A4">
            <w:pPr>
              <w:tabs>
                <w:tab w:val="decimal" w:pos="118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0F095865" w14:textId="77777777" w:rsidR="00DF5577" w:rsidRPr="00BB3056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490E6D1" w14:textId="77777777" w:rsidR="00DF5577" w:rsidRPr="00BB3056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75F3CEBE" w14:textId="77777777" w:rsidR="00DF5577" w:rsidRPr="00BB3056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254F41BE" w14:textId="77777777" w:rsidR="00DF5577" w:rsidRPr="00BB3056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36BD" w:rsidRPr="00BB3056" w14:paraId="236CD064" w14:textId="77777777" w:rsidTr="00ED0A7A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00379322" w14:textId="5A2FDA15" w:rsidR="00C036BD" w:rsidRPr="00BB3056" w:rsidRDefault="00C036BD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0597F">
              <w:rPr>
                <w:rFonts w:asciiTheme="majorBidi" w:hAnsiTheme="majorBidi"/>
                <w:sz w:val="30"/>
                <w:szCs w:val="30"/>
                <w:cs/>
              </w:rPr>
              <w:t>การ</w:t>
            </w:r>
            <w:r w:rsidR="00402099">
              <w:rPr>
                <w:rFonts w:asciiTheme="majorBidi" w:hAnsiTheme="majorBidi" w:hint="cs"/>
                <w:sz w:val="30"/>
                <w:szCs w:val="30"/>
                <w:cs/>
              </w:rPr>
              <w:t>เพิ่มขึ้น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ใน</w:t>
            </w: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มูลค่ายุติธรรม</w:t>
            </w:r>
            <w:r w:rsidRPr="0040597F">
              <w:rPr>
                <w:rFonts w:asciiTheme="majorBidi" w:hAnsiTheme="majorBidi"/>
                <w:sz w:val="30"/>
                <w:szCs w:val="30"/>
                <w:cs/>
              </w:rPr>
              <w:t>ของ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ตราสาร</w:t>
            </w:r>
            <w:r w:rsidR="00867675">
              <w:rPr>
                <w:rFonts w:asciiTheme="majorBidi" w:hAnsiTheme="majorBidi" w:hint="cs"/>
                <w:sz w:val="30"/>
                <w:szCs w:val="30"/>
                <w:cs/>
              </w:rPr>
              <w:t>ทุนอื่น</w:t>
            </w:r>
          </w:p>
        </w:tc>
        <w:tc>
          <w:tcPr>
            <w:tcW w:w="1170" w:type="dxa"/>
          </w:tcPr>
          <w:p w14:paraId="6F1436A5" w14:textId="77777777" w:rsidR="00C036BD" w:rsidRPr="00BB3056" w:rsidRDefault="00C036BD" w:rsidP="00BD66A4">
            <w:pPr>
              <w:tabs>
                <w:tab w:val="decimal" w:pos="1012"/>
              </w:tabs>
              <w:spacing w:line="240" w:lineRule="auto"/>
              <w:ind w:right="-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15A17" w14:textId="77777777" w:rsidR="00C036BD" w:rsidRPr="00BB3056" w:rsidRDefault="00C036BD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6A2035" w14:textId="77777777" w:rsidR="00C036BD" w:rsidRPr="00BB3056" w:rsidRDefault="00C036BD" w:rsidP="00BD66A4">
            <w:pPr>
              <w:tabs>
                <w:tab w:val="decimal" w:pos="12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48629B32" w14:textId="77777777" w:rsidR="00C036BD" w:rsidRPr="00BB3056" w:rsidRDefault="00C036BD" w:rsidP="00BD66A4">
            <w:pPr>
              <w:tabs>
                <w:tab w:val="decimal" w:pos="73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E8B671" w14:textId="77777777" w:rsidR="00C036BD" w:rsidRPr="00BB3056" w:rsidRDefault="00C036BD" w:rsidP="00BD66A4">
            <w:pPr>
              <w:tabs>
                <w:tab w:val="clear" w:pos="907"/>
                <w:tab w:val="decimal" w:pos="91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3FABC865" w14:textId="77777777" w:rsidR="00C036BD" w:rsidRPr="00BB3056" w:rsidRDefault="00C036BD" w:rsidP="00BD66A4">
            <w:pPr>
              <w:tabs>
                <w:tab w:val="clear" w:pos="907"/>
                <w:tab w:val="decimal" w:pos="899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3C339F23" w14:textId="77777777" w:rsidR="00C036BD" w:rsidRPr="00BB3056" w:rsidRDefault="00C036BD" w:rsidP="00BD66A4">
            <w:pPr>
              <w:tabs>
                <w:tab w:val="decimal" w:pos="1000"/>
              </w:tabs>
              <w:spacing w:line="240" w:lineRule="auto"/>
              <w:ind w:left="17"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4339" w:rsidRPr="00BB3056" w14:paraId="754DD62C" w14:textId="77777777" w:rsidTr="00ED0A7A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20835B88" w14:textId="31A18A4A" w:rsidR="00064339" w:rsidRPr="00BB3056" w:rsidRDefault="00064339" w:rsidP="00064339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3513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ที่ไม่อยู่</w:t>
            </w: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ในความต้องการของตลาด</w:t>
            </w:r>
          </w:p>
        </w:tc>
        <w:tc>
          <w:tcPr>
            <w:tcW w:w="1170" w:type="dxa"/>
          </w:tcPr>
          <w:p w14:paraId="6A5B23A8" w14:textId="5629C3D7" w:rsidR="00064339" w:rsidRPr="00BB3056" w:rsidRDefault="00064339" w:rsidP="0006433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81,504</w:t>
            </w:r>
          </w:p>
        </w:tc>
        <w:tc>
          <w:tcPr>
            <w:tcW w:w="270" w:type="dxa"/>
          </w:tcPr>
          <w:p w14:paraId="4573C729" w14:textId="77777777" w:rsidR="00064339" w:rsidRPr="00BB3056" w:rsidRDefault="00064339" w:rsidP="00064339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AC55A7" w14:textId="1B4AE98C" w:rsidR="00064339" w:rsidRPr="00BB3056" w:rsidRDefault="00064339" w:rsidP="00064339">
            <w:pPr>
              <w:tabs>
                <w:tab w:val="clear" w:pos="454"/>
                <w:tab w:val="decimal" w:pos="55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</w:tcPr>
          <w:p w14:paraId="3F5E8E68" w14:textId="77777777" w:rsidR="00064339" w:rsidRPr="00BB3056" w:rsidRDefault="00064339" w:rsidP="00064339">
            <w:pPr>
              <w:tabs>
                <w:tab w:val="decimal" w:pos="73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8A021A" w14:textId="23EE5C8E" w:rsidR="00064339" w:rsidRPr="00BB3056" w:rsidRDefault="00064339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(3,753)</w:t>
            </w:r>
          </w:p>
        </w:tc>
        <w:tc>
          <w:tcPr>
            <w:tcW w:w="181" w:type="dxa"/>
          </w:tcPr>
          <w:p w14:paraId="2E7F5C83" w14:textId="77777777" w:rsidR="00064339" w:rsidRPr="00BB3056" w:rsidRDefault="00064339" w:rsidP="00064339">
            <w:pPr>
              <w:tabs>
                <w:tab w:val="clear" w:pos="907"/>
                <w:tab w:val="decimal" w:pos="899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670CE8DA" w14:textId="0A616C03" w:rsidR="00064339" w:rsidRPr="00BB3056" w:rsidRDefault="00064339" w:rsidP="00064339">
            <w:pPr>
              <w:tabs>
                <w:tab w:val="decimal" w:pos="1000"/>
              </w:tabs>
              <w:spacing w:line="240" w:lineRule="auto"/>
              <w:ind w:left="17" w:right="5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77,751</w:t>
            </w:r>
          </w:p>
        </w:tc>
      </w:tr>
      <w:tr w:rsidR="00064339" w:rsidRPr="00BB3056" w14:paraId="23B22A33" w14:textId="77777777" w:rsidTr="00ED0A7A">
        <w:trPr>
          <w:cantSplit/>
          <w:trHeight w:hRule="exact" w:val="432"/>
        </w:trPr>
        <w:tc>
          <w:tcPr>
            <w:tcW w:w="3791" w:type="dxa"/>
            <w:vAlign w:val="center"/>
          </w:tcPr>
          <w:p w14:paraId="1EF0DBCF" w14:textId="052D4DD4" w:rsidR="00064339" w:rsidRPr="00035133" w:rsidRDefault="00064339" w:rsidP="00064339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</w:tcPr>
          <w:p w14:paraId="192D4C53" w14:textId="5A300442" w:rsidR="00064339" w:rsidRPr="00BB3056" w:rsidRDefault="00064339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5C180" w14:textId="77777777" w:rsidR="00064339" w:rsidRPr="00BB3056" w:rsidRDefault="00064339" w:rsidP="00ED0A7A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6D31EE" w14:textId="6C9CE5FD" w:rsidR="00064339" w:rsidRPr="00BB3056" w:rsidRDefault="00064339" w:rsidP="00ED0A7A">
            <w:pPr>
              <w:tabs>
                <w:tab w:val="clear" w:pos="454"/>
                <w:tab w:val="decimal" w:pos="55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302136A0" w14:textId="77777777" w:rsidR="00064339" w:rsidRPr="00BB3056" w:rsidRDefault="00064339" w:rsidP="00ED0A7A">
            <w:pPr>
              <w:tabs>
                <w:tab w:val="decimal" w:pos="73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53976B0" w14:textId="5083D55B" w:rsidR="00064339" w:rsidRPr="00BB3056" w:rsidRDefault="00064339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088AFA42" w14:textId="77777777" w:rsidR="00064339" w:rsidRPr="00BB3056" w:rsidRDefault="00064339" w:rsidP="00ED0A7A">
            <w:pPr>
              <w:tabs>
                <w:tab w:val="clear" w:pos="907"/>
                <w:tab w:val="decimal" w:pos="899"/>
              </w:tabs>
              <w:spacing w:line="240" w:lineRule="auto"/>
              <w:ind w:left="17" w:right="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56AF71EB" w14:textId="0B90E3E7" w:rsidR="00064339" w:rsidRPr="00BB3056" w:rsidRDefault="00064339" w:rsidP="00ED0A7A">
            <w:pPr>
              <w:tabs>
                <w:tab w:val="decimal" w:pos="1000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4339" w:rsidRPr="00BB3056" w14:paraId="54BB3C12" w14:textId="77777777" w:rsidTr="00ED0A7A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461E542A" w14:textId="69AB6588" w:rsidR="00064339" w:rsidRPr="00BB3056" w:rsidRDefault="00064339" w:rsidP="00064339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70" w:type="dxa"/>
          </w:tcPr>
          <w:p w14:paraId="148FA49B" w14:textId="567959F3" w:rsidR="00064339" w:rsidRPr="00BB3056" w:rsidRDefault="00064339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27,774</w:t>
            </w:r>
          </w:p>
        </w:tc>
        <w:tc>
          <w:tcPr>
            <w:tcW w:w="270" w:type="dxa"/>
          </w:tcPr>
          <w:p w14:paraId="65AA7D83" w14:textId="77777777" w:rsidR="00064339" w:rsidRPr="00BB3056" w:rsidRDefault="00064339" w:rsidP="00ED0A7A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9DF510" w14:textId="087C9539" w:rsidR="00064339" w:rsidRPr="00BB3056" w:rsidRDefault="00064339" w:rsidP="00ED0A7A">
            <w:pPr>
              <w:tabs>
                <w:tab w:val="clear" w:pos="680"/>
                <w:tab w:val="clear" w:pos="907"/>
                <w:tab w:val="decimal" w:pos="676"/>
                <w:tab w:val="left" w:pos="703"/>
              </w:tabs>
              <w:spacing w:line="240" w:lineRule="auto"/>
              <w:ind w:left="-19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191" w:type="dxa"/>
          </w:tcPr>
          <w:p w14:paraId="3ECF44EC" w14:textId="77777777" w:rsidR="00064339" w:rsidRPr="00BB3056" w:rsidRDefault="00064339" w:rsidP="00ED0A7A">
            <w:pPr>
              <w:tabs>
                <w:tab w:val="decimal" w:pos="100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93F0F8" w14:textId="2E756C4C" w:rsidR="00064339" w:rsidRPr="00BB3056" w:rsidRDefault="00064339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2,391</w:t>
            </w:r>
          </w:p>
        </w:tc>
        <w:tc>
          <w:tcPr>
            <w:tcW w:w="181" w:type="dxa"/>
          </w:tcPr>
          <w:p w14:paraId="36902EC3" w14:textId="77777777" w:rsidR="00064339" w:rsidRPr="00BB3056" w:rsidRDefault="00064339" w:rsidP="00ED0A7A">
            <w:pPr>
              <w:tabs>
                <w:tab w:val="decimal" w:pos="881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545ED26B" w14:textId="69C8691D" w:rsidR="00064339" w:rsidRPr="00BB3056" w:rsidRDefault="00064339" w:rsidP="00ED0A7A">
            <w:pPr>
              <w:tabs>
                <w:tab w:val="decimal" w:pos="1000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30,334</w:t>
            </w:r>
          </w:p>
        </w:tc>
      </w:tr>
      <w:tr w:rsidR="00064339" w:rsidRPr="00BB3056" w14:paraId="64B04734" w14:textId="77777777" w:rsidTr="00ED0A7A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2DFC5947" w14:textId="7FA99F2E" w:rsidR="00064339" w:rsidRPr="00BB3056" w:rsidRDefault="00064339" w:rsidP="00064339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ที่ยังไม่เกิดขึ้นจริงจากอนุพันธ์</w:t>
            </w:r>
          </w:p>
        </w:tc>
        <w:tc>
          <w:tcPr>
            <w:tcW w:w="1170" w:type="dxa"/>
          </w:tcPr>
          <w:p w14:paraId="44F9D15C" w14:textId="48755EA4" w:rsidR="00064339" w:rsidRPr="00BB3056" w:rsidRDefault="00064339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5,136</w:t>
            </w:r>
          </w:p>
        </w:tc>
        <w:tc>
          <w:tcPr>
            <w:tcW w:w="270" w:type="dxa"/>
          </w:tcPr>
          <w:p w14:paraId="3EE184B9" w14:textId="77777777" w:rsidR="00064339" w:rsidRPr="00BB3056" w:rsidRDefault="00064339" w:rsidP="00ED0A7A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AD7FED" w14:textId="59BCA300" w:rsidR="00064339" w:rsidRPr="00BB3056" w:rsidRDefault="00064339" w:rsidP="00ED0A7A">
            <w:pPr>
              <w:tabs>
                <w:tab w:val="clear" w:pos="680"/>
                <w:tab w:val="decimal" w:pos="676"/>
                <w:tab w:val="left" w:pos="703"/>
              </w:tabs>
              <w:spacing w:line="240" w:lineRule="auto"/>
              <w:ind w:left="-19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2,071</w:t>
            </w:r>
          </w:p>
        </w:tc>
        <w:tc>
          <w:tcPr>
            <w:tcW w:w="191" w:type="dxa"/>
          </w:tcPr>
          <w:p w14:paraId="57119551" w14:textId="77777777" w:rsidR="00064339" w:rsidRPr="00BB3056" w:rsidRDefault="00064339" w:rsidP="00ED0A7A">
            <w:pPr>
              <w:tabs>
                <w:tab w:val="decimal" w:pos="100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9A25C2" w14:textId="34C626A5" w:rsidR="00064339" w:rsidRPr="00BB3056" w:rsidRDefault="00064339">
            <w:pPr>
              <w:tabs>
                <w:tab w:val="clear" w:pos="907"/>
                <w:tab w:val="decimal" w:pos="910"/>
              </w:tabs>
              <w:spacing w:line="240" w:lineRule="auto"/>
              <w:ind w:left="17" w:right="-3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2CA75B72" w14:textId="77777777" w:rsidR="00064339" w:rsidRPr="00BB3056" w:rsidRDefault="00064339" w:rsidP="00ED0A7A">
            <w:pPr>
              <w:tabs>
                <w:tab w:val="decimal" w:pos="602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2B6BE155" w14:textId="30C55425" w:rsidR="00064339" w:rsidRPr="00BB3056" w:rsidRDefault="00064339" w:rsidP="00ED0A7A">
            <w:pPr>
              <w:tabs>
                <w:tab w:val="decimal" w:pos="1000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7,207</w:t>
            </w:r>
          </w:p>
        </w:tc>
      </w:tr>
      <w:tr w:rsidR="00064339" w:rsidRPr="00BB3056" w14:paraId="5CFEE5E8" w14:textId="77777777" w:rsidTr="00ED0A7A">
        <w:trPr>
          <w:cantSplit/>
          <w:trHeight w:hRule="exact" w:val="432"/>
        </w:trPr>
        <w:tc>
          <w:tcPr>
            <w:tcW w:w="3791" w:type="dxa"/>
            <w:vAlign w:val="center"/>
          </w:tcPr>
          <w:p w14:paraId="59A8811D" w14:textId="5D4CFE09" w:rsidR="00064339" w:rsidRPr="00BB3056" w:rsidRDefault="00064339" w:rsidP="00064339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ประมาณการ</w:t>
            </w:r>
            <w:r w:rsidRPr="00313154">
              <w:rPr>
                <w:rFonts w:asciiTheme="majorBidi" w:hAnsiTheme="majorBidi"/>
                <w:sz w:val="30"/>
                <w:szCs w:val="30"/>
                <w:cs/>
              </w:rPr>
              <w:t>ค่าเผื่อการลดมูลค่าของ</w:t>
            </w:r>
          </w:p>
        </w:tc>
        <w:tc>
          <w:tcPr>
            <w:tcW w:w="1170" w:type="dxa"/>
            <w:vAlign w:val="bottom"/>
          </w:tcPr>
          <w:p w14:paraId="306E0C9A" w14:textId="77777777" w:rsidR="00064339" w:rsidRPr="00BB3056" w:rsidRDefault="00064339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E64C56" w14:textId="77777777" w:rsidR="00064339" w:rsidRPr="00BB3056" w:rsidRDefault="00064339" w:rsidP="00ED0A7A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0B314C" w14:textId="77777777" w:rsidR="00064339" w:rsidRPr="00BB3056" w:rsidRDefault="00064339" w:rsidP="00ED0A7A">
            <w:pPr>
              <w:tabs>
                <w:tab w:val="clear" w:pos="680"/>
                <w:tab w:val="clear" w:pos="907"/>
                <w:tab w:val="decimal" w:pos="527"/>
                <w:tab w:val="decimal" w:pos="676"/>
                <w:tab w:val="left" w:pos="703"/>
              </w:tabs>
              <w:spacing w:line="240" w:lineRule="auto"/>
              <w:ind w:left="-19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766EF0F8" w14:textId="77777777" w:rsidR="00064339" w:rsidRPr="00BB3056" w:rsidRDefault="00064339" w:rsidP="00ED0A7A">
            <w:pPr>
              <w:tabs>
                <w:tab w:val="decimal" w:pos="100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91F5B6C" w14:textId="77777777" w:rsidR="00064339" w:rsidRPr="00BB3056" w:rsidRDefault="00064339">
            <w:pPr>
              <w:tabs>
                <w:tab w:val="clear" w:pos="907"/>
                <w:tab w:val="decimal" w:pos="910"/>
              </w:tabs>
              <w:spacing w:line="240" w:lineRule="auto"/>
              <w:ind w:left="17" w:right="-3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6303057D" w14:textId="77777777" w:rsidR="00064339" w:rsidRPr="00BB3056" w:rsidRDefault="00064339" w:rsidP="00ED0A7A">
            <w:pPr>
              <w:tabs>
                <w:tab w:val="decimal" w:pos="881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05F682A7" w14:textId="77777777" w:rsidR="00064339" w:rsidRPr="00BB3056" w:rsidRDefault="00064339" w:rsidP="00ED0A7A">
            <w:pPr>
              <w:tabs>
                <w:tab w:val="decimal" w:pos="604"/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4339" w:rsidRPr="00BB3056" w14:paraId="30C6C07E" w14:textId="77777777" w:rsidTr="00ED0A7A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39C6D9B0" w14:textId="2732086C" w:rsidR="00064339" w:rsidRPr="00BB3056" w:rsidRDefault="00064339" w:rsidP="00064339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1315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13154">
              <w:rPr>
                <w:rFonts w:asciiTheme="majorBidi" w:hAnsiTheme="majorBidi"/>
                <w:sz w:val="30"/>
                <w:szCs w:val="30"/>
                <w:cs/>
              </w:rPr>
              <w:t>สินค้า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1170" w:type="dxa"/>
            <w:vAlign w:val="bottom"/>
          </w:tcPr>
          <w:p w14:paraId="1C99F7B3" w14:textId="1D39DEDE" w:rsidR="00064339" w:rsidRPr="00BB3056" w:rsidRDefault="00064339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7,763</w:t>
            </w:r>
          </w:p>
        </w:tc>
        <w:tc>
          <w:tcPr>
            <w:tcW w:w="270" w:type="dxa"/>
            <w:vAlign w:val="bottom"/>
          </w:tcPr>
          <w:p w14:paraId="59C061CC" w14:textId="77777777" w:rsidR="00064339" w:rsidRPr="00BB3056" w:rsidRDefault="00064339" w:rsidP="00ED0A7A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74ABCC" w14:textId="5027B2CE" w:rsidR="00064339" w:rsidRPr="00BB3056" w:rsidRDefault="00064339" w:rsidP="00ED0A7A">
            <w:pPr>
              <w:tabs>
                <w:tab w:val="clear" w:pos="680"/>
                <w:tab w:val="clear" w:pos="907"/>
                <w:tab w:val="decimal" w:pos="676"/>
                <w:tab w:val="left" w:pos="703"/>
              </w:tabs>
              <w:spacing w:line="240" w:lineRule="auto"/>
              <w:ind w:left="-19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(6,269)</w:t>
            </w:r>
          </w:p>
        </w:tc>
        <w:tc>
          <w:tcPr>
            <w:tcW w:w="191" w:type="dxa"/>
            <w:vAlign w:val="bottom"/>
          </w:tcPr>
          <w:p w14:paraId="4AEF7F09" w14:textId="77777777" w:rsidR="00064339" w:rsidRPr="00BB3056" w:rsidRDefault="00064339" w:rsidP="00ED0A7A">
            <w:pPr>
              <w:tabs>
                <w:tab w:val="decimal" w:pos="100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0E95283" w14:textId="1E035F9B" w:rsidR="00064339" w:rsidRPr="00BB3056" w:rsidRDefault="00064339">
            <w:pPr>
              <w:tabs>
                <w:tab w:val="clear" w:pos="907"/>
                <w:tab w:val="decimal" w:pos="910"/>
              </w:tabs>
              <w:spacing w:line="240" w:lineRule="auto"/>
              <w:ind w:left="17" w:right="-3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720F480C" w14:textId="77777777" w:rsidR="00064339" w:rsidRPr="00BB3056" w:rsidRDefault="00064339" w:rsidP="00ED0A7A">
            <w:pPr>
              <w:tabs>
                <w:tab w:val="decimal" w:pos="881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4F4BFA1B" w14:textId="02777DD3" w:rsidR="00064339" w:rsidRPr="00BB3056" w:rsidRDefault="00064339" w:rsidP="00ED0A7A">
            <w:pPr>
              <w:tabs>
                <w:tab w:val="decimal" w:pos="1000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1,494</w:t>
            </w:r>
          </w:p>
        </w:tc>
      </w:tr>
      <w:tr w:rsidR="00064339" w:rsidRPr="00BB3056" w14:paraId="2AEF56A5" w14:textId="77777777" w:rsidTr="00ED0A7A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53D35DB7" w14:textId="77777777" w:rsidR="00064339" w:rsidRPr="00BB3056" w:rsidRDefault="00064339" w:rsidP="00064339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6EBF1B4E" w14:textId="3D22CA30" w:rsidR="00064339" w:rsidRPr="00BB3056" w:rsidRDefault="00064339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1,405</w:t>
            </w:r>
          </w:p>
        </w:tc>
        <w:tc>
          <w:tcPr>
            <w:tcW w:w="270" w:type="dxa"/>
          </w:tcPr>
          <w:p w14:paraId="348779C5" w14:textId="77777777" w:rsidR="00064339" w:rsidRPr="00BB3056" w:rsidRDefault="00064339" w:rsidP="00ED0A7A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574CEA" w14:textId="7AB378AA" w:rsidR="00064339" w:rsidRPr="00BB3056" w:rsidRDefault="00064339" w:rsidP="00ED0A7A">
            <w:pPr>
              <w:tabs>
                <w:tab w:val="clear" w:pos="680"/>
                <w:tab w:val="clear" w:pos="907"/>
                <w:tab w:val="decimal" w:pos="676"/>
                <w:tab w:val="left" w:pos="703"/>
              </w:tabs>
              <w:spacing w:line="240" w:lineRule="auto"/>
              <w:ind w:left="-19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(288)</w:t>
            </w:r>
          </w:p>
        </w:tc>
        <w:tc>
          <w:tcPr>
            <w:tcW w:w="191" w:type="dxa"/>
          </w:tcPr>
          <w:p w14:paraId="4C2E7863" w14:textId="77777777" w:rsidR="00064339" w:rsidRPr="00BB3056" w:rsidRDefault="00064339" w:rsidP="00ED0A7A">
            <w:pPr>
              <w:tabs>
                <w:tab w:val="decimal" w:pos="100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DCD3D77" w14:textId="522911CF" w:rsidR="00064339" w:rsidRPr="00BB3056" w:rsidRDefault="00064339">
            <w:pPr>
              <w:tabs>
                <w:tab w:val="clear" w:pos="907"/>
                <w:tab w:val="decimal" w:pos="910"/>
              </w:tabs>
              <w:spacing w:line="240" w:lineRule="auto"/>
              <w:ind w:left="17" w:right="-3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35BBCD5B" w14:textId="77777777" w:rsidR="00064339" w:rsidRPr="00BB3056" w:rsidRDefault="00064339" w:rsidP="00ED0A7A">
            <w:pPr>
              <w:tabs>
                <w:tab w:val="decimal" w:pos="881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00C1EEB5" w14:textId="0C9D1C60" w:rsidR="00064339" w:rsidRPr="00BB3056" w:rsidRDefault="00064339" w:rsidP="00ED0A7A">
            <w:pPr>
              <w:tabs>
                <w:tab w:val="decimal" w:pos="1000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1,117</w:t>
            </w:r>
          </w:p>
        </w:tc>
      </w:tr>
      <w:tr w:rsidR="00064339" w:rsidRPr="00BB3056" w14:paraId="42B5E3A3" w14:textId="77777777" w:rsidTr="00ED0A7A">
        <w:trPr>
          <w:cantSplit/>
          <w:trHeight w:hRule="exact" w:val="432"/>
        </w:trPr>
        <w:tc>
          <w:tcPr>
            <w:tcW w:w="3791" w:type="dxa"/>
            <w:hideMark/>
          </w:tcPr>
          <w:p w14:paraId="3ADBB6F5" w14:textId="77777777" w:rsidR="00064339" w:rsidRPr="00BB3056" w:rsidRDefault="00064339" w:rsidP="0006433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06B122" w14:textId="0256511E" w:rsidR="00064339" w:rsidRPr="00064339" w:rsidRDefault="00064339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123,582</w:t>
            </w:r>
          </w:p>
        </w:tc>
        <w:tc>
          <w:tcPr>
            <w:tcW w:w="270" w:type="dxa"/>
          </w:tcPr>
          <w:p w14:paraId="0DC61229" w14:textId="77777777" w:rsidR="00064339" w:rsidRPr="00064339" w:rsidRDefault="00064339" w:rsidP="00ED0A7A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B37A34" w14:textId="44728EE4" w:rsidR="00064339" w:rsidRPr="00064339" w:rsidRDefault="00064339" w:rsidP="00ED0A7A">
            <w:pPr>
              <w:tabs>
                <w:tab w:val="clear" w:pos="680"/>
                <w:tab w:val="clear" w:pos="907"/>
                <w:tab w:val="decimal" w:pos="676"/>
                <w:tab w:val="left" w:pos="703"/>
              </w:tabs>
              <w:spacing w:line="240" w:lineRule="auto"/>
              <w:ind w:left="-197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(4,317)</w:t>
            </w:r>
          </w:p>
        </w:tc>
        <w:tc>
          <w:tcPr>
            <w:tcW w:w="191" w:type="dxa"/>
            <w:tcBorders>
              <w:left w:val="nil"/>
              <w:right w:val="nil"/>
            </w:tcBorders>
          </w:tcPr>
          <w:p w14:paraId="3A63BF0F" w14:textId="77777777" w:rsidR="00064339" w:rsidRPr="00064339" w:rsidRDefault="00064339" w:rsidP="00ED0A7A">
            <w:pPr>
              <w:tabs>
                <w:tab w:val="decimal" w:pos="100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A575B3" w14:textId="79E093FF" w:rsidR="00064339" w:rsidRPr="00064339" w:rsidRDefault="00064339" w:rsidP="00ED0A7A">
            <w:pPr>
              <w:tabs>
                <w:tab w:val="decimal" w:pos="124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(1,362)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29A116F1" w14:textId="77777777" w:rsidR="00064339" w:rsidRPr="00064339" w:rsidRDefault="00064339" w:rsidP="00ED0A7A">
            <w:pPr>
              <w:tabs>
                <w:tab w:val="decimal" w:pos="881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F9D6E5" w14:textId="379AA64F" w:rsidR="00064339" w:rsidRPr="00064339" w:rsidRDefault="00064339" w:rsidP="00ED0A7A">
            <w:pPr>
              <w:tabs>
                <w:tab w:val="decimal" w:pos="1000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117,903</w:t>
            </w:r>
          </w:p>
        </w:tc>
      </w:tr>
      <w:tr w:rsidR="00064339" w:rsidRPr="00BB3056" w14:paraId="3ED45B5A" w14:textId="77777777" w:rsidTr="00ED0A7A">
        <w:trPr>
          <w:cantSplit/>
          <w:trHeight w:hRule="exact" w:val="374"/>
        </w:trPr>
        <w:tc>
          <w:tcPr>
            <w:tcW w:w="3791" w:type="dxa"/>
          </w:tcPr>
          <w:p w14:paraId="56EAB2E3" w14:textId="77777777" w:rsidR="00064339" w:rsidRPr="00BB3056" w:rsidRDefault="00064339" w:rsidP="0006433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DA408" w14:textId="77777777" w:rsidR="00064339" w:rsidRPr="00BB3056" w:rsidRDefault="00064339" w:rsidP="00064339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EA7A28" w14:textId="77777777" w:rsidR="00064339" w:rsidRPr="00BB3056" w:rsidRDefault="00064339" w:rsidP="00064339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5D33A9" w14:textId="77777777" w:rsidR="00064339" w:rsidRPr="00BB3056" w:rsidRDefault="00064339" w:rsidP="00064339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tcBorders>
              <w:left w:val="nil"/>
              <w:bottom w:val="nil"/>
              <w:right w:val="nil"/>
            </w:tcBorders>
          </w:tcPr>
          <w:p w14:paraId="4593C026" w14:textId="77777777" w:rsidR="00064339" w:rsidRPr="00BB3056" w:rsidRDefault="00064339" w:rsidP="00064339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F3EE8" w14:textId="77777777" w:rsidR="00064339" w:rsidRPr="00BB3056" w:rsidRDefault="00064339" w:rsidP="00064339">
            <w:pPr>
              <w:tabs>
                <w:tab w:val="decimal" w:pos="121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255D209A" w14:textId="77777777" w:rsidR="00064339" w:rsidRPr="00BB3056" w:rsidRDefault="00064339" w:rsidP="00064339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B87104" w14:textId="77777777" w:rsidR="00064339" w:rsidRPr="00BB3056" w:rsidRDefault="00064339" w:rsidP="00064339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6232" w:rsidRPr="00BB3056" w14:paraId="3FB0D44F" w14:textId="77777777" w:rsidTr="00ED0A7A">
        <w:trPr>
          <w:cantSplit/>
          <w:trHeight w:hRule="exact" w:val="432"/>
        </w:trPr>
        <w:tc>
          <w:tcPr>
            <w:tcW w:w="3791" w:type="dxa"/>
            <w:hideMark/>
          </w:tcPr>
          <w:p w14:paraId="73C16EAD" w14:textId="42EAE42A" w:rsidR="00436232" w:rsidRPr="00BB3056" w:rsidRDefault="00436232" w:rsidP="0006433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BFC620" w14:textId="77777777" w:rsidR="00436232" w:rsidRPr="00BB3056" w:rsidRDefault="00436232" w:rsidP="00064339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20AD63" w14:textId="77777777" w:rsidR="00436232" w:rsidRPr="00BB3056" w:rsidRDefault="00436232" w:rsidP="00064339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A8A128" w14:textId="77777777" w:rsidR="00436232" w:rsidRPr="00BB3056" w:rsidRDefault="00436232" w:rsidP="00064339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4E3B4E7A" w14:textId="77777777" w:rsidR="00436232" w:rsidRPr="00BB3056" w:rsidRDefault="00436232" w:rsidP="00064339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3E7B15" w14:textId="77777777" w:rsidR="00436232" w:rsidRPr="00BB3056" w:rsidRDefault="00436232" w:rsidP="00064339">
            <w:pPr>
              <w:tabs>
                <w:tab w:val="decimal" w:pos="121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7C04A985" w14:textId="77777777" w:rsidR="00436232" w:rsidRPr="00BB3056" w:rsidRDefault="00436232" w:rsidP="00064339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</w:tcPr>
          <w:p w14:paraId="59E84BCD" w14:textId="77777777" w:rsidR="00436232" w:rsidRPr="00BB3056" w:rsidRDefault="00436232" w:rsidP="00064339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6232" w:rsidRPr="00BB3056" w14:paraId="60014A44" w14:textId="77777777" w:rsidTr="00ED0A7A">
        <w:trPr>
          <w:cantSplit/>
          <w:trHeight w:hRule="exact" w:val="432"/>
        </w:trPr>
        <w:tc>
          <w:tcPr>
            <w:tcW w:w="3791" w:type="dxa"/>
            <w:hideMark/>
          </w:tcPr>
          <w:p w14:paraId="7DCDB68F" w14:textId="5866AFB6" w:rsidR="00436232" w:rsidRPr="00BB3056" w:rsidRDefault="00436232" w:rsidP="0043623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E18050" w14:textId="766FBCEB" w:rsidR="00436232" w:rsidRPr="00BB3056" w:rsidRDefault="00436232" w:rsidP="00436232">
            <w:pPr>
              <w:tabs>
                <w:tab w:val="decimal" w:pos="1110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53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123,582</w:t>
            </w:r>
          </w:p>
        </w:tc>
        <w:tc>
          <w:tcPr>
            <w:tcW w:w="270" w:type="dxa"/>
          </w:tcPr>
          <w:p w14:paraId="01045A5A" w14:textId="77777777" w:rsidR="00436232" w:rsidRPr="00BB3056" w:rsidRDefault="00436232" w:rsidP="00436232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F0AE7A5" w14:textId="37AF817A" w:rsidR="00436232" w:rsidRPr="00BB3056" w:rsidRDefault="00436232" w:rsidP="00436232">
            <w:pPr>
              <w:tabs>
                <w:tab w:val="clear" w:pos="907"/>
              </w:tabs>
              <w:spacing w:line="240" w:lineRule="auto"/>
              <w:ind w:left="17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3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(4,317)</w:t>
            </w:r>
          </w:p>
        </w:tc>
        <w:tc>
          <w:tcPr>
            <w:tcW w:w="191" w:type="dxa"/>
            <w:tcBorders>
              <w:top w:val="nil"/>
              <w:left w:val="nil"/>
              <w:right w:val="nil"/>
            </w:tcBorders>
          </w:tcPr>
          <w:p w14:paraId="00655A39" w14:textId="77777777" w:rsidR="00436232" w:rsidRPr="00BB3056" w:rsidRDefault="00436232" w:rsidP="00436232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B42DAF1" w14:textId="6306F3C5" w:rsidR="00436232" w:rsidRPr="00BB3056" w:rsidRDefault="00436232" w:rsidP="00436232">
            <w:pPr>
              <w:tabs>
                <w:tab w:val="clear" w:pos="907"/>
              </w:tabs>
              <w:spacing w:line="240" w:lineRule="auto"/>
              <w:ind w:right="-3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3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(1,362)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</w:tcPr>
          <w:p w14:paraId="5ED62169" w14:textId="77777777" w:rsidR="00436232" w:rsidRPr="00BB3056" w:rsidRDefault="00436232" w:rsidP="00436232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CC9F1F" w14:textId="1CC2AD3A" w:rsidR="00436232" w:rsidRPr="00BB3056" w:rsidRDefault="00436232" w:rsidP="00436232">
            <w:pPr>
              <w:tabs>
                <w:tab w:val="decimal" w:pos="730"/>
              </w:tabs>
              <w:spacing w:line="240" w:lineRule="auto"/>
              <w:ind w:left="17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3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117,903</w:t>
            </w:r>
          </w:p>
        </w:tc>
      </w:tr>
      <w:tr w:rsidR="00436232" w:rsidRPr="00BB3056" w14:paraId="0F9B1DD8" w14:textId="77777777" w:rsidTr="00ED0A7A">
        <w:trPr>
          <w:cantSplit/>
          <w:trHeight w:hRule="exact" w:val="432"/>
        </w:trPr>
        <w:tc>
          <w:tcPr>
            <w:tcW w:w="3791" w:type="dxa"/>
          </w:tcPr>
          <w:p w14:paraId="2C8B0306" w14:textId="737C49AE" w:rsidR="00436232" w:rsidRPr="00BB3056" w:rsidRDefault="00436232" w:rsidP="0006433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BFFBB5E" w14:textId="0223A096" w:rsidR="00436232" w:rsidRPr="00BB3056" w:rsidRDefault="00436232" w:rsidP="00064339">
            <w:pPr>
              <w:tabs>
                <w:tab w:val="decimal" w:pos="1137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C3FC36" w14:textId="77777777" w:rsidR="00436232" w:rsidRPr="00BB3056" w:rsidRDefault="00436232" w:rsidP="00064339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5AF6F39" w14:textId="2BD43E16" w:rsidR="00436232" w:rsidRPr="00BB3056" w:rsidRDefault="00436232" w:rsidP="00064339">
            <w:pPr>
              <w:tabs>
                <w:tab w:val="clear" w:pos="907"/>
              </w:tabs>
              <w:spacing w:line="240" w:lineRule="auto"/>
              <w:ind w:left="17"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tcBorders>
              <w:left w:val="nil"/>
              <w:right w:val="nil"/>
            </w:tcBorders>
          </w:tcPr>
          <w:p w14:paraId="064A9BC0" w14:textId="77777777" w:rsidR="00436232" w:rsidRPr="00BB3056" w:rsidRDefault="00436232" w:rsidP="00064339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745D782" w14:textId="085E9030" w:rsidR="00436232" w:rsidRPr="00BB3056" w:rsidRDefault="00436232" w:rsidP="00064339">
            <w:pPr>
              <w:tabs>
                <w:tab w:val="clear" w:pos="907"/>
              </w:tabs>
              <w:spacing w:line="240" w:lineRule="auto"/>
              <w:ind w:right="-3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4D69905C" w14:textId="77777777" w:rsidR="00436232" w:rsidRPr="00BB3056" w:rsidRDefault="00436232" w:rsidP="00064339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</w:tcPr>
          <w:p w14:paraId="65D3F642" w14:textId="2ECE42C7" w:rsidR="00436232" w:rsidRPr="00BB3056" w:rsidRDefault="00436232" w:rsidP="00064339">
            <w:pPr>
              <w:tabs>
                <w:tab w:val="decimal" w:pos="730"/>
              </w:tabs>
              <w:spacing w:line="240" w:lineRule="auto"/>
              <w:ind w:left="17" w:right="-2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36232" w:rsidRPr="00313154" w14:paraId="4894E2C4" w14:textId="77777777" w:rsidTr="00ED0A7A">
        <w:trPr>
          <w:cantSplit/>
          <w:trHeight w:hRule="exact" w:val="374"/>
        </w:trPr>
        <w:tc>
          <w:tcPr>
            <w:tcW w:w="3791" w:type="dxa"/>
          </w:tcPr>
          <w:p w14:paraId="4CD48F1B" w14:textId="77777777" w:rsidR="00436232" w:rsidRPr="00313154" w:rsidRDefault="00436232" w:rsidP="0006433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82DC06" w14:textId="77777777" w:rsidR="00436232" w:rsidRPr="00313154" w:rsidRDefault="00436232" w:rsidP="00064339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43F8428" w14:textId="77777777" w:rsidR="00436232" w:rsidRPr="00313154" w:rsidRDefault="00436232" w:rsidP="00064339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BDD249" w14:textId="77777777" w:rsidR="00436232" w:rsidRPr="00313154" w:rsidRDefault="00436232" w:rsidP="00064339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54393FF7" w14:textId="77777777" w:rsidR="00436232" w:rsidRPr="00313154" w:rsidRDefault="00436232" w:rsidP="00064339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357D3E7" w14:textId="77777777" w:rsidR="00436232" w:rsidRPr="00313154" w:rsidRDefault="00436232" w:rsidP="00064339">
            <w:pPr>
              <w:tabs>
                <w:tab w:val="decimal" w:pos="85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4B691158" w14:textId="77777777" w:rsidR="00436232" w:rsidRPr="00313154" w:rsidRDefault="00436232" w:rsidP="00064339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0" w:type="dxa"/>
          </w:tcPr>
          <w:p w14:paraId="18CB414D" w14:textId="77777777" w:rsidR="00436232" w:rsidRPr="00313154" w:rsidRDefault="00436232" w:rsidP="00064339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6232" w:rsidRPr="00BB3056" w14:paraId="5292A9B1" w14:textId="77777777" w:rsidTr="00ED0A7A">
        <w:trPr>
          <w:cantSplit/>
          <w:trHeight w:hRule="exact" w:val="432"/>
        </w:trPr>
        <w:tc>
          <w:tcPr>
            <w:tcW w:w="3791" w:type="dxa"/>
          </w:tcPr>
          <w:p w14:paraId="12CC5119" w14:textId="39E48EC1" w:rsidR="00436232" w:rsidRPr="00BB3056" w:rsidRDefault="00436232" w:rsidP="0006433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34FE208" w14:textId="10456060" w:rsidR="00436232" w:rsidRPr="00BB3056" w:rsidRDefault="00436232" w:rsidP="00064339">
            <w:pPr>
              <w:tabs>
                <w:tab w:val="decimal" w:pos="995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9F1E5A" w14:textId="77777777" w:rsidR="00436232" w:rsidRPr="00BB3056" w:rsidRDefault="00436232" w:rsidP="00064339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55C4D8A" w14:textId="508F09AE" w:rsidR="00436232" w:rsidRPr="00BB3056" w:rsidRDefault="00436232" w:rsidP="00064339">
            <w:pPr>
              <w:tabs>
                <w:tab w:val="clear" w:pos="907"/>
                <w:tab w:val="left" w:pos="706"/>
              </w:tabs>
              <w:spacing w:line="240" w:lineRule="auto"/>
              <w:ind w:left="-86" w:right="9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tcBorders>
              <w:top w:val="nil"/>
              <w:left w:val="nil"/>
              <w:right w:val="nil"/>
            </w:tcBorders>
          </w:tcPr>
          <w:p w14:paraId="7117A815" w14:textId="77777777" w:rsidR="00436232" w:rsidRPr="00BB3056" w:rsidRDefault="00436232" w:rsidP="00064339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3981EB2" w14:textId="1A734B01" w:rsidR="00436232" w:rsidRPr="00BB3056" w:rsidRDefault="00436232" w:rsidP="00064339">
            <w:pPr>
              <w:tabs>
                <w:tab w:val="decimal" w:pos="125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</w:tcPr>
          <w:p w14:paraId="6DDE703F" w14:textId="77777777" w:rsidR="00436232" w:rsidRPr="00BB3056" w:rsidRDefault="00436232" w:rsidP="00064339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</w:tcPr>
          <w:p w14:paraId="09851C13" w14:textId="54112354" w:rsidR="00436232" w:rsidRPr="00BB3056" w:rsidRDefault="00436232" w:rsidP="00064339">
            <w:pPr>
              <w:tabs>
                <w:tab w:val="decimal" w:pos="1000"/>
              </w:tabs>
              <w:spacing w:line="240" w:lineRule="auto"/>
              <w:ind w:left="17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bookmarkEnd w:id="6"/>
    </w:tbl>
    <w:p w14:paraId="59968F5C" w14:textId="4BA71E41" w:rsidR="00B25C97" w:rsidRDefault="00B25C97" w:rsidP="00DF5577">
      <w:pPr>
        <w:rPr>
          <w:lang w:val="x-none" w:eastAsia="x-none"/>
        </w:rPr>
      </w:pPr>
    </w:p>
    <w:p w14:paraId="65406FBD" w14:textId="77777777" w:rsidR="003069FF" w:rsidRDefault="003069FF" w:rsidP="00DF5577">
      <w:pPr>
        <w:rPr>
          <w:lang w:val="x-none" w:eastAsia="x-none"/>
        </w:rPr>
      </w:pPr>
    </w:p>
    <w:p w14:paraId="17B99A46" w14:textId="46602AB3" w:rsidR="00B25C97" w:rsidRDefault="00B25C97" w:rsidP="00DF5577">
      <w:pPr>
        <w:rPr>
          <w:lang w:val="x-none" w:eastAsia="x-none"/>
        </w:rPr>
      </w:pPr>
    </w:p>
    <w:p w14:paraId="7252F028" w14:textId="47923C34" w:rsidR="00B25C97" w:rsidRDefault="00B25C97" w:rsidP="00DF5577">
      <w:pPr>
        <w:rPr>
          <w:lang w:val="x-none" w:eastAsia="x-none"/>
        </w:rPr>
      </w:pPr>
    </w:p>
    <w:p w14:paraId="501C67E3" w14:textId="6CCA56DD" w:rsidR="00117CAA" w:rsidRDefault="00117CAA" w:rsidP="00DF5577">
      <w:pPr>
        <w:rPr>
          <w:lang w:val="x-none" w:eastAsia="x-none"/>
        </w:rPr>
      </w:pPr>
    </w:p>
    <w:p w14:paraId="29734F9A" w14:textId="47C18F67" w:rsidR="00117CAA" w:rsidRDefault="00117CAA" w:rsidP="00DF5577">
      <w:pPr>
        <w:rPr>
          <w:lang w:val="x-none" w:eastAsia="x-none"/>
        </w:rPr>
      </w:pPr>
    </w:p>
    <w:p w14:paraId="67A72EB1" w14:textId="13B7390F" w:rsidR="00117CAA" w:rsidRDefault="00117CAA" w:rsidP="00DF5577">
      <w:pPr>
        <w:rPr>
          <w:lang w:val="x-none" w:eastAsia="x-none"/>
        </w:rPr>
      </w:pPr>
    </w:p>
    <w:p w14:paraId="7714B87B" w14:textId="70F64430" w:rsidR="00117CAA" w:rsidRDefault="00117CAA" w:rsidP="00DF5577">
      <w:pPr>
        <w:rPr>
          <w:lang w:val="x-none" w:eastAsia="x-none"/>
        </w:rPr>
      </w:pPr>
    </w:p>
    <w:p w14:paraId="32A2C8DE" w14:textId="2A00C7FD" w:rsidR="00117CAA" w:rsidRDefault="00117CAA" w:rsidP="00DF5577">
      <w:pPr>
        <w:rPr>
          <w:lang w:val="x-none" w:eastAsia="x-none"/>
        </w:rPr>
      </w:pPr>
    </w:p>
    <w:p w14:paraId="7B04F87E" w14:textId="08BDF3D6" w:rsidR="00117CAA" w:rsidRDefault="00117CAA" w:rsidP="00DF5577">
      <w:pPr>
        <w:rPr>
          <w:lang w:val="x-none" w:eastAsia="x-none"/>
        </w:rPr>
      </w:pPr>
    </w:p>
    <w:p w14:paraId="7A40082B" w14:textId="05865901" w:rsidR="00117CAA" w:rsidRDefault="00117CAA" w:rsidP="00DF5577">
      <w:pPr>
        <w:rPr>
          <w:lang w:val="x-none" w:eastAsia="x-none"/>
        </w:rPr>
      </w:pPr>
    </w:p>
    <w:p w14:paraId="309B627E" w14:textId="77777777" w:rsidR="00117CAA" w:rsidRDefault="00117CAA" w:rsidP="00DF5577">
      <w:pPr>
        <w:rPr>
          <w:lang w:val="x-none" w:eastAsia="x-none"/>
        </w:rPr>
      </w:pPr>
    </w:p>
    <w:tbl>
      <w:tblPr>
        <w:tblW w:w="9216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91"/>
        <w:gridCol w:w="1080"/>
        <w:gridCol w:w="243"/>
        <w:gridCol w:w="27"/>
        <w:gridCol w:w="1143"/>
        <w:gridCol w:w="27"/>
        <w:gridCol w:w="252"/>
        <w:gridCol w:w="18"/>
        <w:gridCol w:w="1255"/>
        <w:gridCol w:w="18"/>
        <w:gridCol w:w="163"/>
        <w:gridCol w:w="18"/>
        <w:gridCol w:w="1161"/>
        <w:gridCol w:w="20"/>
      </w:tblGrid>
      <w:tr w:rsidR="00DF5577" w:rsidRPr="00BB3056" w14:paraId="13D7F3EA" w14:textId="77777777" w:rsidTr="00ED0A7A">
        <w:trPr>
          <w:cantSplit/>
          <w:trHeight w:hRule="exact" w:val="432"/>
          <w:tblHeader/>
        </w:trPr>
        <w:tc>
          <w:tcPr>
            <w:tcW w:w="3791" w:type="dxa"/>
          </w:tcPr>
          <w:p w14:paraId="5E3A2B8F" w14:textId="77777777" w:rsidR="00DF5577" w:rsidRPr="00BB3056" w:rsidRDefault="00DF5577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5425" w:type="dxa"/>
            <w:gridSpan w:val="13"/>
            <w:hideMark/>
          </w:tcPr>
          <w:p w14:paraId="78A60342" w14:textId="77777777" w:rsidR="00DF5577" w:rsidRPr="00BB3056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F5577" w:rsidRPr="00BB3056" w14:paraId="412D839D" w14:textId="77777777" w:rsidTr="00ED0A7A">
        <w:trPr>
          <w:cantSplit/>
          <w:trHeight w:hRule="exact" w:val="432"/>
          <w:tblHeader/>
        </w:trPr>
        <w:tc>
          <w:tcPr>
            <w:tcW w:w="3791" w:type="dxa"/>
          </w:tcPr>
          <w:p w14:paraId="5EB51213" w14:textId="77777777" w:rsidR="00DF5577" w:rsidRPr="00BB3056" w:rsidRDefault="00DF5577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25" w:type="dxa"/>
            <w:gridSpan w:val="13"/>
          </w:tcPr>
          <w:p w14:paraId="63835A56" w14:textId="77777777" w:rsidR="00DF5577" w:rsidRPr="00BB3056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บันทึกเป็น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(รายจ่าย)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รายได้ใน</w:t>
            </w:r>
          </w:p>
        </w:tc>
      </w:tr>
      <w:tr w:rsidR="00872F6E" w:rsidRPr="00BB3056" w14:paraId="61A39A47" w14:textId="77777777" w:rsidTr="00ED0A7A">
        <w:trPr>
          <w:gridAfter w:val="1"/>
          <w:wAfter w:w="20" w:type="dxa"/>
          <w:cantSplit/>
          <w:trHeight w:hRule="exact" w:val="835"/>
          <w:tblHeader/>
        </w:trPr>
        <w:tc>
          <w:tcPr>
            <w:tcW w:w="3791" w:type="dxa"/>
          </w:tcPr>
          <w:p w14:paraId="53921C89" w14:textId="77777777" w:rsidR="00872F6E" w:rsidRPr="00BB3056" w:rsidRDefault="00872F6E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275D9075" w14:textId="507C7A73" w:rsidR="00872F6E" w:rsidRPr="00BB3056" w:rsidRDefault="00872F6E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="00450DDE"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50D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4B7BA66E" w14:textId="77777777" w:rsidR="00872F6E" w:rsidRPr="00BB3056" w:rsidRDefault="00872F6E" w:rsidP="00BD66A4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61ACA034" w14:textId="77777777" w:rsidR="00872F6E" w:rsidRPr="00BB3056" w:rsidRDefault="00872F6E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9" w:type="dxa"/>
            <w:gridSpan w:val="2"/>
            <w:tcBorders>
              <w:top w:val="single" w:sz="4" w:space="0" w:color="auto"/>
            </w:tcBorders>
            <w:vAlign w:val="bottom"/>
          </w:tcPr>
          <w:p w14:paraId="368AC75A" w14:textId="77777777" w:rsidR="00872F6E" w:rsidRPr="00BB3056" w:rsidRDefault="00872F6E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050EA715" w14:textId="77777777" w:rsidR="00872F6E" w:rsidRPr="00BB3056" w:rsidRDefault="00872F6E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81" w:type="dxa"/>
            <w:gridSpan w:val="2"/>
            <w:vAlign w:val="bottom"/>
          </w:tcPr>
          <w:p w14:paraId="1E2C8CE0" w14:textId="77777777" w:rsidR="00872F6E" w:rsidRPr="00BB3056" w:rsidRDefault="00872F6E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2E25225A" w14:textId="5272770D" w:rsidR="00872F6E" w:rsidRPr="00BB3056" w:rsidRDefault="00872F6E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450DDE"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50D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DF5577" w:rsidRPr="00BB3056" w14:paraId="05B725CE" w14:textId="77777777" w:rsidTr="00ED0A7A">
        <w:trPr>
          <w:cantSplit/>
          <w:trHeight w:hRule="exact" w:val="432"/>
        </w:trPr>
        <w:tc>
          <w:tcPr>
            <w:tcW w:w="3791" w:type="dxa"/>
          </w:tcPr>
          <w:p w14:paraId="2526ED15" w14:textId="77777777" w:rsidR="00DF5577" w:rsidRPr="00BB3056" w:rsidRDefault="00DF5577" w:rsidP="00BD66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25" w:type="dxa"/>
            <w:gridSpan w:val="13"/>
          </w:tcPr>
          <w:p w14:paraId="6161F314" w14:textId="77777777" w:rsidR="00DF5577" w:rsidRPr="00BB3056" w:rsidRDefault="00DF5577" w:rsidP="00BD66A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F5577" w:rsidRPr="00BB3056" w14:paraId="5142BE11" w14:textId="77777777" w:rsidTr="00ED0A7A">
        <w:trPr>
          <w:cantSplit/>
          <w:trHeight w:hRule="exact" w:val="432"/>
        </w:trPr>
        <w:tc>
          <w:tcPr>
            <w:tcW w:w="3791" w:type="dxa"/>
            <w:hideMark/>
          </w:tcPr>
          <w:p w14:paraId="5E31F3A6" w14:textId="77777777" w:rsidR="00DF5577" w:rsidRPr="00BB3056" w:rsidRDefault="00DF5577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3D5D20C4" w14:textId="77777777" w:rsidR="00DF5577" w:rsidRPr="00BB3056" w:rsidRDefault="00DF5577" w:rsidP="00BD66A4">
            <w:pPr>
              <w:tabs>
                <w:tab w:val="decimal" w:pos="1091"/>
              </w:tabs>
              <w:spacing w:line="240" w:lineRule="auto"/>
              <w:ind w:left="-108"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8BEC38A" w14:textId="77777777" w:rsidR="00DF5577" w:rsidRPr="00BB3056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96051CA" w14:textId="77777777" w:rsidR="00DF5577" w:rsidRPr="00BB3056" w:rsidRDefault="00DF5577" w:rsidP="00BD66A4">
            <w:pPr>
              <w:tabs>
                <w:tab w:val="decimal" w:pos="118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F2E5EE4" w14:textId="77777777" w:rsidR="00DF5577" w:rsidRPr="00BB3056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</w:tcPr>
          <w:p w14:paraId="40FB269F" w14:textId="77777777" w:rsidR="00DF5577" w:rsidRPr="00BB3056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gridSpan w:val="2"/>
          </w:tcPr>
          <w:p w14:paraId="7E057AC6" w14:textId="77777777" w:rsidR="00DF5577" w:rsidRPr="00BB3056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3343F60A" w14:textId="77777777" w:rsidR="00DF5577" w:rsidRPr="00BB3056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3154" w:rsidRPr="00BB3056" w14:paraId="6FE55604" w14:textId="77777777" w:rsidTr="00ED0A7A">
        <w:trPr>
          <w:cantSplit/>
          <w:trHeight w:hRule="exact" w:val="432"/>
        </w:trPr>
        <w:tc>
          <w:tcPr>
            <w:tcW w:w="3791" w:type="dxa"/>
            <w:vAlign w:val="center"/>
          </w:tcPr>
          <w:p w14:paraId="6799B6AE" w14:textId="1AC00673" w:rsidR="00313154" w:rsidRPr="00BB3056" w:rsidRDefault="00313154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0597F">
              <w:rPr>
                <w:rFonts w:asciiTheme="majorBidi" w:hAnsiTheme="majorBidi" w:hint="cs"/>
                <w:sz w:val="30"/>
                <w:szCs w:val="30"/>
                <w:cs/>
              </w:rPr>
              <w:t>ค่าเผื่อจากการด้อยค่าของเงินลงทุน</w:t>
            </w:r>
          </w:p>
        </w:tc>
        <w:tc>
          <w:tcPr>
            <w:tcW w:w="1080" w:type="dxa"/>
            <w:vAlign w:val="bottom"/>
          </w:tcPr>
          <w:p w14:paraId="0F0220EF" w14:textId="77777777" w:rsidR="00313154" w:rsidRPr="00BB3056" w:rsidRDefault="00313154" w:rsidP="00BD66A4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FB61DA1" w14:textId="77777777" w:rsidR="00313154" w:rsidRPr="00BB3056" w:rsidRDefault="00313154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89B9B27" w14:textId="77777777" w:rsidR="00313154" w:rsidRPr="00BB3056" w:rsidRDefault="00313154" w:rsidP="00BD66A4">
            <w:pPr>
              <w:tabs>
                <w:tab w:val="clear" w:pos="907"/>
                <w:tab w:val="decimal" w:pos="190"/>
                <w:tab w:val="left" w:pos="586"/>
              </w:tabs>
              <w:spacing w:line="240" w:lineRule="auto"/>
              <w:ind w:left="-350" w:right="3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49C1610" w14:textId="77777777" w:rsidR="00313154" w:rsidRPr="00BB3056" w:rsidRDefault="00313154" w:rsidP="00BD66A4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</w:tcPr>
          <w:p w14:paraId="6307370E" w14:textId="77777777" w:rsidR="00313154" w:rsidRPr="00BB3056" w:rsidRDefault="00313154" w:rsidP="00BD66A4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gridSpan w:val="2"/>
          </w:tcPr>
          <w:p w14:paraId="26D80CB9" w14:textId="77777777" w:rsidR="00313154" w:rsidRPr="00BB3056" w:rsidRDefault="00313154" w:rsidP="00BD66A4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496CD99E" w14:textId="77777777" w:rsidR="00313154" w:rsidRPr="00BB3056" w:rsidRDefault="00313154" w:rsidP="00BD66A4">
            <w:pPr>
              <w:tabs>
                <w:tab w:val="clear" w:pos="907"/>
                <w:tab w:val="decimal" w:pos="906"/>
              </w:tabs>
              <w:spacing w:line="240" w:lineRule="auto"/>
              <w:ind w:left="17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6232" w:rsidRPr="00BB3056" w14:paraId="640BF7EC" w14:textId="77777777" w:rsidTr="00ED0A7A">
        <w:trPr>
          <w:cantSplit/>
          <w:trHeight w:hRule="exact" w:val="432"/>
        </w:trPr>
        <w:tc>
          <w:tcPr>
            <w:tcW w:w="3791" w:type="dxa"/>
            <w:vAlign w:val="center"/>
          </w:tcPr>
          <w:p w14:paraId="4C21CC91" w14:textId="270D47FE" w:rsidR="00436232" w:rsidRPr="00BB3056" w:rsidRDefault="00436232" w:rsidP="0043623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0597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0597F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1080" w:type="dxa"/>
            <w:vAlign w:val="bottom"/>
          </w:tcPr>
          <w:p w14:paraId="47B1ACEB" w14:textId="0C4E0F6F" w:rsidR="00436232" w:rsidRPr="00BB3056" w:rsidRDefault="00436232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2,571</w:t>
            </w:r>
          </w:p>
        </w:tc>
        <w:tc>
          <w:tcPr>
            <w:tcW w:w="270" w:type="dxa"/>
            <w:gridSpan w:val="2"/>
            <w:vAlign w:val="bottom"/>
          </w:tcPr>
          <w:p w14:paraId="06438FD6" w14:textId="77777777" w:rsidR="00436232" w:rsidRPr="00BB3056" w:rsidRDefault="00436232" w:rsidP="00ED0A7A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8F1BDC3" w14:textId="29B2C368" w:rsidR="00436232" w:rsidRPr="00BB3056" w:rsidRDefault="00436232" w:rsidP="00ED0A7A">
            <w:pPr>
              <w:tabs>
                <w:tab w:val="clear" w:pos="907"/>
                <w:tab w:val="decimal" w:pos="910"/>
              </w:tabs>
              <w:spacing w:line="240" w:lineRule="auto"/>
              <w:ind w:left="17"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D09C473" w14:textId="77777777" w:rsidR="00436232" w:rsidRPr="00BB3056" w:rsidRDefault="00436232" w:rsidP="00ED0A7A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</w:tcPr>
          <w:p w14:paraId="1AC224C1" w14:textId="49FF3B75" w:rsidR="00436232" w:rsidRPr="00BB3056" w:rsidRDefault="00436232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</w:tcPr>
          <w:p w14:paraId="2508C3B3" w14:textId="77777777" w:rsidR="00436232" w:rsidRPr="00BB3056" w:rsidRDefault="00436232" w:rsidP="00ED0A7A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5C487DB9" w14:textId="5F98C6B4" w:rsidR="00436232" w:rsidRPr="00BB3056" w:rsidRDefault="00436232" w:rsidP="00ED0A7A">
            <w:pPr>
              <w:tabs>
                <w:tab w:val="clear" w:pos="907"/>
                <w:tab w:val="decimal" w:pos="906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2,571</w:t>
            </w:r>
          </w:p>
        </w:tc>
      </w:tr>
      <w:tr w:rsidR="00436232" w:rsidRPr="00BB3056" w14:paraId="7AEA9862" w14:textId="77777777" w:rsidTr="00ED0A7A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3A331125" w14:textId="1B32DEEF" w:rsidR="00436232" w:rsidRPr="00313154" w:rsidRDefault="00436232" w:rsidP="00436232">
            <w:pPr>
              <w:spacing w:line="240" w:lineRule="auto"/>
              <w:ind w:left="180" w:hanging="18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40597F">
              <w:rPr>
                <w:rFonts w:asciiTheme="majorBidi" w:hAnsiTheme="majorBidi"/>
                <w:sz w:val="30"/>
                <w:szCs w:val="30"/>
                <w:cs/>
              </w:rPr>
              <w:t>การ</w:t>
            </w:r>
            <w:r w:rsidR="00402099">
              <w:rPr>
                <w:rFonts w:asciiTheme="majorBidi" w:hAnsiTheme="majorBidi" w:hint="cs"/>
                <w:sz w:val="30"/>
                <w:szCs w:val="30"/>
                <w:cs/>
              </w:rPr>
              <w:t>เพิ่มขึ้น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ใน</w:t>
            </w: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มูลค่ายุติธรรม</w:t>
            </w:r>
            <w:r w:rsidRPr="0040597F">
              <w:rPr>
                <w:rFonts w:asciiTheme="majorBidi" w:hAnsiTheme="majorBidi"/>
                <w:sz w:val="30"/>
                <w:szCs w:val="30"/>
                <w:cs/>
              </w:rPr>
              <w:t>ของ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ตราสารทุนอื่น</w:t>
            </w:r>
          </w:p>
        </w:tc>
        <w:tc>
          <w:tcPr>
            <w:tcW w:w="1080" w:type="dxa"/>
          </w:tcPr>
          <w:p w14:paraId="54258E4F" w14:textId="77777777" w:rsidR="00436232" w:rsidRPr="00BB3056" w:rsidRDefault="00436232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FD14CAF" w14:textId="77777777" w:rsidR="00436232" w:rsidRPr="00BB3056" w:rsidRDefault="00436232" w:rsidP="00ED0A7A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B77A333" w14:textId="77777777" w:rsidR="00436232" w:rsidRPr="00BB3056" w:rsidRDefault="00436232" w:rsidP="00ED0A7A">
            <w:pPr>
              <w:tabs>
                <w:tab w:val="clear" w:pos="907"/>
                <w:tab w:val="decimal" w:pos="910"/>
              </w:tabs>
              <w:spacing w:line="240" w:lineRule="auto"/>
              <w:ind w:left="17"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7BCBC43" w14:textId="77777777" w:rsidR="00436232" w:rsidRPr="00BB3056" w:rsidRDefault="00436232" w:rsidP="00ED0A7A">
            <w:pPr>
              <w:tabs>
                <w:tab w:val="decimal" w:pos="73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</w:tcPr>
          <w:p w14:paraId="3E8F1CEC" w14:textId="77777777" w:rsidR="00436232" w:rsidRPr="00BB3056" w:rsidRDefault="00436232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gridSpan w:val="2"/>
          </w:tcPr>
          <w:p w14:paraId="1355679F" w14:textId="77777777" w:rsidR="00436232" w:rsidRPr="00BB3056" w:rsidRDefault="00436232" w:rsidP="00ED0A7A">
            <w:pPr>
              <w:tabs>
                <w:tab w:val="clear" w:pos="907"/>
                <w:tab w:val="decimal" w:pos="899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4E750917" w14:textId="77777777" w:rsidR="00436232" w:rsidRPr="00BB3056" w:rsidRDefault="00436232" w:rsidP="00ED0A7A">
            <w:pPr>
              <w:tabs>
                <w:tab w:val="clear" w:pos="907"/>
                <w:tab w:val="decimal" w:pos="906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6232" w:rsidRPr="00BB3056" w14:paraId="34555B78" w14:textId="77777777" w:rsidTr="00ED0A7A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14E4F06C" w14:textId="09BEE3B2" w:rsidR="00436232" w:rsidRPr="00BB3056" w:rsidRDefault="00436232" w:rsidP="0043623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3513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ที่ไม่อยู่</w:t>
            </w: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ในความต้องการของตลาด</w:t>
            </w:r>
          </w:p>
        </w:tc>
        <w:tc>
          <w:tcPr>
            <w:tcW w:w="1080" w:type="dxa"/>
          </w:tcPr>
          <w:p w14:paraId="2DE82CC9" w14:textId="030BC102" w:rsidR="00436232" w:rsidRPr="00BB3056" w:rsidRDefault="00436232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81,504</w:t>
            </w:r>
          </w:p>
        </w:tc>
        <w:tc>
          <w:tcPr>
            <w:tcW w:w="270" w:type="dxa"/>
            <w:gridSpan w:val="2"/>
          </w:tcPr>
          <w:p w14:paraId="3F0AF4C9" w14:textId="77777777" w:rsidR="00436232" w:rsidRPr="00BB3056" w:rsidRDefault="00436232" w:rsidP="00ED0A7A">
            <w:pPr>
              <w:tabs>
                <w:tab w:val="decimal" w:pos="95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25D8DBA" w14:textId="74F8267E" w:rsidR="00436232" w:rsidRPr="00BB3056" w:rsidRDefault="00436232" w:rsidP="00ED0A7A">
            <w:pPr>
              <w:tabs>
                <w:tab w:val="clear" w:pos="907"/>
                <w:tab w:val="decimal" w:pos="910"/>
              </w:tabs>
              <w:spacing w:line="240" w:lineRule="auto"/>
              <w:ind w:left="17"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A12CFB7" w14:textId="77777777" w:rsidR="00436232" w:rsidRPr="00BB3056" w:rsidRDefault="00436232" w:rsidP="00ED0A7A">
            <w:pPr>
              <w:tabs>
                <w:tab w:val="decimal" w:pos="73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</w:tcPr>
          <w:p w14:paraId="3EB793B2" w14:textId="6EE99587" w:rsidR="00436232" w:rsidRPr="00BB3056" w:rsidRDefault="00436232" w:rsidP="00ED0A7A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(3,753)</w:t>
            </w:r>
          </w:p>
        </w:tc>
        <w:tc>
          <w:tcPr>
            <w:tcW w:w="181" w:type="dxa"/>
            <w:gridSpan w:val="2"/>
          </w:tcPr>
          <w:p w14:paraId="23A9E304" w14:textId="77777777" w:rsidR="00436232" w:rsidRPr="00BB3056" w:rsidRDefault="00436232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1" w:type="dxa"/>
            <w:gridSpan w:val="2"/>
          </w:tcPr>
          <w:p w14:paraId="4776D1A4" w14:textId="121A403A" w:rsidR="00436232" w:rsidRPr="00BB3056" w:rsidRDefault="00436232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77,751</w:t>
            </w:r>
          </w:p>
        </w:tc>
      </w:tr>
      <w:tr w:rsidR="00436232" w:rsidRPr="00BB3056" w14:paraId="67A6CD29" w14:textId="77777777" w:rsidTr="00ED0A7A">
        <w:trPr>
          <w:cantSplit/>
          <w:trHeight w:hRule="exact" w:val="432"/>
        </w:trPr>
        <w:tc>
          <w:tcPr>
            <w:tcW w:w="3791" w:type="dxa"/>
            <w:vAlign w:val="center"/>
          </w:tcPr>
          <w:p w14:paraId="6E00F02A" w14:textId="63FB7F52" w:rsidR="00436232" w:rsidRPr="00035133" w:rsidRDefault="00436232" w:rsidP="0043623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080" w:type="dxa"/>
          </w:tcPr>
          <w:p w14:paraId="350A789D" w14:textId="77777777" w:rsidR="00436232" w:rsidRPr="00BB3056" w:rsidRDefault="00436232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DC1F487" w14:textId="77777777" w:rsidR="00436232" w:rsidRPr="00BB3056" w:rsidRDefault="00436232" w:rsidP="00ED0A7A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4CEC28C" w14:textId="77777777" w:rsidR="00436232" w:rsidRPr="00BB3056" w:rsidRDefault="00436232" w:rsidP="00ED0A7A">
            <w:pPr>
              <w:tabs>
                <w:tab w:val="clear" w:pos="454"/>
                <w:tab w:val="clear" w:pos="907"/>
                <w:tab w:val="decimal" w:pos="550"/>
                <w:tab w:val="left" w:pos="586"/>
              </w:tabs>
              <w:spacing w:line="240" w:lineRule="auto"/>
              <w:ind w:left="-35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B0A5717" w14:textId="77777777" w:rsidR="00436232" w:rsidRPr="00BB3056" w:rsidRDefault="00436232" w:rsidP="00ED0A7A">
            <w:pPr>
              <w:tabs>
                <w:tab w:val="decimal" w:pos="73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</w:tcPr>
          <w:p w14:paraId="66BBEC36" w14:textId="77777777" w:rsidR="00436232" w:rsidRPr="00BB3056" w:rsidRDefault="00436232" w:rsidP="00ED0A7A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gridSpan w:val="2"/>
          </w:tcPr>
          <w:p w14:paraId="5261D22C" w14:textId="77777777" w:rsidR="00436232" w:rsidRPr="00BB3056" w:rsidRDefault="00436232" w:rsidP="00ED0A7A">
            <w:pPr>
              <w:tabs>
                <w:tab w:val="clear" w:pos="907"/>
                <w:tab w:val="decimal" w:pos="899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1" w:type="dxa"/>
            <w:gridSpan w:val="2"/>
          </w:tcPr>
          <w:p w14:paraId="0DC8B3CF" w14:textId="77777777" w:rsidR="00436232" w:rsidRPr="00BB3056" w:rsidRDefault="00436232" w:rsidP="00ED0A7A">
            <w:pPr>
              <w:tabs>
                <w:tab w:val="clear" w:pos="907"/>
                <w:tab w:val="decimal" w:pos="906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6232" w:rsidRPr="00BB3056" w14:paraId="655931A7" w14:textId="77777777" w:rsidTr="00ED0A7A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49A2CABB" w14:textId="2249DFC2" w:rsidR="00436232" w:rsidRPr="00BB3056" w:rsidRDefault="00436232" w:rsidP="0043623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080" w:type="dxa"/>
          </w:tcPr>
          <w:p w14:paraId="0548545C" w14:textId="141E9F01" w:rsidR="00436232" w:rsidRPr="00BB3056" w:rsidRDefault="00436232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27,774</w:t>
            </w:r>
          </w:p>
        </w:tc>
        <w:tc>
          <w:tcPr>
            <w:tcW w:w="270" w:type="dxa"/>
            <w:gridSpan w:val="2"/>
          </w:tcPr>
          <w:p w14:paraId="42D8FA87" w14:textId="77777777" w:rsidR="00436232" w:rsidRPr="00BB3056" w:rsidRDefault="00436232" w:rsidP="00ED0A7A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90FF439" w14:textId="75C6AA19" w:rsidR="00436232" w:rsidRPr="00BB3056" w:rsidRDefault="00436232" w:rsidP="00ED0A7A">
            <w:pPr>
              <w:tabs>
                <w:tab w:val="clear" w:pos="907"/>
                <w:tab w:val="left" w:pos="586"/>
                <w:tab w:val="decimal" w:pos="820"/>
              </w:tabs>
              <w:spacing w:line="240" w:lineRule="auto"/>
              <w:ind w:left="-35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270" w:type="dxa"/>
            <w:gridSpan w:val="2"/>
          </w:tcPr>
          <w:p w14:paraId="1418E6C2" w14:textId="77777777" w:rsidR="00436232" w:rsidRPr="00BB3056" w:rsidRDefault="00436232" w:rsidP="00ED0A7A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</w:tcPr>
          <w:p w14:paraId="1A594EDC" w14:textId="61787EE3" w:rsidR="00436232" w:rsidRPr="00BB3056" w:rsidRDefault="00436232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2,391</w:t>
            </w:r>
          </w:p>
        </w:tc>
        <w:tc>
          <w:tcPr>
            <w:tcW w:w="181" w:type="dxa"/>
            <w:gridSpan w:val="2"/>
          </w:tcPr>
          <w:p w14:paraId="6F33121B" w14:textId="77777777" w:rsidR="00436232" w:rsidRPr="00BB3056" w:rsidRDefault="00436232" w:rsidP="00ED0A7A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154A7AE4" w14:textId="66A8A367" w:rsidR="00436232" w:rsidRPr="00BB3056" w:rsidRDefault="00436232" w:rsidP="00ED0A7A">
            <w:pPr>
              <w:tabs>
                <w:tab w:val="clear" w:pos="907"/>
                <w:tab w:val="decimal" w:pos="906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30,334</w:t>
            </w:r>
          </w:p>
        </w:tc>
      </w:tr>
      <w:tr w:rsidR="00436232" w:rsidRPr="00BB3056" w14:paraId="50AD5B0F" w14:textId="77777777" w:rsidTr="00ED0A7A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29D2AFAE" w14:textId="74AD6ECF" w:rsidR="00436232" w:rsidRPr="00BB3056" w:rsidRDefault="00436232" w:rsidP="0043623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ที่ยังไม่เกิดขึ้นจริงจากอนุพันธ์</w:t>
            </w:r>
          </w:p>
        </w:tc>
        <w:tc>
          <w:tcPr>
            <w:tcW w:w="1080" w:type="dxa"/>
          </w:tcPr>
          <w:p w14:paraId="12AA8227" w14:textId="6E91978F" w:rsidR="00436232" w:rsidRPr="00BB3056" w:rsidRDefault="00436232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5,136</w:t>
            </w:r>
          </w:p>
        </w:tc>
        <w:tc>
          <w:tcPr>
            <w:tcW w:w="270" w:type="dxa"/>
            <w:gridSpan w:val="2"/>
          </w:tcPr>
          <w:p w14:paraId="324FC0C6" w14:textId="77777777" w:rsidR="00436232" w:rsidRPr="00BB3056" w:rsidRDefault="00436232" w:rsidP="00ED0A7A">
            <w:pPr>
              <w:tabs>
                <w:tab w:val="decimal" w:pos="95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8A34505" w14:textId="62702D6D" w:rsidR="00436232" w:rsidRPr="00BB3056" w:rsidRDefault="00436232" w:rsidP="00ED0A7A">
            <w:pPr>
              <w:tabs>
                <w:tab w:val="left" w:pos="586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2,071</w:t>
            </w:r>
          </w:p>
        </w:tc>
        <w:tc>
          <w:tcPr>
            <w:tcW w:w="270" w:type="dxa"/>
            <w:gridSpan w:val="2"/>
          </w:tcPr>
          <w:p w14:paraId="6A9BA987" w14:textId="77777777" w:rsidR="00436232" w:rsidRPr="00BB3056" w:rsidRDefault="00436232" w:rsidP="00ED0A7A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</w:tcPr>
          <w:p w14:paraId="70C3A2A4" w14:textId="048B9EC5" w:rsidR="00436232" w:rsidRPr="00BB3056" w:rsidRDefault="00436232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</w:tcPr>
          <w:p w14:paraId="1C435E6C" w14:textId="77777777" w:rsidR="00436232" w:rsidRPr="00BB3056" w:rsidRDefault="00436232" w:rsidP="00ED0A7A">
            <w:pPr>
              <w:tabs>
                <w:tab w:val="decimal" w:pos="60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5F8A1DFD" w14:textId="7B569BD1" w:rsidR="00436232" w:rsidRPr="00BB3056" w:rsidRDefault="00436232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7,207</w:t>
            </w:r>
          </w:p>
        </w:tc>
      </w:tr>
      <w:tr w:rsidR="00436232" w:rsidRPr="00BB3056" w14:paraId="558C5D3A" w14:textId="77777777" w:rsidTr="00ED0A7A">
        <w:trPr>
          <w:cantSplit/>
          <w:trHeight w:hRule="exact" w:val="432"/>
        </w:trPr>
        <w:tc>
          <w:tcPr>
            <w:tcW w:w="3791" w:type="dxa"/>
            <w:vAlign w:val="center"/>
          </w:tcPr>
          <w:p w14:paraId="258B3AB9" w14:textId="6EE7BB76" w:rsidR="00436232" w:rsidRPr="00BB3056" w:rsidRDefault="00436232" w:rsidP="0043623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ประมาณการ</w:t>
            </w:r>
            <w:r w:rsidRPr="00313154">
              <w:rPr>
                <w:rFonts w:asciiTheme="majorBidi" w:hAnsiTheme="majorBidi"/>
                <w:sz w:val="30"/>
                <w:szCs w:val="30"/>
                <w:cs/>
              </w:rPr>
              <w:t>ค่าเผื่อการลดมูลค่าของ</w:t>
            </w:r>
          </w:p>
        </w:tc>
        <w:tc>
          <w:tcPr>
            <w:tcW w:w="1080" w:type="dxa"/>
            <w:vAlign w:val="bottom"/>
          </w:tcPr>
          <w:p w14:paraId="695890BD" w14:textId="77777777" w:rsidR="00436232" w:rsidRPr="00BB3056" w:rsidRDefault="00436232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5B59215" w14:textId="77777777" w:rsidR="00436232" w:rsidRPr="00BB3056" w:rsidRDefault="00436232" w:rsidP="00ED0A7A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1B1E6EE" w14:textId="77777777" w:rsidR="00436232" w:rsidRPr="00BB3056" w:rsidRDefault="00436232" w:rsidP="00ED0A7A">
            <w:pPr>
              <w:tabs>
                <w:tab w:val="clear" w:pos="907"/>
                <w:tab w:val="decimal" w:pos="527"/>
                <w:tab w:val="left" w:pos="586"/>
                <w:tab w:val="decimal" w:pos="820"/>
              </w:tabs>
              <w:spacing w:line="240" w:lineRule="auto"/>
              <w:ind w:left="-35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0F4EDE3" w14:textId="77777777" w:rsidR="00436232" w:rsidRPr="00BB3056" w:rsidRDefault="00436232" w:rsidP="00ED0A7A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0F56E480" w14:textId="77777777" w:rsidR="00436232" w:rsidRPr="00BB3056" w:rsidRDefault="00436232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1388BD79" w14:textId="77777777" w:rsidR="00436232" w:rsidRPr="00BB3056" w:rsidRDefault="00436232" w:rsidP="00ED0A7A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7FD97C8E" w14:textId="77777777" w:rsidR="00436232" w:rsidRPr="00BB3056" w:rsidRDefault="00436232" w:rsidP="00ED0A7A">
            <w:pPr>
              <w:tabs>
                <w:tab w:val="clear" w:pos="907"/>
                <w:tab w:val="decimal" w:pos="604"/>
                <w:tab w:val="decimal" w:pos="906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6232" w:rsidRPr="00BB3056" w14:paraId="1FC3D342" w14:textId="77777777" w:rsidTr="00ED0A7A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04E16DD7" w14:textId="2E500B65" w:rsidR="00436232" w:rsidRPr="00BB3056" w:rsidRDefault="00436232" w:rsidP="0043623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1315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13154">
              <w:rPr>
                <w:rFonts w:asciiTheme="majorBidi" w:hAnsiTheme="majorBidi"/>
                <w:sz w:val="30"/>
                <w:szCs w:val="30"/>
                <w:cs/>
              </w:rPr>
              <w:t>สินค้า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1080" w:type="dxa"/>
            <w:vAlign w:val="bottom"/>
          </w:tcPr>
          <w:p w14:paraId="573F7692" w14:textId="44A4A03B" w:rsidR="00436232" w:rsidRPr="00BB3056" w:rsidRDefault="00436232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7,763</w:t>
            </w:r>
          </w:p>
        </w:tc>
        <w:tc>
          <w:tcPr>
            <w:tcW w:w="270" w:type="dxa"/>
            <w:gridSpan w:val="2"/>
            <w:vAlign w:val="bottom"/>
          </w:tcPr>
          <w:p w14:paraId="38B491FC" w14:textId="77777777" w:rsidR="00436232" w:rsidRPr="00BB3056" w:rsidRDefault="00436232" w:rsidP="00ED0A7A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2514D50" w14:textId="7AA3C249" w:rsidR="00436232" w:rsidRPr="00BB3056" w:rsidRDefault="00436232" w:rsidP="00ED0A7A">
            <w:pPr>
              <w:tabs>
                <w:tab w:val="clear" w:pos="907"/>
                <w:tab w:val="left" w:pos="586"/>
                <w:tab w:val="decimal" w:pos="820"/>
              </w:tabs>
              <w:spacing w:line="240" w:lineRule="auto"/>
              <w:ind w:left="-35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(6,269)</w:t>
            </w:r>
          </w:p>
        </w:tc>
        <w:tc>
          <w:tcPr>
            <w:tcW w:w="270" w:type="dxa"/>
            <w:gridSpan w:val="2"/>
            <w:vAlign w:val="bottom"/>
          </w:tcPr>
          <w:p w14:paraId="040FA499" w14:textId="77777777" w:rsidR="00436232" w:rsidRPr="00BB3056" w:rsidRDefault="00436232" w:rsidP="00ED0A7A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672A2D57" w14:textId="776155F7" w:rsidR="00436232" w:rsidRPr="00BB3056" w:rsidRDefault="00436232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581A566F" w14:textId="77777777" w:rsidR="00436232" w:rsidRPr="00BB3056" w:rsidRDefault="00436232" w:rsidP="00ED0A7A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0572CA34" w14:textId="6C2BD0DA" w:rsidR="00436232" w:rsidRPr="00BB3056" w:rsidRDefault="00436232" w:rsidP="00ED0A7A">
            <w:pPr>
              <w:tabs>
                <w:tab w:val="clear" w:pos="907"/>
                <w:tab w:val="decimal" w:pos="906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1,494</w:t>
            </w:r>
          </w:p>
        </w:tc>
      </w:tr>
      <w:tr w:rsidR="00436232" w:rsidRPr="00BB3056" w14:paraId="2FD0BF29" w14:textId="77777777" w:rsidTr="00ED0A7A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368C3E74" w14:textId="77777777" w:rsidR="00436232" w:rsidRPr="00BB3056" w:rsidRDefault="00436232" w:rsidP="0043623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</w:tcPr>
          <w:p w14:paraId="3D44B9D0" w14:textId="67F8193A" w:rsidR="00436232" w:rsidRPr="00BB3056" w:rsidRDefault="00436232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1,405</w:t>
            </w:r>
          </w:p>
        </w:tc>
        <w:tc>
          <w:tcPr>
            <w:tcW w:w="270" w:type="dxa"/>
            <w:gridSpan w:val="2"/>
          </w:tcPr>
          <w:p w14:paraId="109939F5" w14:textId="77777777" w:rsidR="00436232" w:rsidRPr="00BB3056" w:rsidRDefault="00436232" w:rsidP="00ED0A7A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15113DD" w14:textId="33ECC4C6" w:rsidR="00436232" w:rsidRPr="00BB3056" w:rsidRDefault="00436232" w:rsidP="00ED0A7A">
            <w:pPr>
              <w:tabs>
                <w:tab w:val="clear" w:pos="907"/>
                <w:tab w:val="left" w:pos="586"/>
                <w:tab w:val="decimal" w:pos="820"/>
              </w:tabs>
              <w:spacing w:line="240" w:lineRule="auto"/>
              <w:ind w:left="-35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(288)</w:t>
            </w:r>
          </w:p>
        </w:tc>
        <w:tc>
          <w:tcPr>
            <w:tcW w:w="270" w:type="dxa"/>
            <w:gridSpan w:val="2"/>
          </w:tcPr>
          <w:p w14:paraId="7E73F766" w14:textId="77777777" w:rsidR="00436232" w:rsidRPr="00BB3056" w:rsidRDefault="00436232" w:rsidP="00ED0A7A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</w:tcPr>
          <w:p w14:paraId="41E6F665" w14:textId="1D45BFB1" w:rsidR="00436232" w:rsidRPr="00BB3056" w:rsidRDefault="00436232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</w:tcPr>
          <w:p w14:paraId="548761B9" w14:textId="77777777" w:rsidR="00436232" w:rsidRPr="00BB3056" w:rsidRDefault="00436232" w:rsidP="00ED0A7A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68BCD8A9" w14:textId="17D7A206" w:rsidR="00436232" w:rsidRPr="00BB3056" w:rsidRDefault="00436232" w:rsidP="00ED0A7A">
            <w:pPr>
              <w:tabs>
                <w:tab w:val="clear" w:pos="907"/>
                <w:tab w:val="decimal" w:pos="906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1,117</w:t>
            </w:r>
          </w:p>
        </w:tc>
      </w:tr>
      <w:tr w:rsidR="00436232" w:rsidRPr="00BB3056" w14:paraId="41220FD2" w14:textId="77777777" w:rsidTr="00ED0A7A">
        <w:trPr>
          <w:cantSplit/>
          <w:trHeight w:hRule="exact" w:val="432"/>
        </w:trPr>
        <w:tc>
          <w:tcPr>
            <w:tcW w:w="3791" w:type="dxa"/>
            <w:hideMark/>
          </w:tcPr>
          <w:p w14:paraId="764253B8" w14:textId="77777777" w:rsidR="00436232" w:rsidRPr="00BB3056" w:rsidRDefault="00436232" w:rsidP="0043623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92B327" w14:textId="466F86E9" w:rsidR="00436232" w:rsidRPr="00436232" w:rsidRDefault="00436232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126,153</w:t>
            </w:r>
          </w:p>
        </w:tc>
        <w:tc>
          <w:tcPr>
            <w:tcW w:w="270" w:type="dxa"/>
            <w:gridSpan w:val="2"/>
          </w:tcPr>
          <w:p w14:paraId="3BEFBC01" w14:textId="77777777" w:rsidR="00436232" w:rsidRPr="00436232" w:rsidRDefault="00436232" w:rsidP="00ED0A7A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0C4E39" w14:textId="3F978477" w:rsidR="00436232" w:rsidRPr="00436232" w:rsidRDefault="00436232" w:rsidP="00ED0A7A">
            <w:pPr>
              <w:tabs>
                <w:tab w:val="clear" w:pos="907"/>
                <w:tab w:val="left" w:pos="586"/>
                <w:tab w:val="decimal" w:pos="820"/>
              </w:tabs>
              <w:spacing w:line="240" w:lineRule="auto"/>
              <w:ind w:left="-350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(4,317)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E21D512" w14:textId="77777777" w:rsidR="00436232" w:rsidRPr="00436232" w:rsidRDefault="00436232" w:rsidP="00ED0A7A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F7F0D3" w14:textId="32C1B1AE" w:rsidR="00436232" w:rsidRPr="00436232" w:rsidRDefault="00436232" w:rsidP="00ED0A7A">
            <w:pPr>
              <w:tabs>
                <w:tab w:val="decimal" w:pos="1056"/>
              </w:tabs>
              <w:spacing w:line="240" w:lineRule="auto"/>
              <w:ind w:left="-231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(1,362)</w:t>
            </w:r>
          </w:p>
        </w:tc>
        <w:tc>
          <w:tcPr>
            <w:tcW w:w="181" w:type="dxa"/>
            <w:gridSpan w:val="2"/>
            <w:tcBorders>
              <w:left w:val="nil"/>
              <w:right w:val="nil"/>
            </w:tcBorders>
          </w:tcPr>
          <w:p w14:paraId="5CDEADF6" w14:textId="77777777" w:rsidR="00436232" w:rsidRPr="00436232" w:rsidRDefault="00436232" w:rsidP="00ED0A7A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C49201" w14:textId="4BCA41FE" w:rsidR="00436232" w:rsidRPr="00436232" w:rsidRDefault="00436232" w:rsidP="00ED0A7A">
            <w:pPr>
              <w:tabs>
                <w:tab w:val="clear" w:pos="907"/>
                <w:tab w:val="decimal" w:pos="735"/>
              </w:tabs>
              <w:spacing w:line="240" w:lineRule="auto"/>
              <w:ind w:left="-264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120,474</w:t>
            </w:r>
          </w:p>
        </w:tc>
      </w:tr>
      <w:tr w:rsidR="00436232" w:rsidRPr="00BB3056" w14:paraId="61DF9004" w14:textId="77777777" w:rsidTr="00ED0A7A">
        <w:trPr>
          <w:cantSplit/>
          <w:trHeight w:hRule="exact" w:val="432"/>
        </w:trPr>
        <w:tc>
          <w:tcPr>
            <w:tcW w:w="3791" w:type="dxa"/>
          </w:tcPr>
          <w:p w14:paraId="52C5D4DD" w14:textId="77777777" w:rsidR="00436232" w:rsidRPr="00BB3056" w:rsidRDefault="00436232" w:rsidP="0043623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83F981" w14:textId="77777777" w:rsidR="00436232" w:rsidRPr="00BB3056" w:rsidRDefault="00436232" w:rsidP="00436232">
            <w:pPr>
              <w:tabs>
                <w:tab w:val="decimal" w:pos="1091"/>
              </w:tabs>
              <w:spacing w:line="240" w:lineRule="auto"/>
              <w:ind w:right="9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4078DD4" w14:textId="77777777" w:rsidR="00436232" w:rsidRPr="00BB3056" w:rsidRDefault="00436232" w:rsidP="00436232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D8A7D4" w14:textId="77777777" w:rsidR="00436232" w:rsidRPr="00BB3056" w:rsidRDefault="00436232" w:rsidP="00436232">
            <w:pPr>
              <w:tabs>
                <w:tab w:val="clear" w:pos="907"/>
                <w:tab w:val="left" w:pos="586"/>
                <w:tab w:val="decimal" w:pos="820"/>
              </w:tabs>
              <w:spacing w:line="240" w:lineRule="auto"/>
              <w:ind w:left="-350"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02AB3122" w14:textId="77777777" w:rsidR="00436232" w:rsidRPr="00BB3056" w:rsidRDefault="00436232" w:rsidP="00436232">
            <w:pPr>
              <w:tabs>
                <w:tab w:val="decimal" w:pos="1000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8892E8" w14:textId="77777777" w:rsidR="00436232" w:rsidRPr="00BB3056" w:rsidRDefault="00436232" w:rsidP="00436232">
            <w:pPr>
              <w:tabs>
                <w:tab w:val="decimal" w:pos="121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gridSpan w:val="2"/>
            <w:tcBorders>
              <w:left w:val="nil"/>
              <w:bottom w:val="nil"/>
              <w:right w:val="nil"/>
            </w:tcBorders>
          </w:tcPr>
          <w:p w14:paraId="1E78B8E9" w14:textId="77777777" w:rsidR="00436232" w:rsidRPr="00BB3056" w:rsidRDefault="00436232" w:rsidP="00436232">
            <w:pPr>
              <w:tabs>
                <w:tab w:val="decimal" w:pos="881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5A78F8" w14:textId="77777777" w:rsidR="00436232" w:rsidRPr="00BB3056" w:rsidRDefault="00436232" w:rsidP="00436232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6232" w:rsidRPr="00BB3056" w14:paraId="54E740A8" w14:textId="77777777" w:rsidTr="00ED0A7A">
        <w:trPr>
          <w:cantSplit/>
          <w:trHeight w:hRule="exact" w:val="432"/>
        </w:trPr>
        <w:tc>
          <w:tcPr>
            <w:tcW w:w="3791" w:type="dxa"/>
            <w:hideMark/>
          </w:tcPr>
          <w:p w14:paraId="58A4E60F" w14:textId="295288B0" w:rsidR="00436232" w:rsidRPr="00BB3056" w:rsidRDefault="00436232" w:rsidP="0043623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1AA9E9" w14:textId="77777777" w:rsidR="00436232" w:rsidRPr="00BB3056" w:rsidRDefault="00436232" w:rsidP="00436232">
            <w:pPr>
              <w:tabs>
                <w:tab w:val="decimal" w:pos="1091"/>
              </w:tabs>
              <w:spacing w:line="240" w:lineRule="auto"/>
              <w:ind w:right="9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EF52F08" w14:textId="77777777" w:rsidR="00436232" w:rsidRPr="00BB3056" w:rsidRDefault="00436232" w:rsidP="00436232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F1A0226" w14:textId="77777777" w:rsidR="00436232" w:rsidRPr="00BB3056" w:rsidRDefault="00436232" w:rsidP="00436232">
            <w:pPr>
              <w:tabs>
                <w:tab w:val="clear" w:pos="907"/>
                <w:tab w:val="left" w:pos="586"/>
                <w:tab w:val="decimal" w:pos="820"/>
              </w:tabs>
              <w:spacing w:line="240" w:lineRule="auto"/>
              <w:ind w:left="-350"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3D14724" w14:textId="77777777" w:rsidR="00436232" w:rsidRPr="00BB3056" w:rsidRDefault="00436232" w:rsidP="00436232">
            <w:pPr>
              <w:tabs>
                <w:tab w:val="decimal" w:pos="1000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gridSpan w:val="2"/>
          </w:tcPr>
          <w:p w14:paraId="6EA31A06" w14:textId="77777777" w:rsidR="00436232" w:rsidRPr="00BB3056" w:rsidRDefault="00436232" w:rsidP="00436232">
            <w:pPr>
              <w:tabs>
                <w:tab w:val="decimal" w:pos="121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gridSpan w:val="2"/>
          </w:tcPr>
          <w:p w14:paraId="022A523E" w14:textId="77777777" w:rsidR="00436232" w:rsidRPr="00BB3056" w:rsidRDefault="00436232" w:rsidP="00436232">
            <w:pPr>
              <w:tabs>
                <w:tab w:val="decimal" w:pos="881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2CA1C3F4" w14:textId="77777777" w:rsidR="00436232" w:rsidRPr="00BB3056" w:rsidRDefault="00436232" w:rsidP="00436232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6232" w:rsidRPr="00BB3056" w14:paraId="67A5475E" w14:textId="77777777" w:rsidTr="00ED0A7A">
        <w:trPr>
          <w:cantSplit/>
          <w:trHeight w:hRule="exact" w:val="432"/>
        </w:trPr>
        <w:tc>
          <w:tcPr>
            <w:tcW w:w="3791" w:type="dxa"/>
            <w:hideMark/>
          </w:tcPr>
          <w:p w14:paraId="46A855C8" w14:textId="20CABB59" w:rsidR="00436232" w:rsidRPr="00BB3056" w:rsidRDefault="00436232" w:rsidP="0043623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EFB0F3" w14:textId="1C821B6D" w:rsidR="00436232" w:rsidRPr="00BB3056" w:rsidRDefault="00436232" w:rsidP="00436232">
            <w:pPr>
              <w:tabs>
                <w:tab w:val="decimal" w:pos="1110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53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126,153</w:t>
            </w:r>
          </w:p>
        </w:tc>
        <w:tc>
          <w:tcPr>
            <w:tcW w:w="270" w:type="dxa"/>
            <w:gridSpan w:val="2"/>
          </w:tcPr>
          <w:p w14:paraId="00642536" w14:textId="77777777" w:rsidR="00436232" w:rsidRPr="00BB3056" w:rsidRDefault="00436232" w:rsidP="00436232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F42E4F" w14:textId="4662F31F" w:rsidR="00436232" w:rsidRPr="00BB3056" w:rsidRDefault="00436232" w:rsidP="00436232">
            <w:pPr>
              <w:tabs>
                <w:tab w:val="clear" w:pos="907"/>
                <w:tab w:val="left" w:pos="586"/>
                <w:tab w:val="decimal" w:pos="820"/>
              </w:tabs>
              <w:spacing w:line="240" w:lineRule="auto"/>
              <w:ind w:left="-350" w:right="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3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(4,317)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5EA14E30" w14:textId="77777777" w:rsidR="00436232" w:rsidRPr="00BB3056" w:rsidRDefault="00436232" w:rsidP="00436232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D416638" w14:textId="5D15D3E3" w:rsidR="00436232" w:rsidRPr="00BB3056" w:rsidRDefault="00436232" w:rsidP="00436232">
            <w:pPr>
              <w:tabs>
                <w:tab w:val="clear" w:pos="907"/>
                <w:tab w:val="decimal" w:pos="910"/>
              </w:tabs>
              <w:spacing w:line="240" w:lineRule="auto"/>
              <w:ind w:right="-4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3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(1,362)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right w:val="nil"/>
            </w:tcBorders>
          </w:tcPr>
          <w:p w14:paraId="00FB69EF" w14:textId="77777777" w:rsidR="00436232" w:rsidRPr="00BB3056" w:rsidRDefault="00436232" w:rsidP="00436232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81BA567" w14:textId="296E8D53" w:rsidR="00436232" w:rsidRPr="00BB3056" w:rsidRDefault="00436232" w:rsidP="00436232">
            <w:pPr>
              <w:tabs>
                <w:tab w:val="decimal" w:pos="73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3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120,474</w:t>
            </w:r>
          </w:p>
        </w:tc>
      </w:tr>
      <w:tr w:rsidR="00436232" w:rsidRPr="00BB3056" w14:paraId="49C57F0F" w14:textId="77777777" w:rsidTr="00ED0A7A">
        <w:trPr>
          <w:cantSplit/>
          <w:trHeight w:hRule="exact" w:val="432"/>
        </w:trPr>
        <w:tc>
          <w:tcPr>
            <w:tcW w:w="3791" w:type="dxa"/>
          </w:tcPr>
          <w:p w14:paraId="4AAFDC7B" w14:textId="1130652C" w:rsidR="00436232" w:rsidRPr="00BB3056" w:rsidRDefault="00436232" w:rsidP="0043623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7AA33C6" w14:textId="08A60F6C" w:rsidR="00436232" w:rsidRPr="00BB3056" w:rsidRDefault="00436232" w:rsidP="00436232">
            <w:pPr>
              <w:tabs>
                <w:tab w:val="decimal" w:pos="1137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7910BA5" w14:textId="77777777" w:rsidR="00436232" w:rsidRPr="00BB3056" w:rsidRDefault="00436232" w:rsidP="00436232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278952D" w14:textId="65AA4BD1" w:rsidR="00436232" w:rsidRPr="00BB3056" w:rsidRDefault="00436232" w:rsidP="00436232">
            <w:pPr>
              <w:tabs>
                <w:tab w:val="clear" w:pos="907"/>
                <w:tab w:val="left" w:pos="586"/>
                <w:tab w:val="decimal" w:pos="820"/>
              </w:tabs>
              <w:spacing w:line="240" w:lineRule="auto"/>
              <w:ind w:left="-350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6FFD030" w14:textId="77777777" w:rsidR="00436232" w:rsidRPr="00BB3056" w:rsidRDefault="00436232" w:rsidP="00436232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EE2B068" w14:textId="512B89DC" w:rsidR="00436232" w:rsidRPr="00BB3056" w:rsidRDefault="00436232" w:rsidP="00436232">
            <w:pPr>
              <w:tabs>
                <w:tab w:val="clear" w:pos="907"/>
                <w:tab w:val="decimal" w:pos="910"/>
              </w:tabs>
              <w:spacing w:line="240" w:lineRule="auto"/>
              <w:ind w:right="-4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gridSpan w:val="2"/>
            <w:tcBorders>
              <w:left w:val="nil"/>
              <w:right w:val="nil"/>
            </w:tcBorders>
          </w:tcPr>
          <w:p w14:paraId="69966011" w14:textId="77777777" w:rsidR="00436232" w:rsidRPr="00BB3056" w:rsidRDefault="00436232" w:rsidP="00436232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8F067A8" w14:textId="0E549D35" w:rsidR="00436232" w:rsidRPr="00BB3056" w:rsidRDefault="00436232" w:rsidP="00436232">
            <w:pPr>
              <w:tabs>
                <w:tab w:val="decimal" w:pos="73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36232" w:rsidRPr="00BB3056" w14:paraId="7DF3F487" w14:textId="77777777" w:rsidTr="00ED0A7A">
        <w:trPr>
          <w:cantSplit/>
          <w:trHeight w:hRule="exact" w:val="432"/>
        </w:trPr>
        <w:tc>
          <w:tcPr>
            <w:tcW w:w="3791" w:type="dxa"/>
          </w:tcPr>
          <w:p w14:paraId="38A832EC" w14:textId="77777777" w:rsidR="00436232" w:rsidRPr="00BB3056" w:rsidRDefault="00436232" w:rsidP="0043623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B664B9" w14:textId="77777777" w:rsidR="00436232" w:rsidRPr="00BB3056" w:rsidRDefault="00436232" w:rsidP="00436232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B42D0A5" w14:textId="77777777" w:rsidR="00436232" w:rsidRPr="00BB3056" w:rsidRDefault="00436232" w:rsidP="00436232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D4B0FB2" w14:textId="77777777" w:rsidR="00436232" w:rsidRPr="00BB3056" w:rsidRDefault="00436232" w:rsidP="00436232">
            <w:pPr>
              <w:tabs>
                <w:tab w:val="clear" w:pos="907"/>
                <w:tab w:val="left" w:pos="586"/>
                <w:tab w:val="decimal" w:pos="820"/>
              </w:tabs>
              <w:spacing w:line="240" w:lineRule="auto"/>
              <w:ind w:left="-350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3A623FC" w14:textId="77777777" w:rsidR="00436232" w:rsidRPr="00BB3056" w:rsidRDefault="00436232" w:rsidP="00436232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gridSpan w:val="2"/>
          </w:tcPr>
          <w:p w14:paraId="47BF725B" w14:textId="77777777" w:rsidR="00436232" w:rsidRPr="00BB3056" w:rsidRDefault="00436232" w:rsidP="00436232">
            <w:pPr>
              <w:tabs>
                <w:tab w:val="decimal" w:pos="85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gridSpan w:val="2"/>
          </w:tcPr>
          <w:p w14:paraId="1692F7FC" w14:textId="77777777" w:rsidR="00436232" w:rsidRPr="00BB3056" w:rsidRDefault="00436232" w:rsidP="00436232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1F4039BE" w14:textId="77777777" w:rsidR="00436232" w:rsidRPr="00BB3056" w:rsidRDefault="00436232" w:rsidP="00436232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6232" w:rsidRPr="00BB3056" w14:paraId="7819AE1C" w14:textId="77777777" w:rsidTr="00ED0A7A">
        <w:trPr>
          <w:cantSplit/>
          <w:trHeight w:hRule="exact" w:val="432"/>
        </w:trPr>
        <w:tc>
          <w:tcPr>
            <w:tcW w:w="3791" w:type="dxa"/>
          </w:tcPr>
          <w:p w14:paraId="12F8DC53" w14:textId="5F1FBD63" w:rsidR="00436232" w:rsidRPr="00BB3056" w:rsidRDefault="00436232" w:rsidP="0043623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0292A9A" w14:textId="5FB17593" w:rsidR="00436232" w:rsidRPr="00BB3056" w:rsidRDefault="00436232" w:rsidP="00436232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654369A" w14:textId="77777777" w:rsidR="00436232" w:rsidRPr="00BB3056" w:rsidRDefault="00436232" w:rsidP="00436232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</w:tcPr>
          <w:p w14:paraId="17BF9813" w14:textId="35F876D9" w:rsidR="00436232" w:rsidRPr="00BB3056" w:rsidRDefault="00436232" w:rsidP="00436232">
            <w:pPr>
              <w:tabs>
                <w:tab w:val="clear" w:pos="907"/>
                <w:tab w:val="left" w:pos="586"/>
                <w:tab w:val="decimal" w:pos="820"/>
              </w:tabs>
              <w:spacing w:line="240" w:lineRule="auto"/>
              <w:ind w:left="-350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2C39DA8F" w14:textId="77777777" w:rsidR="00436232" w:rsidRPr="00BB3056" w:rsidRDefault="00436232" w:rsidP="00436232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right w:val="nil"/>
            </w:tcBorders>
          </w:tcPr>
          <w:p w14:paraId="428268A1" w14:textId="17F432A2" w:rsidR="00436232" w:rsidRPr="00BB3056" w:rsidRDefault="00436232" w:rsidP="00436232">
            <w:pPr>
              <w:tabs>
                <w:tab w:val="decimal" w:pos="984"/>
              </w:tabs>
              <w:spacing w:line="240" w:lineRule="auto"/>
              <w:ind w:left="-276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right w:val="nil"/>
            </w:tcBorders>
          </w:tcPr>
          <w:p w14:paraId="1FF4C9AC" w14:textId="77777777" w:rsidR="00436232" w:rsidRPr="00BB3056" w:rsidRDefault="00436232" w:rsidP="00436232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right w:val="nil"/>
            </w:tcBorders>
          </w:tcPr>
          <w:p w14:paraId="0CE99584" w14:textId="0E47357D" w:rsidR="00436232" w:rsidRPr="00BB3056" w:rsidRDefault="00436232" w:rsidP="00436232">
            <w:pPr>
              <w:tabs>
                <w:tab w:val="decimal" w:pos="933"/>
              </w:tabs>
              <w:spacing w:line="240" w:lineRule="auto"/>
              <w:ind w:left="-201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27888D43" w14:textId="2AAF97CF" w:rsidR="00DF5577" w:rsidRDefault="00DF5577" w:rsidP="00DF5577">
      <w:pPr>
        <w:rPr>
          <w:lang w:val="x-none" w:eastAsia="x-none"/>
        </w:rPr>
      </w:pPr>
    </w:p>
    <w:p w14:paraId="2D5FAD74" w14:textId="785143F6" w:rsidR="00DF5577" w:rsidRDefault="00DF5577" w:rsidP="00DF5577">
      <w:pPr>
        <w:rPr>
          <w:lang w:val="x-none" w:eastAsia="x-none"/>
        </w:rPr>
      </w:pPr>
    </w:p>
    <w:p w14:paraId="60A93B03" w14:textId="5749CBAA" w:rsidR="002F070D" w:rsidRDefault="002F070D" w:rsidP="00DF5577">
      <w:pPr>
        <w:rPr>
          <w:lang w:val="x-none" w:eastAsia="x-none"/>
        </w:rPr>
      </w:pPr>
    </w:p>
    <w:p w14:paraId="45170FF9" w14:textId="20CCADC8" w:rsidR="002F070D" w:rsidRDefault="002F070D" w:rsidP="00DF5577">
      <w:pPr>
        <w:rPr>
          <w:lang w:val="x-none" w:eastAsia="x-none"/>
        </w:rPr>
      </w:pPr>
    </w:p>
    <w:p w14:paraId="6733A1D4" w14:textId="42D4297E" w:rsidR="002F070D" w:rsidRDefault="002F070D" w:rsidP="00DF5577">
      <w:pPr>
        <w:rPr>
          <w:lang w:val="x-none" w:eastAsia="x-none"/>
        </w:rPr>
      </w:pPr>
    </w:p>
    <w:p w14:paraId="60489AB1" w14:textId="7CC91649" w:rsidR="002F070D" w:rsidRDefault="002F070D" w:rsidP="00DF5577">
      <w:pPr>
        <w:rPr>
          <w:lang w:val="x-none" w:eastAsia="x-none"/>
        </w:rPr>
      </w:pPr>
    </w:p>
    <w:p w14:paraId="4968E49B" w14:textId="5816F256" w:rsidR="00CD6124" w:rsidRDefault="00CD6124" w:rsidP="00DF5577">
      <w:pPr>
        <w:rPr>
          <w:lang w:val="x-none" w:eastAsia="x-none"/>
        </w:rPr>
      </w:pPr>
    </w:p>
    <w:p w14:paraId="035BB9E4" w14:textId="70F721D6" w:rsidR="00CD6124" w:rsidRDefault="00CD6124" w:rsidP="00DF5577">
      <w:pPr>
        <w:rPr>
          <w:lang w:val="x-none" w:eastAsia="x-none"/>
        </w:rPr>
      </w:pPr>
    </w:p>
    <w:p w14:paraId="53DA0FEB" w14:textId="6FA189E7" w:rsidR="00CD6124" w:rsidRDefault="00CD6124" w:rsidP="00DF5577">
      <w:pPr>
        <w:rPr>
          <w:lang w:val="x-none" w:eastAsia="x-none"/>
        </w:rPr>
      </w:pPr>
    </w:p>
    <w:p w14:paraId="23345376" w14:textId="2972A91D" w:rsidR="00CD6124" w:rsidRDefault="00CD6124" w:rsidP="00DF5577">
      <w:pPr>
        <w:rPr>
          <w:lang w:val="x-none" w:eastAsia="x-none"/>
        </w:rPr>
      </w:pPr>
    </w:p>
    <w:p w14:paraId="2ECE8FCF" w14:textId="456FBC9C" w:rsidR="00CD6124" w:rsidRDefault="00CD6124" w:rsidP="00DF5577">
      <w:pPr>
        <w:rPr>
          <w:lang w:val="x-none" w:eastAsia="x-none"/>
        </w:rPr>
      </w:pPr>
    </w:p>
    <w:p w14:paraId="6AA3804A" w14:textId="59DF355C" w:rsidR="00CD6124" w:rsidRDefault="00CD6124" w:rsidP="00DF5577">
      <w:pPr>
        <w:rPr>
          <w:lang w:val="x-none" w:eastAsia="x-none"/>
        </w:rPr>
      </w:pPr>
    </w:p>
    <w:p w14:paraId="630EF904" w14:textId="77777777" w:rsidR="00450DDE" w:rsidRDefault="00450DDE" w:rsidP="00DF5577">
      <w:pPr>
        <w:rPr>
          <w:lang w:val="x-none" w:eastAsia="x-none"/>
        </w:rPr>
      </w:pPr>
    </w:p>
    <w:tbl>
      <w:tblPr>
        <w:tblW w:w="9393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91"/>
        <w:gridCol w:w="1170"/>
        <w:gridCol w:w="270"/>
        <w:gridCol w:w="1080"/>
        <w:gridCol w:w="191"/>
        <w:gridCol w:w="1440"/>
        <w:gridCol w:w="181"/>
        <w:gridCol w:w="1270"/>
      </w:tblGrid>
      <w:tr w:rsidR="00450DDE" w:rsidRPr="00BB3056" w14:paraId="77F95A33" w14:textId="77777777" w:rsidTr="00801843">
        <w:trPr>
          <w:cantSplit/>
          <w:trHeight w:hRule="exact" w:val="432"/>
          <w:tblHeader/>
        </w:trPr>
        <w:tc>
          <w:tcPr>
            <w:tcW w:w="3791" w:type="dxa"/>
          </w:tcPr>
          <w:p w14:paraId="761BD207" w14:textId="77777777" w:rsidR="00450DDE" w:rsidRPr="00BB3056" w:rsidRDefault="00450DDE" w:rsidP="00801843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5602" w:type="dxa"/>
            <w:gridSpan w:val="7"/>
            <w:hideMark/>
          </w:tcPr>
          <w:p w14:paraId="24555061" w14:textId="77777777" w:rsidR="00450DDE" w:rsidRPr="00BB3056" w:rsidRDefault="00450DDE" w:rsidP="0080184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50DDE" w:rsidRPr="00BB3056" w14:paraId="127DD76B" w14:textId="77777777" w:rsidTr="00801843">
        <w:trPr>
          <w:cantSplit/>
          <w:trHeight w:hRule="exact" w:val="432"/>
          <w:tblHeader/>
        </w:trPr>
        <w:tc>
          <w:tcPr>
            <w:tcW w:w="3791" w:type="dxa"/>
          </w:tcPr>
          <w:p w14:paraId="340642E0" w14:textId="77777777" w:rsidR="00450DDE" w:rsidRPr="00BB3056" w:rsidRDefault="00450DDE" w:rsidP="00801843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602" w:type="dxa"/>
            <w:gridSpan w:val="7"/>
          </w:tcPr>
          <w:p w14:paraId="6F405806" w14:textId="77777777" w:rsidR="00450DDE" w:rsidRPr="00BB3056" w:rsidRDefault="00450DDE" w:rsidP="0080184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บันทึกเป็น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(รายจ่าย)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รายได้ใน</w:t>
            </w:r>
          </w:p>
        </w:tc>
      </w:tr>
      <w:tr w:rsidR="00450DDE" w:rsidRPr="00BB3056" w14:paraId="7762871A" w14:textId="77777777" w:rsidTr="00801843">
        <w:trPr>
          <w:cantSplit/>
          <w:trHeight w:hRule="exact" w:val="835"/>
          <w:tblHeader/>
        </w:trPr>
        <w:tc>
          <w:tcPr>
            <w:tcW w:w="3791" w:type="dxa"/>
          </w:tcPr>
          <w:p w14:paraId="00BDD374" w14:textId="77777777" w:rsidR="00450DDE" w:rsidRPr="00BB3056" w:rsidRDefault="00450DDE" w:rsidP="00801843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0D65C9BB" w14:textId="77777777" w:rsidR="00450DDE" w:rsidRPr="00BB3056" w:rsidRDefault="00450DDE" w:rsidP="00801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4F8D471" w14:textId="77777777" w:rsidR="00450DDE" w:rsidRPr="00BB3056" w:rsidRDefault="00450DDE" w:rsidP="0080184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28FAB94C" w14:textId="77777777" w:rsidR="00450DDE" w:rsidRPr="00BB3056" w:rsidRDefault="00450DDE" w:rsidP="0080184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91" w:type="dxa"/>
            <w:tcBorders>
              <w:top w:val="single" w:sz="4" w:space="0" w:color="auto"/>
            </w:tcBorders>
            <w:vAlign w:val="bottom"/>
          </w:tcPr>
          <w:p w14:paraId="35A36A52" w14:textId="77777777" w:rsidR="00450DDE" w:rsidRPr="00BB3056" w:rsidRDefault="00450DDE" w:rsidP="0080184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932957B" w14:textId="77777777" w:rsidR="00450DDE" w:rsidRPr="00BB3056" w:rsidRDefault="00450DDE" w:rsidP="0080184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81" w:type="dxa"/>
            <w:vAlign w:val="bottom"/>
          </w:tcPr>
          <w:p w14:paraId="049D6EFF" w14:textId="77777777" w:rsidR="00450DDE" w:rsidRPr="00BB3056" w:rsidRDefault="00450DDE" w:rsidP="0080184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26B7E1EA" w14:textId="77777777" w:rsidR="00450DDE" w:rsidRPr="00BB3056" w:rsidRDefault="00450DDE" w:rsidP="00801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450DDE" w:rsidRPr="00BB3056" w14:paraId="20D5021A" w14:textId="77777777" w:rsidTr="00801843">
        <w:trPr>
          <w:cantSplit/>
          <w:trHeight w:hRule="exact" w:val="432"/>
        </w:trPr>
        <w:tc>
          <w:tcPr>
            <w:tcW w:w="3791" w:type="dxa"/>
          </w:tcPr>
          <w:p w14:paraId="19E5DA06" w14:textId="77777777" w:rsidR="00450DDE" w:rsidRPr="00BB3056" w:rsidRDefault="00450DDE" w:rsidP="0080184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02" w:type="dxa"/>
            <w:gridSpan w:val="7"/>
          </w:tcPr>
          <w:p w14:paraId="21E9C91C" w14:textId="77777777" w:rsidR="00450DDE" w:rsidRPr="00BB3056" w:rsidRDefault="00450DDE" w:rsidP="0080184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50DDE" w:rsidRPr="00BB3056" w14:paraId="49327B42" w14:textId="77777777" w:rsidTr="00801843">
        <w:trPr>
          <w:cantSplit/>
          <w:trHeight w:hRule="exact" w:val="432"/>
        </w:trPr>
        <w:tc>
          <w:tcPr>
            <w:tcW w:w="3791" w:type="dxa"/>
            <w:hideMark/>
          </w:tcPr>
          <w:p w14:paraId="26BE6B80" w14:textId="77777777" w:rsidR="00450DDE" w:rsidRPr="00BB3056" w:rsidRDefault="00450DDE" w:rsidP="00801843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722ECEFC" w14:textId="77777777" w:rsidR="00450DDE" w:rsidRPr="00BB3056" w:rsidRDefault="00450DDE" w:rsidP="00801843">
            <w:pPr>
              <w:tabs>
                <w:tab w:val="decimal" w:pos="1091"/>
              </w:tabs>
              <w:spacing w:line="240" w:lineRule="auto"/>
              <w:ind w:left="-108" w:right="9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C79050" w14:textId="77777777" w:rsidR="00450DDE" w:rsidRPr="00BB3056" w:rsidRDefault="00450DDE" w:rsidP="00801843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F7FCCA" w14:textId="77777777" w:rsidR="00450DDE" w:rsidRPr="00BB3056" w:rsidRDefault="00450DDE" w:rsidP="00801843">
            <w:pPr>
              <w:tabs>
                <w:tab w:val="decimal" w:pos="118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46A9C645" w14:textId="77777777" w:rsidR="00450DDE" w:rsidRPr="00BB3056" w:rsidRDefault="00450DDE" w:rsidP="00801843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282CB0" w14:textId="77777777" w:rsidR="00450DDE" w:rsidRPr="00BB3056" w:rsidRDefault="00450DDE" w:rsidP="00801843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72476428" w14:textId="77777777" w:rsidR="00450DDE" w:rsidRPr="00BB3056" w:rsidRDefault="00450DDE" w:rsidP="00801843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37DA3510" w14:textId="77777777" w:rsidR="00450DDE" w:rsidRPr="00BB3056" w:rsidRDefault="00450DDE" w:rsidP="00801843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0DDE" w:rsidRPr="00BB3056" w14:paraId="05C5CBFE" w14:textId="77777777" w:rsidTr="00801843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30AF61A7" w14:textId="77777777" w:rsidR="00450DDE" w:rsidRPr="00BB3056" w:rsidRDefault="00450DDE" w:rsidP="00801843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0597F">
              <w:rPr>
                <w:rFonts w:asciiTheme="majorBidi" w:hAnsiTheme="majorBidi"/>
                <w:sz w:val="30"/>
                <w:szCs w:val="30"/>
                <w:cs/>
              </w:rPr>
              <w:t>การลดลง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ใน</w:t>
            </w: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มูลค่ายุติธรรม</w:t>
            </w:r>
            <w:r w:rsidRPr="0040597F">
              <w:rPr>
                <w:rFonts w:asciiTheme="majorBidi" w:hAnsiTheme="majorBidi"/>
                <w:sz w:val="30"/>
                <w:szCs w:val="30"/>
                <w:cs/>
              </w:rPr>
              <w:t>ของ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ตราสารทุนอื่น</w:t>
            </w:r>
          </w:p>
        </w:tc>
        <w:tc>
          <w:tcPr>
            <w:tcW w:w="1170" w:type="dxa"/>
          </w:tcPr>
          <w:p w14:paraId="534212DE" w14:textId="77777777" w:rsidR="00450DDE" w:rsidRPr="00BB3056" w:rsidRDefault="00450DDE" w:rsidP="00801843">
            <w:pPr>
              <w:tabs>
                <w:tab w:val="decimal" w:pos="1012"/>
              </w:tabs>
              <w:spacing w:line="240" w:lineRule="auto"/>
              <w:ind w:right="-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DAA844" w14:textId="77777777" w:rsidR="00450DDE" w:rsidRPr="00BB3056" w:rsidRDefault="00450DDE" w:rsidP="00801843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75F578" w14:textId="77777777" w:rsidR="00450DDE" w:rsidRPr="00BB3056" w:rsidRDefault="00450DDE" w:rsidP="00801843">
            <w:pPr>
              <w:tabs>
                <w:tab w:val="decimal" w:pos="12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3356E259" w14:textId="77777777" w:rsidR="00450DDE" w:rsidRPr="00BB3056" w:rsidRDefault="00450DDE" w:rsidP="00801843">
            <w:pPr>
              <w:tabs>
                <w:tab w:val="decimal" w:pos="73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363D6F" w14:textId="77777777" w:rsidR="00450DDE" w:rsidRPr="00BB3056" w:rsidRDefault="00450DDE" w:rsidP="00801843">
            <w:pPr>
              <w:tabs>
                <w:tab w:val="clear" w:pos="907"/>
                <w:tab w:val="decimal" w:pos="91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66DFA1A4" w14:textId="77777777" w:rsidR="00450DDE" w:rsidRPr="00BB3056" w:rsidRDefault="00450DDE" w:rsidP="00801843">
            <w:pPr>
              <w:tabs>
                <w:tab w:val="clear" w:pos="907"/>
                <w:tab w:val="decimal" w:pos="899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2C48F402" w14:textId="77777777" w:rsidR="00450DDE" w:rsidRPr="00BB3056" w:rsidRDefault="00450DDE" w:rsidP="00801843">
            <w:pPr>
              <w:tabs>
                <w:tab w:val="decimal" w:pos="1000"/>
              </w:tabs>
              <w:spacing w:line="240" w:lineRule="auto"/>
              <w:ind w:left="17"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0DDE" w:rsidRPr="00BB3056" w14:paraId="10853140" w14:textId="77777777" w:rsidTr="00801843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102F8BE5" w14:textId="77777777" w:rsidR="00450DDE" w:rsidRPr="00BB3056" w:rsidRDefault="00450DDE" w:rsidP="00801843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3513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ที่ไม่อยู่</w:t>
            </w: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ในความต้องการของตลาด</w:t>
            </w:r>
          </w:p>
        </w:tc>
        <w:tc>
          <w:tcPr>
            <w:tcW w:w="1170" w:type="dxa"/>
          </w:tcPr>
          <w:p w14:paraId="0B1681A6" w14:textId="77777777" w:rsidR="00450DDE" w:rsidRPr="00BB3056" w:rsidRDefault="00450DDE" w:rsidP="00801843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80,096</w:t>
            </w:r>
          </w:p>
        </w:tc>
        <w:tc>
          <w:tcPr>
            <w:tcW w:w="270" w:type="dxa"/>
          </w:tcPr>
          <w:p w14:paraId="79786C48" w14:textId="77777777" w:rsidR="00450DDE" w:rsidRPr="00BB3056" w:rsidRDefault="00450DDE" w:rsidP="00801843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DF0217" w14:textId="77777777" w:rsidR="00450DDE" w:rsidRPr="00BB3056" w:rsidRDefault="00450DDE" w:rsidP="00ED0A7A">
            <w:pPr>
              <w:tabs>
                <w:tab w:val="clear" w:pos="907"/>
                <w:tab w:val="decimal" w:pos="910"/>
              </w:tabs>
              <w:spacing w:line="240" w:lineRule="auto"/>
              <w:ind w:right="-3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</w:tcPr>
          <w:p w14:paraId="555FF09D" w14:textId="77777777" w:rsidR="00450DDE" w:rsidRPr="00BB3056" w:rsidRDefault="00450DDE" w:rsidP="00801843">
            <w:pPr>
              <w:tabs>
                <w:tab w:val="decimal" w:pos="73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9EA315" w14:textId="77777777" w:rsidR="00450DDE" w:rsidRPr="00BB3056" w:rsidRDefault="00450DDE" w:rsidP="00801843">
            <w:pPr>
              <w:tabs>
                <w:tab w:val="decimal" w:pos="1037"/>
              </w:tabs>
              <w:spacing w:line="240" w:lineRule="auto"/>
              <w:ind w:left="17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1,408</w:t>
            </w:r>
          </w:p>
        </w:tc>
        <w:tc>
          <w:tcPr>
            <w:tcW w:w="181" w:type="dxa"/>
          </w:tcPr>
          <w:p w14:paraId="4CE3339F" w14:textId="77777777" w:rsidR="00450DDE" w:rsidRPr="00BB3056" w:rsidRDefault="00450DDE" w:rsidP="00801843">
            <w:pPr>
              <w:tabs>
                <w:tab w:val="clear" w:pos="907"/>
                <w:tab w:val="decimal" w:pos="899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4340302E" w14:textId="77777777" w:rsidR="00450DDE" w:rsidRPr="00BB3056" w:rsidRDefault="00450DDE" w:rsidP="00801843">
            <w:pPr>
              <w:tabs>
                <w:tab w:val="decimal" w:pos="1000"/>
              </w:tabs>
              <w:spacing w:line="240" w:lineRule="auto"/>
              <w:ind w:left="17" w:right="5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81,504</w:t>
            </w:r>
          </w:p>
        </w:tc>
      </w:tr>
      <w:tr w:rsidR="00450DDE" w:rsidRPr="00BB3056" w14:paraId="331A290B" w14:textId="77777777" w:rsidTr="00801843">
        <w:trPr>
          <w:cantSplit/>
          <w:trHeight w:hRule="exact" w:val="432"/>
        </w:trPr>
        <w:tc>
          <w:tcPr>
            <w:tcW w:w="3791" w:type="dxa"/>
            <w:vAlign w:val="center"/>
          </w:tcPr>
          <w:p w14:paraId="60BF243D" w14:textId="77777777" w:rsidR="00450DDE" w:rsidRPr="00035133" w:rsidRDefault="00450DDE" w:rsidP="00801843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</w:tcPr>
          <w:p w14:paraId="1FDE16A6" w14:textId="77777777" w:rsidR="00450DDE" w:rsidRPr="00BB3056" w:rsidRDefault="00450DDE" w:rsidP="00801843">
            <w:pPr>
              <w:tabs>
                <w:tab w:val="decimal" w:pos="1090"/>
              </w:tabs>
              <w:spacing w:line="240" w:lineRule="auto"/>
              <w:ind w:right="-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1793A8" w14:textId="77777777" w:rsidR="00450DDE" w:rsidRPr="00BB3056" w:rsidRDefault="00450DDE" w:rsidP="00801843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885418" w14:textId="77777777" w:rsidR="00450DDE" w:rsidRPr="00BB3056" w:rsidRDefault="00450DDE" w:rsidP="00801843">
            <w:pPr>
              <w:tabs>
                <w:tab w:val="clear" w:pos="454"/>
                <w:tab w:val="decimal" w:pos="55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160F022D" w14:textId="77777777" w:rsidR="00450DDE" w:rsidRPr="00BB3056" w:rsidRDefault="00450DDE" w:rsidP="00801843">
            <w:pPr>
              <w:tabs>
                <w:tab w:val="decimal" w:pos="73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D329B9" w14:textId="77777777" w:rsidR="00450DDE" w:rsidRPr="00BB3056" w:rsidRDefault="00450DDE" w:rsidP="00801843">
            <w:pPr>
              <w:tabs>
                <w:tab w:val="decimal" w:pos="118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37F492F2" w14:textId="77777777" w:rsidR="00450DDE" w:rsidRPr="00BB3056" w:rsidRDefault="00450DDE" w:rsidP="00801843">
            <w:pPr>
              <w:tabs>
                <w:tab w:val="clear" w:pos="907"/>
                <w:tab w:val="decimal" w:pos="899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3CB6279B" w14:textId="77777777" w:rsidR="00450DDE" w:rsidRPr="00BB3056" w:rsidRDefault="00450DDE" w:rsidP="00801843">
            <w:pPr>
              <w:tabs>
                <w:tab w:val="decimal" w:pos="1000"/>
              </w:tabs>
              <w:spacing w:line="240" w:lineRule="auto"/>
              <w:ind w:left="17"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0DDE" w:rsidRPr="00BB3056" w14:paraId="6E4719FB" w14:textId="77777777" w:rsidTr="00801843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0DA56CA2" w14:textId="77777777" w:rsidR="00450DDE" w:rsidRPr="00BB3056" w:rsidRDefault="00450DDE" w:rsidP="00801843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70" w:type="dxa"/>
            <w:hideMark/>
          </w:tcPr>
          <w:p w14:paraId="1E4529F7" w14:textId="77777777" w:rsidR="00450DDE" w:rsidRPr="00BB3056" w:rsidRDefault="00450DDE" w:rsidP="00801843">
            <w:pPr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27,401</w:t>
            </w:r>
          </w:p>
        </w:tc>
        <w:tc>
          <w:tcPr>
            <w:tcW w:w="270" w:type="dxa"/>
          </w:tcPr>
          <w:p w14:paraId="5E67BB86" w14:textId="77777777" w:rsidR="00450DDE" w:rsidRPr="00BB3056" w:rsidRDefault="00450DDE" w:rsidP="00801843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C91F8DE" w14:textId="77777777" w:rsidR="00450DDE" w:rsidRPr="00BB3056" w:rsidRDefault="00450DDE" w:rsidP="00801843">
            <w:pPr>
              <w:tabs>
                <w:tab w:val="clear" w:pos="680"/>
                <w:tab w:val="clear" w:pos="907"/>
                <w:tab w:val="decimal" w:pos="676"/>
                <w:tab w:val="left" w:pos="703"/>
              </w:tabs>
              <w:spacing w:line="240" w:lineRule="auto"/>
              <w:ind w:left="-197"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  <w:tc>
          <w:tcPr>
            <w:tcW w:w="191" w:type="dxa"/>
          </w:tcPr>
          <w:p w14:paraId="170539CA" w14:textId="77777777" w:rsidR="00450DDE" w:rsidRPr="00BB3056" w:rsidRDefault="00450DDE" w:rsidP="00801843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86A564" w14:textId="77777777" w:rsidR="00450DDE" w:rsidRPr="00BB3056" w:rsidRDefault="00450DDE" w:rsidP="00801843">
            <w:pPr>
              <w:tabs>
                <w:tab w:val="clear" w:pos="907"/>
                <w:tab w:val="decimal" w:pos="910"/>
              </w:tabs>
              <w:spacing w:line="240" w:lineRule="auto"/>
              <w:ind w:right="-3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4E83D135" w14:textId="77777777" w:rsidR="00450DDE" w:rsidRPr="00BB3056" w:rsidRDefault="00450DDE" w:rsidP="00801843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31FDBCF7" w14:textId="77777777" w:rsidR="00450DDE" w:rsidRPr="00BB3056" w:rsidRDefault="00450DDE" w:rsidP="00801843">
            <w:pPr>
              <w:tabs>
                <w:tab w:val="decimal" w:pos="1000"/>
              </w:tabs>
              <w:spacing w:line="240" w:lineRule="auto"/>
              <w:ind w:left="17"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27,774</w:t>
            </w:r>
          </w:p>
        </w:tc>
      </w:tr>
      <w:tr w:rsidR="00450DDE" w:rsidRPr="00BB3056" w14:paraId="33DB87ED" w14:textId="77777777" w:rsidTr="00801843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38BCB29D" w14:textId="77777777" w:rsidR="00450DDE" w:rsidRPr="00BB3056" w:rsidRDefault="00450DDE" w:rsidP="00801843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ที่ยังไม่เกิดขึ้นจริงจากอนุพันธ์</w:t>
            </w:r>
          </w:p>
        </w:tc>
        <w:tc>
          <w:tcPr>
            <w:tcW w:w="1170" w:type="dxa"/>
            <w:hideMark/>
          </w:tcPr>
          <w:p w14:paraId="3A1CF166" w14:textId="77777777" w:rsidR="00450DDE" w:rsidRPr="00BB3056" w:rsidRDefault="00450DDE" w:rsidP="00801843">
            <w:pPr>
              <w:tabs>
                <w:tab w:val="clear" w:pos="907"/>
                <w:tab w:val="left" w:pos="768"/>
                <w:tab w:val="decimal" w:pos="820"/>
              </w:tabs>
              <w:spacing w:line="240" w:lineRule="auto"/>
              <w:ind w:right="2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65B106" w14:textId="77777777" w:rsidR="00450DDE" w:rsidRPr="00BB3056" w:rsidRDefault="00450DDE" w:rsidP="00801843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6F44D3EC" w14:textId="77777777" w:rsidR="00450DDE" w:rsidRPr="00BB3056" w:rsidRDefault="00450DDE" w:rsidP="00801843">
            <w:pPr>
              <w:tabs>
                <w:tab w:val="clear" w:pos="680"/>
                <w:tab w:val="clear" w:pos="907"/>
                <w:tab w:val="decimal" w:pos="676"/>
                <w:tab w:val="left" w:pos="703"/>
              </w:tabs>
              <w:spacing w:line="240" w:lineRule="auto"/>
              <w:ind w:left="-197"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5,136</w:t>
            </w:r>
          </w:p>
        </w:tc>
        <w:tc>
          <w:tcPr>
            <w:tcW w:w="191" w:type="dxa"/>
          </w:tcPr>
          <w:p w14:paraId="3E82ED09" w14:textId="77777777" w:rsidR="00450DDE" w:rsidRPr="00BB3056" w:rsidRDefault="00450DDE" w:rsidP="00801843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CC461D" w14:textId="77777777" w:rsidR="00450DDE" w:rsidRPr="00BB3056" w:rsidRDefault="00450DDE" w:rsidP="00801843">
            <w:pPr>
              <w:tabs>
                <w:tab w:val="clear" w:pos="907"/>
                <w:tab w:val="decimal" w:pos="910"/>
              </w:tabs>
              <w:spacing w:line="240" w:lineRule="auto"/>
              <w:ind w:left="17" w:right="-3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1AAAAA31" w14:textId="77777777" w:rsidR="00450DDE" w:rsidRPr="00BB3056" w:rsidRDefault="00450DDE" w:rsidP="00801843">
            <w:pPr>
              <w:tabs>
                <w:tab w:val="decimal" w:pos="60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204FE39B" w14:textId="77777777" w:rsidR="00450DDE" w:rsidRPr="00BB3056" w:rsidRDefault="00450DDE" w:rsidP="00801843">
            <w:pPr>
              <w:tabs>
                <w:tab w:val="decimal" w:pos="1000"/>
              </w:tabs>
              <w:spacing w:line="240" w:lineRule="auto"/>
              <w:ind w:left="17"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5,136</w:t>
            </w:r>
          </w:p>
        </w:tc>
      </w:tr>
      <w:tr w:rsidR="00450DDE" w:rsidRPr="00BB3056" w14:paraId="22267DCA" w14:textId="77777777" w:rsidTr="00801843">
        <w:trPr>
          <w:cantSplit/>
          <w:trHeight w:hRule="exact" w:val="432"/>
        </w:trPr>
        <w:tc>
          <w:tcPr>
            <w:tcW w:w="3791" w:type="dxa"/>
            <w:vAlign w:val="center"/>
          </w:tcPr>
          <w:p w14:paraId="07FA680B" w14:textId="77777777" w:rsidR="00450DDE" w:rsidRPr="00BB3056" w:rsidRDefault="00450DDE" w:rsidP="00801843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ประมาณการ</w:t>
            </w:r>
            <w:r w:rsidRPr="00313154">
              <w:rPr>
                <w:rFonts w:asciiTheme="majorBidi" w:hAnsiTheme="majorBidi"/>
                <w:sz w:val="30"/>
                <w:szCs w:val="30"/>
                <w:cs/>
              </w:rPr>
              <w:t>ค่าเผื่อการลดมูลค่าของ</w:t>
            </w:r>
          </w:p>
        </w:tc>
        <w:tc>
          <w:tcPr>
            <w:tcW w:w="1170" w:type="dxa"/>
            <w:vAlign w:val="bottom"/>
          </w:tcPr>
          <w:p w14:paraId="2C76126A" w14:textId="77777777" w:rsidR="00450DDE" w:rsidRPr="00BB3056" w:rsidRDefault="00450DDE" w:rsidP="00801843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AD2AA0" w14:textId="77777777" w:rsidR="00450DDE" w:rsidRPr="00BB3056" w:rsidRDefault="00450DDE" w:rsidP="00801843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4905DB" w14:textId="77777777" w:rsidR="00450DDE" w:rsidRPr="00BB3056" w:rsidRDefault="00450DDE" w:rsidP="00801843">
            <w:pPr>
              <w:tabs>
                <w:tab w:val="clear" w:pos="680"/>
                <w:tab w:val="clear" w:pos="907"/>
                <w:tab w:val="decimal" w:pos="527"/>
                <w:tab w:val="decimal" w:pos="676"/>
                <w:tab w:val="left" w:pos="703"/>
              </w:tabs>
              <w:spacing w:line="240" w:lineRule="auto"/>
              <w:ind w:left="-197"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2A727236" w14:textId="77777777" w:rsidR="00450DDE" w:rsidRPr="00BB3056" w:rsidRDefault="00450DDE" w:rsidP="00801843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3943852" w14:textId="77777777" w:rsidR="00450DDE" w:rsidRPr="00BB3056" w:rsidRDefault="00450DDE" w:rsidP="00801843">
            <w:pPr>
              <w:tabs>
                <w:tab w:val="clear" w:pos="907"/>
                <w:tab w:val="decimal" w:pos="910"/>
              </w:tabs>
              <w:spacing w:line="240" w:lineRule="auto"/>
              <w:ind w:left="17" w:right="-3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684145D4" w14:textId="77777777" w:rsidR="00450DDE" w:rsidRPr="00BB3056" w:rsidRDefault="00450DDE" w:rsidP="00801843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2B20BE05" w14:textId="77777777" w:rsidR="00450DDE" w:rsidRPr="00BB3056" w:rsidRDefault="00450DDE" w:rsidP="00801843">
            <w:pPr>
              <w:tabs>
                <w:tab w:val="decimal" w:pos="604"/>
                <w:tab w:val="decimal" w:pos="100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0DDE" w:rsidRPr="00BB3056" w14:paraId="7BE902D1" w14:textId="77777777" w:rsidTr="00801843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39B47C29" w14:textId="77777777" w:rsidR="00450DDE" w:rsidRPr="00BB3056" w:rsidRDefault="00450DDE" w:rsidP="00801843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1315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13154">
              <w:rPr>
                <w:rFonts w:asciiTheme="majorBidi" w:hAnsiTheme="majorBidi"/>
                <w:sz w:val="30"/>
                <w:szCs w:val="30"/>
                <w:cs/>
              </w:rPr>
              <w:t>สินค้า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1170" w:type="dxa"/>
            <w:vAlign w:val="bottom"/>
            <w:hideMark/>
          </w:tcPr>
          <w:p w14:paraId="5C0BF933" w14:textId="77777777" w:rsidR="00450DDE" w:rsidRPr="00BB3056" w:rsidRDefault="00450DDE" w:rsidP="00801843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7,570</w:t>
            </w:r>
          </w:p>
        </w:tc>
        <w:tc>
          <w:tcPr>
            <w:tcW w:w="270" w:type="dxa"/>
            <w:vAlign w:val="bottom"/>
          </w:tcPr>
          <w:p w14:paraId="5263FE3B" w14:textId="77777777" w:rsidR="00450DDE" w:rsidRPr="00BB3056" w:rsidRDefault="00450DDE" w:rsidP="00801843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611CFC11" w14:textId="77777777" w:rsidR="00450DDE" w:rsidRPr="00BB3056" w:rsidRDefault="00450DDE" w:rsidP="00801843">
            <w:pPr>
              <w:tabs>
                <w:tab w:val="clear" w:pos="680"/>
                <w:tab w:val="clear" w:pos="907"/>
                <w:tab w:val="decimal" w:pos="676"/>
                <w:tab w:val="left" w:pos="703"/>
              </w:tabs>
              <w:spacing w:line="240" w:lineRule="auto"/>
              <w:ind w:left="-197"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191" w:type="dxa"/>
            <w:vAlign w:val="bottom"/>
          </w:tcPr>
          <w:p w14:paraId="2FFF01D3" w14:textId="77777777" w:rsidR="00450DDE" w:rsidRPr="00BB3056" w:rsidRDefault="00450DDE" w:rsidP="00801843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4F5D9D6" w14:textId="77777777" w:rsidR="00450DDE" w:rsidRPr="00BB3056" w:rsidRDefault="00450DDE" w:rsidP="00801843">
            <w:pPr>
              <w:tabs>
                <w:tab w:val="clear" w:pos="907"/>
                <w:tab w:val="decimal" w:pos="910"/>
              </w:tabs>
              <w:spacing w:line="240" w:lineRule="auto"/>
              <w:ind w:left="17" w:right="-3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46B2CCF2" w14:textId="77777777" w:rsidR="00450DDE" w:rsidRPr="00BB3056" w:rsidRDefault="00450DDE" w:rsidP="00801843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546D3076" w14:textId="77777777" w:rsidR="00450DDE" w:rsidRPr="00BB3056" w:rsidRDefault="00450DDE" w:rsidP="00801843">
            <w:pPr>
              <w:tabs>
                <w:tab w:val="decimal" w:pos="1000"/>
              </w:tabs>
              <w:spacing w:line="240" w:lineRule="auto"/>
              <w:ind w:left="17"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7,763</w:t>
            </w:r>
          </w:p>
        </w:tc>
      </w:tr>
      <w:tr w:rsidR="00450DDE" w:rsidRPr="00BB3056" w14:paraId="41AE7566" w14:textId="77777777" w:rsidTr="00801843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351E17F8" w14:textId="77777777" w:rsidR="00450DDE" w:rsidRPr="00BB3056" w:rsidRDefault="00450DDE" w:rsidP="00801843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hideMark/>
          </w:tcPr>
          <w:p w14:paraId="5E8A4B4D" w14:textId="77777777" w:rsidR="00450DDE" w:rsidRPr="00BB3056" w:rsidRDefault="00450DDE" w:rsidP="00801843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1,604</w:t>
            </w:r>
          </w:p>
        </w:tc>
        <w:tc>
          <w:tcPr>
            <w:tcW w:w="270" w:type="dxa"/>
          </w:tcPr>
          <w:p w14:paraId="7A77AA60" w14:textId="77777777" w:rsidR="00450DDE" w:rsidRPr="00BB3056" w:rsidRDefault="00450DDE" w:rsidP="00801843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5BD02A2C" w14:textId="77777777" w:rsidR="00450DDE" w:rsidRPr="00BB3056" w:rsidRDefault="00450DDE" w:rsidP="00801843">
            <w:pPr>
              <w:tabs>
                <w:tab w:val="clear" w:pos="680"/>
                <w:tab w:val="clear" w:pos="907"/>
                <w:tab w:val="decimal" w:pos="676"/>
                <w:tab w:val="left" w:pos="703"/>
              </w:tabs>
              <w:spacing w:line="240" w:lineRule="auto"/>
              <w:ind w:left="-197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(199)</w:t>
            </w:r>
          </w:p>
        </w:tc>
        <w:tc>
          <w:tcPr>
            <w:tcW w:w="191" w:type="dxa"/>
          </w:tcPr>
          <w:p w14:paraId="5BEEB938" w14:textId="77777777" w:rsidR="00450DDE" w:rsidRPr="00BB3056" w:rsidRDefault="00450DDE" w:rsidP="00801843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446E03" w14:textId="77777777" w:rsidR="00450DDE" w:rsidRPr="00BB3056" w:rsidRDefault="00450DDE" w:rsidP="00801843">
            <w:pPr>
              <w:tabs>
                <w:tab w:val="clear" w:pos="907"/>
                <w:tab w:val="decimal" w:pos="910"/>
              </w:tabs>
              <w:spacing w:line="240" w:lineRule="auto"/>
              <w:ind w:left="17" w:right="-3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0C3D4CAC" w14:textId="77777777" w:rsidR="00450DDE" w:rsidRPr="00BB3056" w:rsidRDefault="00450DDE" w:rsidP="00801843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26B32566" w14:textId="77777777" w:rsidR="00450DDE" w:rsidRPr="00BB3056" w:rsidRDefault="00450DDE" w:rsidP="00801843">
            <w:pPr>
              <w:tabs>
                <w:tab w:val="decimal" w:pos="1000"/>
              </w:tabs>
              <w:spacing w:line="240" w:lineRule="auto"/>
              <w:ind w:left="17"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1,405</w:t>
            </w:r>
          </w:p>
        </w:tc>
      </w:tr>
      <w:tr w:rsidR="00450DDE" w:rsidRPr="00BB3056" w14:paraId="05DE41C9" w14:textId="77777777" w:rsidTr="00801843">
        <w:trPr>
          <w:cantSplit/>
          <w:trHeight w:hRule="exact" w:val="432"/>
        </w:trPr>
        <w:tc>
          <w:tcPr>
            <w:tcW w:w="3791" w:type="dxa"/>
            <w:hideMark/>
          </w:tcPr>
          <w:p w14:paraId="5CDA9E7F" w14:textId="77777777" w:rsidR="00450DDE" w:rsidRPr="00BB3056" w:rsidRDefault="00450DDE" w:rsidP="0080184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FF632D" w14:textId="77777777" w:rsidR="00450DDE" w:rsidRPr="00BB3056" w:rsidRDefault="00450DDE" w:rsidP="00801843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116,671</w:t>
            </w:r>
          </w:p>
        </w:tc>
        <w:tc>
          <w:tcPr>
            <w:tcW w:w="270" w:type="dxa"/>
          </w:tcPr>
          <w:p w14:paraId="658C848B" w14:textId="77777777" w:rsidR="00450DDE" w:rsidRPr="00BB3056" w:rsidRDefault="00450DDE" w:rsidP="00801843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C5C879" w14:textId="77777777" w:rsidR="00450DDE" w:rsidRPr="00BB3056" w:rsidRDefault="00450DDE" w:rsidP="00801843">
            <w:pPr>
              <w:tabs>
                <w:tab w:val="clear" w:pos="680"/>
                <w:tab w:val="clear" w:pos="907"/>
                <w:tab w:val="decimal" w:pos="676"/>
                <w:tab w:val="left" w:pos="703"/>
              </w:tabs>
              <w:spacing w:line="240" w:lineRule="auto"/>
              <w:ind w:left="-197"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5,503</w:t>
            </w:r>
          </w:p>
        </w:tc>
        <w:tc>
          <w:tcPr>
            <w:tcW w:w="191" w:type="dxa"/>
            <w:tcBorders>
              <w:left w:val="nil"/>
              <w:right w:val="nil"/>
            </w:tcBorders>
          </w:tcPr>
          <w:p w14:paraId="70A8AD16" w14:textId="77777777" w:rsidR="00450DDE" w:rsidRPr="00BB3056" w:rsidRDefault="00450DDE" w:rsidP="00801843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050ABF" w14:textId="77777777" w:rsidR="00450DDE" w:rsidRPr="00BB3056" w:rsidRDefault="00450DDE" w:rsidP="00801843">
            <w:pPr>
              <w:tabs>
                <w:tab w:val="decimal" w:pos="1241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1,408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667A0EA3" w14:textId="77777777" w:rsidR="00450DDE" w:rsidRPr="00BB3056" w:rsidRDefault="00450DDE" w:rsidP="00801843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06777" w14:textId="77777777" w:rsidR="00450DDE" w:rsidRPr="00BB3056" w:rsidRDefault="00450DDE" w:rsidP="00801843">
            <w:pPr>
              <w:tabs>
                <w:tab w:val="decimal" w:pos="1000"/>
              </w:tabs>
              <w:spacing w:line="240" w:lineRule="auto"/>
              <w:ind w:left="17" w:right="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123,582</w:t>
            </w:r>
          </w:p>
        </w:tc>
      </w:tr>
      <w:tr w:rsidR="00450DDE" w:rsidRPr="00BB3056" w14:paraId="7208496E" w14:textId="77777777" w:rsidTr="00801843">
        <w:trPr>
          <w:cantSplit/>
          <w:trHeight w:hRule="exact" w:val="374"/>
        </w:trPr>
        <w:tc>
          <w:tcPr>
            <w:tcW w:w="3791" w:type="dxa"/>
          </w:tcPr>
          <w:p w14:paraId="3A8E71BE" w14:textId="77777777" w:rsidR="00450DDE" w:rsidRPr="00BB3056" w:rsidRDefault="00450DDE" w:rsidP="0080184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E68EF" w14:textId="77777777" w:rsidR="00450DDE" w:rsidRPr="00BB3056" w:rsidRDefault="00450DDE" w:rsidP="00801843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FC4350" w14:textId="77777777" w:rsidR="00450DDE" w:rsidRPr="00BB3056" w:rsidRDefault="00450DDE" w:rsidP="00801843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F0729" w14:textId="77777777" w:rsidR="00450DDE" w:rsidRPr="00BB3056" w:rsidRDefault="00450DDE" w:rsidP="00801843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tcBorders>
              <w:left w:val="nil"/>
              <w:bottom w:val="nil"/>
              <w:right w:val="nil"/>
            </w:tcBorders>
          </w:tcPr>
          <w:p w14:paraId="1BB2AB74" w14:textId="77777777" w:rsidR="00450DDE" w:rsidRPr="00BB3056" w:rsidRDefault="00450DDE" w:rsidP="00801843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6848D9" w14:textId="77777777" w:rsidR="00450DDE" w:rsidRPr="00BB3056" w:rsidRDefault="00450DDE" w:rsidP="00801843">
            <w:pPr>
              <w:tabs>
                <w:tab w:val="decimal" w:pos="121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2BBF8027" w14:textId="77777777" w:rsidR="00450DDE" w:rsidRPr="00BB3056" w:rsidRDefault="00450DDE" w:rsidP="00801843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43168" w14:textId="77777777" w:rsidR="00450DDE" w:rsidRPr="00BB3056" w:rsidRDefault="00450DDE" w:rsidP="00801843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0DDE" w:rsidRPr="00BB3056" w14:paraId="1CCC9518" w14:textId="77777777" w:rsidTr="00801843">
        <w:trPr>
          <w:cantSplit/>
          <w:trHeight w:hRule="exact" w:val="432"/>
        </w:trPr>
        <w:tc>
          <w:tcPr>
            <w:tcW w:w="3791" w:type="dxa"/>
            <w:hideMark/>
          </w:tcPr>
          <w:p w14:paraId="42F5FB78" w14:textId="77777777" w:rsidR="00450DDE" w:rsidRPr="00BB3056" w:rsidRDefault="00450DDE" w:rsidP="0080184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หนี้สินภาษีเงินได้รอการตัดบัญชี</w:t>
            </w:r>
          </w:p>
        </w:tc>
        <w:tc>
          <w:tcPr>
            <w:tcW w:w="1170" w:type="dxa"/>
          </w:tcPr>
          <w:p w14:paraId="71BD03D5" w14:textId="77777777" w:rsidR="00450DDE" w:rsidRPr="00BB3056" w:rsidRDefault="00450DDE" w:rsidP="00801843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48E907" w14:textId="77777777" w:rsidR="00450DDE" w:rsidRPr="00BB3056" w:rsidRDefault="00450DDE" w:rsidP="00801843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20AC0D" w14:textId="77777777" w:rsidR="00450DDE" w:rsidRPr="00BB3056" w:rsidRDefault="00450DDE" w:rsidP="00801843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7B7547F5" w14:textId="77777777" w:rsidR="00450DDE" w:rsidRPr="00BB3056" w:rsidRDefault="00450DDE" w:rsidP="00801843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568F04" w14:textId="77777777" w:rsidR="00450DDE" w:rsidRPr="00BB3056" w:rsidRDefault="00450DDE" w:rsidP="00801843">
            <w:pPr>
              <w:tabs>
                <w:tab w:val="decimal" w:pos="121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5CB986F6" w14:textId="77777777" w:rsidR="00450DDE" w:rsidRPr="00BB3056" w:rsidRDefault="00450DDE" w:rsidP="00801843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</w:tcPr>
          <w:p w14:paraId="547B6488" w14:textId="77777777" w:rsidR="00450DDE" w:rsidRPr="00BB3056" w:rsidRDefault="00450DDE" w:rsidP="00801843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0DDE" w:rsidRPr="00BB3056" w14:paraId="390FBBD3" w14:textId="77777777" w:rsidTr="00801843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6F806B78" w14:textId="77777777" w:rsidR="00450DDE" w:rsidRPr="00BB3056" w:rsidRDefault="00450DDE" w:rsidP="00801843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กำไรที่</w:t>
            </w: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ยังไม่เกิดขึ้นจริงจากอนุพันธ์</w:t>
            </w:r>
          </w:p>
        </w:tc>
        <w:tc>
          <w:tcPr>
            <w:tcW w:w="1170" w:type="dxa"/>
            <w:hideMark/>
          </w:tcPr>
          <w:p w14:paraId="2CA7CBD0" w14:textId="77777777" w:rsidR="00450DDE" w:rsidRPr="00BB3056" w:rsidRDefault="00450DDE" w:rsidP="00801843">
            <w:pPr>
              <w:tabs>
                <w:tab w:val="decimal" w:pos="1110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(13,935)</w:t>
            </w:r>
          </w:p>
        </w:tc>
        <w:tc>
          <w:tcPr>
            <w:tcW w:w="270" w:type="dxa"/>
          </w:tcPr>
          <w:p w14:paraId="3C42AFB9" w14:textId="77777777" w:rsidR="00450DDE" w:rsidRPr="00BB3056" w:rsidRDefault="00450DDE" w:rsidP="00801843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655C18C8" w14:textId="77777777" w:rsidR="00450DDE" w:rsidRPr="00BB3056" w:rsidRDefault="00450DDE" w:rsidP="00801843">
            <w:pPr>
              <w:tabs>
                <w:tab w:val="clear" w:pos="907"/>
              </w:tabs>
              <w:spacing w:line="240" w:lineRule="auto"/>
              <w:ind w:left="17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13,935</w:t>
            </w:r>
          </w:p>
        </w:tc>
        <w:tc>
          <w:tcPr>
            <w:tcW w:w="191" w:type="dxa"/>
          </w:tcPr>
          <w:p w14:paraId="192FA2ED" w14:textId="77777777" w:rsidR="00450DDE" w:rsidRPr="00BB3056" w:rsidRDefault="00450DDE" w:rsidP="00801843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8A11A6" w14:textId="77777777" w:rsidR="00450DDE" w:rsidRPr="00BB3056" w:rsidRDefault="00450DDE" w:rsidP="00801843">
            <w:pPr>
              <w:tabs>
                <w:tab w:val="clear" w:pos="907"/>
              </w:tabs>
              <w:spacing w:line="240" w:lineRule="auto"/>
              <w:ind w:right="-3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72D3E5F1" w14:textId="77777777" w:rsidR="00450DDE" w:rsidRPr="00BB3056" w:rsidRDefault="00450DDE" w:rsidP="00801843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46294A2F" w14:textId="77777777" w:rsidR="00450DDE" w:rsidRPr="00BB3056" w:rsidRDefault="00450DDE" w:rsidP="00801843">
            <w:pPr>
              <w:tabs>
                <w:tab w:val="decimal" w:pos="730"/>
              </w:tabs>
              <w:spacing w:line="240" w:lineRule="auto"/>
              <w:ind w:left="17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50DDE" w:rsidRPr="00BB3056" w14:paraId="7997C50E" w14:textId="77777777" w:rsidTr="00801843">
        <w:trPr>
          <w:cantSplit/>
          <w:trHeight w:hRule="exact" w:val="432"/>
        </w:trPr>
        <w:tc>
          <w:tcPr>
            <w:tcW w:w="3791" w:type="dxa"/>
            <w:hideMark/>
          </w:tcPr>
          <w:p w14:paraId="2BA563D2" w14:textId="77777777" w:rsidR="00450DDE" w:rsidRPr="00BB3056" w:rsidRDefault="00450DDE" w:rsidP="0080184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F344C9" w14:textId="77777777" w:rsidR="00450DDE" w:rsidRPr="00BB3056" w:rsidRDefault="00450DDE" w:rsidP="00801843">
            <w:pPr>
              <w:tabs>
                <w:tab w:val="decimal" w:pos="1137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(13,935)</w:t>
            </w:r>
          </w:p>
        </w:tc>
        <w:tc>
          <w:tcPr>
            <w:tcW w:w="270" w:type="dxa"/>
          </w:tcPr>
          <w:p w14:paraId="49A29029" w14:textId="77777777" w:rsidR="00450DDE" w:rsidRPr="00BB3056" w:rsidRDefault="00450DDE" w:rsidP="00801843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815720" w14:textId="77777777" w:rsidR="00450DDE" w:rsidRPr="00BB3056" w:rsidRDefault="00450DDE" w:rsidP="00801843">
            <w:pPr>
              <w:tabs>
                <w:tab w:val="clear" w:pos="907"/>
              </w:tabs>
              <w:spacing w:line="240" w:lineRule="auto"/>
              <w:ind w:left="17"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13,935</w:t>
            </w:r>
          </w:p>
        </w:tc>
        <w:tc>
          <w:tcPr>
            <w:tcW w:w="191" w:type="dxa"/>
            <w:tcBorders>
              <w:left w:val="nil"/>
              <w:right w:val="nil"/>
            </w:tcBorders>
          </w:tcPr>
          <w:p w14:paraId="08F85C7E" w14:textId="77777777" w:rsidR="00450DDE" w:rsidRPr="00BB3056" w:rsidRDefault="00450DDE" w:rsidP="00801843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00F69C" w14:textId="77777777" w:rsidR="00450DDE" w:rsidRPr="00BB3056" w:rsidRDefault="00450DDE" w:rsidP="00801843">
            <w:pPr>
              <w:tabs>
                <w:tab w:val="clear" w:pos="907"/>
              </w:tabs>
              <w:spacing w:line="240" w:lineRule="auto"/>
              <w:ind w:right="-3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2F01984A" w14:textId="77777777" w:rsidR="00450DDE" w:rsidRPr="00BB3056" w:rsidRDefault="00450DDE" w:rsidP="00801843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3C0BA6" w14:textId="77777777" w:rsidR="00450DDE" w:rsidRPr="00BB3056" w:rsidRDefault="00450DDE" w:rsidP="00801843">
            <w:pPr>
              <w:tabs>
                <w:tab w:val="decimal" w:pos="730"/>
              </w:tabs>
              <w:spacing w:line="240" w:lineRule="auto"/>
              <w:ind w:left="17" w:right="-2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50DDE" w:rsidRPr="00313154" w14:paraId="7867035E" w14:textId="77777777" w:rsidTr="00801843">
        <w:trPr>
          <w:cantSplit/>
          <w:trHeight w:hRule="exact" w:val="374"/>
        </w:trPr>
        <w:tc>
          <w:tcPr>
            <w:tcW w:w="3791" w:type="dxa"/>
          </w:tcPr>
          <w:p w14:paraId="4E6F9DB3" w14:textId="77777777" w:rsidR="00450DDE" w:rsidRPr="00313154" w:rsidRDefault="00450DDE" w:rsidP="0080184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01C05C" w14:textId="77777777" w:rsidR="00450DDE" w:rsidRPr="00313154" w:rsidRDefault="00450DDE" w:rsidP="00801843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3D4536" w14:textId="77777777" w:rsidR="00450DDE" w:rsidRPr="00313154" w:rsidRDefault="00450DDE" w:rsidP="00801843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9526DF" w14:textId="77777777" w:rsidR="00450DDE" w:rsidRPr="00313154" w:rsidRDefault="00450DDE" w:rsidP="00801843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1F011567" w14:textId="77777777" w:rsidR="00450DDE" w:rsidRPr="00313154" w:rsidRDefault="00450DDE" w:rsidP="00801843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79EC279" w14:textId="77777777" w:rsidR="00450DDE" w:rsidRPr="00313154" w:rsidRDefault="00450DDE" w:rsidP="00801843">
            <w:pPr>
              <w:tabs>
                <w:tab w:val="decimal" w:pos="85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70975C51" w14:textId="77777777" w:rsidR="00450DDE" w:rsidRPr="00313154" w:rsidRDefault="00450DDE" w:rsidP="00801843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0" w:type="dxa"/>
          </w:tcPr>
          <w:p w14:paraId="79BD90C0" w14:textId="77777777" w:rsidR="00450DDE" w:rsidRPr="00313154" w:rsidRDefault="00450DDE" w:rsidP="00801843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0DDE" w:rsidRPr="00BB3056" w14:paraId="17184102" w14:textId="77777777" w:rsidTr="00801843">
        <w:trPr>
          <w:cantSplit/>
          <w:trHeight w:hRule="exact" w:val="432"/>
        </w:trPr>
        <w:tc>
          <w:tcPr>
            <w:tcW w:w="3791" w:type="dxa"/>
            <w:hideMark/>
          </w:tcPr>
          <w:p w14:paraId="22F92376" w14:textId="77777777" w:rsidR="00450DDE" w:rsidRPr="00BB3056" w:rsidRDefault="00450DDE" w:rsidP="0080184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AD23883" w14:textId="77777777" w:rsidR="00450DDE" w:rsidRPr="00BB3056" w:rsidRDefault="00450DDE" w:rsidP="00801843">
            <w:pPr>
              <w:tabs>
                <w:tab w:val="decimal" w:pos="995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102,736</w:t>
            </w:r>
          </w:p>
        </w:tc>
        <w:tc>
          <w:tcPr>
            <w:tcW w:w="270" w:type="dxa"/>
          </w:tcPr>
          <w:p w14:paraId="7DCEE0D6" w14:textId="77777777" w:rsidR="00450DDE" w:rsidRPr="00BB3056" w:rsidRDefault="00450DDE" w:rsidP="00801843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4947D7D" w14:textId="77777777" w:rsidR="00450DDE" w:rsidRPr="00BB3056" w:rsidRDefault="00450DDE" w:rsidP="00801843">
            <w:pPr>
              <w:tabs>
                <w:tab w:val="clear" w:pos="907"/>
                <w:tab w:val="left" w:pos="706"/>
              </w:tabs>
              <w:spacing w:line="240" w:lineRule="auto"/>
              <w:ind w:left="-86" w:right="9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19,438</w:t>
            </w:r>
          </w:p>
        </w:tc>
        <w:tc>
          <w:tcPr>
            <w:tcW w:w="191" w:type="dxa"/>
            <w:tcBorders>
              <w:top w:val="nil"/>
              <w:left w:val="nil"/>
              <w:right w:val="nil"/>
            </w:tcBorders>
          </w:tcPr>
          <w:p w14:paraId="4F9ECEBE" w14:textId="77777777" w:rsidR="00450DDE" w:rsidRPr="00BB3056" w:rsidRDefault="00450DDE" w:rsidP="00801843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A6E40EB" w14:textId="77777777" w:rsidR="00450DDE" w:rsidRPr="00BB3056" w:rsidRDefault="00450DDE" w:rsidP="00801843">
            <w:pPr>
              <w:tabs>
                <w:tab w:val="decimal" w:pos="125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1,408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</w:tcPr>
          <w:p w14:paraId="12BD2E72" w14:textId="77777777" w:rsidR="00450DDE" w:rsidRPr="00BB3056" w:rsidRDefault="00450DDE" w:rsidP="00801843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EAB924B" w14:textId="77777777" w:rsidR="00450DDE" w:rsidRPr="00BB3056" w:rsidRDefault="00450DDE" w:rsidP="00801843">
            <w:pPr>
              <w:tabs>
                <w:tab w:val="decimal" w:pos="1000"/>
              </w:tabs>
              <w:spacing w:line="240" w:lineRule="auto"/>
              <w:ind w:left="17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123,582</w:t>
            </w:r>
          </w:p>
        </w:tc>
      </w:tr>
    </w:tbl>
    <w:p w14:paraId="1882A3A6" w14:textId="77777777" w:rsidR="00450DDE" w:rsidRDefault="00450DDE" w:rsidP="00450DDE">
      <w:pPr>
        <w:rPr>
          <w:lang w:val="x-none" w:eastAsia="x-none"/>
        </w:rPr>
      </w:pPr>
    </w:p>
    <w:p w14:paraId="66CCDA70" w14:textId="77777777" w:rsidR="00450DDE" w:rsidRDefault="00450DDE" w:rsidP="00450DDE">
      <w:pPr>
        <w:rPr>
          <w:lang w:val="x-none" w:eastAsia="x-none"/>
        </w:rPr>
      </w:pPr>
    </w:p>
    <w:p w14:paraId="5BE4F14C" w14:textId="77777777" w:rsidR="00450DDE" w:rsidRDefault="00450DDE" w:rsidP="00450DDE">
      <w:pPr>
        <w:rPr>
          <w:lang w:val="x-none" w:eastAsia="x-none"/>
        </w:rPr>
      </w:pPr>
    </w:p>
    <w:p w14:paraId="7909DF0D" w14:textId="77777777" w:rsidR="00450DDE" w:rsidRDefault="00450DDE" w:rsidP="00450DDE">
      <w:pPr>
        <w:rPr>
          <w:lang w:val="x-none" w:eastAsia="x-none"/>
        </w:rPr>
      </w:pPr>
    </w:p>
    <w:p w14:paraId="0ABEEBE3" w14:textId="77777777" w:rsidR="00450DDE" w:rsidRDefault="00450DDE" w:rsidP="00450DDE">
      <w:pPr>
        <w:rPr>
          <w:lang w:val="x-none" w:eastAsia="x-none"/>
        </w:rPr>
      </w:pPr>
    </w:p>
    <w:p w14:paraId="596C282C" w14:textId="77777777" w:rsidR="00450DDE" w:rsidRDefault="00450DDE" w:rsidP="00450DDE">
      <w:pPr>
        <w:rPr>
          <w:lang w:val="x-none" w:eastAsia="x-none"/>
        </w:rPr>
      </w:pPr>
    </w:p>
    <w:p w14:paraId="254E0F7B" w14:textId="77777777" w:rsidR="00450DDE" w:rsidRDefault="00450DDE" w:rsidP="00450DDE">
      <w:pPr>
        <w:rPr>
          <w:lang w:val="x-none" w:eastAsia="x-none"/>
        </w:rPr>
      </w:pPr>
    </w:p>
    <w:p w14:paraId="3EB49FF3" w14:textId="77777777" w:rsidR="00450DDE" w:rsidRDefault="00450DDE" w:rsidP="00450DDE">
      <w:pPr>
        <w:rPr>
          <w:lang w:val="x-none" w:eastAsia="x-none"/>
        </w:rPr>
      </w:pPr>
    </w:p>
    <w:p w14:paraId="326904F2" w14:textId="77777777" w:rsidR="00450DDE" w:rsidRDefault="00450DDE" w:rsidP="00450DDE">
      <w:pPr>
        <w:rPr>
          <w:lang w:val="x-none" w:eastAsia="x-none"/>
        </w:rPr>
      </w:pPr>
    </w:p>
    <w:p w14:paraId="01EF7F53" w14:textId="77777777" w:rsidR="00450DDE" w:rsidRDefault="00450DDE" w:rsidP="00450DDE">
      <w:pPr>
        <w:rPr>
          <w:lang w:val="x-none" w:eastAsia="x-none"/>
        </w:rPr>
      </w:pPr>
    </w:p>
    <w:p w14:paraId="5BF44A99" w14:textId="77777777" w:rsidR="00450DDE" w:rsidRDefault="00450DDE" w:rsidP="00450DDE">
      <w:pPr>
        <w:rPr>
          <w:lang w:val="x-none" w:eastAsia="x-none"/>
        </w:rPr>
      </w:pPr>
    </w:p>
    <w:p w14:paraId="45DEB94F" w14:textId="77777777" w:rsidR="00450DDE" w:rsidRDefault="00450DDE" w:rsidP="00450DDE">
      <w:pPr>
        <w:rPr>
          <w:lang w:val="x-none" w:eastAsia="x-none"/>
        </w:rPr>
      </w:pPr>
    </w:p>
    <w:p w14:paraId="0C77E17F" w14:textId="77777777" w:rsidR="00450DDE" w:rsidRDefault="00450DDE" w:rsidP="00450DDE">
      <w:pPr>
        <w:rPr>
          <w:lang w:val="x-none" w:eastAsia="x-none"/>
        </w:rPr>
      </w:pPr>
    </w:p>
    <w:p w14:paraId="6E1277C9" w14:textId="77777777" w:rsidR="00450DDE" w:rsidRDefault="00450DDE" w:rsidP="00450DDE">
      <w:pPr>
        <w:rPr>
          <w:lang w:val="x-none" w:eastAsia="x-none"/>
        </w:rPr>
      </w:pPr>
    </w:p>
    <w:p w14:paraId="558A5221" w14:textId="77777777" w:rsidR="00450DDE" w:rsidRDefault="00450DDE" w:rsidP="00450DDE">
      <w:pPr>
        <w:rPr>
          <w:lang w:val="x-none" w:eastAsia="x-none"/>
        </w:rPr>
      </w:pPr>
    </w:p>
    <w:p w14:paraId="367D9C6C" w14:textId="77777777" w:rsidR="00450DDE" w:rsidRDefault="00450DDE" w:rsidP="00450DDE">
      <w:pPr>
        <w:rPr>
          <w:lang w:val="x-none" w:eastAsia="x-none"/>
        </w:rPr>
      </w:pPr>
    </w:p>
    <w:p w14:paraId="0BE6AC4F" w14:textId="77777777" w:rsidR="00450DDE" w:rsidRDefault="00450DDE" w:rsidP="00450DDE">
      <w:pPr>
        <w:rPr>
          <w:lang w:val="x-none" w:eastAsia="x-none"/>
        </w:rPr>
      </w:pPr>
    </w:p>
    <w:tbl>
      <w:tblPr>
        <w:tblW w:w="9216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91"/>
        <w:gridCol w:w="1080"/>
        <w:gridCol w:w="243"/>
        <w:gridCol w:w="27"/>
        <w:gridCol w:w="1143"/>
        <w:gridCol w:w="27"/>
        <w:gridCol w:w="252"/>
        <w:gridCol w:w="18"/>
        <w:gridCol w:w="1255"/>
        <w:gridCol w:w="18"/>
        <w:gridCol w:w="163"/>
        <w:gridCol w:w="18"/>
        <w:gridCol w:w="1161"/>
        <w:gridCol w:w="20"/>
      </w:tblGrid>
      <w:tr w:rsidR="00450DDE" w:rsidRPr="00BB3056" w14:paraId="6FEDF53F" w14:textId="77777777" w:rsidTr="00801843">
        <w:trPr>
          <w:cantSplit/>
          <w:trHeight w:hRule="exact" w:val="432"/>
          <w:tblHeader/>
        </w:trPr>
        <w:tc>
          <w:tcPr>
            <w:tcW w:w="3791" w:type="dxa"/>
          </w:tcPr>
          <w:p w14:paraId="2B6D1AB5" w14:textId="77777777" w:rsidR="00450DDE" w:rsidRPr="00BB3056" w:rsidRDefault="00450DDE" w:rsidP="00801843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5425" w:type="dxa"/>
            <w:gridSpan w:val="13"/>
            <w:hideMark/>
          </w:tcPr>
          <w:p w14:paraId="13A65A96" w14:textId="77777777" w:rsidR="00450DDE" w:rsidRPr="00BB3056" w:rsidRDefault="00450DDE" w:rsidP="0080184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50DDE" w:rsidRPr="00BB3056" w14:paraId="3EE314C5" w14:textId="77777777" w:rsidTr="00801843">
        <w:trPr>
          <w:cantSplit/>
          <w:trHeight w:hRule="exact" w:val="432"/>
          <w:tblHeader/>
        </w:trPr>
        <w:tc>
          <w:tcPr>
            <w:tcW w:w="3791" w:type="dxa"/>
          </w:tcPr>
          <w:p w14:paraId="16E65A0A" w14:textId="77777777" w:rsidR="00450DDE" w:rsidRPr="00BB3056" w:rsidRDefault="00450DDE" w:rsidP="00801843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25" w:type="dxa"/>
            <w:gridSpan w:val="13"/>
          </w:tcPr>
          <w:p w14:paraId="1E18F7B1" w14:textId="77777777" w:rsidR="00450DDE" w:rsidRPr="00BB3056" w:rsidRDefault="00450DDE" w:rsidP="0080184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บันทึกเป็น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(รายจ่าย)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รายได้ใน</w:t>
            </w:r>
          </w:p>
        </w:tc>
      </w:tr>
      <w:tr w:rsidR="00450DDE" w:rsidRPr="00BB3056" w14:paraId="6D3F0FC8" w14:textId="77777777" w:rsidTr="00801843">
        <w:trPr>
          <w:gridAfter w:val="1"/>
          <w:wAfter w:w="20" w:type="dxa"/>
          <w:cantSplit/>
          <w:trHeight w:hRule="exact" w:val="835"/>
          <w:tblHeader/>
        </w:trPr>
        <w:tc>
          <w:tcPr>
            <w:tcW w:w="3791" w:type="dxa"/>
          </w:tcPr>
          <w:p w14:paraId="28A0B0BF" w14:textId="77777777" w:rsidR="00450DDE" w:rsidRPr="00BB3056" w:rsidRDefault="00450DDE" w:rsidP="00801843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37A9476F" w14:textId="77777777" w:rsidR="00450DDE" w:rsidRPr="00BB3056" w:rsidRDefault="00450DDE" w:rsidP="00801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74264211" w14:textId="77777777" w:rsidR="00450DDE" w:rsidRPr="00BB3056" w:rsidRDefault="00450DDE" w:rsidP="0080184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7AC170B8" w14:textId="77777777" w:rsidR="00450DDE" w:rsidRPr="00BB3056" w:rsidRDefault="00450DDE" w:rsidP="0080184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9" w:type="dxa"/>
            <w:gridSpan w:val="2"/>
            <w:tcBorders>
              <w:top w:val="single" w:sz="4" w:space="0" w:color="auto"/>
            </w:tcBorders>
            <w:vAlign w:val="bottom"/>
          </w:tcPr>
          <w:p w14:paraId="6A0E4E6F" w14:textId="77777777" w:rsidR="00450DDE" w:rsidRPr="00BB3056" w:rsidRDefault="00450DDE" w:rsidP="0080184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41E3E173" w14:textId="77777777" w:rsidR="00450DDE" w:rsidRPr="00BB3056" w:rsidRDefault="00450DDE" w:rsidP="0080184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81" w:type="dxa"/>
            <w:gridSpan w:val="2"/>
            <w:vAlign w:val="bottom"/>
          </w:tcPr>
          <w:p w14:paraId="5E4CCC8C" w14:textId="77777777" w:rsidR="00450DDE" w:rsidRPr="00BB3056" w:rsidRDefault="00450DDE" w:rsidP="0080184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434FF38C" w14:textId="77777777" w:rsidR="00450DDE" w:rsidRPr="00BB3056" w:rsidRDefault="00450DDE" w:rsidP="00801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450DDE" w:rsidRPr="00BB3056" w14:paraId="7232ADB9" w14:textId="77777777" w:rsidTr="00801843">
        <w:trPr>
          <w:cantSplit/>
          <w:trHeight w:hRule="exact" w:val="432"/>
        </w:trPr>
        <w:tc>
          <w:tcPr>
            <w:tcW w:w="3791" w:type="dxa"/>
          </w:tcPr>
          <w:p w14:paraId="274D6844" w14:textId="77777777" w:rsidR="00450DDE" w:rsidRPr="00BB3056" w:rsidRDefault="00450DDE" w:rsidP="0080184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25" w:type="dxa"/>
            <w:gridSpan w:val="13"/>
          </w:tcPr>
          <w:p w14:paraId="5FA5AEE0" w14:textId="77777777" w:rsidR="00450DDE" w:rsidRPr="00BB3056" w:rsidRDefault="00450DDE" w:rsidP="0080184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50DDE" w:rsidRPr="00BB3056" w14:paraId="459EC4DA" w14:textId="77777777" w:rsidTr="00801843">
        <w:trPr>
          <w:cantSplit/>
          <w:trHeight w:hRule="exact" w:val="432"/>
        </w:trPr>
        <w:tc>
          <w:tcPr>
            <w:tcW w:w="3791" w:type="dxa"/>
            <w:hideMark/>
          </w:tcPr>
          <w:p w14:paraId="1D3F970F" w14:textId="77777777" w:rsidR="00450DDE" w:rsidRPr="00BB3056" w:rsidRDefault="00450DDE" w:rsidP="00801843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2B92CFE0" w14:textId="77777777" w:rsidR="00450DDE" w:rsidRPr="00BB3056" w:rsidRDefault="00450DDE" w:rsidP="00801843">
            <w:pPr>
              <w:tabs>
                <w:tab w:val="decimal" w:pos="1091"/>
              </w:tabs>
              <w:spacing w:line="240" w:lineRule="auto"/>
              <w:ind w:left="-108"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A3D8B68" w14:textId="77777777" w:rsidR="00450DDE" w:rsidRPr="00BB3056" w:rsidRDefault="00450DDE" w:rsidP="00801843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619F61C" w14:textId="77777777" w:rsidR="00450DDE" w:rsidRPr="00BB3056" w:rsidRDefault="00450DDE" w:rsidP="00801843">
            <w:pPr>
              <w:tabs>
                <w:tab w:val="decimal" w:pos="118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D038E81" w14:textId="77777777" w:rsidR="00450DDE" w:rsidRPr="00BB3056" w:rsidRDefault="00450DDE" w:rsidP="00801843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</w:tcPr>
          <w:p w14:paraId="5C7EA7C7" w14:textId="77777777" w:rsidR="00450DDE" w:rsidRPr="00BB3056" w:rsidRDefault="00450DDE" w:rsidP="00801843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gridSpan w:val="2"/>
          </w:tcPr>
          <w:p w14:paraId="01F770FD" w14:textId="77777777" w:rsidR="00450DDE" w:rsidRPr="00BB3056" w:rsidRDefault="00450DDE" w:rsidP="00801843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0CB63869" w14:textId="77777777" w:rsidR="00450DDE" w:rsidRPr="00BB3056" w:rsidRDefault="00450DDE" w:rsidP="00801843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0DDE" w:rsidRPr="00BB3056" w14:paraId="27092CFB" w14:textId="77777777" w:rsidTr="00801843">
        <w:trPr>
          <w:cantSplit/>
          <w:trHeight w:hRule="exact" w:val="432"/>
        </w:trPr>
        <w:tc>
          <w:tcPr>
            <w:tcW w:w="3791" w:type="dxa"/>
            <w:vAlign w:val="center"/>
          </w:tcPr>
          <w:p w14:paraId="76F2AC36" w14:textId="77777777" w:rsidR="00450DDE" w:rsidRPr="00BB3056" w:rsidRDefault="00450DDE" w:rsidP="00801843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0597F">
              <w:rPr>
                <w:rFonts w:asciiTheme="majorBidi" w:hAnsiTheme="majorBidi" w:hint="cs"/>
                <w:sz w:val="30"/>
                <w:szCs w:val="30"/>
                <w:cs/>
              </w:rPr>
              <w:t>ค่าเผื่อจากการด้อยค่าของเงินลงทุน</w:t>
            </w:r>
          </w:p>
        </w:tc>
        <w:tc>
          <w:tcPr>
            <w:tcW w:w="1080" w:type="dxa"/>
            <w:vAlign w:val="bottom"/>
          </w:tcPr>
          <w:p w14:paraId="56C57A0B" w14:textId="77777777" w:rsidR="00450DDE" w:rsidRPr="00BB3056" w:rsidRDefault="00450DDE" w:rsidP="00801843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0E7DD85" w14:textId="77777777" w:rsidR="00450DDE" w:rsidRPr="00BB3056" w:rsidRDefault="00450DDE" w:rsidP="00801843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A2A3C3E" w14:textId="77777777" w:rsidR="00450DDE" w:rsidRPr="00BB3056" w:rsidRDefault="00450DDE" w:rsidP="00801843">
            <w:pPr>
              <w:tabs>
                <w:tab w:val="clear" w:pos="907"/>
                <w:tab w:val="decimal" w:pos="190"/>
                <w:tab w:val="left" w:pos="586"/>
              </w:tabs>
              <w:spacing w:line="240" w:lineRule="auto"/>
              <w:ind w:left="-350" w:right="3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155D2FE" w14:textId="77777777" w:rsidR="00450DDE" w:rsidRPr="00BB3056" w:rsidRDefault="00450DDE" w:rsidP="00801843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</w:tcPr>
          <w:p w14:paraId="248C2428" w14:textId="77777777" w:rsidR="00450DDE" w:rsidRPr="00BB3056" w:rsidRDefault="00450DDE" w:rsidP="00801843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gridSpan w:val="2"/>
          </w:tcPr>
          <w:p w14:paraId="2F53C9C1" w14:textId="77777777" w:rsidR="00450DDE" w:rsidRPr="00BB3056" w:rsidRDefault="00450DDE" w:rsidP="00801843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3C6FC5EF" w14:textId="77777777" w:rsidR="00450DDE" w:rsidRPr="00BB3056" w:rsidRDefault="00450DDE" w:rsidP="00801843">
            <w:pPr>
              <w:tabs>
                <w:tab w:val="clear" w:pos="907"/>
                <w:tab w:val="decimal" w:pos="906"/>
              </w:tabs>
              <w:spacing w:line="240" w:lineRule="auto"/>
              <w:ind w:left="17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0DDE" w:rsidRPr="00BB3056" w14:paraId="7533B0DF" w14:textId="77777777" w:rsidTr="00801843">
        <w:trPr>
          <w:cantSplit/>
          <w:trHeight w:hRule="exact" w:val="432"/>
        </w:trPr>
        <w:tc>
          <w:tcPr>
            <w:tcW w:w="3791" w:type="dxa"/>
            <w:vAlign w:val="center"/>
          </w:tcPr>
          <w:p w14:paraId="260F53C8" w14:textId="77777777" w:rsidR="00450DDE" w:rsidRPr="00BB3056" w:rsidRDefault="00450DDE" w:rsidP="00801843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0597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0597F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1080" w:type="dxa"/>
            <w:vAlign w:val="bottom"/>
          </w:tcPr>
          <w:p w14:paraId="350DD4C8" w14:textId="77777777" w:rsidR="00450DDE" w:rsidRPr="00BB3056" w:rsidRDefault="00450DDE" w:rsidP="00801843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2,571</w:t>
            </w:r>
          </w:p>
        </w:tc>
        <w:tc>
          <w:tcPr>
            <w:tcW w:w="270" w:type="dxa"/>
            <w:gridSpan w:val="2"/>
            <w:vAlign w:val="bottom"/>
          </w:tcPr>
          <w:p w14:paraId="6EA8CE2D" w14:textId="77777777" w:rsidR="00450DDE" w:rsidRPr="00BB3056" w:rsidRDefault="00450DDE" w:rsidP="00801843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CFA862A" w14:textId="77777777" w:rsidR="00450DDE" w:rsidRPr="00BB3056" w:rsidRDefault="00450DDE" w:rsidP="00801843">
            <w:pPr>
              <w:tabs>
                <w:tab w:val="clear" w:pos="907"/>
                <w:tab w:val="decimal" w:pos="190"/>
                <w:tab w:val="left" w:pos="586"/>
              </w:tabs>
              <w:spacing w:line="240" w:lineRule="auto"/>
              <w:ind w:left="-350" w:right="3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1F9CFCE" w14:textId="77777777" w:rsidR="00450DDE" w:rsidRPr="00BB3056" w:rsidRDefault="00450DDE" w:rsidP="00801843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</w:tcPr>
          <w:p w14:paraId="37A5BD72" w14:textId="77777777" w:rsidR="00450DDE" w:rsidRPr="00BB3056" w:rsidRDefault="00450DDE" w:rsidP="00801843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</w:tcPr>
          <w:p w14:paraId="6C618D50" w14:textId="77777777" w:rsidR="00450DDE" w:rsidRPr="00BB3056" w:rsidRDefault="00450DDE" w:rsidP="00801843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75771A2A" w14:textId="77777777" w:rsidR="00450DDE" w:rsidRPr="00BB3056" w:rsidRDefault="00450DDE" w:rsidP="00801843">
            <w:pPr>
              <w:tabs>
                <w:tab w:val="clear" w:pos="907"/>
                <w:tab w:val="decimal" w:pos="906"/>
              </w:tabs>
              <w:spacing w:line="240" w:lineRule="auto"/>
              <w:ind w:left="17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2,571</w:t>
            </w:r>
          </w:p>
        </w:tc>
      </w:tr>
      <w:tr w:rsidR="00450DDE" w:rsidRPr="00BB3056" w14:paraId="38E26145" w14:textId="77777777" w:rsidTr="00801843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5B153F57" w14:textId="77777777" w:rsidR="00450DDE" w:rsidRPr="00313154" w:rsidRDefault="00450DDE" w:rsidP="00801843">
            <w:pPr>
              <w:spacing w:line="240" w:lineRule="auto"/>
              <w:ind w:left="180" w:hanging="18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40597F">
              <w:rPr>
                <w:rFonts w:asciiTheme="majorBidi" w:hAnsiTheme="majorBidi"/>
                <w:sz w:val="30"/>
                <w:szCs w:val="30"/>
                <w:cs/>
              </w:rPr>
              <w:t>การลดลง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ใน</w:t>
            </w: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มูลค่ายุติธรรม</w:t>
            </w:r>
            <w:r w:rsidRPr="0040597F">
              <w:rPr>
                <w:rFonts w:asciiTheme="majorBidi" w:hAnsiTheme="majorBidi"/>
                <w:sz w:val="30"/>
                <w:szCs w:val="30"/>
                <w:cs/>
              </w:rPr>
              <w:t>ของ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ตราสารทุนอื่น</w:t>
            </w:r>
          </w:p>
        </w:tc>
        <w:tc>
          <w:tcPr>
            <w:tcW w:w="1080" w:type="dxa"/>
          </w:tcPr>
          <w:p w14:paraId="592BCED6" w14:textId="77777777" w:rsidR="00450DDE" w:rsidRPr="00BB3056" w:rsidRDefault="00450DDE" w:rsidP="00801843">
            <w:pPr>
              <w:tabs>
                <w:tab w:val="decimal" w:pos="1012"/>
              </w:tabs>
              <w:spacing w:line="240" w:lineRule="auto"/>
              <w:ind w:right="-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0AAC69B" w14:textId="77777777" w:rsidR="00450DDE" w:rsidRPr="00BB3056" w:rsidRDefault="00450DDE" w:rsidP="00801843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291DA23" w14:textId="77777777" w:rsidR="00450DDE" w:rsidRPr="00BB3056" w:rsidRDefault="00450DDE" w:rsidP="00801843">
            <w:pPr>
              <w:tabs>
                <w:tab w:val="clear" w:pos="907"/>
                <w:tab w:val="left" w:pos="586"/>
                <w:tab w:val="decimal" w:pos="1202"/>
              </w:tabs>
              <w:spacing w:line="240" w:lineRule="auto"/>
              <w:ind w:left="-350" w:right="3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06A428A" w14:textId="77777777" w:rsidR="00450DDE" w:rsidRPr="00BB3056" w:rsidRDefault="00450DDE" w:rsidP="00801843">
            <w:pPr>
              <w:tabs>
                <w:tab w:val="decimal" w:pos="73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</w:tcPr>
          <w:p w14:paraId="27877499" w14:textId="77777777" w:rsidR="00450DDE" w:rsidRPr="00BB3056" w:rsidRDefault="00450DDE" w:rsidP="00801843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gridSpan w:val="2"/>
          </w:tcPr>
          <w:p w14:paraId="1290E637" w14:textId="77777777" w:rsidR="00450DDE" w:rsidRPr="00BB3056" w:rsidRDefault="00450DDE" w:rsidP="00801843">
            <w:pPr>
              <w:tabs>
                <w:tab w:val="clear" w:pos="907"/>
                <w:tab w:val="decimal" w:pos="899"/>
              </w:tabs>
              <w:spacing w:line="240" w:lineRule="auto"/>
              <w:ind w:left="17" w:right="-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5BDC98E5" w14:textId="77777777" w:rsidR="00450DDE" w:rsidRPr="00BB3056" w:rsidRDefault="00450DDE" w:rsidP="00801843">
            <w:pPr>
              <w:tabs>
                <w:tab w:val="clear" w:pos="907"/>
                <w:tab w:val="decimal" w:pos="906"/>
              </w:tabs>
              <w:spacing w:line="240" w:lineRule="auto"/>
              <w:ind w:left="17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0DDE" w:rsidRPr="00BB3056" w14:paraId="06382168" w14:textId="77777777" w:rsidTr="00801843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5FBA6E94" w14:textId="77777777" w:rsidR="00450DDE" w:rsidRPr="00BB3056" w:rsidRDefault="00450DDE" w:rsidP="00801843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3513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ที่ไม่อยู่</w:t>
            </w: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ในความต้องการของตลาด</w:t>
            </w:r>
          </w:p>
        </w:tc>
        <w:tc>
          <w:tcPr>
            <w:tcW w:w="1080" w:type="dxa"/>
          </w:tcPr>
          <w:p w14:paraId="0E310DCB" w14:textId="77777777" w:rsidR="00450DDE" w:rsidRPr="00BB3056" w:rsidRDefault="00450DDE" w:rsidP="00801843">
            <w:pPr>
              <w:tabs>
                <w:tab w:val="clear" w:pos="907"/>
                <w:tab w:val="decimal" w:pos="930"/>
              </w:tabs>
              <w:spacing w:line="240" w:lineRule="auto"/>
              <w:ind w:left="-195" w:right="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80,096</w:t>
            </w:r>
          </w:p>
        </w:tc>
        <w:tc>
          <w:tcPr>
            <w:tcW w:w="270" w:type="dxa"/>
            <w:gridSpan w:val="2"/>
          </w:tcPr>
          <w:p w14:paraId="0AEAD90D" w14:textId="77777777" w:rsidR="00450DDE" w:rsidRPr="00BB3056" w:rsidRDefault="00450DDE" w:rsidP="00801843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E9572F4" w14:textId="77777777" w:rsidR="00450DDE" w:rsidRPr="00BB3056" w:rsidRDefault="00450DDE" w:rsidP="00801843">
            <w:pPr>
              <w:tabs>
                <w:tab w:val="clear" w:pos="454"/>
                <w:tab w:val="clear" w:pos="907"/>
                <w:tab w:val="decimal" w:pos="550"/>
                <w:tab w:val="left" w:pos="586"/>
              </w:tabs>
              <w:spacing w:line="240" w:lineRule="auto"/>
              <w:ind w:left="-350" w:right="3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667F36C" w14:textId="77777777" w:rsidR="00450DDE" w:rsidRPr="00BB3056" w:rsidRDefault="00450DDE" w:rsidP="00801843">
            <w:pPr>
              <w:tabs>
                <w:tab w:val="decimal" w:pos="73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</w:tcPr>
          <w:p w14:paraId="0CF26EF3" w14:textId="77777777" w:rsidR="00450DDE" w:rsidRPr="00BB3056" w:rsidRDefault="00450DDE" w:rsidP="00801843">
            <w:pPr>
              <w:tabs>
                <w:tab w:val="decimal" w:pos="966"/>
              </w:tabs>
              <w:spacing w:line="240" w:lineRule="auto"/>
              <w:ind w:left="-204"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1,408</w:t>
            </w:r>
          </w:p>
        </w:tc>
        <w:tc>
          <w:tcPr>
            <w:tcW w:w="181" w:type="dxa"/>
            <w:gridSpan w:val="2"/>
          </w:tcPr>
          <w:p w14:paraId="4B97055E" w14:textId="77777777" w:rsidR="00450DDE" w:rsidRPr="00BB3056" w:rsidRDefault="00450DDE" w:rsidP="00801843">
            <w:pPr>
              <w:tabs>
                <w:tab w:val="clear" w:pos="907"/>
                <w:tab w:val="decimal" w:pos="899"/>
              </w:tabs>
              <w:spacing w:line="240" w:lineRule="auto"/>
              <w:ind w:left="17" w:right="-6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  <w:gridSpan w:val="2"/>
          </w:tcPr>
          <w:p w14:paraId="7BB5BD9D" w14:textId="77777777" w:rsidR="00450DDE" w:rsidRPr="00BB3056" w:rsidRDefault="00450DDE" w:rsidP="00801843">
            <w:pPr>
              <w:tabs>
                <w:tab w:val="clear" w:pos="907"/>
                <w:tab w:val="decimal" w:pos="906"/>
              </w:tabs>
              <w:spacing w:line="240" w:lineRule="auto"/>
              <w:ind w:left="17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81,504</w:t>
            </w:r>
          </w:p>
        </w:tc>
      </w:tr>
      <w:tr w:rsidR="00450DDE" w:rsidRPr="00BB3056" w14:paraId="45EDDA21" w14:textId="77777777" w:rsidTr="00801843">
        <w:trPr>
          <w:cantSplit/>
          <w:trHeight w:hRule="exact" w:val="432"/>
        </w:trPr>
        <w:tc>
          <w:tcPr>
            <w:tcW w:w="3791" w:type="dxa"/>
            <w:vAlign w:val="center"/>
          </w:tcPr>
          <w:p w14:paraId="32663F84" w14:textId="77777777" w:rsidR="00450DDE" w:rsidRPr="00035133" w:rsidRDefault="00450DDE" w:rsidP="00801843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080" w:type="dxa"/>
          </w:tcPr>
          <w:p w14:paraId="179F6F4A" w14:textId="77777777" w:rsidR="00450DDE" w:rsidRPr="00BB3056" w:rsidRDefault="00450DDE" w:rsidP="00801843">
            <w:pPr>
              <w:tabs>
                <w:tab w:val="decimal" w:pos="1090"/>
              </w:tabs>
              <w:spacing w:line="240" w:lineRule="auto"/>
              <w:ind w:right="-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A7D3688" w14:textId="77777777" w:rsidR="00450DDE" w:rsidRPr="00BB3056" w:rsidRDefault="00450DDE" w:rsidP="00801843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0A1F8A5" w14:textId="77777777" w:rsidR="00450DDE" w:rsidRPr="00BB3056" w:rsidRDefault="00450DDE" w:rsidP="00801843">
            <w:pPr>
              <w:tabs>
                <w:tab w:val="clear" w:pos="454"/>
                <w:tab w:val="clear" w:pos="907"/>
                <w:tab w:val="decimal" w:pos="550"/>
                <w:tab w:val="left" w:pos="586"/>
              </w:tabs>
              <w:spacing w:line="240" w:lineRule="auto"/>
              <w:ind w:left="-350"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0CC815F" w14:textId="77777777" w:rsidR="00450DDE" w:rsidRPr="00BB3056" w:rsidRDefault="00450DDE" w:rsidP="00801843">
            <w:pPr>
              <w:tabs>
                <w:tab w:val="decimal" w:pos="73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</w:tcPr>
          <w:p w14:paraId="308BF287" w14:textId="77777777" w:rsidR="00450DDE" w:rsidRPr="00BB3056" w:rsidRDefault="00450DDE" w:rsidP="00801843">
            <w:pPr>
              <w:tabs>
                <w:tab w:val="decimal" w:pos="118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gridSpan w:val="2"/>
          </w:tcPr>
          <w:p w14:paraId="03E3F6CB" w14:textId="77777777" w:rsidR="00450DDE" w:rsidRPr="00BB3056" w:rsidRDefault="00450DDE" w:rsidP="00801843">
            <w:pPr>
              <w:tabs>
                <w:tab w:val="clear" w:pos="907"/>
                <w:tab w:val="decimal" w:pos="899"/>
              </w:tabs>
              <w:spacing w:line="240" w:lineRule="auto"/>
              <w:ind w:left="17" w:right="-6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  <w:gridSpan w:val="2"/>
          </w:tcPr>
          <w:p w14:paraId="5B7F83BD" w14:textId="77777777" w:rsidR="00450DDE" w:rsidRPr="00BB3056" w:rsidRDefault="00450DDE" w:rsidP="00801843">
            <w:pPr>
              <w:tabs>
                <w:tab w:val="clear" w:pos="907"/>
                <w:tab w:val="decimal" w:pos="906"/>
              </w:tabs>
              <w:spacing w:line="240" w:lineRule="auto"/>
              <w:ind w:left="17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0DDE" w:rsidRPr="00BB3056" w14:paraId="59B9B8FD" w14:textId="77777777" w:rsidTr="00801843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50D5F01D" w14:textId="77777777" w:rsidR="00450DDE" w:rsidRPr="00BB3056" w:rsidRDefault="00450DDE" w:rsidP="00801843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080" w:type="dxa"/>
            <w:hideMark/>
          </w:tcPr>
          <w:p w14:paraId="3A69775B" w14:textId="77777777" w:rsidR="00450DDE" w:rsidRPr="00BB3056" w:rsidRDefault="00450DDE" w:rsidP="00801843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27,401</w:t>
            </w:r>
          </w:p>
        </w:tc>
        <w:tc>
          <w:tcPr>
            <w:tcW w:w="270" w:type="dxa"/>
            <w:gridSpan w:val="2"/>
          </w:tcPr>
          <w:p w14:paraId="7B14AA55" w14:textId="77777777" w:rsidR="00450DDE" w:rsidRPr="00BB3056" w:rsidRDefault="00450DDE" w:rsidP="00801843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hideMark/>
          </w:tcPr>
          <w:p w14:paraId="62D77BA2" w14:textId="77777777" w:rsidR="00450DDE" w:rsidRPr="00BB3056" w:rsidRDefault="00450DDE" w:rsidP="00801843">
            <w:pPr>
              <w:tabs>
                <w:tab w:val="clear" w:pos="907"/>
                <w:tab w:val="left" w:pos="586"/>
                <w:tab w:val="decimal" w:pos="820"/>
              </w:tabs>
              <w:spacing w:line="240" w:lineRule="auto"/>
              <w:ind w:left="-350"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  <w:tc>
          <w:tcPr>
            <w:tcW w:w="270" w:type="dxa"/>
            <w:gridSpan w:val="2"/>
          </w:tcPr>
          <w:p w14:paraId="7FAEE052" w14:textId="77777777" w:rsidR="00450DDE" w:rsidRPr="00BB3056" w:rsidRDefault="00450DDE" w:rsidP="00801843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</w:tcPr>
          <w:p w14:paraId="72E0AE42" w14:textId="77777777" w:rsidR="00450DDE" w:rsidRPr="00BB3056" w:rsidRDefault="00450DDE" w:rsidP="00801843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</w:tcPr>
          <w:p w14:paraId="308A1F93" w14:textId="77777777" w:rsidR="00450DDE" w:rsidRPr="00BB3056" w:rsidRDefault="00450DDE" w:rsidP="00801843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3DEA1F26" w14:textId="77777777" w:rsidR="00450DDE" w:rsidRPr="00BB3056" w:rsidRDefault="00450DDE" w:rsidP="00801843">
            <w:pPr>
              <w:tabs>
                <w:tab w:val="clear" w:pos="907"/>
                <w:tab w:val="decimal" w:pos="906"/>
              </w:tabs>
              <w:spacing w:line="240" w:lineRule="auto"/>
              <w:ind w:left="17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27,774</w:t>
            </w:r>
          </w:p>
        </w:tc>
      </w:tr>
      <w:tr w:rsidR="00450DDE" w:rsidRPr="00BB3056" w14:paraId="6F3F5DD9" w14:textId="77777777" w:rsidTr="00801843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44FAA6FD" w14:textId="77777777" w:rsidR="00450DDE" w:rsidRPr="00BB3056" w:rsidRDefault="00450DDE" w:rsidP="00801843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ที่ยังไม่เกิดขึ้นจริงจากอนุพันธ์</w:t>
            </w:r>
          </w:p>
        </w:tc>
        <w:tc>
          <w:tcPr>
            <w:tcW w:w="1080" w:type="dxa"/>
            <w:hideMark/>
          </w:tcPr>
          <w:p w14:paraId="5EE51305" w14:textId="77777777" w:rsidR="00450DDE" w:rsidRPr="00BB3056" w:rsidRDefault="00450DDE" w:rsidP="00801843">
            <w:pPr>
              <w:tabs>
                <w:tab w:val="clear" w:pos="680"/>
                <w:tab w:val="clear" w:pos="907"/>
                <w:tab w:val="left" w:pos="705"/>
                <w:tab w:val="decimal" w:pos="820"/>
              </w:tabs>
              <w:spacing w:line="240" w:lineRule="auto"/>
              <w:ind w:left="-258" w:right="4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517A23A" w14:textId="77777777" w:rsidR="00450DDE" w:rsidRPr="00BB3056" w:rsidRDefault="00450DDE" w:rsidP="00801843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hideMark/>
          </w:tcPr>
          <w:p w14:paraId="46B744C4" w14:textId="77777777" w:rsidR="00450DDE" w:rsidRPr="00BB3056" w:rsidRDefault="00450DDE" w:rsidP="00801843">
            <w:pPr>
              <w:tabs>
                <w:tab w:val="clear" w:pos="907"/>
                <w:tab w:val="left" w:pos="586"/>
                <w:tab w:val="decimal" w:pos="820"/>
              </w:tabs>
              <w:spacing w:line="240" w:lineRule="auto"/>
              <w:ind w:left="-350"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5,136</w:t>
            </w:r>
          </w:p>
        </w:tc>
        <w:tc>
          <w:tcPr>
            <w:tcW w:w="270" w:type="dxa"/>
            <w:gridSpan w:val="2"/>
          </w:tcPr>
          <w:p w14:paraId="7FD5E7CB" w14:textId="77777777" w:rsidR="00450DDE" w:rsidRPr="00BB3056" w:rsidRDefault="00450DDE" w:rsidP="00801843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</w:tcPr>
          <w:p w14:paraId="4C2A59B8" w14:textId="77777777" w:rsidR="00450DDE" w:rsidRPr="00BB3056" w:rsidRDefault="00450DDE" w:rsidP="00801843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</w:tcPr>
          <w:p w14:paraId="0FC0D52B" w14:textId="77777777" w:rsidR="00450DDE" w:rsidRPr="00BB3056" w:rsidRDefault="00450DDE" w:rsidP="00801843">
            <w:pPr>
              <w:tabs>
                <w:tab w:val="decimal" w:pos="602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73BE869E" w14:textId="77777777" w:rsidR="00450DDE" w:rsidRPr="00BB3056" w:rsidRDefault="00450DDE" w:rsidP="00801843">
            <w:pPr>
              <w:tabs>
                <w:tab w:val="clear" w:pos="907"/>
                <w:tab w:val="decimal" w:pos="906"/>
              </w:tabs>
              <w:spacing w:line="240" w:lineRule="auto"/>
              <w:ind w:left="17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5,136</w:t>
            </w:r>
          </w:p>
        </w:tc>
      </w:tr>
      <w:tr w:rsidR="00450DDE" w:rsidRPr="00BB3056" w14:paraId="1DD2C803" w14:textId="77777777" w:rsidTr="00801843">
        <w:trPr>
          <w:cantSplit/>
          <w:trHeight w:hRule="exact" w:val="432"/>
        </w:trPr>
        <w:tc>
          <w:tcPr>
            <w:tcW w:w="3791" w:type="dxa"/>
            <w:vAlign w:val="center"/>
          </w:tcPr>
          <w:p w14:paraId="6D0030CF" w14:textId="77777777" w:rsidR="00450DDE" w:rsidRPr="00BB3056" w:rsidRDefault="00450DDE" w:rsidP="00801843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ประมาณการ</w:t>
            </w:r>
            <w:r w:rsidRPr="00313154">
              <w:rPr>
                <w:rFonts w:asciiTheme="majorBidi" w:hAnsiTheme="majorBidi"/>
                <w:sz w:val="30"/>
                <w:szCs w:val="30"/>
                <w:cs/>
              </w:rPr>
              <w:t>ค่าเผื่อการลดมูลค่าของ</w:t>
            </w:r>
          </w:p>
        </w:tc>
        <w:tc>
          <w:tcPr>
            <w:tcW w:w="1080" w:type="dxa"/>
            <w:vAlign w:val="bottom"/>
          </w:tcPr>
          <w:p w14:paraId="3B5D7374" w14:textId="77777777" w:rsidR="00450DDE" w:rsidRPr="00BB3056" w:rsidRDefault="00450DDE" w:rsidP="00801843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B230588" w14:textId="77777777" w:rsidR="00450DDE" w:rsidRPr="00BB3056" w:rsidRDefault="00450DDE" w:rsidP="00801843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997E475" w14:textId="77777777" w:rsidR="00450DDE" w:rsidRPr="00BB3056" w:rsidRDefault="00450DDE" w:rsidP="00801843">
            <w:pPr>
              <w:tabs>
                <w:tab w:val="clear" w:pos="907"/>
                <w:tab w:val="decimal" w:pos="527"/>
                <w:tab w:val="left" w:pos="586"/>
                <w:tab w:val="decimal" w:pos="820"/>
              </w:tabs>
              <w:spacing w:line="240" w:lineRule="auto"/>
              <w:ind w:left="-350"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324433B" w14:textId="77777777" w:rsidR="00450DDE" w:rsidRPr="00BB3056" w:rsidRDefault="00450DDE" w:rsidP="00801843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11340966" w14:textId="77777777" w:rsidR="00450DDE" w:rsidRPr="00BB3056" w:rsidRDefault="00450DDE" w:rsidP="00801843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1459552A" w14:textId="77777777" w:rsidR="00450DDE" w:rsidRPr="00BB3056" w:rsidRDefault="00450DDE" w:rsidP="00801843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4224EE32" w14:textId="77777777" w:rsidR="00450DDE" w:rsidRPr="00BB3056" w:rsidRDefault="00450DDE" w:rsidP="00801843">
            <w:pPr>
              <w:tabs>
                <w:tab w:val="clear" w:pos="907"/>
                <w:tab w:val="decimal" w:pos="604"/>
                <w:tab w:val="decimal" w:pos="906"/>
              </w:tabs>
              <w:spacing w:line="240" w:lineRule="auto"/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0DDE" w:rsidRPr="00BB3056" w14:paraId="2AA6486F" w14:textId="77777777" w:rsidTr="00801843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3A4FD862" w14:textId="77777777" w:rsidR="00450DDE" w:rsidRPr="00BB3056" w:rsidRDefault="00450DDE" w:rsidP="00801843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1315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13154">
              <w:rPr>
                <w:rFonts w:asciiTheme="majorBidi" w:hAnsiTheme="majorBidi"/>
                <w:sz w:val="30"/>
                <w:szCs w:val="30"/>
                <w:cs/>
              </w:rPr>
              <w:t>สินค้า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1080" w:type="dxa"/>
            <w:vAlign w:val="bottom"/>
            <w:hideMark/>
          </w:tcPr>
          <w:p w14:paraId="242CF168" w14:textId="77777777" w:rsidR="00450DDE" w:rsidRPr="00BB3056" w:rsidRDefault="00450DDE" w:rsidP="00801843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7,570</w:t>
            </w:r>
          </w:p>
        </w:tc>
        <w:tc>
          <w:tcPr>
            <w:tcW w:w="270" w:type="dxa"/>
            <w:gridSpan w:val="2"/>
            <w:vAlign w:val="bottom"/>
          </w:tcPr>
          <w:p w14:paraId="6B35F965" w14:textId="77777777" w:rsidR="00450DDE" w:rsidRPr="00BB3056" w:rsidRDefault="00450DDE" w:rsidP="00801843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10AD96FF" w14:textId="77777777" w:rsidR="00450DDE" w:rsidRPr="00BB3056" w:rsidRDefault="00450DDE" w:rsidP="00801843">
            <w:pPr>
              <w:tabs>
                <w:tab w:val="clear" w:pos="907"/>
                <w:tab w:val="left" w:pos="586"/>
                <w:tab w:val="decimal" w:pos="820"/>
              </w:tabs>
              <w:spacing w:line="240" w:lineRule="auto"/>
              <w:ind w:left="-350"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270" w:type="dxa"/>
            <w:gridSpan w:val="2"/>
            <w:vAlign w:val="bottom"/>
          </w:tcPr>
          <w:p w14:paraId="6E867F7D" w14:textId="77777777" w:rsidR="00450DDE" w:rsidRPr="00BB3056" w:rsidRDefault="00450DDE" w:rsidP="00801843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38D5C9DC" w14:textId="77777777" w:rsidR="00450DDE" w:rsidRPr="00BB3056" w:rsidRDefault="00450DDE" w:rsidP="00801843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7CADC2AD" w14:textId="77777777" w:rsidR="00450DDE" w:rsidRPr="00BB3056" w:rsidRDefault="00450DDE" w:rsidP="00801843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31126B2C" w14:textId="77777777" w:rsidR="00450DDE" w:rsidRPr="00BB3056" w:rsidRDefault="00450DDE" w:rsidP="00801843">
            <w:pPr>
              <w:tabs>
                <w:tab w:val="clear" w:pos="907"/>
                <w:tab w:val="decimal" w:pos="906"/>
              </w:tabs>
              <w:spacing w:line="240" w:lineRule="auto"/>
              <w:ind w:left="17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7,763</w:t>
            </w:r>
          </w:p>
        </w:tc>
      </w:tr>
      <w:tr w:rsidR="00450DDE" w:rsidRPr="00BB3056" w14:paraId="23789E76" w14:textId="77777777" w:rsidTr="00801843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48358ECF" w14:textId="77777777" w:rsidR="00450DDE" w:rsidRPr="00BB3056" w:rsidRDefault="00450DDE" w:rsidP="00801843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hideMark/>
          </w:tcPr>
          <w:p w14:paraId="49B475CA" w14:textId="77777777" w:rsidR="00450DDE" w:rsidRPr="00BB3056" w:rsidRDefault="00450DDE" w:rsidP="00801843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1,604</w:t>
            </w:r>
          </w:p>
        </w:tc>
        <w:tc>
          <w:tcPr>
            <w:tcW w:w="270" w:type="dxa"/>
            <w:gridSpan w:val="2"/>
          </w:tcPr>
          <w:p w14:paraId="2B179103" w14:textId="77777777" w:rsidR="00450DDE" w:rsidRPr="00BB3056" w:rsidRDefault="00450DDE" w:rsidP="00801843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hideMark/>
          </w:tcPr>
          <w:p w14:paraId="4222F6A2" w14:textId="77777777" w:rsidR="00450DDE" w:rsidRPr="00BB3056" w:rsidRDefault="00450DDE" w:rsidP="00801843">
            <w:pPr>
              <w:tabs>
                <w:tab w:val="clear" w:pos="907"/>
                <w:tab w:val="left" w:pos="586"/>
                <w:tab w:val="decimal" w:pos="820"/>
              </w:tabs>
              <w:spacing w:line="240" w:lineRule="auto"/>
              <w:ind w:left="-350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(199)</w:t>
            </w:r>
          </w:p>
        </w:tc>
        <w:tc>
          <w:tcPr>
            <w:tcW w:w="270" w:type="dxa"/>
            <w:gridSpan w:val="2"/>
          </w:tcPr>
          <w:p w14:paraId="525C76D3" w14:textId="77777777" w:rsidR="00450DDE" w:rsidRPr="00BB3056" w:rsidRDefault="00450DDE" w:rsidP="00801843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</w:tcPr>
          <w:p w14:paraId="40474B8D" w14:textId="77777777" w:rsidR="00450DDE" w:rsidRPr="00BB3056" w:rsidRDefault="00450DDE" w:rsidP="00801843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</w:tcPr>
          <w:p w14:paraId="0A2A4455" w14:textId="77777777" w:rsidR="00450DDE" w:rsidRPr="00BB3056" w:rsidRDefault="00450DDE" w:rsidP="00801843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128C17C5" w14:textId="77777777" w:rsidR="00450DDE" w:rsidRPr="00BB3056" w:rsidRDefault="00450DDE" w:rsidP="00801843">
            <w:pPr>
              <w:tabs>
                <w:tab w:val="clear" w:pos="907"/>
                <w:tab w:val="decimal" w:pos="906"/>
              </w:tabs>
              <w:spacing w:line="240" w:lineRule="auto"/>
              <w:ind w:left="17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1,405</w:t>
            </w:r>
          </w:p>
        </w:tc>
      </w:tr>
      <w:tr w:rsidR="00450DDE" w:rsidRPr="00BB3056" w14:paraId="67F62C21" w14:textId="77777777" w:rsidTr="00801843">
        <w:trPr>
          <w:cantSplit/>
          <w:trHeight w:hRule="exact" w:val="432"/>
        </w:trPr>
        <w:tc>
          <w:tcPr>
            <w:tcW w:w="3791" w:type="dxa"/>
            <w:hideMark/>
          </w:tcPr>
          <w:p w14:paraId="6563C9B1" w14:textId="77777777" w:rsidR="00450DDE" w:rsidRPr="00BB3056" w:rsidRDefault="00450DDE" w:rsidP="0080184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3D6750" w14:textId="77777777" w:rsidR="00450DDE" w:rsidRPr="00BB3056" w:rsidRDefault="00450DDE" w:rsidP="00801843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119,242</w:t>
            </w:r>
          </w:p>
        </w:tc>
        <w:tc>
          <w:tcPr>
            <w:tcW w:w="270" w:type="dxa"/>
            <w:gridSpan w:val="2"/>
          </w:tcPr>
          <w:p w14:paraId="0EB14401" w14:textId="77777777" w:rsidR="00450DDE" w:rsidRPr="00BB3056" w:rsidRDefault="00450DDE" w:rsidP="00801843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8A88F8" w14:textId="77777777" w:rsidR="00450DDE" w:rsidRPr="00BB3056" w:rsidRDefault="00450DDE" w:rsidP="00801843">
            <w:pPr>
              <w:tabs>
                <w:tab w:val="clear" w:pos="907"/>
                <w:tab w:val="left" w:pos="586"/>
                <w:tab w:val="decimal" w:pos="820"/>
              </w:tabs>
              <w:spacing w:line="240" w:lineRule="auto"/>
              <w:ind w:left="-350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5,503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AB56B2E" w14:textId="77777777" w:rsidR="00450DDE" w:rsidRPr="00BB3056" w:rsidRDefault="00450DDE" w:rsidP="00801843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DDC2CB" w14:textId="77777777" w:rsidR="00450DDE" w:rsidRPr="00BB3056" w:rsidRDefault="00450DDE" w:rsidP="00801843">
            <w:pPr>
              <w:tabs>
                <w:tab w:val="decimal" w:pos="1056"/>
              </w:tabs>
              <w:spacing w:line="240" w:lineRule="auto"/>
              <w:ind w:left="-231"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1,408</w:t>
            </w:r>
          </w:p>
        </w:tc>
        <w:tc>
          <w:tcPr>
            <w:tcW w:w="181" w:type="dxa"/>
            <w:gridSpan w:val="2"/>
            <w:tcBorders>
              <w:left w:val="nil"/>
              <w:right w:val="nil"/>
            </w:tcBorders>
          </w:tcPr>
          <w:p w14:paraId="02869BA0" w14:textId="77777777" w:rsidR="00450DDE" w:rsidRPr="00BB3056" w:rsidRDefault="00450DDE" w:rsidP="00801843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0CED3F" w14:textId="77777777" w:rsidR="00450DDE" w:rsidRPr="00BB3056" w:rsidRDefault="00450DDE" w:rsidP="00801843">
            <w:pPr>
              <w:tabs>
                <w:tab w:val="clear" w:pos="907"/>
                <w:tab w:val="decimal" w:pos="735"/>
              </w:tabs>
              <w:spacing w:line="240" w:lineRule="auto"/>
              <w:ind w:left="-264" w:right="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126,153</w:t>
            </w:r>
          </w:p>
        </w:tc>
      </w:tr>
      <w:tr w:rsidR="00450DDE" w:rsidRPr="00BB3056" w14:paraId="26202107" w14:textId="77777777" w:rsidTr="00801843">
        <w:trPr>
          <w:cantSplit/>
          <w:trHeight w:hRule="exact" w:val="432"/>
        </w:trPr>
        <w:tc>
          <w:tcPr>
            <w:tcW w:w="3791" w:type="dxa"/>
          </w:tcPr>
          <w:p w14:paraId="6A07DF32" w14:textId="77777777" w:rsidR="00450DDE" w:rsidRPr="00BB3056" w:rsidRDefault="00450DDE" w:rsidP="0080184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0A7FDE" w14:textId="77777777" w:rsidR="00450DDE" w:rsidRPr="00BB3056" w:rsidRDefault="00450DDE" w:rsidP="00801843">
            <w:pPr>
              <w:tabs>
                <w:tab w:val="decimal" w:pos="1091"/>
              </w:tabs>
              <w:spacing w:line="240" w:lineRule="auto"/>
              <w:ind w:right="9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CD84768" w14:textId="77777777" w:rsidR="00450DDE" w:rsidRPr="00BB3056" w:rsidRDefault="00450DDE" w:rsidP="00801843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383FDE" w14:textId="77777777" w:rsidR="00450DDE" w:rsidRPr="00BB3056" w:rsidRDefault="00450DDE" w:rsidP="00801843">
            <w:pPr>
              <w:tabs>
                <w:tab w:val="clear" w:pos="907"/>
                <w:tab w:val="left" w:pos="586"/>
                <w:tab w:val="decimal" w:pos="820"/>
              </w:tabs>
              <w:spacing w:line="240" w:lineRule="auto"/>
              <w:ind w:left="-350"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48F6EE75" w14:textId="77777777" w:rsidR="00450DDE" w:rsidRPr="00BB3056" w:rsidRDefault="00450DDE" w:rsidP="00801843">
            <w:pPr>
              <w:tabs>
                <w:tab w:val="decimal" w:pos="1000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6CAEE" w14:textId="77777777" w:rsidR="00450DDE" w:rsidRPr="00BB3056" w:rsidRDefault="00450DDE" w:rsidP="00801843">
            <w:pPr>
              <w:tabs>
                <w:tab w:val="decimal" w:pos="121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gridSpan w:val="2"/>
            <w:tcBorders>
              <w:left w:val="nil"/>
              <w:bottom w:val="nil"/>
              <w:right w:val="nil"/>
            </w:tcBorders>
          </w:tcPr>
          <w:p w14:paraId="1F43F0CB" w14:textId="77777777" w:rsidR="00450DDE" w:rsidRPr="00BB3056" w:rsidRDefault="00450DDE" w:rsidP="00801843">
            <w:pPr>
              <w:tabs>
                <w:tab w:val="decimal" w:pos="881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79578B" w14:textId="77777777" w:rsidR="00450DDE" w:rsidRPr="00BB3056" w:rsidRDefault="00450DDE" w:rsidP="00801843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0DDE" w:rsidRPr="00BB3056" w14:paraId="68B37BE5" w14:textId="77777777" w:rsidTr="00801843">
        <w:trPr>
          <w:cantSplit/>
          <w:trHeight w:hRule="exact" w:val="432"/>
        </w:trPr>
        <w:tc>
          <w:tcPr>
            <w:tcW w:w="3791" w:type="dxa"/>
            <w:hideMark/>
          </w:tcPr>
          <w:p w14:paraId="399FBF7E" w14:textId="77777777" w:rsidR="00450DDE" w:rsidRPr="00BB3056" w:rsidRDefault="00450DDE" w:rsidP="0080184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หนี้สินภาษีเงินได้รอการตัดบัญชี</w:t>
            </w:r>
          </w:p>
        </w:tc>
        <w:tc>
          <w:tcPr>
            <w:tcW w:w="1080" w:type="dxa"/>
          </w:tcPr>
          <w:p w14:paraId="40821639" w14:textId="77777777" w:rsidR="00450DDE" w:rsidRPr="00BB3056" w:rsidRDefault="00450DDE" w:rsidP="00801843">
            <w:pPr>
              <w:tabs>
                <w:tab w:val="decimal" w:pos="1091"/>
              </w:tabs>
              <w:spacing w:line="240" w:lineRule="auto"/>
              <w:ind w:right="9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99B4D31" w14:textId="77777777" w:rsidR="00450DDE" w:rsidRPr="00BB3056" w:rsidRDefault="00450DDE" w:rsidP="00801843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5ED2B64" w14:textId="77777777" w:rsidR="00450DDE" w:rsidRPr="00BB3056" w:rsidRDefault="00450DDE" w:rsidP="00801843">
            <w:pPr>
              <w:tabs>
                <w:tab w:val="clear" w:pos="907"/>
                <w:tab w:val="left" w:pos="586"/>
                <w:tab w:val="decimal" w:pos="820"/>
              </w:tabs>
              <w:spacing w:line="240" w:lineRule="auto"/>
              <w:ind w:left="-350"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6A665F4" w14:textId="77777777" w:rsidR="00450DDE" w:rsidRPr="00BB3056" w:rsidRDefault="00450DDE" w:rsidP="00801843">
            <w:pPr>
              <w:tabs>
                <w:tab w:val="decimal" w:pos="1000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gridSpan w:val="2"/>
          </w:tcPr>
          <w:p w14:paraId="18A23E8C" w14:textId="77777777" w:rsidR="00450DDE" w:rsidRPr="00BB3056" w:rsidRDefault="00450DDE" w:rsidP="00801843">
            <w:pPr>
              <w:tabs>
                <w:tab w:val="decimal" w:pos="121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gridSpan w:val="2"/>
          </w:tcPr>
          <w:p w14:paraId="234652D5" w14:textId="77777777" w:rsidR="00450DDE" w:rsidRPr="00BB3056" w:rsidRDefault="00450DDE" w:rsidP="00801843">
            <w:pPr>
              <w:tabs>
                <w:tab w:val="decimal" w:pos="881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5BE48447" w14:textId="77777777" w:rsidR="00450DDE" w:rsidRPr="00BB3056" w:rsidRDefault="00450DDE" w:rsidP="00801843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0DDE" w:rsidRPr="00BB3056" w14:paraId="7FB1B0D0" w14:textId="77777777" w:rsidTr="00801843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48A4F3CE" w14:textId="77777777" w:rsidR="00450DDE" w:rsidRPr="00BB3056" w:rsidRDefault="00450DDE" w:rsidP="00801843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กำไรที่</w:t>
            </w: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ยังไม่เกิดขึ้นจริงจากอนุพันธ์</w:t>
            </w:r>
          </w:p>
        </w:tc>
        <w:tc>
          <w:tcPr>
            <w:tcW w:w="1080" w:type="dxa"/>
            <w:hideMark/>
          </w:tcPr>
          <w:p w14:paraId="7B2A0A16" w14:textId="77777777" w:rsidR="00450DDE" w:rsidRPr="00BB3056" w:rsidRDefault="00450DDE" w:rsidP="00801843">
            <w:pPr>
              <w:tabs>
                <w:tab w:val="decimal" w:pos="1110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(13,935)</w:t>
            </w:r>
          </w:p>
        </w:tc>
        <w:tc>
          <w:tcPr>
            <w:tcW w:w="270" w:type="dxa"/>
            <w:gridSpan w:val="2"/>
          </w:tcPr>
          <w:p w14:paraId="16D1EF8C" w14:textId="77777777" w:rsidR="00450DDE" w:rsidRPr="00BB3056" w:rsidRDefault="00450DDE" w:rsidP="00801843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hideMark/>
          </w:tcPr>
          <w:p w14:paraId="0EDF8396" w14:textId="77777777" w:rsidR="00450DDE" w:rsidRPr="00BB3056" w:rsidRDefault="00450DDE" w:rsidP="00801843">
            <w:pPr>
              <w:tabs>
                <w:tab w:val="clear" w:pos="907"/>
                <w:tab w:val="left" w:pos="586"/>
                <w:tab w:val="decimal" w:pos="820"/>
              </w:tabs>
              <w:spacing w:line="240" w:lineRule="auto"/>
              <w:ind w:left="-350" w:right="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13,935</w:t>
            </w:r>
          </w:p>
        </w:tc>
        <w:tc>
          <w:tcPr>
            <w:tcW w:w="270" w:type="dxa"/>
            <w:gridSpan w:val="2"/>
          </w:tcPr>
          <w:p w14:paraId="2FC7CE09" w14:textId="77777777" w:rsidR="00450DDE" w:rsidRPr="00BB3056" w:rsidRDefault="00450DDE" w:rsidP="00801843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</w:tcPr>
          <w:p w14:paraId="1F38001F" w14:textId="77777777" w:rsidR="00450DDE" w:rsidRPr="00BB3056" w:rsidRDefault="00450DDE" w:rsidP="00801843">
            <w:pPr>
              <w:tabs>
                <w:tab w:val="clear" w:pos="907"/>
                <w:tab w:val="decimal" w:pos="910"/>
              </w:tabs>
              <w:spacing w:line="240" w:lineRule="auto"/>
              <w:ind w:right="-4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</w:tcPr>
          <w:p w14:paraId="4269585D" w14:textId="77777777" w:rsidR="00450DDE" w:rsidRPr="00BB3056" w:rsidRDefault="00450DDE" w:rsidP="00801843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5E6FBCFA" w14:textId="77777777" w:rsidR="00450DDE" w:rsidRPr="00BB3056" w:rsidRDefault="00450DDE" w:rsidP="00801843">
            <w:pPr>
              <w:tabs>
                <w:tab w:val="decimal" w:pos="73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50DDE" w:rsidRPr="00BB3056" w14:paraId="3F2B1DE5" w14:textId="77777777" w:rsidTr="00801843">
        <w:trPr>
          <w:cantSplit/>
          <w:trHeight w:hRule="exact" w:val="432"/>
        </w:trPr>
        <w:tc>
          <w:tcPr>
            <w:tcW w:w="3791" w:type="dxa"/>
            <w:hideMark/>
          </w:tcPr>
          <w:p w14:paraId="5ED90E47" w14:textId="77777777" w:rsidR="00450DDE" w:rsidRPr="00BB3056" w:rsidRDefault="00450DDE" w:rsidP="0080184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05973A" w14:textId="77777777" w:rsidR="00450DDE" w:rsidRPr="00BB3056" w:rsidRDefault="00450DDE" w:rsidP="00801843">
            <w:pPr>
              <w:tabs>
                <w:tab w:val="decimal" w:pos="1137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(13,935)</w:t>
            </w:r>
          </w:p>
        </w:tc>
        <w:tc>
          <w:tcPr>
            <w:tcW w:w="270" w:type="dxa"/>
            <w:gridSpan w:val="2"/>
          </w:tcPr>
          <w:p w14:paraId="19877952" w14:textId="77777777" w:rsidR="00450DDE" w:rsidRPr="00BB3056" w:rsidRDefault="00450DDE" w:rsidP="00801843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45EBD1" w14:textId="77777777" w:rsidR="00450DDE" w:rsidRPr="00BB3056" w:rsidRDefault="00450DDE" w:rsidP="00801843">
            <w:pPr>
              <w:tabs>
                <w:tab w:val="clear" w:pos="907"/>
                <w:tab w:val="left" w:pos="586"/>
                <w:tab w:val="decimal" w:pos="820"/>
              </w:tabs>
              <w:spacing w:line="240" w:lineRule="auto"/>
              <w:ind w:left="-350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13,935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E74B77E" w14:textId="77777777" w:rsidR="00450DDE" w:rsidRPr="00BB3056" w:rsidRDefault="00450DDE" w:rsidP="00801843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B065AA" w14:textId="77777777" w:rsidR="00450DDE" w:rsidRPr="00BB3056" w:rsidRDefault="00450DDE" w:rsidP="00801843">
            <w:pPr>
              <w:tabs>
                <w:tab w:val="clear" w:pos="907"/>
                <w:tab w:val="decimal" w:pos="910"/>
              </w:tabs>
              <w:spacing w:line="240" w:lineRule="auto"/>
              <w:ind w:right="-4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  <w:tcBorders>
              <w:left w:val="nil"/>
              <w:right w:val="nil"/>
            </w:tcBorders>
          </w:tcPr>
          <w:p w14:paraId="30392591" w14:textId="77777777" w:rsidR="00450DDE" w:rsidRPr="00BB3056" w:rsidRDefault="00450DDE" w:rsidP="00801843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62FA5A" w14:textId="77777777" w:rsidR="00450DDE" w:rsidRPr="00BB3056" w:rsidRDefault="00450DDE" w:rsidP="00801843">
            <w:pPr>
              <w:tabs>
                <w:tab w:val="decimal" w:pos="73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50DDE" w:rsidRPr="00BB3056" w14:paraId="630ECC5D" w14:textId="77777777" w:rsidTr="00801843">
        <w:trPr>
          <w:cantSplit/>
          <w:trHeight w:hRule="exact" w:val="432"/>
        </w:trPr>
        <w:tc>
          <w:tcPr>
            <w:tcW w:w="3791" w:type="dxa"/>
          </w:tcPr>
          <w:p w14:paraId="7426B3CE" w14:textId="77777777" w:rsidR="00450DDE" w:rsidRPr="00BB3056" w:rsidRDefault="00450DDE" w:rsidP="0080184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CCC8F8" w14:textId="77777777" w:rsidR="00450DDE" w:rsidRPr="00BB3056" w:rsidRDefault="00450DDE" w:rsidP="00801843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A46918F" w14:textId="77777777" w:rsidR="00450DDE" w:rsidRPr="00BB3056" w:rsidRDefault="00450DDE" w:rsidP="00801843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04AEF06" w14:textId="77777777" w:rsidR="00450DDE" w:rsidRPr="00BB3056" w:rsidRDefault="00450DDE" w:rsidP="00801843">
            <w:pPr>
              <w:tabs>
                <w:tab w:val="clear" w:pos="907"/>
                <w:tab w:val="left" w:pos="586"/>
                <w:tab w:val="decimal" w:pos="820"/>
              </w:tabs>
              <w:spacing w:line="240" w:lineRule="auto"/>
              <w:ind w:left="-350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5C06504" w14:textId="77777777" w:rsidR="00450DDE" w:rsidRPr="00BB3056" w:rsidRDefault="00450DDE" w:rsidP="00801843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gridSpan w:val="2"/>
          </w:tcPr>
          <w:p w14:paraId="60F007E5" w14:textId="77777777" w:rsidR="00450DDE" w:rsidRPr="00BB3056" w:rsidRDefault="00450DDE" w:rsidP="00801843">
            <w:pPr>
              <w:tabs>
                <w:tab w:val="decimal" w:pos="85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gridSpan w:val="2"/>
          </w:tcPr>
          <w:p w14:paraId="736BB3EE" w14:textId="77777777" w:rsidR="00450DDE" w:rsidRPr="00BB3056" w:rsidRDefault="00450DDE" w:rsidP="00801843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05E2A634" w14:textId="77777777" w:rsidR="00450DDE" w:rsidRPr="00BB3056" w:rsidRDefault="00450DDE" w:rsidP="00801843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0DDE" w:rsidRPr="00BB3056" w14:paraId="58D84EB8" w14:textId="77777777" w:rsidTr="00801843">
        <w:trPr>
          <w:cantSplit/>
          <w:trHeight w:hRule="exact" w:val="432"/>
        </w:trPr>
        <w:tc>
          <w:tcPr>
            <w:tcW w:w="3791" w:type="dxa"/>
            <w:hideMark/>
          </w:tcPr>
          <w:p w14:paraId="49C303D2" w14:textId="77777777" w:rsidR="00450DDE" w:rsidRPr="00BB3056" w:rsidRDefault="00450DDE" w:rsidP="0080184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97668AD" w14:textId="77777777" w:rsidR="00450DDE" w:rsidRPr="00BB3056" w:rsidRDefault="00450DDE" w:rsidP="00801843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105,307</w:t>
            </w:r>
          </w:p>
        </w:tc>
        <w:tc>
          <w:tcPr>
            <w:tcW w:w="270" w:type="dxa"/>
            <w:gridSpan w:val="2"/>
          </w:tcPr>
          <w:p w14:paraId="2E9AA970" w14:textId="77777777" w:rsidR="00450DDE" w:rsidRPr="00BB3056" w:rsidRDefault="00450DDE" w:rsidP="00801843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E62F970" w14:textId="77777777" w:rsidR="00450DDE" w:rsidRPr="00BB3056" w:rsidRDefault="00450DDE" w:rsidP="00801843">
            <w:pPr>
              <w:tabs>
                <w:tab w:val="clear" w:pos="907"/>
                <w:tab w:val="left" w:pos="586"/>
                <w:tab w:val="decimal" w:pos="820"/>
              </w:tabs>
              <w:spacing w:line="240" w:lineRule="auto"/>
              <w:ind w:left="-350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19,438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6083007" w14:textId="77777777" w:rsidR="00450DDE" w:rsidRPr="00BB3056" w:rsidRDefault="00450DDE" w:rsidP="00801843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3275D93" w14:textId="77777777" w:rsidR="00450DDE" w:rsidRPr="00BB3056" w:rsidRDefault="00450DDE" w:rsidP="00801843">
            <w:pPr>
              <w:tabs>
                <w:tab w:val="decimal" w:pos="984"/>
              </w:tabs>
              <w:spacing w:line="240" w:lineRule="auto"/>
              <w:ind w:left="-276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1,408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right w:val="nil"/>
            </w:tcBorders>
          </w:tcPr>
          <w:p w14:paraId="483DB2DC" w14:textId="77777777" w:rsidR="00450DDE" w:rsidRPr="00BB3056" w:rsidRDefault="00450DDE" w:rsidP="00801843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2036F7A" w14:textId="77777777" w:rsidR="00450DDE" w:rsidRPr="00BB3056" w:rsidRDefault="00450DDE" w:rsidP="00801843">
            <w:pPr>
              <w:tabs>
                <w:tab w:val="decimal" w:pos="933"/>
              </w:tabs>
              <w:spacing w:line="240" w:lineRule="auto"/>
              <w:ind w:left="-201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126,153</w:t>
            </w:r>
          </w:p>
        </w:tc>
      </w:tr>
    </w:tbl>
    <w:p w14:paraId="7D50D9E9" w14:textId="77777777" w:rsidR="00450DDE" w:rsidRDefault="00450DDE" w:rsidP="00450DDE">
      <w:pPr>
        <w:rPr>
          <w:lang w:val="x-none" w:eastAsia="x-none"/>
        </w:rPr>
      </w:pPr>
    </w:p>
    <w:p w14:paraId="21C4B429" w14:textId="77777777" w:rsidR="00450DDE" w:rsidRDefault="00450DDE" w:rsidP="00450DDE">
      <w:pPr>
        <w:rPr>
          <w:lang w:val="x-none" w:eastAsia="x-none"/>
        </w:rPr>
      </w:pPr>
    </w:p>
    <w:p w14:paraId="12404DC2" w14:textId="77777777" w:rsidR="00450DDE" w:rsidRDefault="00450DDE" w:rsidP="00450DDE">
      <w:pPr>
        <w:rPr>
          <w:lang w:val="x-none" w:eastAsia="x-none"/>
        </w:rPr>
      </w:pPr>
    </w:p>
    <w:p w14:paraId="47F3BC2E" w14:textId="77777777" w:rsidR="00450DDE" w:rsidRDefault="00450DDE" w:rsidP="00450DDE">
      <w:pPr>
        <w:rPr>
          <w:lang w:val="x-none" w:eastAsia="x-none"/>
        </w:rPr>
      </w:pPr>
    </w:p>
    <w:p w14:paraId="4BC7945B" w14:textId="77777777" w:rsidR="00916CFF" w:rsidRPr="00916CFF" w:rsidRDefault="00916CFF" w:rsidP="00916CFF">
      <w:pPr>
        <w:rPr>
          <w:lang w:val="x-none" w:eastAsia="x-none"/>
        </w:rPr>
      </w:pPr>
    </w:p>
    <w:p w14:paraId="5548AA03" w14:textId="5CDBBE92" w:rsidR="000A1F04" w:rsidRPr="00254A81" w:rsidRDefault="00D57BD8" w:rsidP="00ED591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916CFF">
        <w:br w:type="page"/>
      </w:r>
      <w:r w:rsidR="000A1F04" w:rsidRPr="00254A81">
        <w:rPr>
          <w:rFonts w:ascii="Angsana New" w:hAnsi="Angsana New"/>
          <w:sz w:val="30"/>
          <w:szCs w:val="30"/>
          <w:u w:val="none"/>
        </w:rPr>
        <w:lastRenderedPageBreak/>
        <w:t>2</w:t>
      </w:r>
      <w:r w:rsidR="00176CFB">
        <w:rPr>
          <w:rFonts w:ascii="Angsana New" w:hAnsi="Angsana New"/>
          <w:sz w:val="30"/>
          <w:szCs w:val="30"/>
          <w:u w:val="none"/>
          <w:lang w:val="en-US"/>
        </w:rPr>
        <w:t>0</w:t>
      </w:r>
      <w:r w:rsidR="000A1F04" w:rsidRPr="00254A81">
        <w:rPr>
          <w:rFonts w:ascii="Angsana New" w:hAnsi="Angsana New"/>
          <w:sz w:val="30"/>
          <w:szCs w:val="30"/>
          <w:u w:val="none"/>
          <w:cs/>
        </w:rPr>
        <w:tab/>
        <w:t>กำไรต่อหุ้น</w:t>
      </w:r>
    </w:p>
    <w:p w14:paraId="2B1DCB98" w14:textId="77777777" w:rsidR="00565946" w:rsidRPr="005126E3" w:rsidRDefault="00565946" w:rsidP="00ED5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21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504"/>
        <w:gridCol w:w="1233"/>
        <w:gridCol w:w="236"/>
        <w:gridCol w:w="1221"/>
        <w:gridCol w:w="236"/>
        <w:gridCol w:w="14"/>
        <w:gridCol w:w="1259"/>
        <w:gridCol w:w="236"/>
        <w:gridCol w:w="1273"/>
      </w:tblGrid>
      <w:tr w:rsidR="00916CFF" w:rsidRPr="00BB3056" w14:paraId="3E45A5F3" w14:textId="77777777" w:rsidTr="00BD66A4">
        <w:tc>
          <w:tcPr>
            <w:tcW w:w="3504" w:type="dxa"/>
            <w:vAlign w:val="center"/>
          </w:tcPr>
          <w:p w14:paraId="696270B7" w14:textId="77777777" w:rsidR="00916CFF" w:rsidRPr="00BB3056" w:rsidRDefault="00916CFF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0" w:type="dxa"/>
            <w:gridSpan w:val="3"/>
            <w:vAlign w:val="center"/>
          </w:tcPr>
          <w:p w14:paraId="008AFBF1" w14:textId="77777777" w:rsidR="00916CFF" w:rsidRPr="00BB3056" w:rsidRDefault="00916CFF" w:rsidP="0091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  <w:gridSpan w:val="2"/>
            <w:vAlign w:val="center"/>
          </w:tcPr>
          <w:p w14:paraId="6EF00FC2" w14:textId="77777777" w:rsidR="00916CFF" w:rsidRPr="00BB3056" w:rsidRDefault="00916CFF" w:rsidP="0091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68" w:type="dxa"/>
            <w:gridSpan w:val="3"/>
            <w:vAlign w:val="center"/>
          </w:tcPr>
          <w:p w14:paraId="0A998310" w14:textId="77777777" w:rsidR="00916CFF" w:rsidRPr="00BB3056" w:rsidRDefault="00916CFF" w:rsidP="0091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0DDE" w:rsidRPr="00BB3056" w14:paraId="6DA3F6B8" w14:textId="77777777" w:rsidTr="00BD66A4">
        <w:tc>
          <w:tcPr>
            <w:tcW w:w="3504" w:type="dxa"/>
            <w:vAlign w:val="center"/>
          </w:tcPr>
          <w:p w14:paraId="10FC2A68" w14:textId="7E650D11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9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34F38411" w14:textId="0E5DE454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D1E410F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21" w:type="dxa"/>
          </w:tcPr>
          <w:p w14:paraId="0CB2E832" w14:textId="430D1D78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1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50" w:type="dxa"/>
            <w:gridSpan w:val="2"/>
          </w:tcPr>
          <w:p w14:paraId="46827080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1522AA08" w14:textId="69304BD9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DE1ABFA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73" w:type="dxa"/>
          </w:tcPr>
          <w:p w14:paraId="058F8312" w14:textId="7CDABA11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1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</w:tr>
      <w:tr w:rsidR="00450DDE" w:rsidRPr="00BB3056" w14:paraId="3D53BB63" w14:textId="77777777" w:rsidTr="00BD66A4">
        <w:tc>
          <w:tcPr>
            <w:tcW w:w="3504" w:type="dxa"/>
          </w:tcPr>
          <w:p w14:paraId="463CDEFD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08" w:type="dxa"/>
            <w:gridSpan w:val="8"/>
          </w:tcPr>
          <w:p w14:paraId="28436A5A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BB305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BB305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450DDE" w:rsidRPr="00BB3056" w14:paraId="1F8D794E" w14:textId="77777777" w:rsidTr="00BD66A4">
        <w:tc>
          <w:tcPr>
            <w:tcW w:w="3504" w:type="dxa"/>
          </w:tcPr>
          <w:p w14:paraId="4942D386" w14:textId="0301B9EA" w:rsidR="00450DDE" w:rsidRPr="00733E1D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3E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708" w:type="dxa"/>
            <w:gridSpan w:val="8"/>
          </w:tcPr>
          <w:p w14:paraId="23B9876F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450DDE" w:rsidRPr="00BB3056" w14:paraId="674060FD" w14:textId="77777777" w:rsidTr="00BD66A4">
        <w:tc>
          <w:tcPr>
            <w:tcW w:w="3504" w:type="dxa"/>
          </w:tcPr>
          <w:p w14:paraId="670121D2" w14:textId="1AFF6F3B" w:rsidR="00450DDE" w:rsidRPr="00733E1D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BB305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BB305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BB305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31 </w:t>
            </w:r>
            <w:r w:rsidRPr="00BB305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08" w:type="dxa"/>
            <w:gridSpan w:val="8"/>
          </w:tcPr>
          <w:p w14:paraId="317B6E39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436232" w:rsidRPr="00BB3056" w14:paraId="08F5D659" w14:textId="77777777" w:rsidTr="00BD66A4">
        <w:tc>
          <w:tcPr>
            <w:tcW w:w="3504" w:type="dxa"/>
            <w:vAlign w:val="bottom"/>
          </w:tcPr>
          <w:p w14:paraId="0DBECDFA" w14:textId="4E3C2084" w:rsidR="00436232" w:rsidRPr="00BB3056" w:rsidRDefault="00436232" w:rsidP="00436232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กำไรที่เป็นส่วนของผู้ถือหุ้น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ของบริษัท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6BF09F66" w14:textId="05751990" w:rsidR="00436232" w:rsidRPr="00BB3056" w:rsidRDefault="00436232" w:rsidP="0043623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4,287,324</w:t>
            </w:r>
          </w:p>
        </w:tc>
        <w:tc>
          <w:tcPr>
            <w:tcW w:w="236" w:type="dxa"/>
            <w:vAlign w:val="bottom"/>
          </w:tcPr>
          <w:p w14:paraId="091FF303" w14:textId="77777777" w:rsidR="00436232" w:rsidRPr="00BB3056" w:rsidRDefault="00436232" w:rsidP="0043623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  <w:vAlign w:val="bottom"/>
          </w:tcPr>
          <w:p w14:paraId="29BA5D62" w14:textId="78624CC0" w:rsidR="00436232" w:rsidRPr="00BB3056" w:rsidRDefault="00436232" w:rsidP="0043623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1,03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6,420</w:t>
            </w:r>
          </w:p>
        </w:tc>
        <w:tc>
          <w:tcPr>
            <w:tcW w:w="236" w:type="dxa"/>
            <w:vAlign w:val="bottom"/>
          </w:tcPr>
          <w:p w14:paraId="6D9D4148" w14:textId="77777777" w:rsidR="00436232" w:rsidRPr="00BB3056" w:rsidRDefault="00436232" w:rsidP="0043623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tcBorders>
              <w:bottom w:val="double" w:sz="4" w:space="0" w:color="auto"/>
            </w:tcBorders>
            <w:vAlign w:val="bottom"/>
          </w:tcPr>
          <w:p w14:paraId="44DE4857" w14:textId="6E275EBA" w:rsidR="00436232" w:rsidRPr="00BB3056" w:rsidRDefault="00436232" w:rsidP="00ED0A7A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2,312,463</w:t>
            </w:r>
          </w:p>
        </w:tc>
        <w:tc>
          <w:tcPr>
            <w:tcW w:w="236" w:type="dxa"/>
            <w:vAlign w:val="bottom"/>
          </w:tcPr>
          <w:p w14:paraId="1E89FBB6" w14:textId="77777777" w:rsidR="00436232" w:rsidRPr="00BB3056" w:rsidRDefault="00436232" w:rsidP="0043623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  <w:vAlign w:val="bottom"/>
          </w:tcPr>
          <w:p w14:paraId="2E8A413F" w14:textId="776A04DF" w:rsidR="00436232" w:rsidRPr="00BB3056" w:rsidRDefault="00436232" w:rsidP="0043623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718,483</w:t>
            </w:r>
          </w:p>
        </w:tc>
      </w:tr>
      <w:tr w:rsidR="00436232" w:rsidRPr="00BB3056" w14:paraId="313453A9" w14:textId="77777777" w:rsidTr="00BD66A4">
        <w:tc>
          <w:tcPr>
            <w:tcW w:w="3504" w:type="dxa"/>
            <w:vAlign w:val="center"/>
          </w:tcPr>
          <w:p w14:paraId="5A2CBA3F" w14:textId="77777777" w:rsidR="00436232" w:rsidRPr="00BB3056" w:rsidRDefault="00436232" w:rsidP="00436232">
            <w:pPr>
              <w:spacing w:line="240" w:lineRule="auto"/>
              <w:ind w:left="162" w:right="-198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00F1D949" w14:textId="3949D03B" w:rsidR="00436232" w:rsidRPr="00BB3056" w:rsidRDefault="00436232" w:rsidP="0043623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  <w:tc>
          <w:tcPr>
            <w:tcW w:w="236" w:type="dxa"/>
          </w:tcPr>
          <w:p w14:paraId="59296331" w14:textId="77777777" w:rsidR="00436232" w:rsidRPr="00BB3056" w:rsidRDefault="00436232" w:rsidP="0043623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23CF25F2" w14:textId="5FC62C97" w:rsidR="00436232" w:rsidRPr="00BB3056" w:rsidRDefault="00436232" w:rsidP="0043623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  <w:tc>
          <w:tcPr>
            <w:tcW w:w="236" w:type="dxa"/>
          </w:tcPr>
          <w:p w14:paraId="5CEF7D5E" w14:textId="77777777" w:rsidR="00436232" w:rsidRPr="00BB3056" w:rsidRDefault="00436232" w:rsidP="0043623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tcBorders>
              <w:bottom w:val="double" w:sz="4" w:space="0" w:color="auto"/>
            </w:tcBorders>
          </w:tcPr>
          <w:p w14:paraId="6AA971C9" w14:textId="50A98FCB" w:rsidR="00436232" w:rsidRPr="00BB3056" w:rsidRDefault="00436232" w:rsidP="00ED0A7A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  <w:tc>
          <w:tcPr>
            <w:tcW w:w="236" w:type="dxa"/>
          </w:tcPr>
          <w:p w14:paraId="017F28C7" w14:textId="77777777" w:rsidR="00436232" w:rsidRPr="00BB3056" w:rsidRDefault="00436232" w:rsidP="0043623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14:paraId="064C1E55" w14:textId="13FE5104" w:rsidR="00436232" w:rsidRPr="00BB3056" w:rsidRDefault="00436232" w:rsidP="0043623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</w:tr>
      <w:tr w:rsidR="00436232" w:rsidRPr="00BB3056" w14:paraId="4BD83141" w14:textId="77777777" w:rsidTr="00BD66A4">
        <w:tc>
          <w:tcPr>
            <w:tcW w:w="3504" w:type="dxa"/>
            <w:vAlign w:val="center"/>
          </w:tcPr>
          <w:p w14:paraId="3F7A42E2" w14:textId="77777777" w:rsidR="00436232" w:rsidRPr="00BB3056" w:rsidRDefault="00436232" w:rsidP="00436232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5064B367" w14:textId="77777777" w:rsidR="00436232" w:rsidRPr="00BB3056" w:rsidRDefault="00436232" w:rsidP="00ED0A7A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4349BD" w14:textId="77777777" w:rsidR="00436232" w:rsidRPr="00BB3056" w:rsidRDefault="00436232" w:rsidP="0043623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double" w:sz="4" w:space="0" w:color="auto"/>
            </w:tcBorders>
          </w:tcPr>
          <w:p w14:paraId="2A70B0E7" w14:textId="77777777" w:rsidR="00436232" w:rsidRPr="00BB3056" w:rsidRDefault="00436232" w:rsidP="0043623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3F4E35" w14:textId="77777777" w:rsidR="00436232" w:rsidRPr="00BB3056" w:rsidRDefault="00436232" w:rsidP="0043623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tcBorders>
              <w:top w:val="double" w:sz="4" w:space="0" w:color="auto"/>
            </w:tcBorders>
          </w:tcPr>
          <w:p w14:paraId="57A81B3F" w14:textId="77777777" w:rsidR="00436232" w:rsidRPr="00BB3056" w:rsidRDefault="00436232" w:rsidP="00ED0A7A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2A317A" w14:textId="77777777" w:rsidR="00436232" w:rsidRPr="00BB3056" w:rsidRDefault="00436232" w:rsidP="0043623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58B8FD3F" w14:textId="77777777" w:rsidR="00436232" w:rsidRPr="00BB3056" w:rsidRDefault="00436232" w:rsidP="00436232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6232" w:rsidRPr="00BB3056" w14:paraId="67DAFB02" w14:textId="77777777" w:rsidTr="00BD66A4">
        <w:tc>
          <w:tcPr>
            <w:tcW w:w="3504" w:type="dxa"/>
            <w:vAlign w:val="center"/>
          </w:tcPr>
          <w:p w14:paraId="3FE65C83" w14:textId="77777777" w:rsidR="00436232" w:rsidRPr="00BB3056" w:rsidRDefault="00436232" w:rsidP="00436232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0377D586" w14:textId="1E76BA02" w:rsidR="00436232" w:rsidRPr="00436232" w:rsidRDefault="00436232" w:rsidP="00ED0A7A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14.29</w:t>
            </w:r>
          </w:p>
        </w:tc>
        <w:tc>
          <w:tcPr>
            <w:tcW w:w="236" w:type="dxa"/>
          </w:tcPr>
          <w:p w14:paraId="2747378B" w14:textId="77777777" w:rsidR="00436232" w:rsidRPr="00436232" w:rsidRDefault="00436232" w:rsidP="0043623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722A9C5F" w14:textId="4BCA9101" w:rsidR="00436232" w:rsidRPr="00436232" w:rsidRDefault="00436232" w:rsidP="00436232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62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3.45</w:t>
            </w:r>
          </w:p>
        </w:tc>
        <w:tc>
          <w:tcPr>
            <w:tcW w:w="236" w:type="dxa"/>
          </w:tcPr>
          <w:p w14:paraId="67BDD049" w14:textId="77777777" w:rsidR="00436232" w:rsidRPr="00436232" w:rsidRDefault="00436232" w:rsidP="0043623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tcBorders>
              <w:bottom w:val="double" w:sz="4" w:space="0" w:color="auto"/>
            </w:tcBorders>
          </w:tcPr>
          <w:p w14:paraId="77EC7062" w14:textId="3529A8A2" w:rsidR="00436232" w:rsidRPr="00436232" w:rsidRDefault="00436232" w:rsidP="00ED0A7A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7.71</w:t>
            </w:r>
          </w:p>
        </w:tc>
        <w:tc>
          <w:tcPr>
            <w:tcW w:w="236" w:type="dxa"/>
          </w:tcPr>
          <w:p w14:paraId="44A06712" w14:textId="77777777" w:rsidR="00436232" w:rsidRPr="00436232" w:rsidRDefault="00436232" w:rsidP="0043623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14:paraId="589F06F6" w14:textId="1A371D74" w:rsidR="00436232" w:rsidRPr="00436232" w:rsidRDefault="00436232" w:rsidP="0043623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62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2.39</w:t>
            </w:r>
          </w:p>
        </w:tc>
      </w:tr>
    </w:tbl>
    <w:p w14:paraId="70CB048C" w14:textId="77777777" w:rsidR="00B1247C" w:rsidRPr="005126E3" w:rsidRDefault="00B1247C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6"/>
          <w:szCs w:val="26"/>
        </w:rPr>
      </w:pPr>
    </w:p>
    <w:p w14:paraId="377A72F5" w14:textId="4F71B35F" w:rsidR="00D245CE" w:rsidRPr="00254A81" w:rsidRDefault="00176D96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254A81">
        <w:rPr>
          <w:rFonts w:ascii="Angsana New" w:hAnsi="Angsana New"/>
          <w:b/>
          <w:bCs/>
          <w:sz w:val="30"/>
          <w:szCs w:val="30"/>
        </w:rPr>
        <w:t>2</w:t>
      </w:r>
      <w:r w:rsidR="00176CFB">
        <w:rPr>
          <w:rFonts w:ascii="Angsana New" w:hAnsi="Angsana New"/>
          <w:b/>
          <w:bCs/>
          <w:sz w:val="30"/>
          <w:szCs w:val="30"/>
        </w:rPr>
        <w:t>1</w:t>
      </w:r>
      <w:r w:rsidR="00D245CE" w:rsidRPr="00254A81">
        <w:rPr>
          <w:rFonts w:ascii="Angsana New" w:hAnsi="Angsana New"/>
          <w:b/>
          <w:bCs/>
          <w:sz w:val="30"/>
          <w:szCs w:val="30"/>
        </w:rPr>
        <w:tab/>
      </w:r>
      <w:r w:rsidR="00D245CE" w:rsidRPr="00254A81">
        <w:rPr>
          <w:rFonts w:ascii="Angsana New" w:hAnsi="Angsana New"/>
          <w:b/>
          <w:bCs/>
          <w:sz w:val="30"/>
          <w:szCs w:val="30"/>
          <w:cs/>
          <w:lang w:val="th-TH"/>
        </w:rPr>
        <w:t>เงินปันผล</w:t>
      </w:r>
    </w:p>
    <w:p w14:paraId="6F9903D5" w14:textId="77777777" w:rsidR="00956E42" w:rsidRPr="005126E3" w:rsidRDefault="00956E42" w:rsidP="00ED5915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5C34F29F" w14:textId="583750A4" w:rsidR="00B1247C" w:rsidRPr="00B1247C" w:rsidRDefault="00733E1D" w:rsidP="00B12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ราย</w:t>
      </w:r>
      <w:r w:rsidRPr="00733E1D">
        <w:rPr>
          <w:rFonts w:ascii="Angsana New" w:hAnsi="Angsana New"/>
          <w:sz w:val="30"/>
          <w:szCs w:val="30"/>
          <w:cs/>
        </w:rPr>
        <w:t xml:space="preserve">ละเอียดเงินปันผลในระหว่างปี </w:t>
      </w:r>
      <w:r w:rsidR="00450DDE">
        <w:rPr>
          <w:rFonts w:ascii="Angsana New" w:hAnsi="Angsana New"/>
          <w:sz w:val="30"/>
          <w:szCs w:val="30"/>
        </w:rPr>
        <w:t>2565</w:t>
      </w:r>
      <w:r w:rsidR="00450DDE" w:rsidRPr="00733E1D">
        <w:rPr>
          <w:rFonts w:ascii="Angsana New" w:hAnsi="Angsana New"/>
          <w:sz w:val="30"/>
          <w:szCs w:val="30"/>
          <w:cs/>
        </w:rPr>
        <w:t xml:space="preserve"> </w:t>
      </w:r>
      <w:r w:rsidRPr="00733E1D">
        <w:rPr>
          <w:rFonts w:ascii="Angsana New" w:hAnsi="Angsana New"/>
          <w:sz w:val="30"/>
          <w:szCs w:val="30"/>
          <w:cs/>
        </w:rPr>
        <w:t xml:space="preserve">และ </w:t>
      </w:r>
      <w:r w:rsidR="00450DDE">
        <w:rPr>
          <w:rFonts w:ascii="Angsana New" w:hAnsi="Angsana New"/>
          <w:sz w:val="30"/>
          <w:szCs w:val="30"/>
        </w:rPr>
        <w:t>2564</w:t>
      </w:r>
      <w:r w:rsidR="00450DDE" w:rsidRPr="00733E1D">
        <w:rPr>
          <w:rFonts w:ascii="Angsana New" w:hAnsi="Angsana New"/>
          <w:sz w:val="30"/>
          <w:szCs w:val="30"/>
          <w:cs/>
        </w:rPr>
        <w:t xml:space="preserve"> </w:t>
      </w:r>
      <w:r w:rsidRPr="00733E1D">
        <w:rPr>
          <w:rFonts w:ascii="Angsana New" w:hAnsi="Angsana New"/>
          <w:sz w:val="30"/>
          <w:szCs w:val="30"/>
          <w:cs/>
        </w:rPr>
        <w:t>มีดังนี้</w:t>
      </w:r>
    </w:p>
    <w:p w14:paraId="764C9B7E" w14:textId="77777777" w:rsidR="00B1247C" w:rsidRPr="005126E3" w:rsidRDefault="00B1247C" w:rsidP="00B12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216" w:type="dxa"/>
        <w:tblInd w:w="450" w:type="dxa"/>
        <w:tblLook w:val="04A0" w:firstRow="1" w:lastRow="0" w:firstColumn="1" w:lastColumn="0" w:noHBand="0" w:noVBand="1"/>
      </w:tblPr>
      <w:tblGrid>
        <w:gridCol w:w="3078"/>
        <w:gridCol w:w="1620"/>
        <w:gridCol w:w="1710"/>
        <w:gridCol w:w="1278"/>
        <w:gridCol w:w="236"/>
        <w:gridCol w:w="1294"/>
      </w:tblGrid>
      <w:tr w:rsidR="00BA41F7" w:rsidRPr="00BA41F7" w14:paraId="6E61C6BD" w14:textId="77777777" w:rsidTr="00BA41F7">
        <w:tc>
          <w:tcPr>
            <w:tcW w:w="3078" w:type="dxa"/>
            <w:shd w:val="clear" w:color="auto" w:fill="auto"/>
            <w:vAlign w:val="bottom"/>
          </w:tcPr>
          <w:p w14:paraId="73F639E4" w14:textId="77777777" w:rsidR="00B1247C" w:rsidRPr="00BA41F7" w:rsidRDefault="00B1247C" w:rsidP="001B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817C941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41F7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3908BF8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41F7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6B567C43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41F7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FEA0801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41F7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0041FD56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EA0802A" w14:textId="77777777" w:rsidR="00B1247C" w:rsidRPr="00BA41F7" w:rsidDel="00D43E7A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41F7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BA41F7" w:rsidRPr="00BA41F7" w14:paraId="55DA1A7E" w14:textId="77777777" w:rsidTr="00BA41F7">
        <w:tc>
          <w:tcPr>
            <w:tcW w:w="3078" w:type="dxa"/>
            <w:shd w:val="clear" w:color="auto" w:fill="auto"/>
          </w:tcPr>
          <w:p w14:paraId="38123613" w14:textId="77777777" w:rsidR="00B1247C" w:rsidRPr="00BA41F7" w:rsidRDefault="00B1247C" w:rsidP="001B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DB142A8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456F303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16B5749D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A41F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4A475931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2E358272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A41F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A41F7" w:rsidRPr="00BA41F7" w14:paraId="6F9346FA" w14:textId="77777777" w:rsidTr="00BA41F7">
        <w:tc>
          <w:tcPr>
            <w:tcW w:w="3078" w:type="dxa"/>
            <w:shd w:val="clear" w:color="auto" w:fill="auto"/>
          </w:tcPr>
          <w:p w14:paraId="2B372DC4" w14:textId="1078F883" w:rsidR="00B1247C" w:rsidRPr="00BA41F7" w:rsidRDefault="00B1247C" w:rsidP="001B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A41F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="00450DDE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402099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7EE37172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68419EC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44E36826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1F458E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1BC4AED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41F7" w:rsidRPr="00BA41F7" w14:paraId="47037959" w14:textId="77777777" w:rsidTr="00BA41F7">
        <w:tc>
          <w:tcPr>
            <w:tcW w:w="3078" w:type="dxa"/>
            <w:shd w:val="clear" w:color="auto" w:fill="auto"/>
          </w:tcPr>
          <w:p w14:paraId="0016DFB5" w14:textId="77777777" w:rsidR="00B1247C" w:rsidRPr="00BA41F7" w:rsidRDefault="00B1247C" w:rsidP="001B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A41F7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shd w:val="clear" w:color="auto" w:fill="auto"/>
          </w:tcPr>
          <w:p w14:paraId="0890D20A" w14:textId="3C55D076" w:rsidR="00B1247C" w:rsidRPr="00E174E4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4E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174E4">
              <w:rPr>
                <w:rFonts w:ascii="Angsana New" w:hAnsi="Angsana New"/>
                <w:sz w:val="30"/>
                <w:szCs w:val="30"/>
                <w:cs/>
              </w:rPr>
              <w:t xml:space="preserve">กรกฎาคม </w:t>
            </w:r>
            <w:r w:rsidR="00450DDE" w:rsidRPr="00E174E4">
              <w:rPr>
                <w:rFonts w:ascii="Angsana New" w:hAnsi="Angsana New"/>
                <w:sz w:val="30"/>
                <w:szCs w:val="30"/>
              </w:rPr>
              <w:t>256</w:t>
            </w:r>
            <w:r w:rsidR="00450DD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10" w:type="dxa"/>
            <w:shd w:val="clear" w:color="auto" w:fill="auto"/>
          </w:tcPr>
          <w:p w14:paraId="36D66E5A" w14:textId="65C77BCA" w:rsidR="00B1247C" w:rsidRPr="00E174E4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4E4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="00450DDE" w:rsidRPr="00E174E4">
              <w:rPr>
                <w:rFonts w:ascii="Angsana New" w:hAnsi="Angsana New"/>
                <w:sz w:val="30"/>
                <w:szCs w:val="30"/>
              </w:rPr>
              <w:t>256</w:t>
            </w:r>
            <w:r w:rsidR="00450DD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433FA" w14:textId="30E4D784" w:rsidR="00B1247C" w:rsidRPr="00BA41F7" w:rsidRDefault="00436232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5AD7CF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5FFCE" w14:textId="562CA257" w:rsidR="00B1247C" w:rsidRPr="00BA41F7" w:rsidRDefault="00436232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240</w:t>
            </w:r>
          </w:p>
        </w:tc>
      </w:tr>
      <w:tr w:rsidR="00BA41F7" w:rsidRPr="00BA41F7" w14:paraId="682DBAB7" w14:textId="77777777" w:rsidTr="00BA41F7">
        <w:tc>
          <w:tcPr>
            <w:tcW w:w="3078" w:type="dxa"/>
            <w:shd w:val="clear" w:color="auto" w:fill="auto"/>
          </w:tcPr>
          <w:p w14:paraId="6B531A4E" w14:textId="77777777" w:rsidR="00B1247C" w:rsidRPr="00BA41F7" w:rsidRDefault="00B1247C" w:rsidP="001B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E250D68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E803E5A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14:paraId="38E4C801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BD9A8E1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28308366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3EC5" w:rsidRPr="00BA41F7" w14:paraId="5B3A8658" w14:textId="77777777" w:rsidTr="00BA41F7">
        <w:tc>
          <w:tcPr>
            <w:tcW w:w="3078" w:type="dxa"/>
            <w:shd w:val="clear" w:color="auto" w:fill="auto"/>
          </w:tcPr>
          <w:p w14:paraId="3D60F671" w14:textId="080BFC06" w:rsidR="00C73EC5" w:rsidRPr="00BA41F7" w:rsidRDefault="00C73EC5" w:rsidP="00C7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A41F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="00450DDE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402099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4BDB1F79" w14:textId="77777777" w:rsidR="00C73EC5" w:rsidRPr="00BA41F7" w:rsidRDefault="00C73EC5" w:rsidP="00C7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053374E" w14:textId="77777777" w:rsidR="00C73EC5" w:rsidRPr="00BA41F7" w:rsidRDefault="00C73EC5" w:rsidP="00C7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37D76B8" w14:textId="77777777" w:rsidR="00C73EC5" w:rsidRPr="00BA41F7" w:rsidRDefault="00C73EC5" w:rsidP="00C7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4019FA" w14:textId="77777777" w:rsidR="00C73EC5" w:rsidRPr="00BA41F7" w:rsidRDefault="00C73EC5" w:rsidP="00C7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931814F" w14:textId="77777777" w:rsidR="00C73EC5" w:rsidRPr="00BA41F7" w:rsidRDefault="00C73EC5" w:rsidP="00C7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0DDE" w:rsidRPr="00BA41F7" w14:paraId="272B5E7B" w14:textId="77777777" w:rsidTr="00BA41F7">
        <w:tc>
          <w:tcPr>
            <w:tcW w:w="3078" w:type="dxa"/>
            <w:shd w:val="clear" w:color="auto" w:fill="auto"/>
          </w:tcPr>
          <w:p w14:paraId="6F40C538" w14:textId="77777777" w:rsidR="00450DDE" w:rsidRPr="00BA41F7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A41F7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shd w:val="clear" w:color="auto" w:fill="auto"/>
          </w:tcPr>
          <w:p w14:paraId="22DADAB9" w14:textId="5DE7242C" w:rsidR="00450DDE" w:rsidRPr="00BA41F7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4E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174E4">
              <w:rPr>
                <w:rFonts w:ascii="Angsana New" w:hAnsi="Angsana New"/>
                <w:sz w:val="30"/>
                <w:szCs w:val="30"/>
                <w:cs/>
              </w:rPr>
              <w:t xml:space="preserve">กรกฎาคม </w:t>
            </w:r>
            <w:r w:rsidRPr="00E174E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  <w:shd w:val="clear" w:color="auto" w:fill="auto"/>
          </w:tcPr>
          <w:p w14:paraId="4105BBE8" w14:textId="1170718D" w:rsidR="00450DDE" w:rsidRPr="00BA41F7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4E4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E174E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067ED0" w14:textId="21C0DD34" w:rsidR="00450DDE" w:rsidRPr="00BA41F7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3BA8A2" w14:textId="77777777" w:rsidR="00450DDE" w:rsidRPr="00BA41F7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C13C1A" w14:textId="7EF2E975" w:rsidR="00450DDE" w:rsidRPr="00BA41F7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360</w:t>
            </w:r>
          </w:p>
        </w:tc>
      </w:tr>
    </w:tbl>
    <w:p w14:paraId="45D44E87" w14:textId="2D3FF7AE" w:rsidR="009C35E6" w:rsidRPr="005126E3" w:rsidRDefault="009C35E6" w:rsidP="00ED5915">
      <w:pPr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70E0BADB" w14:textId="77777777" w:rsidR="003F32DC" w:rsidRPr="00254A81" w:rsidRDefault="003F32DC" w:rsidP="003F3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254A81">
        <w:rPr>
          <w:rFonts w:ascii="Angsana New" w:hAnsi="Angsana New"/>
          <w:b/>
          <w:bCs/>
          <w:sz w:val="30"/>
          <w:szCs w:val="30"/>
        </w:rPr>
        <w:t>2</w:t>
      </w:r>
      <w:r>
        <w:rPr>
          <w:rFonts w:ascii="Angsana New" w:hAnsi="Angsana New"/>
          <w:b/>
          <w:bCs/>
          <w:sz w:val="30"/>
          <w:szCs w:val="30"/>
        </w:rPr>
        <w:t>2</w:t>
      </w:r>
      <w:r w:rsidRPr="00254A81">
        <w:rPr>
          <w:rFonts w:ascii="Angsana New" w:hAnsi="Angsana New"/>
          <w:b/>
          <w:bCs/>
          <w:sz w:val="30"/>
          <w:szCs w:val="30"/>
        </w:rPr>
        <w:tab/>
      </w:r>
      <w:r w:rsidRPr="00254A81">
        <w:rPr>
          <w:rFonts w:ascii="Angsana New" w:hAnsi="Angsana New"/>
          <w:b/>
          <w:bCs/>
          <w:sz w:val="30"/>
          <w:szCs w:val="30"/>
          <w:cs/>
          <w:lang w:val="th-TH"/>
        </w:rPr>
        <w:t>เ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ครื่องมือทางการเงิน</w:t>
      </w:r>
    </w:p>
    <w:p w14:paraId="786D47A9" w14:textId="77777777" w:rsidR="003F32DC" w:rsidRPr="005126E3" w:rsidRDefault="003F32DC" w:rsidP="003F32DC">
      <w:pPr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13631203" w14:textId="77777777" w:rsidR="003F32DC" w:rsidRPr="005126E3" w:rsidRDefault="003F32DC" w:rsidP="003F32DC">
      <w:pPr>
        <w:pStyle w:val="ListParagraph"/>
        <w:numPr>
          <w:ilvl w:val="0"/>
          <w:numId w:val="29"/>
        </w:numPr>
        <w:tabs>
          <w:tab w:val="clear" w:pos="454"/>
          <w:tab w:val="clear" w:pos="680"/>
          <w:tab w:val="left" w:pos="990"/>
        </w:tabs>
        <w:ind w:left="1260" w:hanging="720"/>
        <w:rPr>
          <w:rFonts w:asciiTheme="majorBidi" w:hAnsiTheme="majorBidi" w:cstheme="majorBidi"/>
          <w:sz w:val="30"/>
          <w:szCs w:val="30"/>
        </w:rPr>
      </w:pPr>
      <w:r w:rsidRPr="005126E3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5126E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3AAA6652" w14:textId="76EED2D1" w:rsidR="003F32DC" w:rsidRDefault="003F32DC" w:rsidP="003F32DC">
      <w:pPr>
        <w:pStyle w:val="ListParagraph"/>
        <w:tabs>
          <w:tab w:val="clear" w:pos="68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37798E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8D7162F" w14:textId="77777777" w:rsidR="0037798E" w:rsidRDefault="0037798E" w:rsidP="0037798E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360" w:right="-45" w:hanging="360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sectPr w:rsidR="0037798E" w:rsidSect="00565946">
          <w:head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386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140"/>
        <w:gridCol w:w="810"/>
        <w:gridCol w:w="1255"/>
        <w:gridCol w:w="241"/>
        <w:gridCol w:w="1384"/>
        <w:gridCol w:w="236"/>
        <w:gridCol w:w="1024"/>
        <w:gridCol w:w="236"/>
        <w:gridCol w:w="1204"/>
        <w:gridCol w:w="236"/>
        <w:gridCol w:w="934"/>
        <w:gridCol w:w="236"/>
        <w:gridCol w:w="754"/>
        <w:gridCol w:w="243"/>
        <w:gridCol w:w="927"/>
      </w:tblGrid>
      <w:tr w:rsidR="0037798E" w:rsidRPr="00BB3056" w14:paraId="55DA1090" w14:textId="77777777" w:rsidTr="00101A16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3721E8DC" w14:textId="77777777" w:rsidR="0037798E" w:rsidRPr="00BB3056" w:rsidRDefault="0037798E" w:rsidP="00BE0B29">
            <w:pPr>
              <w:spacing w:line="380" w:lineRule="atLeast"/>
              <w:ind w:left="281" w:hanging="2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AEF2454" w14:textId="77777777" w:rsidR="0037798E" w:rsidRPr="00BB3056" w:rsidRDefault="0037798E" w:rsidP="00BE0B29">
            <w:pPr>
              <w:spacing w:line="380" w:lineRule="atLeast"/>
              <w:ind w:left="281" w:hanging="2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10" w:type="dxa"/>
            <w:gridSpan w:val="13"/>
          </w:tcPr>
          <w:p w14:paraId="33516D47" w14:textId="77777777" w:rsidR="0037798E" w:rsidRPr="00BB3056" w:rsidRDefault="0037798E" w:rsidP="00733E1D">
            <w:pPr>
              <w:spacing w:line="320" w:lineRule="atLeast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7798E" w:rsidRPr="00BB3056" w14:paraId="291C118E" w14:textId="77777777" w:rsidTr="00BD66A4">
        <w:trPr>
          <w:trHeight w:hRule="exact" w:val="374"/>
        </w:trPr>
        <w:tc>
          <w:tcPr>
            <w:tcW w:w="4140" w:type="dxa"/>
            <w:shd w:val="clear" w:color="auto" w:fill="auto"/>
          </w:tcPr>
          <w:p w14:paraId="29BA4100" w14:textId="77777777" w:rsidR="0037798E" w:rsidRPr="00BB3056" w:rsidRDefault="0037798E" w:rsidP="00BE0B29">
            <w:pPr>
              <w:spacing w:line="380" w:lineRule="atLeast"/>
              <w:ind w:left="281" w:hanging="2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95C6AEC" w14:textId="77777777" w:rsidR="0037798E" w:rsidRPr="00BB3056" w:rsidRDefault="0037798E" w:rsidP="00BE0B29">
            <w:pPr>
              <w:spacing w:line="380" w:lineRule="atLeast"/>
              <w:ind w:left="281" w:hanging="2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tcBorders>
              <w:bottom w:val="single" w:sz="4" w:space="0" w:color="auto"/>
            </w:tcBorders>
          </w:tcPr>
          <w:p w14:paraId="197EDC58" w14:textId="77777777" w:rsidR="0037798E" w:rsidRPr="00BB3056" w:rsidRDefault="0037798E" w:rsidP="00733E1D">
            <w:pPr>
              <w:spacing w:line="320" w:lineRule="atLeast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32D7D211" w14:textId="77777777" w:rsidR="0037798E" w:rsidRPr="00BB3056" w:rsidRDefault="0037798E" w:rsidP="00733E1D">
            <w:pPr>
              <w:spacing w:line="320" w:lineRule="atLeast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4" w:type="dxa"/>
            <w:gridSpan w:val="5"/>
          </w:tcPr>
          <w:p w14:paraId="1CA2B590" w14:textId="77777777" w:rsidR="0037798E" w:rsidRPr="00BB3056" w:rsidRDefault="0037798E" w:rsidP="00733E1D">
            <w:pPr>
              <w:spacing w:line="320" w:lineRule="atLeast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7798E" w:rsidRPr="00BB3056" w14:paraId="6F791B27" w14:textId="77777777" w:rsidTr="00ED0A7A">
        <w:trPr>
          <w:trHeight w:val="991"/>
        </w:trPr>
        <w:tc>
          <w:tcPr>
            <w:tcW w:w="4140" w:type="dxa"/>
            <w:shd w:val="clear" w:color="auto" w:fill="auto"/>
            <w:vAlign w:val="bottom"/>
          </w:tcPr>
          <w:p w14:paraId="34DA4FED" w14:textId="531EF7BA" w:rsidR="0037798E" w:rsidRPr="00BB3056" w:rsidRDefault="0037798E" w:rsidP="00BE0B29">
            <w:pPr>
              <w:spacing w:line="240" w:lineRule="auto"/>
              <w:ind w:left="-19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638FAAF" w14:textId="77777777" w:rsidR="0037798E" w:rsidRPr="00BB3056" w:rsidRDefault="0037798E" w:rsidP="00733E1D">
            <w:pPr>
              <w:pStyle w:val="acctfourfigures"/>
              <w:tabs>
                <w:tab w:val="clear" w:pos="765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42F5DF45" w14:textId="77777777" w:rsidR="0037798E" w:rsidRPr="00BB3056" w:rsidRDefault="0037798E" w:rsidP="0020326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6D832FC8" w14:textId="77777777" w:rsidR="0037798E" w:rsidRPr="00BB3056" w:rsidRDefault="0037798E" w:rsidP="0020326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D0411" w14:textId="77777777" w:rsidR="0037798E" w:rsidRPr="00BB3056" w:rsidRDefault="0037798E" w:rsidP="00733E1D">
            <w:pPr>
              <w:pStyle w:val="acctfourfigures"/>
              <w:tabs>
                <w:tab w:val="clear" w:pos="765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1D61E" w14:textId="77777777" w:rsidR="0037798E" w:rsidRPr="00BB3056" w:rsidRDefault="0037798E" w:rsidP="00733E1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023D9" w14:textId="77777777" w:rsidR="0037798E" w:rsidRPr="00BB3056" w:rsidRDefault="0037798E" w:rsidP="00733E1D">
            <w:pPr>
              <w:pStyle w:val="acctfourfigures"/>
              <w:tabs>
                <w:tab w:val="clear" w:pos="765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</w:tcPr>
          <w:p w14:paraId="050C2BB4" w14:textId="77777777" w:rsidR="0037798E" w:rsidRPr="00BB3056" w:rsidRDefault="0037798E" w:rsidP="00733E1D">
            <w:pPr>
              <w:pStyle w:val="acctfourfigures"/>
              <w:tabs>
                <w:tab w:val="clear" w:pos="765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3EF55336" w14:textId="77777777" w:rsidR="0037798E" w:rsidRPr="00BB3056" w:rsidRDefault="0037798E" w:rsidP="00733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48608A5" w14:textId="77777777" w:rsidR="0037798E" w:rsidRPr="00BB3056" w:rsidRDefault="0037798E" w:rsidP="00733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05068D78" w14:textId="77777777" w:rsidR="0037798E" w:rsidRPr="00BB3056" w:rsidRDefault="0037798E" w:rsidP="00733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76DDACE" w14:textId="77777777" w:rsidR="0037798E" w:rsidRPr="00BB3056" w:rsidRDefault="0037798E" w:rsidP="0020326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14:paraId="7C700319" w14:textId="77777777" w:rsidR="0037798E" w:rsidRPr="00BB3056" w:rsidRDefault="0037798E" w:rsidP="0020326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B305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7033D65B" w14:textId="77777777" w:rsidR="0037798E" w:rsidRPr="00BB3056" w:rsidRDefault="0037798E" w:rsidP="00BE0B29">
            <w:pPr>
              <w:spacing w:line="240" w:lineRule="auto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36011" w14:textId="77777777" w:rsidR="0037798E" w:rsidRPr="00BB3056" w:rsidRDefault="0037798E" w:rsidP="00733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33E1D" w:rsidRPr="00BB3056" w14:paraId="32867507" w14:textId="77777777" w:rsidTr="00ED0A7A">
        <w:trPr>
          <w:trHeight w:hRule="exact" w:val="403"/>
        </w:trPr>
        <w:tc>
          <w:tcPr>
            <w:tcW w:w="4140" w:type="dxa"/>
            <w:shd w:val="clear" w:color="auto" w:fill="auto"/>
          </w:tcPr>
          <w:p w14:paraId="1413A31A" w14:textId="77777777" w:rsidR="00733E1D" w:rsidRPr="00BB3056" w:rsidRDefault="00733E1D" w:rsidP="00BE0B29">
            <w:pPr>
              <w:spacing w:line="380" w:lineRule="exact"/>
              <w:ind w:left="281" w:hanging="28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064E0B4" w14:textId="77777777" w:rsidR="00733E1D" w:rsidRPr="00BB3056" w:rsidRDefault="00733E1D" w:rsidP="00733E1D">
            <w:pPr>
              <w:spacing w:line="380" w:lineRule="exact"/>
              <w:ind w:left="281" w:hanging="2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10" w:type="dxa"/>
            <w:gridSpan w:val="13"/>
          </w:tcPr>
          <w:p w14:paraId="7CDFD8A0" w14:textId="77777777" w:rsidR="00733E1D" w:rsidRPr="00BB3056" w:rsidRDefault="00733E1D" w:rsidP="00733E1D">
            <w:pPr>
              <w:spacing w:line="380" w:lineRule="exact"/>
              <w:ind w:left="281" w:hanging="2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0AC2" w:rsidRPr="00BB3056" w14:paraId="429818C9" w14:textId="77777777" w:rsidTr="00ED0A7A">
        <w:trPr>
          <w:trHeight w:hRule="exact" w:val="403"/>
        </w:trPr>
        <w:tc>
          <w:tcPr>
            <w:tcW w:w="4140" w:type="dxa"/>
            <w:shd w:val="clear" w:color="auto" w:fill="auto"/>
          </w:tcPr>
          <w:p w14:paraId="2A5BA3D0" w14:textId="66127515" w:rsidR="00F60AC2" w:rsidRPr="00BB3056" w:rsidRDefault="00F60AC2" w:rsidP="00BE0B2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810" w:type="dxa"/>
          </w:tcPr>
          <w:p w14:paraId="18A82759" w14:textId="77777777" w:rsidR="00F60AC2" w:rsidRPr="00BB3056" w:rsidRDefault="00F60AC2" w:rsidP="00733E1D">
            <w:pPr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</w:tcPr>
          <w:p w14:paraId="05FA516F" w14:textId="77777777" w:rsidR="00F60AC2" w:rsidRPr="00BB3056" w:rsidRDefault="00F60AC2" w:rsidP="00BE0B2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6F12C977" w14:textId="77777777" w:rsidR="00F60AC2" w:rsidRPr="00BB3056" w:rsidRDefault="00F60AC2" w:rsidP="00BE0B2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3EC7D8A3" w14:textId="77777777" w:rsidR="00F60AC2" w:rsidRPr="00BB3056" w:rsidRDefault="00F60AC2" w:rsidP="00BE0B2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3CEA92E" w14:textId="77777777" w:rsidR="00F60AC2" w:rsidRPr="00BB3056" w:rsidRDefault="00F60AC2" w:rsidP="00BE0B2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A3CF385" w14:textId="77777777" w:rsidR="00F60AC2" w:rsidRPr="00BB3056" w:rsidRDefault="00F60AC2" w:rsidP="00BE0B2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F571CCC" w14:textId="77777777" w:rsidR="00F60AC2" w:rsidRPr="00BB3056" w:rsidRDefault="00F60AC2" w:rsidP="00BE0B2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1BF86BBE" w14:textId="77777777" w:rsidR="00F60AC2" w:rsidRPr="00BB3056" w:rsidRDefault="00F60AC2" w:rsidP="00BE0B2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4A2341" w14:textId="77777777" w:rsidR="00F60AC2" w:rsidRPr="00BB3056" w:rsidRDefault="00F60AC2" w:rsidP="00BE0B2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4B37362D" w14:textId="77777777" w:rsidR="00F60AC2" w:rsidRPr="00BB3056" w:rsidRDefault="00F60AC2" w:rsidP="00BE0B2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02633B7" w14:textId="77777777" w:rsidR="00F60AC2" w:rsidRPr="00BB3056" w:rsidRDefault="00F60AC2" w:rsidP="00BE0B2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</w:tcPr>
          <w:p w14:paraId="749AC560" w14:textId="77777777" w:rsidR="00F60AC2" w:rsidRPr="00BB3056" w:rsidRDefault="00F60AC2" w:rsidP="00BE0B2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092E22B" w14:textId="77777777" w:rsidR="00F60AC2" w:rsidRPr="00BB3056" w:rsidRDefault="00F60AC2" w:rsidP="00BE0B2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DFB73D9" w14:textId="77777777" w:rsidR="00F60AC2" w:rsidRPr="00BB3056" w:rsidRDefault="00F60AC2" w:rsidP="00BE0B2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798E" w:rsidRPr="00BB3056" w14:paraId="26F5298F" w14:textId="77777777" w:rsidTr="00ED0A7A">
        <w:trPr>
          <w:trHeight w:hRule="exact" w:val="403"/>
        </w:trPr>
        <w:tc>
          <w:tcPr>
            <w:tcW w:w="4140" w:type="dxa"/>
            <w:shd w:val="clear" w:color="auto" w:fill="auto"/>
          </w:tcPr>
          <w:p w14:paraId="6B444D9B" w14:textId="77777777" w:rsidR="0037798E" w:rsidRPr="00BB3056" w:rsidRDefault="0037798E" w:rsidP="00BE0B2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366218C3" w14:textId="77777777" w:rsidR="0037798E" w:rsidRPr="00BB3056" w:rsidRDefault="0037798E" w:rsidP="00733E1D">
            <w:pPr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</w:tcPr>
          <w:p w14:paraId="6C5CC894" w14:textId="77777777" w:rsidR="0037798E" w:rsidRPr="00BB3056" w:rsidRDefault="0037798E" w:rsidP="00BE0B2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3E87CA81" w14:textId="77777777" w:rsidR="0037798E" w:rsidRPr="00BB3056" w:rsidRDefault="0037798E" w:rsidP="00BE0B2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7A7090B3" w14:textId="77777777" w:rsidR="0037798E" w:rsidRPr="00BB3056" w:rsidRDefault="0037798E" w:rsidP="00BE0B2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6C1B10" w14:textId="77777777" w:rsidR="0037798E" w:rsidRPr="00BB3056" w:rsidRDefault="0037798E" w:rsidP="00BE0B2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D570E5B" w14:textId="77777777" w:rsidR="0037798E" w:rsidRPr="00BB3056" w:rsidRDefault="0037798E" w:rsidP="00BE0B2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FCE6EDB" w14:textId="77777777" w:rsidR="0037798E" w:rsidRPr="00BB3056" w:rsidRDefault="0037798E" w:rsidP="00BE0B2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0D7FB170" w14:textId="77777777" w:rsidR="0037798E" w:rsidRPr="00BB3056" w:rsidRDefault="0037798E" w:rsidP="00BE0B2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6C6BC0C" w14:textId="77777777" w:rsidR="0037798E" w:rsidRPr="00BB3056" w:rsidRDefault="0037798E" w:rsidP="00BE0B2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41291890" w14:textId="77777777" w:rsidR="0037798E" w:rsidRPr="00BB3056" w:rsidRDefault="0037798E" w:rsidP="00BE0B2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0A01E0F" w14:textId="77777777" w:rsidR="0037798E" w:rsidRPr="00BB3056" w:rsidRDefault="0037798E" w:rsidP="00BE0B2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</w:tcPr>
          <w:p w14:paraId="79AE05CE" w14:textId="77777777" w:rsidR="0037798E" w:rsidRPr="00BB3056" w:rsidRDefault="0037798E" w:rsidP="00BE0B2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2421A04E" w14:textId="77777777" w:rsidR="0037798E" w:rsidRPr="00BB3056" w:rsidRDefault="0037798E" w:rsidP="00BE0B2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390F9C8A" w14:textId="77777777" w:rsidR="0037798E" w:rsidRPr="00BB3056" w:rsidRDefault="0037798E" w:rsidP="00BE0B2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36232" w:rsidRPr="00BB3056" w14:paraId="79D75CC8" w14:textId="77777777" w:rsidTr="00ED0A7A">
        <w:trPr>
          <w:trHeight w:hRule="exact" w:val="403"/>
        </w:trPr>
        <w:tc>
          <w:tcPr>
            <w:tcW w:w="4140" w:type="dxa"/>
            <w:shd w:val="clear" w:color="auto" w:fill="auto"/>
            <w:vAlign w:val="bottom"/>
          </w:tcPr>
          <w:p w14:paraId="7E4F1018" w14:textId="77777777" w:rsidR="00436232" w:rsidRPr="00BB3056" w:rsidRDefault="00436232" w:rsidP="00436232">
            <w:pPr>
              <w:spacing w:line="380" w:lineRule="exact"/>
              <w:ind w:left="160" w:right="-9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10CF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810" w:type="dxa"/>
            <w:vAlign w:val="bottom"/>
          </w:tcPr>
          <w:p w14:paraId="3A295B6F" w14:textId="13A5173A" w:rsidR="00436232" w:rsidRPr="00BB3056" w:rsidRDefault="00436232" w:rsidP="00436232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255" w:type="dxa"/>
            <w:vAlign w:val="bottom"/>
          </w:tcPr>
          <w:p w14:paraId="5FA58EC2" w14:textId="3F78C9A9" w:rsidR="00436232" w:rsidRPr="00BB3056" w:rsidRDefault="00436232" w:rsidP="00436232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6D6295B8" w14:textId="77777777" w:rsidR="00436232" w:rsidRPr="00BB3056" w:rsidRDefault="00436232" w:rsidP="00436232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A16AD99" w14:textId="17DD3E13" w:rsidR="00436232" w:rsidRPr="00BB3056" w:rsidRDefault="00436232" w:rsidP="00436232">
            <w:pPr>
              <w:pStyle w:val="acctfourfigures"/>
              <w:tabs>
                <w:tab w:val="clear" w:pos="765"/>
                <w:tab w:val="decimal" w:pos="1084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100,405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0ECD3A" w14:textId="77777777" w:rsidR="00436232" w:rsidRPr="00BB3056" w:rsidRDefault="00436232" w:rsidP="00436232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9E413A4" w14:textId="1DA3250A" w:rsidR="00436232" w:rsidRPr="00BB3056" w:rsidRDefault="00436232" w:rsidP="00436232">
            <w:pPr>
              <w:pStyle w:val="acctfourfigures"/>
              <w:tabs>
                <w:tab w:val="clear" w:pos="765"/>
                <w:tab w:val="decimal" w:pos="53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DD27829" w14:textId="77777777" w:rsidR="00436232" w:rsidRPr="00BB3056" w:rsidRDefault="00436232" w:rsidP="00436232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E5880DB" w14:textId="16D0A4B6" w:rsidR="00436232" w:rsidRPr="00BB3056" w:rsidRDefault="00436232" w:rsidP="00436232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100,405</w:t>
            </w:r>
          </w:p>
        </w:tc>
        <w:tc>
          <w:tcPr>
            <w:tcW w:w="236" w:type="dxa"/>
            <w:vAlign w:val="bottom"/>
          </w:tcPr>
          <w:p w14:paraId="345421BC" w14:textId="77777777" w:rsidR="00436232" w:rsidRPr="00BB3056" w:rsidRDefault="00436232" w:rsidP="00436232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A9EEA6A" w14:textId="5D4B96CF" w:rsidR="00436232" w:rsidRPr="00BB3056" w:rsidRDefault="00436232" w:rsidP="00436232">
            <w:pPr>
              <w:pStyle w:val="acctfourfigures"/>
              <w:tabs>
                <w:tab w:val="clear" w:pos="765"/>
                <w:tab w:val="decimal" w:pos="47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D939210" w14:textId="77777777" w:rsidR="00436232" w:rsidRPr="00BB3056" w:rsidRDefault="00436232" w:rsidP="00436232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vAlign w:val="bottom"/>
          </w:tcPr>
          <w:p w14:paraId="01575A71" w14:textId="37E561FC" w:rsidR="00436232" w:rsidRPr="00BB3056" w:rsidRDefault="00436232" w:rsidP="00436232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100,405</w:t>
            </w:r>
          </w:p>
        </w:tc>
        <w:tc>
          <w:tcPr>
            <w:tcW w:w="243" w:type="dxa"/>
            <w:vAlign w:val="bottom"/>
          </w:tcPr>
          <w:p w14:paraId="0F354060" w14:textId="77777777" w:rsidR="00436232" w:rsidRPr="00BB3056" w:rsidRDefault="00436232" w:rsidP="00436232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8F35382" w14:textId="75ECD1C4" w:rsidR="00436232" w:rsidRPr="00BB3056" w:rsidRDefault="00436232" w:rsidP="00436232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100,405</w:t>
            </w:r>
          </w:p>
        </w:tc>
      </w:tr>
      <w:tr w:rsidR="00436232" w:rsidRPr="00BB3056" w14:paraId="68C81AE3" w14:textId="77777777" w:rsidTr="00ED0A7A">
        <w:trPr>
          <w:trHeight w:hRule="exact" w:val="403"/>
        </w:trPr>
        <w:tc>
          <w:tcPr>
            <w:tcW w:w="4140" w:type="dxa"/>
            <w:shd w:val="clear" w:color="auto" w:fill="auto"/>
            <w:vAlign w:val="bottom"/>
          </w:tcPr>
          <w:p w14:paraId="36C4FB7B" w14:textId="77777777" w:rsidR="00436232" w:rsidRPr="00BB3056" w:rsidRDefault="00436232" w:rsidP="00436232">
            <w:pPr>
              <w:spacing w:line="380" w:lineRule="exact"/>
              <w:ind w:left="336" w:right="-90" w:hanging="18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3DF072E1" w14:textId="77777777" w:rsidR="00436232" w:rsidRPr="00BB3056" w:rsidRDefault="00436232" w:rsidP="00436232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vAlign w:val="bottom"/>
          </w:tcPr>
          <w:p w14:paraId="4C73E95F" w14:textId="77777777" w:rsidR="00436232" w:rsidRPr="00BB3056" w:rsidRDefault="00436232" w:rsidP="00436232">
            <w:pPr>
              <w:pStyle w:val="acctfourfigures"/>
              <w:tabs>
                <w:tab w:val="clear" w:pos="765"/>
                <w:tab w:val="decimal" w:pos="677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15CCADDE" w14:textId="77777777" w:rsidR="00436232" w:rsidRPr="00BB3056" w:rsidRDefault="00436232" w:rsidP="00436232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836D4A5" w14:textId="77777777" w:rsidR="00436232" w:rsidRPr="00BB3056" w:rsidRDefault="00436232" w:rsidP="00436232">
            <w:pPr>
              <w:pStyle w:val="acctfourfigures"/>
              <w:tabs>
                <w:tab w:val="clear" w:pos="765"/>
                <w:tab w:val="decimal" w:pos="98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88A439" w14:textId="77777777" w:rsidR="00436232" w:rsidRPr="00BB3056" w:rsidRDefault="00436232" w:rsidP="00436232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710CFDD" w14:textId="77777777" w:rsidR="00436232" w:rsidRPr="00BB3056" w:rsidRDefault="00436232" w:rsidP="00436232">
            <w:pPr>
              <w:pStyle w:val="acctfourfigures"/>
              <w:tabs>
                <w:tab w:val="clear" w:pos="765"/>
                <w:tab w:val="decimal" w:pos="53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B030AC2" w14:textId="77777777" w:rsidR="00436232" w:rsidRPr="00BB3056" w:rsidRDefault="00436232" w:rsidP="00436232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EC0742B" w14:textId="77777777" w:rsidR="00436232" w:rsidRPr="00BB3056" w:rsidRDefault="00436232" w:rsidP="00436232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835583C" w14:textId="77777777" w:rsidR="00436232" w:rsidRPr="00BB3056" w:rsidRDefault="00436232" w:rsidP="00436232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186BBA2" w14:textId="77777777" w:rsidR="00436232" w:rsidRPr="00BB3056" w:rsidRDefault="00436232" w:rsidP="00436232">
            <w:pPr>
              <w:pStyle w:val="acctfourfigures"/>
              <w:tabs>
                <w:tab w:val="clear" w:pos="765"/>
                <w:tab w:val="decimal" w:pos="47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8D8F46B" w14:textId="77777777" w:rsidR="00436232" w:rsidRPr="00BB3056" w:rsidRDefault="00436232" w:rsidP="00436232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vAlign w:val="bottom"/>
          </w:tcPr>
          <w:p w14:paraId="46257A0C" w14:textId="77777777" w:rsidR="00436232" w:rsidRPr="00BB3056" w:rsidRDefault="00436232" w:rsidP="00436232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26C7FBA6" w14:textId="77777777" w:rsidR="00436232" w:rsidRPr="00BB3056" w:rsidRDefault="00436232" w:rsidP="00436232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610DC840" w14:textId="77777777" w:rsidR="00436232" w:rsidRPr="00BB3056" w:rsidRDefault="00436232" w:rsidP="00436232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6232" w:rsidRPr="00BB3056" w14:paraId="666CF9D7" w14:textId="77777777" w:rsidTr="00ED0A7A">
        <w:trPr>
          <w:trHeight w:hRule="exact" w:val="403"/>
        </w:trPr>
        <w:tc>
          <w:tcPr>
            <w:tcW w:w="4140" w:type="dxa"/>
            <w:shd w:val="clear" w:color="auto" w:fill="auto"/>
          </w:tcPr>
          <w:p w14:paraId="7D649017" w14:textId="77777777" w:rsidR="00436232" w:rsidRPr="00BB3056" w:rsidRDefault="00436232" w:rsidP="00436232">
            <w:pPr>
              <w:spacing w:line="380" w:lineRule="exact"/>
              <w:ind w:left="160" w:right="-90" w:hanging="18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15F8C88E" w14:textId="77777777" w:rsidR="00436232" w:rsidRPr="00BB3056" w:rsidRDefault="00436232" w:rsidP="00436232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</w:tcPr>
          <w:p w14:paraId="0432AF5B" w14:textId="77777777" w:rsidR="00436232" w:rsidRPr="00BB3056" w:rsidRDefault="00436232" w:rsidP="00436232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77DD947" w14:textId="77777777" w:rsidR="00436232" w:rsidRPr="00BB3056" w:rsidRDefault="00436232" w:rsidP="00436232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22053A82" w14:textId="77777777" w:rsidR="00436232" w:rsidRPr="00BB3056" w:rsidRDefault="00436232" w:rsidP="00436232">
            <w:pPr>
              <w:pStyle w:val="acctfourfigures"/>
              <w:tabs>
                <w:tab w:val="clear" w:pos="765"/>
                <w:tab w:val="decimal" w:pos="98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A24C2B" w14:textId="77777777" w:rsidR="00436232" w:rsidRPr="00BB3056" w:rsidRDefault="00436232" w:rsidP="00436232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650D747" w14:textId="77777777" w:rsidR="00436232" w:rsidRPr="00BB3056" w:rsidRDefault="00436232" w:rsidP="00436232">
            <w:pPr>
              <w:pStyle w:val="acctfourfigures"/>
              <w:tabs>
                <w:tab w:val="clear" w:pos="765"/>
                <w:tab w:val="decimal" w:pos="53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5F8779" w14:textId="77777777" w:rsidR="00436232" w:rsidRPr="00BB3056" w:rsidRDefault="00436232" w:rsidP="00436232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9DD0E25" w14:textId="77777777" w:rsidR="00436232" w:rsidRPr="00BB3056" w:rsidRDefault="00436232" w:rsidP="00436232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74451D" w14:textId="77777777" w:rsidR="00436232" w:rsidRPr="00BB3056" w:rsidRDefault="00436232" w:rsidP="00436232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78C0856" w14:textId="77777777" w:rsidR="00436232" w:rsidRPr="00BB3056" w:rsidRDefault="00436232" w:rsidP="00436232">
            <w:pPr>
              <w:pStyle w:val="acctfourfigures"/>
              <w:tabs>
                <w:tab w:val="clear" w:pos="765"/>
                <w:tab w:val="decimal" w:pos="47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287175" w14:textId="77777777" w:rsidR="00436232" w:rsidRPr="00BB3056" w:rsidRDefault="00436232" w:rsidP="00436232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</w:tcPr>
          <w:p w14:paraId="04956CE9" w14:textId="77777777" w:rsidR="00436232" w:rsidRPr="00BB3056" w:rsidRDefault="00436232" w:rsidP="00436232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37FE8D7" w14:textId="77777777" w:rsidR="00436232" w:rsidRPr="00BB3056" w:rsidRDefault="00436232" w:rsidP="00436232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0D147F86" w14:textId="77777777" w:rsidR="00436232" w:rsidRPr="00BB3056" w:rsidRDefault="00436232" w:rsidP="00436232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64D7" w:rsidRPr="00BB3056" w14:paraId="1720408B" w14:textId="77777777" w:rsidTr="00ED0A7A">
        <w:trPr>
          <w:trHeight w:hRule="exact" w:val="403"/>
        </w:trPr>
        <w:tc>
          <w:tcPr>
            <w:tcW w:w="4140" w:type="dxa"/>
            <w:shd w:val="clear" w:color="auto" w:fill="auto"/>
            <w:vAlign w:val="bottom"/>
          </w:tcPr>
          <w:p w14:paraId="1B2BB9E1" w14:textId="5258B951" w:rsidR="001A64D7" w:rsidRPr="00B10CFD" w:rsidRDefault="001A64D7" w:rsidP="001A64D7">
            <w:pPr>
              <w:spacing w:line="380" w:lineRule="exact"/>
              <w:ind w:left="160" w:right="-9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10CF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810" w:type="dxa"/>
            <w:vAlign w:val="bottom"/>
          </w:tcPr>
          <w:p w14:paraId="7786A5D5" w14:textId="77777777" w:rsidR="001A64D7" w:rsidRPr="00BB3056" w:rsidRDefault="001A64D7" w:rsidP="001A64D7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vAlign w:val="bottom"/>
          </w:tcPr>
          <w:p w14:paraId="0394C5F5" w14:textId="19384883" w:rsidR="001A64D7" w:rsidRPr="00ED0A7A" w:rsidRDefault="001A64D7" w:rsidP="001A64D7">
            <w:pPr>
              <w:pStyle w:val="acctfourfigures"/>
              <w:tabs>
                <w:tab w:val="clear" w:pos="765"/>
                <w:tab w:val="decimal" w:pos="1037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0A7A">
              <w:rPr>
                <w:rFonts w:ascii="Angsana New" w:hAnsi="Angsana New"/>
                <w:sz w:val="30"/>
                <w:szCs w:val="30"/>
              </w:rPr>
              <w:t>36,037</w:t>
            </w:r>
          </w:p>
        </w:tc>
        <w:tc>
          <w:tcPr>
            <w:tcW w:w="241" w:type="dxa"/>
            <w:vAlign w:val="bottom"/>
          </w:tcPr>
          <w:p w14:paraId="7D7AF8EE" w14:textId="77777777" w:rsidR="001A64D7" w:rsidRPr="00ED0A7A" w:rsidRDefault="001A64D7" w:rsidP="001A64D7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1ACB3C0" w14:textId="1F428A41" w:rsidR="001A64D7" w:rsidRPr="00ED0A7A" w:rsidRDefault="001A64D7" w:rsidP="001A64D7">
            <w:pPr>
              <w:pStyle w:val="acctfourfigures"/>
              <w:tabs>
                <w:tab w:val="clear" w:pos="765"/>
                <w:tab w:val="decimal" w:pos="724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0A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78BF2B" w14:textId="77777777" w:rsidR="001A64D7" w:rsidRPr="00ED0A7A" w:rsidRDefault="001A64D7" w:rsidP="001A64D7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84A962E" w14:textId="56BEB016" w:rsidR="001A64D7" w:rsidRPr="00ED0A7A" w:rsidRDefault="001A64D7" w:rsidP="001A64D7">
            <w:pPr>
              <w:pStyle w:val="acctfourfigures"/>
              <w:tabs>
                <w:tab w:val="clear" w:pos="765"/>
                <w:tab w:val="decimal" w:pos="530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0A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0706070" w14:textId="77777777" w:rsidR="001A64D7" w:rsidRPr="00ED0A7A" w:rsidRDefault="001A64D7" w:rsidP="001A64D7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230A119" w14:textId="6C7618FA" w:rsidR="001A64D7" w:rsidRPr="00ED0A7A" w:rsidRDefault="001A64D7" w:rsidP="001A64D7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0A7A">
              <w:rPr>
                <w:rFonts w:ascii="Angsana New" w:hAnsi="Angsana New"/>
                <w:sz w:val="30"/>
                <w:szCs w:val="30"/>
              </w:rPr>
              <w:t>36,037</w:t>
            </w:r>
          </w:p>
        </w:tc>
        <w:tc>
          <w:tcPr>
            <w:tcW w:w="236" w:type="dxa"/>
            <w:vAlign w:val="bottom"/>
          </w:tcPr>
          <w:p w14:paraId="2EA111F4" w14:textId="77777777" w:rsidR="001A64D7" w:rsidRPr="00ED0A7A" w:rsidRDefault="001A64D7" w:rsidP="001A64D7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43A7742" w14:textId="09A9189F" w:rsidR="001A64D7" w:rsidRPr="00ED0A7A" w:rsidRDefault="001A64D7" w:rsidP="001A64D7">
            <w:pPr>
              <w:pStyle w:val="acctfourfigures"/>
              <w:tabs>
                <w:tab w:val="clear" w:pos="765"/>
                <w:tab w:val="decimal" w:pos="751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0A7A">
              <w:rPr>
                <w:rFonts w:ascii="Angsana New" w:hAnsi="Angsana New"/>
                <w:sz w:val="30"/>
                <w:szCs w:val="30"/>
              </w:rPr>
              <w:t>36,037</w:t>
            </w:r>
          </w:p>
        </w:tc>
        <w:tc>
          <w:tcPr>
            <w:tcW w:w="236" w:type="dxa"/>
            <w:vAlign w:val="bottom"/>
          </w:tcPr>
          <w:p w14:paraId="01FE12F8" w14:textId="77777777" w:rsidR="001A64D7" w:rsidRPr="00ED0A7A" w:rsidRDefault="001A64D7" w:rsidP="001A64D7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dxa"/>
            <w:vAlign w:val="bottom"/>
          </w:tcPr>
          <w:p w14:paraId="0B2A6E77" w14:textId="37225185" w:rsidR="001A64D7" w:rsidRPr="001A64D7" w:rsidRDefault="001A64D7" w:rsidP="005126E3">
            <w:pPr>
              <w:pStyle w:val="acctfourfigures"/>
              <w:tabs>
                <w:tab w:val="clear" w:pos="765"/>
                <w:tab w:val="decimal" w:pos="38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75DC91D0" w14:textId="77777777" w:rsidR="001A64D7" w:rsidRPr="00ED0A7A" w:rsidRDefault="001A64D7" w:rsidP="001A64D7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9D2CD71" w14:textId="3A9E3947" w:rsidR="001A64D7" w:rsidRPr="00ED0A7A" w:rsidRDefault="001A64D7" w:rsidP="001A64D7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0A7A">
              <w:rPr>
                <w:rFonts w:ascii="Angsana New" w:hAnsi="Angsana New"/>
                <w:sz w:val="30"/>
                <w:szCs w:val="30"/>
              </w:rPr>
              <w:t>36,037</w:t>
            </w:r>
          </w:p>
        </w:tc>
      </w:tr>
      <w:tr w:rsidR="001A64D7" w:rsidRPr="00BB3056" w14:paraId="0049A4B4" w14:textId="77777777" w:rsidTr="001A64D7">
        <w:trPr>
          <w:trHeight w:hRule="exact" w:val="403"/>
        </w:trPr>
        <w:tc>
          <w:tcPr>
            <w:tcW w:w="4140" w:type="dxa"/>
            <w:shd w:val="clear" w:color="auto" w:fill="auto"/>
            <w:vAlign w:val="bottom"/>
          </w:tcPr>
          <w:p w14:paraId="561A8961" w14:textId="77777777" w:rsidR="001A64D7" w:rsidRPr="00B10CFD" w:rsidRDefault="001A64D7" w:rsidP="001A64D7">
            <w:pPr>
              <w:spacing w:line="380" w:lineRule="exact"/>
              <w:ind w:left="160" w:right="-9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53152D06" w14:textId="77777777" w:rsidR="001A64D7" w:rsidRPr="00BB3056" w:rsidRDefault="001A64D7" w:rsidP="001A64D7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vAlign w:val="bottom"/>
          </w:tcPr>
          <w:p w14:paraId="6E6D1066" w14:textId="77777777" w:rsidR="001A64D7" w:rsidRPr="001A64D7" w:rsidRDefault="001A64D7" w:rsidP="001A64D7">
            <w:pPr>
              <w:pStyle w:val="acctfourfigures"/>
              <w:tabs>
                <w:tab w:val="clear" w:pos="765"/>
                <w:tab w:val="decimal" w:pos="1037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691B155C" w14:textId="77777777" w:rsidR="001A64D7" w:rsidRPr="001A64D7" w:rsidRDefault="001A64D7" w:rsidP="001A64D7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F0F5173" w14:textId="77777777" w:rsidR="001A64D7" w:rsidRPr="001A64D7" w:rsidRDefault="001A64D7" w:rsidP="001A64D7">
            <w:pPr>
              <w:pStyle w:val="acctfourfigures"/>
              <w:tabs>
                <w:tab w:val="clear" w:pos="765"/>
                <w:tab w:val="decimal" w:pos="724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B47941" w14:textId="77777777" w:rsidR="001A64D7" w:rsidRPr="001A64D7" w:rsidRDefault="001A64D7" w:rsidP="001A64D7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B9C693D" w14:textId="77777777" w:rsidR="001A64D7" w:rsidRPr="001A64D7" w:rsidRDefault="001A64D7" w:rsidP="001A64D7">
            <w:pPr>
              <w:pStyle w:val="acctfourfigures"/>
              <w:tabs>
                <w:tab w:val="clear" w:pos="765"/>
                <w:tab w:val="decimal" w:pos="530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A7E0C98" w14:textId="77777777" w:rsidR="001A64D7" w:rsidRPr="001A64D7" w:rsidRDefault="001A64D7" w:rsidP="001A64D7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0B60F57" w14:textId="77777777" w:rsidR="001A64D7" w:rsidRPr="001A64D7" w:rsidRDefault="001A64D7" w:rsidP="001A64D7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3775AA3" w14:textId="77777777" w:rsidR="001A64D7" w:rsidRPr="001A64D7" w:rsidRDefault="001A64D7" w:rsidP="001A64D7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4DD1DD8" w14:textId="77777777" w:rsidR="001A64D7" w:rsidRPr="001A64D7" w:rsidRDefault="001A64D7" w:rsidP="001A64D7">
            <w:pPr>
              <w:pStyle w:val="acctfourfigures"/>
              <w:tabs>
                <w:tab w:val="clear" w:pos="765"/>
                <w:tab w:val="decimal" w:pos="751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1CEC068" w14:textId="77777777" w:rsidR="001A64D7" w:rsidRPr="001A64D7" w:rsidRDefault="001A64D7" w:rsidP="001A64D7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dxa"/>
            <w:vAlign w:val="bottom"/>
          </w:tcPr>
          <w:p w14:paraId="23B846ED" w14:textId="77777777" w:rsidR="001A64D7" w:rsidRPr="001A64D7" w:rsidRDefault="001A64D7" w:rsidP="001A64D7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F85B05C" w14:textId="77777777" w:rsidR="001A64D7" w:rsidRPr="001A64D7" w:rsidRDefault="001A64D7" w:rsidP="001A64D7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6CBB773" w14:textId="77777777" w:rsidR="001A64D7" w:rsidRPr="001A64D7" w:rsidRDefault="001A64D7" w:rsidP="001A64D7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0AC2" w:rsidRPr="00BB3056" w14:paraId="47990C48" w14:textId="77777777" w:rsidTr="00653CD8">
        <w:trPr>
          <w:trHeight w:hRule="exact" w:val="403"/>
        </w:trPr>
        <w:tc>
          <w:tcPr>
            <w:tcW w:w="4140" w:type="dxa"/>
            <w:shd w:val="clear" w:color="auto" w:fill="auto"/>
          </w:tcPr>
          <w:p w14:paraId="2E8E916D" w14:textId="4FF5B938" w:rsidR="00F60AC2" w:rsidRPr="00BB3056" w:rsidRDefault="00F60AC2" w:rsidP="00653CD8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10" w:type="dxa"/>
          </w:tcPr>
          <w:p w14:paraId="2E6DC6C9" w14:textId="77777777" w:rsidR="00F60AC2" w:rsidRPr="00BB3056" w:rsidRDefault="00F60AC2" w:rsidP="00653CD8">
            <w:pPr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</w:tcPr>
          <w:p w14:paraId="446FCBBC" w14:textId="77777777" w:rsidR="00F60AC2" w:rsidRPr="00BB3056" w:rsidRDefault="00F60AC2" w:rsidP="00653CD8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0FE7C66A" w14:textId="77777777" w:rsidR="00F60AC2" w:rsidRPr="00BB3056" w:rsidRDefault="00F60AC2" w:rsidP="00653CD8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49B37F30" w14:textId="77777777" w:rsidR="00F60AC2" w:rsidRPr="00BB3056" w:rsidRDefault="00F60AC2" w:rsidP="00653CD8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233480" w14:textId="77777777" w:rsidR="00F60AC2" w:rsidRPr="00BB3056" w:rsidRDefault="00F60AC2" w:rsidP="00653CD8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FA1C0BC" w14:textId="77777777" w:rsidR="00F60AC2" w:rsidRPr="00BB3056" w:rsidRDefault="00F60AC2" w:rsidP="00653CD8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B6BA28B" w14:textId="77777777" w:rsidR="00F60AC2" w:rsidRPr="00BB3056" w:rsidRDefault="00F60AC2" w:rsidP="00653CD8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7B479BD0" w14:textId="77777777" w:rsidR="00F60AC2" w:rsidRPr="00BB3056" w:rsidRDefault="00F60AC2" w:rsidP="00653CD8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5317B4B" w14:textId="77777777" w:rsidR="00F60AC2" w:rsidRPr="00BB3056" w:rsidRDefault="00F60AC2" w:rsidP="00653CD8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5653A21E" w14:textId="77777777" w:rsidR="00F60AC2" w:rsidRPr="00BB3056" w:rsidRDefault="00F60AC2" w:rsidP="00653CD8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17F49BD" w14:textId="77777777" w:rsidR="00F60AC2" w:rsidRPr="00BB3056" w:rsidRDefault="00F60AC2" w:rsidP="00653CD8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</w:tcPr>
          <w:p w14:paraId="6B3CC6A0" w14:textId="77777777" w:rsidR="00F60AC2" w:rsidRPr="00BB3056" w:rsidRDefault="00F60AC2" w:rsidP="00653CD8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159CE8B4" w14:textId="77777777" w:rsidR="00F60AC2" w:rsidRPr="00BB3056" w:rsidRDefault="00F60AC2" w:rsidP="00653CD8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3F980F8B" w14:textId="77777777" w:rsidR="00F60AC2" w:rsidRPr="00BB3056" w:rsidRDefault="00F60AC2" w:rsidP="00653CD8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A64D7" w:rsidRPr="00BB3056" w14:paraId="64FC17D7" w14:textId="77777777" w:rsidTr="00653CD8">
        <w:trPr>
          <w:trHeight w:hRule="exact" w:val="403"/>
        </w:trPr>
        <w:tc>
          <w:tcPr>
            <w:tcW w:w="4140" w:type="dxa"/>
            <w:shd w:val="clear" w:color="auto" w:fill="auto"/>
          </w:tcPr>
          <w:p w14:paraId="2F94DE5F" w14:textId="77777777" w:rsidR="001A64D7" w:rsidRPr="00BB3056" w:rsidRDefault="001A64D7" w:rsidP="00653CD8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7D23B335" w14:textId="77777777" w:rsidR="001A64D7" w:rsidRPr="00BB3056" w:rsidRDefault="001A64D7" w:rsidP="00653CD8">
            <w:pPr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</w:tcPr>
          <w:p w14:paraId="5D9EEA25" w14:textId="77777777" w:rsidR="001A64D7" w:rsidRPr="00BB3056" w:rsidRDefault="001A64D7" w:rsidP="00653CD8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34896AE1" w14:textId="77777777" w:rsidR="001A64D7" w:rsidRPr="00BB3056" w:rsidRDefault="001A64D7" w:rsidP="00653CD8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16D600A0" w14:textId="77777777" w:rsidR="001A64D7" w:rsidRPr="00BB3056" w:rsidRDefault="001A64D7" w:rsidP="00653CD8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E2A729" w14:textId="77777777" w:rsidR="001A64D7" w:rsidRPr="00BB3056" w:rsidRDefault="001A64D7" w:rsidP="00653CD8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43389BD" w14:textId="77777777" w:rsidR="001A64D7" w:rsidRPr="00BB3056" w:rsidRDefault="001A64D7" w:rsidP="00653CD8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837FA31" w14:textId="77777777" w:rsidR="001A64D7" w:rsidRPr="00BB3056" w:rsidRDefault="001A64D7" w:rsidP="00653CD8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7685FE2B" w14:textId="77777777" w:rsidR="001A64D7" w:rsidRPr="00BB3056" w:rsidRDefault="001A64D7" w:rsidP="00653CD8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D74A5B2" w14:textId="77777777" w:rsidR="001A64D7" w:rsidRPr="00BB3056" w:rsidRDefault="001A64D7" w:rsidP="00653CD8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4F054AB2" w14:textId="77777777" w:rsidR="001A64D7" w:rsidRPr="00BB3056" w:rsidRDefault="001A64D7" w:rsidP="00653CD8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90F6EE0" w14:textId="77777777" w:rsidR="001A64D7" w:rsidRPr="00BB3056" w:rsidRDefault="001A64D7" w:rsidP="00653CD8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</w:tcPr>
          <w:p w14:paraId="001D438C" w14:textId="77777777" w:rsidR="001A64D7" w:rsidRPr="00BB3056" w:rsidRDefault="001A64D7" w:rsidP="00653CD8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DB4FFDD" w14:textId="77777777" w:rsidR="001A64D7" w:rsidRPr="00BB3056" w:rsidRDefault="001A64D7" w:rsidP="00653CD8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23C8AF5C" w14:textId="77777777" w:rsidR="001A64D7" w:rsidRPr="00BB3056" w:rsidRDefault="001A64D7" w:rsidP="00653CD8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A64D7" w:rsidRPr="00BB3056" w14:paraId="0E3C5DF1" w14:textId="77777777" w:rsidTr="00653CD8">
        <w:trPr>
          <w:trHeight w:hRule="exact" w:val="403"/>
        </w:trPr>
        <w:tc>
          <w:tcPr>
            <w:tcW w:w="4140" w:type="dxa"/>
            <w:shd w:val="clear" w:color="auto" w:fill="auto"/>
            <w:vAlign w:val="bottom"/>
          </w:tcPr>
          <w:p w14:paraId="362B6E85" w14:textId="77777777" w:rsidR="001A64D7" w:rsidRPr="00BB3056" w:rsidRDefault="001A64D7" w:rsidP="00653CD8">
            <w:pPr>
              <w:spacing w:line="380" w:lineRule="exact"/>
              <w:ind w:left="160" w:right="-9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10CF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810" w:type="dxa"/>
            <w:vAlign w:val="bottom"/>
          </w:tcPr>
          <w:p w14:paraId="3B3BAEDF" w14:textId="77777777" w:rsidR="001A64D7" w:rsidRPr="00BB3056" w:rsidRDefault="001A64D7" w:rsidP="00653CD8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255" w:type="dxa"/>
            <w:vAlign w:val="bottom"/>
          </w:tcPr>
          <w:p w14:paraId="7BB07095" w14:textId="77777777" w:rsidR="001A64D7" w:rsidRPr="00BB3056" w:rsidRDefault="001A64D7" w:rsidP="00653CD8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3ADC0096" w14:textId="77777777" w:rsidR="001A64D7" w:rsidRPr="00BB3056" w:rsidRDefault="001A64D7" w:rsidP="00653CD8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50F4918" w14:textId="40D8FD73" w:rsidR="001A64D7" w:rsidRPr="00BB3056" w:rsidRDefault="001A64D7" w:rsidP="00653CD8">
            <w:pPr>
              <w:pStyle w:val="acctfourfigures"/>
              <w:tabs>
                <w:tab w:val="clear" w:pos="765"/>
                <w:tab w:val="decimal" w:pos="1084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81,641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73E5F3" w14:textId="77777777" w:rsidR="001A64D7" w:rsidRPr="00BB3056" w:rsidRDefault="001A64D7" w:rsidP="00653CD8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7497903" w14:textId="77777777" w:rsidR="001A64D7" w:rsidRPr="00BB3056" w:rsidRDefault="001A64D7" w:rsidP="00653CD8">
            <w:pPr>
              <w:pStyle w:val="acctfourfigures"/>
              <w:tabs>
                <w:tab w:val="clear" w:pos="765"/>
                <w:tab w:val="decimal" w:pos="53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8B44AD9" w14:textId="77777777" w:rsidR="001A64D7" w:rsidRPr="00BB3056" w:rsidRDefault="001A64D7" w:rsidP="00653CD8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7A829BE" w14:textId="21299022" w:rsidR="001A64D7" w:rsidRPr="00BB3056" w:rsidRDefault="001A64D7" w:rsidP="00653CD8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81,641</w:t>
            </w:r>
          </w:p>
        </w:tc>
        <w:tc>
          <w:tcPr>
            <w:tcW w:w="236" w:type="dxa"/>
            <w:vAlign w:val="bottom"/>
          </w:tcPr>
          <w:p w14:paraId="69563FBA" w14:textId="77777777" w:rsidR="001A64D7" w:rsidRPr="00BB3056" w:rsidRDefault="001A64D7" w:rsidP="00653CD8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CD7BD61" w14:textId="77777777" w:rsidR="001A64D7" w:rsidRPr="00BB3056" w:rsidRDefault="001A64D7" w:rsidP="00653CD8">
            <w:pPr>
              <w:pStyle w:val="acctfourfigures"/>
              <w:tabs>
                <w:tab w:val="clear" w:pos="765"/>
                <w:tab w:val="decimal" w:pos="47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B8900E9" w14:textId="77777777" w:rsidR="001A64D7" w:rsidRPr="00BB3056" w:rsidRDefault="001A64D7" w:rsidP="00653CD8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vAlign w:val="bottom"/>
          </w:tcPr>
          <w:p w14:paraId="01F4E036" w14:textId="411B7EA2" w:rsidR="001A64D7" w:rsidRPr="00BB3056" w:rsidRDefault="001A64D7" w:rsidP="00653CD8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81,641</w:t>
            </w:r>
          </w:p>
        </w:tc>
        <w:tc>
          <w:tcPr>
            <w:tcW w:w="243" w:type="dxa"/>
            <w:vAlign w:val="bottom"/>
          </w:tcPr>
          <w:p w14:paraId="2A4A2AF2" w14:textId="77777777" w:rsidR="001A64D7" w:rsidRPr="00BB3056" w:rsidRDefault="001A64D7" w:rsidP="00653CD8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A5E49A6" w14:textId="646503F9" w:rsidR="001A64D7" w:rsidRPr="00BB3056" w:rsidRDefault="001A64D7" w:rsidP="00653CD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81,641</w:t>
            </w:r>
          </w:p>
        </w:tc>
      </w:tr>
      <w:tr w:rsidR="001A64D7" w:rsidRPr="00BB3056" w14:paraId="0DF85CBF" w14:textId="77777777" w:rsidTr="00653CD8">
        <w:trPr>
          <w:trHeight w:hRule="exact" w:val="403"/>
        </w:trPr>
        <w:tc>
          <w:tcPr>
            <w:tcW w:w="4140" w:type="dxa"/>
            <w:shd w:val="clear" w:color="auto" w:fill="auto"/>
            <w:vAlign w:val="bottom"/>
          </w:tcPr>
          <w:p w14:paraId="3CECAB1C" w14:textId="77777777" w:rsidR="001A64D7" w:rsidRPr="00BB3056" w:rsidRDefault="001A64D7" w:rsidP="00653CD8">
            <w:pPr>
              <w:spacing w:line="380" w:lineRule="exact"/>
              <w:ind w:left="336" w:right="-90" w:hanging="18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5E6D32BA" w14:textId="77777777" w:rsidR="001A64D7" w:rsidRPr="00BB3056" w:rsidRDefault="001A64D7" w:rsidP="00653CD8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vAlign w:val="bottom"/>
          </w:tcPr>
          <w:p w14:paraId="1E3FF672" w14:textId="77777777" w:rsidR="001A64D7" w:rsidRPr="00BB3056" w:rsidRDefault="001A64D7" w:rsidP="00653CD8">
            <w:pPr>
              <w:pStyle w:val="acctfourfigures"/>
              <w:tabs>
                <w:tab w:val="clear" w:pos="765"/>
                <w:tab w:val="decimal" w:pos="677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16DE23F8" w14:textId="77777777" w:rsidR="001A64D7" w:rsidRPr="00BB3056" w:rsidRDefault="001A64D7" w:rsidP="00653CD8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316AF8B" w14:textId="77777777" w:rsidR="001A64D7" w:rsidRPr="00BB3056" w:rsidRDefault="001A64D7" w:rsidP="00653CD8">
            <w:pPr>
              <w:pStyle w:val="acctfourfigures"/>
              <w:tabs>
                <w:tab w:val="clear" w:pos="765"/>
                <w:tab w:val="decimal" w:pos="98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594827" w14:textId="77777777" w:rsidR="001A64D7" w:rsidRPr="00BB3056" w:rsidRDefault="001A64D7" w:rsidP="00653CD8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431E626" w14:textId="77777777" w:rsidR="001A64D7" w:rsidRPr="00BB3056" w:rsidRDefault="001A64D7" w:rsidP="00653CD8">
            <w:pPr>
              <w:pStyle w:val="acctfourfigures"/>
              <w:tabs>
                <w:tab w:val="clear" w:pos="765"/>
                <w:tab w:val="decimal" w:pos="53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956FB85" w14:textId="77777777" w:rsidR="001A64D7" w:rsidRPr="00BB3056" w:rsidRDefault="001A64D7" w:rsidP="00653CD8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8FC1499" w14:textId="77777777" w:rsidR="001A64D7" w:rsidRPr="00BB3056" w:rsidRDefault="001A64D7" w:rsidP="00653CD8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9AF3860" w14:textId="77777777" w:rsidR="001A64D7" w:rsidRPr="00BB3056" w:rsidRDefault="001A64D7" w:rsidP="00653CD8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212B263" w14:textId="77777777" w:rsidR="001A64D7" w:rsidRPr="00BB3056" w:rsidRDefault="001A64D7" w:rsidP="00653CD8">
            <w:pPr>
              <w:pStyle w:val="acctfourfigures"/>
              <w:tabs>
                <w:tab w:val="clear" w:pos="765"/>
                <w:tab w:val="decimal" w:pos="47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2524F04" w14:textId="77777777" w:rsidR="001A64D7" w:rsidRPr="00BB3056" w:rsidRDefault="001A64D7" w:rsidP="00653CD8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vAlign w:val="bottom"/>
          </w:tcPr>
          <w:p w14:paraId="1AAE1822" w14:textId="77777777" w:rsidR="001A64D7" w:rsidRPr="00BB3056" w:rsidRDefault="001A64D7" w:rsidP="00653CD8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23E0955D" w14:textId="77777777" w:rsidR="001A64D7" w:rsidRPr="00BB3056" w:rsidRDefault="001A64D7" w:rsidP="00653CD8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9CECF6C" w14:textId="77777777" w:rsidR="001A64D7" w:rsidRPr="00BB3056" w:rsidRDefault="001A64D7" w:rsidP="00653CD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64D7" w:rsidRPr="00BB3056" w14:paraId="3DA02F6E" w14:textId="77777777" w:rsidTr="00653CD8">
        <w:trPr>
          <w:trHeight w:hRule="exact" w:val="403"/>
        </w:trPr>
        <w:tc>
          <w:tcPr>
            <w:tcW w:w="4140" w:type="dxa"/>
            <w:shd w:val="clear" w:color="auto" w:fill="auto"/>
          </w:tcPr>
          <w:p w14:paraId="0C0ABE44" w14:textId="77777777" w:rsidR="001A64D7" w:rsidRPr="00BB3056" w:rsidRDefault="001A64D7" w:rsidP="00653CD8">
            <w:pPr>
              <w:spacing w:line="380" w:lineRule="exact"/>
              <w:ind w:left="160" w:right="-90" w:hanging="18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1331F6FF" w14:textId="77777777" w:rsidR="001A64D7" w:rsidRPr="00BB3056" w:rsidRDefault="001A64D7" w:rsidP="00653CD8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</w:tcPr>
          <w:p w14:paraId="7EDD4244" w14:textId="77777777" w:rsidR="001A64D7" w:rsidRPr="00BB3056" w:rsidRDefault="001A64D7" w:rsidP="00653CD8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9441C4C" w14:textId="77777777" w:rsidR="001A64D7" w:rsidRPr="00BB3056" w:rsidRDefault="001A64D7" w:rsidP="00653CD8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14FE512D" w14:textId="77777777" w:rsidR="001A64D7" w:rsidRPr="00BB3056" w:rsidRDefault="001A64D7" w:rsidP="00653CD8">
            <w:pPr>
              <w:pStyle w:val="acctfourfigures"/>
              <w:tabs>
                <w:tab w:val="clear" w:pos="765"/>
                <w:tab w:val="decimal" w:pos="98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7CDC59" w14:textId="77777777" w:rsidR="001A64D7" w:rsidRPr="00BB3056" w:rsidRDefault="001A64D7" w:rsidP="00653CD8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01E3A99" w14:textId="77777777" w:rsidR="001A64D7" w:rsidRPr="00BB3056" w:rsidRDefault="001A64D7" w:rsidP="00653CD8">
            <w:pPr>
              <w:pStyle w:val="acctfourfigures"/>
              <w:tabs>
                <w:tab w:val="clear" w:pos="765"/>
                <w:tab w:val="decimal" w:pos="53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BAA13A" w14:textId="77777777" w:rsidR="001A64D7" w:rsidRPr="00BB3056" w:rsidRDefault="001A64D7" w:rsidP="00653CD8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CC7F6E6" w14:textId="77777777" w:rsidR="001A64D7" w:rsidRPr="00BB3056" w:rsidRDefault="001A64D7" w:rsidP="00653CD8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57D30F" w14:textId="77777777" w:rsidR="001A64D7" w:rsidRPr="00BB3056" w:rsidRDefault="001A64D7" w:rsidP="00653CD8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A48C9E2" w14:textId="77777777" w:rsidR="001A64D7" w:rsidRPr="00BB3056" w:rsidRDefault="001A64D7" w:rsidP="00653CD8">
            <w:pPr>
              <w:pStyle w:val="acctfourfigures"/>
              <w:tabs>
                <w:tab w:val="clear" w:pos="765"/>
                <w:tab w:val="decimal" w:pos="47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7597FF" w14:textId="77777777" w:rsidR="001A64D7" w:rsidRPr="00BB3056" w:rsidRDefault="001A64D7" w:rsidP="00653CD8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</w:tcPr>
          <w:p w14:paraId="3B551AFB" w14:textId="77777777" w:rsidR="001A64D7" w:rsidRPr="00BB3056" w:rsidRDefault="001A64D7" w:rsidP="00653CD8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AF8E713" w14:textId="77777777" w:rsidR="001A64D7" w:rsidRPr="00BB3056" w:rsidRDefault="001A64D7" w:rsidP="00653CD8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9C5A037" w14:textId="77777777" w:rsidR="001A64D7" w:rsidRPr="00BB3056" w:rsidRDefault="001A64D7" w:rsidP="00653CD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64D7" w:rsidRPr="00BB3056" w14:paraId="120B67CF" w14:textId="77777777" w:rsidTr="00653CD8">
        <w:trPr>
          <w:trHeight w:hRule="exact" w:val="403"/>
        </w:trPr>
        <w:tc>
          <w:tcPr>
            <w:tcW w:w="4140" w:type="dxa"/>
            <w:shd w:val="clear" w:color="auto" w:fill="auto"/>
            <w:vAlign w:val="bottom"/>
          </w:tcPr>
          <w:p w14:paraId="45485372" w14:textId="77777777" w:rsidR="001A64D7" w:rsidRPr="00B10CFD" w:rsidRDefault="001A64D7" w:rsidP="00653CD8">
            <w:pPr>
              <w:spacing w:line="380" w:lineRule="exact"/>
              <w:ind w:left="160" w:right="-9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10CF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810" w:type="dxa"/>
            <w:vAlign w:val="bottom"/>
          </w:tcPr>
          <w:p w14:paraId="02B61702" w14:textId="77777777" w:rsidR="001A64D7" w:rsidRPr="00BB3056" w:rsidRDefault="001A64D7" w:rsidP="00653CD8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vAlign w:val="bottom"/>
          </w:tcPr>
          <w:p w14:paraId="1E9D4BFF" w14:textId="5DF578CD" w:rsidR="001A64D7" w:rsidRPr="00653CD8" w:rsidRDefault="001A64D7" w:rsidP="00653CD8">
            <w:pPr>
              <w:pStyle w:val="acctfourfigures"/>
              <w:tabs>
                <w:tab w:val="clear" w:pos="765"/>
                <w:tab w:val="decimal" w:pos="1037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25,679</w:t>
            </w:r>
          </w:p>
        </w:tc>
        <w:tc>
          <w:tcPr>
            <w:tcW w:w="241" w:type="dxa"/>
            <w:vAlign w:val="bottom"/>
          </w:tcPr>
          <w:p w14:paraId="137925D2" w14:textId="77777777" w:rsidR="001A64D7" w:rsidRPr="00653CD8" w:rsidRDefault="001A64D7" w:rsidP="00653CD8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9ACABE7" w14:textId="77777777" w:rsidR="001A64D7" w:rsidRPr="00653CD8" w:rsidRDefault="001A64D7" w:rsidP="00653CD8">
            <w:pPr>
              <w:pStyle w:val="acctfourfigures"/>
              <w:tabs>
                <w:tab w:val="clear" w:pos="765"/>
                <w:tab w:val="decimal" w:pos="724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53C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4B82C0" w14:textId="77777777" w:rsidR="001A64D7" w:rsidRPr="00653CD8" w:rsidRDefault="001A64D7" w:rsidP="00653CD8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BE3E4AE" w14:textId="77777777" w:rsidR="001A64D7" w:rsidRPr="00653CD8" w:rsidRDefault="001A64D7" w:rsidP="00653CD8">
            <w:pPr>
              <w:pStyle w:val="acctfourfigures"/>
              <w:tabs>
                <w:tab w:val="clear" w:pos="765"/>
                <w:tab w:val="decimal" w:pos="530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53C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0C8B464" w14:textId="77777777" w:rsidR="001A64D7" w:rsidRPr="00653CD8" w:rsidRDefault="001A64D7" w:rsidP="00653CD8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EBD1740" w14:textId="69CD0A5E" w:rsidR="001A64D7" w:rsidRPr="00653CD8" w:rsidRDefault="001A64D7" w:rsidP="00653CD8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25,679</w:t>
            </w:r>
          </w:p>
        </w:tc>
        <w:tc>
          <w:tcPr>
            <w:tcW w:w="236" w:type="dxa"/>
            <w:vAlign w:val="bottom"/>
          </w:tcPr>
          <w:p w14:paraId="2731D190" w14:textId="77777777" w:rsidR="001A64D7" w:rsidRPr="00653CD8" w:rsidRDefault="001A64D7" w:rsidP="00653CD8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D414217" w14:textId="61AE0534" w:rsidR="001A64D7" w:rsidRPr="00653CD8" w:rsidRDefault="001A64D7" w:rsidP="00653CD8">
            <w:pPr>
              <w:pStyle w:val="acctfourfigures"/>
              <w:tabs>
                <w:tab w:val="clear" w:pos="765"/>
                <w:tab w:val="decimal" w:pos="751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25,679</w:t>
            </w:r>
          </w:p>
        </w:tc>
        <w:tc>
          <w:tcPr>
            <w:tcW w:w="236" w:type="dxa"/>
            <w:vAlign w:val="bottom"/>
          </w:tcPr>
          <w:p w14:paraId="0B91341A" w14:textId="77777777" w:rsidR="001A64D7" w:rsidRPr="00653CD8" w:rsidRDefault="001A64D7" w:rsidP="00653CD8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dxa"/>
            <w:vAlign w:val="bottom"/>
          </w:tcPr>
          <w:p w14:paraId="5C888D07" w14:textId="77777777" w:rsidR="001A64D7" w:rsidRPr="00653CD8" w:rsidRDefault="001A64D7" w:rsidP="005126E3">
            <w:pPr>
              <w:pStyle w:val="acctfourfigures"/>
              <w:tabs>
                <w:tab w:val="clear" w:pos="765"/>
                <w:tab w:val="decimal" w:pos="38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53C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7D973F99" w14:textId="77777777" w:rsidR="001A64D7" w:rsidRPr="00653CD8" w:rsidRDefault="001A64D7" w:rsidP="00653CD8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E6FCCAA" w14:textId="6875D70D" w:rsidR="001A64D7" w:rsidRPr="00653CD8" w:rsidRDefault="001A64D7" w:rsidP="00653CD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25,679</w:t>
            </w:r>
          </w:p>
        </w:tc>
      </w:tr>
    </w:tbl>
    <w:p w14:paraId="70D662DE" w14:textId="77777777" w:rsidR="001A64D7" w:rsidRDefault="001A64D7" w:rsidP="001A64D7"/>
    <w:p w14:paraId="6037C2EA" w14:textId="77777777" w:rsidR="001A64D7" w:rsidRDefault="001A64D7" w:rsidP="001A64D7"/>
    <w:p w14:paraId="7ED2751F" w14:textId="6F9C74BF" w:rsidR="0087182B" w:rsidRDefault="0087182B" w:rsidP="00ED0A7A">
      <w:pPr>
        <w:sectPr w:rsidR="0087182B" w:rsidSect="00BD66A4">
          <w:pgSz w:w="16834" w:h="11909" w:orient="landscape" w:code="9"/>
          <w:pgMar w:top="1152" w:right="904" w:bottom="1152" w:left="1080" w:header="720" w:footer="720" w:gutter="0"/>
          <w:cols w:space="720"/>
          <w:docGrid w:linePitch="360"/>
        </w:sectPr>
      </w:pP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334"/>
      </w:tblGrid>
      <w:tr w:rsidR="0037798E" w:rsidRPr="00E01451" w14:paraId="3372D3BD" w14:textId="77777777" w:rsidTr="00101A16">
        <w:trPr>
          <w:tblHeader/>
        </w:trPr>
        <w:tc>
          <w:tcPr>
            <w:tcW w:w="2430" w:type="dxa"/>
            <w:shd w:val="clear" w:color="auto" w:fill="auto"/>
          </w:tcPr>
          <w:p w14:paraId="7291C1AE" w14:textId="77777777" w:rsidR="0037798E" w:rsidRPr="00101A16" w:rsidRDefault="0037798E" w:rsidP="00BE0B29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lastRenderedPageBreak/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5CC02746" w14:textId="77777777" w:rsidR="0037798E" w:rsidRPr="00101A16" w:rsidRDefault="0037798E" w:rsidP="00BE0B29">
            <w:pPr>
              <w:pStyle w:val="block"/>
              <w:spacing w:after="0" w:line="240" w:lineRule="auto"/>
              <w:ind w:left="0" w:right="-7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34" w:type="dxa"/>
            <w:shd w:val="clear" w:color="auto" w:fill="auto"/>
          </w:tcPr>
          <w:p w14:paraId="52AF8AF6" w14:textId="77777777" w:rsidR="0037798E" w:rsidRPr="00101A16" w:rsidRDefault="0037798E" w:rsidP="00BE0B2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37798E" w:rsidRPr="00E01451" w14:paraId="2C798F97" w14:textId="77777777" w:rsidTr="00101A16">
        <w:tc>
          <w:tcPr>
            <w:tcW w:w="2430" w:type="dxa"/>
            <w:shd w:val="clear" w:color="auto" w:fill="auto"/>
          </w:tcPr>
          <w:p w14:paraId="480EE2E7" w14:textId="77777777" w:rsidR="0037798E" w:rsidRPr="00101A16" w:rsidRDefault="0037798E" w:rsidP="00BE0B29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สินทรัพย์/หนี้สินอนุพันธ์</w:t>
            </w:r>
          </w:p>
        </w:tc>
        <w:tc>
          <w:tcPr>
            <w:tcW w:w="236" w:type="dxa"/>
            <w:shd w:val="clear" w:color="auto" w:fill="auto"/>
          </w:tcPr>
          <w:p w14:paraId="7E238324" w14:textId="77777777" w:rsidR="0037798E" w:rsidRPr="00101A16" w:rsidRDefault="0037798E" w:rsidP="00BE0B29">
            <w:pPr>
              <w:pStyle w:val="block"/>
              <w:spacing w:after="0" w:line="240" w:lineRule="auto"/>
              <w:ind w:left="0" w:right="-7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34" w:type="dxa"/>
            <w:shd w:val="clear" w:color="auto" w:fill="auto"/>
          </w:tcPr>
          <w:p w14:paraId="336B0A5E" w14:textId="77777777" w:rsidR="0037798E" w:rsidRPr="00101A16" w:rsidRDefault="0037798E" w:rsidP="00BE0B29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01A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5B507D" w:rsidRPr="00E01451" w14:paraId="6E4D8C00" w14:textId="77777777" w:rsidTr="001036A2">
        <w:tc>
          <w:tcPr>
            <w:tcW w:w="2430" w:type="dxa"/>
            <w:shd w:val="clear" w:color="auto" w:fill="auto"/>
          </w:tcPr>
          <w:p w14:paraId="729FE73F" w14:textId="17538022" w:rsidR="005B507D" w:rsidRPr="00E01451" w:rsidRDefault="005B507D" w:rsidP="00BE0B29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ตราสารทุน</w:t>
            </w:r>
            <w:r w:rsidR="00B97AB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อื่น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ที่ไม่อยู่ในความต้องการของตลาด</w:t>
            </w:r>
          </w:p>
        </w:tc>
        <w:tc>
          <w:tcPr>
            <w:tcW w:w="236" w:type="dxa"/>
            <w:shd w:val="clear" w:color="auto" w:fill="auto"/>
          </w:tcPr>
          <w:p w14:paraId="7B7757E4" w14:textId="77777777" w:rsidR="005B507D" w:rsidRPr="00E01451" w:rsidRDefault="005B507D" w:rsidP="00BE0B29">
            <w:pPr>
              <w:pStyle w:val="block"/>
              <w:spacing w:after="0" w:line="240" w:lineRule="auto"/>
              <w:ind w:left="0" w:right="-7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34" w:type="dxa"/>
            <w:shd w:val="clear" w:color="auto" w:fill="auto"/>
          </w:tcPr>
          <w:p w14:paraId="2C73B759" w14:textId="6CE75591" w:rsidR="005B507D" w:rsidRPr="00101A16" w:rsidRDefault="005B507D" w:rsidP="00BE0B29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มูลค่าสินทรัพย์สุทธิ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ณ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วันที่รายงาน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ที่ถูกปรับปรุง</w:t>
            </w:r>
          </w:p>
        </w:tc>
      </w:tr>
    </w:tbl>
    <w:p w14:paraId="20F59AB8" w14:textId="06036DE5" w:rsidR="008F40DE" w:rsidRPr="008E68BB" w:rsidRDefault="008F40DE" w:rsidP="00101A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48"/>
        </w:tabs>
        <w:ind w:left="990"/>
        <w:jc w:val="thaiDistribute"/>
        <w:rPr>
          <w:rFonts w:ascii="Angsana New" w:hAnsi="Angsana New"/>
          <w:sz w:val="30"/>
          <w:szCs w:val="30"/>
          <w:lang w:eastAsia="x-none" w:bidi="ar-SA"/>
        </w:rPr>
      </w:pPr>
    </w:p>
    <w:p w14:paraId="59C99E6F" w14:textId="66D9E064" w:rsidR="008F40DE" w:rsidRDefault="008F40DE" w:rsidP="009F5FC7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48"/>
        </w:tabs>
        <w:ind w:left="990" w:hanging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01A16">
        <w:rPr>
          <w:rFonts w:asciiTheme="majorBidi" w:hAnsiTheme="majorBidi" w:cstheme="majorBidi"/>
          <w:i/>
          <w:iCs/>
          <w:sz w:val="30"/>
          <w:szCs w:val="30"/>
          <w:cs/>
        </w:rPr>
        <w:t>รายการเคลื่อนไหวของตราสารทุน</w:t>
      </w:r>
      <w:r w:rsidR="00897E21">
        <w:rPr>
          <w:rFonts w:asciiTheme="majorBidi" w:hAnsiTheme="majorBidi" w:cstheme="majorBidi" w:hint="cs"/>
          <w:i/>
          <w:iCs/>
          <w:sz w:val="30"/>
          <w:szCs w:val="30"/>
          <w:cs/>
        </w:rPr>
        <w:t>อื่น</w:t>
      </w:r>
      <w:r w:rsidRPr="00101A16">
        <w:rPr>
          <w:rFonts w:asciiTheme="majorBidi" w:hAnsiTheme="majorBidi" w:cstheme="majorBidi"/>
          <w:i/>
          <w:iCs/>
          <w:sz w:val="30"/>
          <w:szCs w:val="30"/>
          <w:cs/>
        </w:rPr>
        <w:t>ที่</w:t>
      </w:r>
      <w:r w:rsidR="00897E21">
        <w:rPr>
          <w:rFonts w:asciiTheme="majorBidi" w:hAnsiTheme="majorBidi" w:cstheme="majorBidi" w:hint="cs"/>
          <w:i/>
          <w:iCs/>
          <w:sz w:val="30"/>
          <w:szCs w:val="30"/>
          <w:cs/>
        </w:rPr>
        <w:t>ไม่</w:t>
      </w:r>
      <w:r w:rsidRPr="00101A16">
        <w:rPr>
          <w:rFonts w:asciiTheme="majorBidi" w:hAnsiTheme="majorBidi" w:cstheme="majorBidi"/>
          <w:i/>
          <w:iCs/>
          <w:sz w:val="30"/>
          <w:szCs w:val="30"/>
          <w:cs/>
        </w:rPr>
        <w:t>อยู่ในความต้องการของตลาด</w:t>
      </w:r>
    </w:p>
    <w:p w14:paraId="5B3ED251" w14:textId="3EDFD4C8" w:rsidR="008F40DE" w:rsidRPr="008E68BB" w:rsidRDefault="008F40DE" w:rsidP="00101A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48"/>
        </w:tabs>
        <w:ind w:left="990"/>
        <w:jc w:val="thaiDistribute"/>
        <w:rPr>
          <w:rFonts w:ascii="Angsana New" w:hAnsi="Angsana New"/>
          <w:sz w:val="30"/>
          <w:szCs w:val="30"/>
          <w:lang w:eastAsia="x-none" w:bidi="ar-SA"/>
        </w:rPr>
      </w:pPr>
      <w:r w:rsidRPr="008E68BB">
        <w:rPr>
          <w:rFonts w:ascii="Angsana New" w:hAnsi="Angsana New"/>
          <w:sz w:val="30"/>
          <w:szCs w:val="30"/>
          <w:lang w:eastAsia="x-none" w:bidi="ar-SA"/>
        </w:rPr>
        <w:tab/>
      </w:r>
      <w:r w:rsidRPr="008E68BB">
        <w:rPr>
          <w:rFonts w:ascii="Angsana New" w:hAnsi="Angsana New"/>
          <w:sz w:val="30"/>
          <w:szCs w:val="30"/>
          <w:lang w:eastAsia="x-none" w:bidi="ar-SA"/>
        </w:rPr>
        <w:tab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1170"/>
        <w:gridCol w:w="246"/>
        <w:gridCol w:w="1194"/>
        <w:gridCol w:w="236"/>
        <w:gridCol w:w="1294"/>
      </w:tblGrid>
      <w:tr w:rsidR="008F40DE" w:rsidRPr="00BE3A29" w14:paraId="66CFDCCC" w14:textId="77777777" w:rsidTr="00101A16">
        <w:trPr>
          <w:tblHeader/>
        </w:trPr>
        <w:tc>
          <w:tcPr>
            <w:tcW w:w="5040" w:type="dxa"/>
          </w:tcPr>
          <w:p w14:paraId="14174FCF" w14:textId="77777777" w:rsidR="008F40DE" w:rsidRPr="00101A16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140" w:type="dxa"/>
            <w:gridSpan w:val="5"/>
            <w:hideMark/>
          </w:tcPr>
          <w:p w14:paraId="5D5D7EA1" w14:textId="6B1FE580" w:rsidR="008F40DE" w:rsidRPr="00101A16" w:rsidRDefault="008F40D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101A16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8F40DE" w:rsidRPr="00BE3A29" w14:paraId="64C90D07" w14:textId="77777777" w:rsidTr="00101A16">
        <w:trPr>
          <w:tblHeader/>
        </w:trPr>
        <w:tc>
          <w:tcPr>
            <w:tcW w:w="5040" w:type="dxa"/>
            <w:vAlign w:val="bottom"/>
            <w:hideMark/>
          </w:tcPr>
          <w:p w14:paraId="4F56770B" w14:textId="3D4AA123" w:rsidR="008F40DE" w:rsidRPr="00101A16" w:rsidRDefault="008F40DE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101A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ตราสาร</w:t>
            </w:r>
            <w:r w:rsidR="00897E2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ทุนอื่นที่ไม่อยู่ในความต้องการของตลาด</w:t>
            </w:r>
          </w:p>
        </w:tc>
        <w:tc>
          <w:tcPr>
            <w:tcW w:w="1170" w:type="dxa"/>
            <w:vAlign w:val="bottom"/>
            <w:hideMark/>
          </w:tcPr>
          <w:p w14:paraId="4321C147" w14:textId="4B439144" w:rsidR="008F40DE" w:rsidRPr="00101A16" w:rsidRDefault="008F40DE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ณ </w:t>
            </w:r>
            <w:r w:rsidR="0086296C" w:rsidRPr="00101A16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1 </w:t>
            </w:r>
            <w:r w:rsidR="0086296C" w:rsidRPr="00101A1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เมษายน </w:t>
            </w:r>
            <w:r w:rsidR="00450DDE" w:rsidRPr="00101A1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450DD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46" w:type="dxa"/>
            <w:vAlign w:val="bottom"/>
          </w:tcPr>
          <w:p w14:paraId="0100AA4C" w14:textId="77777777" w:rsidR="008F40DE" w:rsidRPr="00101A16" w:rsidRDefault="008F40D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194" w:type="dxa"/>
            <w:vAlign w:val="bottom"/>
            <w:hideMark/>
          </w:tcPr>
          <w:p w14:paraId="334B32A5" w14:textId="0586B138" w:rsidR="008F40DE" w:rsidRPr="00101A16" w:rsidRDefault="008F40DE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ปรับปรุง</w:t>
            </w:r>
            <w:r w:rsidR="0086296C" w:rsidRPr="00101A16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br/>
            </w:r>
            <w:r w:rsidRPr="00101A1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66E2B995" w14:textId="77777777" w:rsidR="008F40DE" w:rsidRPr="00101A16" w:rsidRDefault="008F40D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94" w:type="dxa"/>
            <w:vAlign w:val="bottom"/>
            <w:hideMark/>
          </w:tcPr>
          <w:p w14:paraId="22F67A93" w14:textId="086F11A7" w:rsidR="008F40DE" w:rsidRPr="00101A16" w:rsidRDefault="008F40D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ณ </w:t>
            </w:r>
            <w:r w:rsidR="0086296C" w:rsidRPr="00101A16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31 </w:t>
            </w:r>
            <w:r w:rsidR="0086296C" w:rsidRPr="00101A1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มีนาคม </w:t>
            </w:r>
            <w:r w:rsidR="00450DDE" w:rsidRPr="00101A1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450DD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  <w:r w:rsidR="00450DDE" w:rsidRPr="00101A1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</w:tr>
      <w:tr w:rsidR="008F40DE" w:rsidRPr="00BE3A29" w14:paraId="1035E467" w14:textId="77777777" w:rsidTr="00101A16">
        <w:trPr>
          <w:tblHeader/>
        </w:trPr>
        <w:tc>
          <w:tcPr>
            <w:tcW w:w="5040" w:type="dxa"/>
          </w:tcPr>
          <w:p w14:paraId="1005A528" w14:textId="77777777" w:rsidR="008F40DE" w:rsidRPr="00101A16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4140" w:type="dxa"/>
            <w:gridSpan w:val="5"/>
            <w:vAlign w:val="bottom"/>
            <w:hideMark/>
          </w:tcPr>
          <w:p w14:paraId="439D9A51" w14:textId="084B3F7E" w:rsidR="008F40DE" w:rsidRPr="00101A16" w:rsidRDefault="008F40D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101A1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(</w:t>
            </w:r>
            <w:r w:rsidR="00BE3A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101A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บาท</w:t>
            </w:r>
            <w:r w:rsidRPr="00101A1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)</w:t>
            </w:r>
          </w:p>
        </w:tc>
      </w:tr>
      <w:tr w:rsidR="008F40DE" w:rsidRPr="00BE3A29" w14:paraId="54DCE52D" w14:textId="77777777" w:rsidTr="00101A16">
        <w:tc>
          <w:tcPr>
            <w:tcW w:w="5040" w:type="dxa"/>
            <w:hideMark/>
          </w:tcPr>
          <w:p w14:paraId="7E880820" w14:textId="3A3859E0" w:rsidR="008F40DE" w:rsidRPr="00101A16" w:rsidRDefault="00450DD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101A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256</w:t>
            </w:r>
            <w:r w:rsidR="004020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5</w:t>
            </w:r>
          </w:p>
        </w:tc>
        <w:tc>
          <w:tcPr>
            <w:tcW w:w="1170" w:type="dxa"/>
          </w:tcPr>
          <w:p w14:paraId="43ACA31E" w14:textId="77777777" w:rsidR="008F40DE" w:rsidRPr="00101A16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6" w:type="dxa"/>
          </w:tcPr>
          <w:p w14:paraId="50FA9A87" w14:textId="77777777" w:rsidR="008F40DE" w:rsidRPr="00101A16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94" w:type="dxa"/>
          </w:tcPr>
          <w:p w14:paraId="3FDD7581" w14:textId="77777777" w:rsidR="008F40DE" w:rsidRPr="00101A16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2DF1B7F2" w14:textId="77777777" w:rsidR="008F40DE" w:rsidRPr="00101A16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2D2A8FD7" w14:textId="77777777" w:rsidR="008F40DE" w:rsidRPr="00101A16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8F40DE" w:rsidRPr="00BE3A29" w14:paraId="4A4784D1" w14:textId="77777777" w:rsidTr="00101A16">
        <w:tc>
          <w:tcPr>
            <w:tcW w:w="5040" w:type="dxa"/>
            <w:hideMark/>
          </w:tcPr>
          <w:p w14:paraId="6AC4BC22" w14:textId="77777777" w:rsidR="008F40DE" w:rsidRPr="00101A16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101A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18724E4E" w14:textId="77777777" w:rsidR="008F40DE" w:rsidRPr="00101A16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46" w:type="dxa"/>
            <w:vAlign w:val="bottom"/>
          </w:tcPr>
          <w:p w14:paraId="7432B3AA" w14:textId="77777777" w:rsidR="008F40DE" w:rsidRPr="00101A16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94" w:type="dxa"/>
            <w:vAlign w:val="bottom"/>
          </w:tcPr>
          <w:p w14:paraId="1B654C3E" w14:textId="77777777" w:rsidR="008F40DE" w:rsidRPr="00101A16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182AA0E5" w14:textId="77777777" w:rsidR="008F40DE" w:rsidRPr="00101A16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  <w:vAlign w:val="bottom"/>
          </w:tcPr>
          <w:p w14:paraId="366B37C6" w14:textId="77777777" w:rsidR="008F40DE" w:rsidRPr="00101A16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</w:tr>
      <w:tr w:rsidR="008F40DE" w:rsidRPr="00BE3A29" w14:paraId="36AA3D53" w14:textId="77777777" w:rsidTr="00101A16">
        <w:tc>
          <w:tcPr>
            <w:tcW w:w="5040" w:type="dxa"/>
            <w:hideMark/>
          </w:tcPr>
          <w:p w14:paraId="34BF1041" w14:textId="5DD9F1DD" w:rsidR="008F40DE" w:rsidRPr="00101A16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ตราสารทุน</w:t>
            </w:r>
            <w:r w:rsidR="00111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อื่นที่ไม่อยู่ในความต้องการของตลาด</w:t>
            </w:r>
            <w:r w:rsidRPr="00101A1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วัดมูลค่า</w:t>
            </w:r>
            <w:r w:rsidRPr="00101A16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1170" w:type="dxa"/>
          </w:tcPr>
          <w:p w14:paraId="20DF6EA6" w14:textId="77777777" w:rsidR="008F40DE" w:rsidRPr="00101A16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 w:bidi="ar-SA"/>
              </w:rPr>
            </w:pPr>
          </w:p>
        </w:tc>
        <w:tc>
          <w:tcPr>
            <w:tcW w:w="246" w:type="dxa"/>
          </w:tcPr>
          <w:p w14:paraId="36A49266" w14:textId="77777777" w:rsidR="008F40DE" w:rsidRPr="00101A16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94" w:type="dxa"/>
          </w:tcPr>
          <w:p w14:paraId="3CC15146" w14:textId="77777777" w:rsidR="008F40DE" w:rsidRPr="00101A16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5F57B86E" w14:textId="77777777" w:rsidR="008F40DE" w:rsidRPr="00101A16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434B312C" w14:textId="77777777" w:rsidR="008F40DE" w:rsidRPr="00101A16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8F40DE" w:rsidRPr="00BE3A29" w14:paraId="18D16BAF" w14:textId="77777777" w:rsidTr="00101A16">
        <w:tc>
          <w:tcPr>
            <w:tcW w:w="5040" w:type="dxa"/>
            <w:hideMark/>
          </w:tcPr>
          <w:p w14:paraId="574AF7DA" w14:textId="2D29C12D" w:rsidR="008F40DE" w:rsidRPr="00101A16" w:rsidRDefault="00111BE4" w:rsidP="00B10CFD">
            <w:pPr>
              <w:pStyle w:val="ListParagraph"/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ด้วย</w:t>
            </w:r>
            <w:r w:rsidR="008F40DE" w:rsidRPr="00101A1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134BA5" w14:textId="0D20A619" w:rsidR="008F40DE" w:rsidRPr="00101A16" w:rsidRDefault="001A64D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81,641</w:t>
            </w:r>
          </w:p>
        </w:tc>
        <w:tc>
          <w:tcPr>
            <w:tcW w:w="246" w:type="dxa"/>
            <w:vAlign w:val="bottom"/>
          </w:tcPr>
          <w:p w14:paraId="6949F6E5" w14:textId="77777777" w:rsidR="008F40DE" w:rsidRPr="00101A16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99C86F" w14:textId="3890B565" w:rsidR="008F40DE" w:rsidRPr="00101A16" w:rsidRDefault="001A64D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18,764</w:t>
            </w:r>
          </w:p>
        </w:tc>
        <w:tc>
          <w:tcPr>
            <w:tcW w:w="236" w:type="dxa"/>
            <w:vAlign w:val="bottom"/>
          </w:tcPr>
          <w:p w14:paraId="56AB2B21" w14:textId="77777777" w:rsidR="008F40DE" w:rsidRPr="00101A16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A284E6" w14:textId="228BB2E5" w:rsidR="008F40DE" w:rsidRPr="00101A16" w:rsidRDefault="001A64D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100,405</w:t>
            </w:r>
          </w:p>
        </w:tc>
      </w:tr>
      <w:tr w:rsidR="001A64D7" w:rsidRPr="001A64D7" w14:paraId="346FCD16" w14:textId="77777777" w:rsidTr="00101A16">
        <w:tc>
          <w:tcPr>
            <w:tcW w:w="5040" w:type="dxa"/>
            <w:hideMark/>
          </w:tcPr>
          <w:p w14:paraId="351CE36E" w14:textId="77777777" w:rsidR="001A64D7" w:rsidRPr="00101A16" w:rsidRDefault="001A64D7" w:rsidP="001A64D7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4DB80C" w14:textId="645AAE71" w:rsidR="001A64D7" w:rsidRPr="001A64D7" w:rsidRDefault="001A64D7" w:rsidP="001A64D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81,641</w:t>
            </w:r>
          </w:p>
        </w:tc>
        <w:tc>
          <w:tcPr>
            <w:tcW w:w="246" w:type="dxa"/>
            <w:vAlign w:val="bottom"/>
          </w:tcPr>
          <w:p w14:paraId="309A69F8" w14:textId="77777777" w:rsidR="001A64D7" w:rsidRPr="00101A16" w:rsidRDefault="001A64D7" w:rsidP="001A64D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DFAD7B" w14:textId="05E3082F" w:rsidR="001A64D7" w:rsidRPr="001A64D7" w:rsidRDefault="001A64D7" w:rsidP="001A64D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18,764</w:t>
            </w:r>
          </w:p>
        </w:tc>
        <w:tc>
          <w:tcPr>
            <w:tcW w:w="236" w:type="dxa"/>
            <w:vAlign w:val="bottom"/>
          </w:tcPr>
          <w:p w14:paraId="560F2186" w14:textId="77777777" w:rsidR="001A64D7" w:rsidRPr="00ED0A7A" w:rsidRDefault="001A64D7" w:rsidP="001A64D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85E35B" w14:textId="71BDB276" w:rsidR="001A64D7" w:rsidRPr="001A64D7" w:rsidRDefault="001A64D7" w:rsidP="001A64D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100,405</w:t>
            </w:r>
          </w:p>
        </w:tc>
      </w:tr>
    </w:tbl>
    <w:p w14:paraId="33A9D79F" w14:textId="77777777" w:rsidR="00736252" w:rsidRPr="008E68BB" w:rsidRDefault="00736252" w:rsidP="00ED0A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48"/>
        </w:tabs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1170"/>
        <w:gridCol w:w="246"/>
        <w:gridCol w:w="1194"/>
        <w:gridCol w:w="236"/>
        <w:gridCol w:w="1294"/>
      </w:tblGrid>
      <w:tr w:rsidR="001A64D7" w:rsidRPr="00101A16" w14:paraId="3DAAD0FE" w14:textId="77777777" w:rsidTr="00653CD8">
        <w:tc>
          <w:tcPr>
            <w:tcW w:w="5040" w:type="dxa"/>
            <w:hideMark/>
          </w:tcPr>
          <w:p w14:paraId="3BA1F244" w14:textId="1792BAF7" w:rsidR="001A64D7" w:rsidRPr="00101A16" w:rsidRDefault="001A64D7" w:rsidP="00653CD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101A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256</w:t>
            </w:r>
            <w:r w:rsidR="004020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4</w:t>
            </w:r>
          </w:p>
        </w:tc>
        <w:tc>
          <w:tcPr>
            <w:tcW w:w="1170" w:type="dxa"/>
          </w:tcPr>
          <w:p w14:paraId="4ED7E5C8" w14:textId="77777777" w:rsidR="001A64D7" w:rsidRPr="00101A16" w:rsidRDefault="001A64D7" w:rsidP="00653C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6" w:type="dxa"/>
          </w:tcPr>
          <w:p w14:paraId="4B9703A5" w14:textId="77777777" w:rsidR="001A64D7" w:rsidRPr="00101A16" w:rsidRDefault="001A64D7" w:rsidP="00653CD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94" w:type="dxa"/>
          </w:tcPr>
          <w:p w14:paraId="7B73B08C" w14:textId="77777777" w:rsidR="001A64D7" w:rsidRPr="00101A16" w:rsidRDefault="001A64D7" w:rsidP="00653C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2048E25F" w14:textId="77777777" w:rsidR="001A64D7" w:rsidRPr="00101A16" w:rsidRDefault="001A64D7" w:rsidP="00653CD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27212590" w14:textId="77777777" w:rsidR="001A64D7" w:rsidRPr="00101A16" w:rsidRDefault="001A64D7" w:rsidP="00653C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1A64D7" w:rsidRPr="00101A16" w14:paraId="0BC1BA03" w14:textId="77777777" w:rsidTr="00653CD8">
        <w:tc>
          <w:tcPr>
            <w:tcW w:w="5040" w:type="dxa"/>
            <w:hideMark/>
          </w:tcPr>
          <w:p w14:paraId="5D206548" w14:textId="77777777" w:rsidR="001A64D7" w:rsidRPr="00101A16" w:rsidRDefault="001A64D7" w:rsidP="00653CD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101A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3EDA6029" w14:textId="77777777" w:rsidR="001A64D7" w:rsidRPr="00101A16" w:rsidRDefault="001A64D7" w:rsidP="00653CD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46" w:type="dxa"/>
            <w:vAlign w:val="bottom"/>
          </w:tcPr>
          <w:p w14:paraId="5AA7D90A" w14:textId="77777777" w:rsidR="001A64D7" w:rsidRPr="00101A16" w:rsidRDefault="001A64D7" w:rsidP="00653CD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94" w:type="dxa"/>
            <w:vAlign w:val="bottom"/>
          </w:tcPr>
          <w:p w14:paraId="743E2DCB" w14:textId="77777777" w:rsidR="001A64D7" w:rsidRPr="00101A16" w:rsidRDefault="001A64D7" w:rsidP="00653CD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106FCACC" w14:textId="77777777" w:rsidR="001A64D7" w:rsidRPr="00101A16" w:rsidRDefault="001A64D7" w:rsidP="00653CD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  <w:vAlign w:val="bottom"/>
          </w:tcPr>
          <w:p w14:paraId="2BC3A5F0" w14:textId="77777777" w:rsidR="001A64D7" w:rsidRPr="00101A16" w:rsidRDefault="001A64D7" w:rsidP="00653CD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</w:tr>
      <w:tr w:rsidR="001A64D7" w:rsidRPr="00101A16" w14:paraId="61F44A7C" w14:textId="77777777" w:rsidTr="00653CD8">
        <w:tc>
          <w:tcPr>
            <w:tcW w:w="5040" w:type="dxa"/>
            <w:hideMark/>
          </w:tcPr>
          <w:p w14:paraId="2209C60E" w14:textId="77777777" w:rsidR="001A64D7" w:rsidRPr="00101A16" w:rsidRDefault="001A64D7" w:rsidP="00653CD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ตราสารทุน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อื่นที่ไม่อยู่ในความต้องการของตลาด</w:t>
            </w:r>
            <w:r w:rsidRPr="00101A1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วัดมูลค่า</w:t>
            </w:r>
            <w:r w:rsidRPr="00101A16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1170" w:type="dxa"/>
          </w:tcPr>
          <w:p w14:paraId="6BFFCD11" w14:textId="77777777" w:rsidR="001A64D7" w:rsidRPr="00101A16" w:rsidRDefault="001A64D7" w:rsidP="00653C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 w:bidi="ar-SA"/>
              </w:rPr>
            </w:pPr>
          </w:p>
        </w:tc>
        <w:tc>
          <w:tcPr>
            <w:tcW w:w="246" w:type="dxa"/>
          </w:tcPr>
          <w:p w14:paraId="4F6AF80A" w14:textId="77777777" w:rsidR="001A64D7" w:rsidRPr="00101A16" w:rsidRDefault="001A64D7" w:rsidP="00653CD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94" w:type="dxa"/>
          </w:tcPr>
          <w:p w14:paraId="55BA8301" w14:textId="77777777" w:rsidR="001A64D7" w:rsidRPr="00101A16" w:rsidRDefault="001A64D7" w:rsidP="00653C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6F40A25D" w14:textId="77777777" w:rsidR="001A64D7" w:rsidRPr="00101A16" w:rsidRDefault="001A64D7" w:rsidP="00653CD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1DA1C44C" w14:textId="77777777" w:rsidR="001A64D7" w:rsidRPr="00101A16" w:rsidRDefault="001A64D7" w:rsidP="00653C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1A64D7" w:rsidRPr="00101A16" w14:paraId="05499033" w14:textId="77777777" w:rsidTr="00653CD8">
        <w:tc>
          <w:tcPr>
            <w:tcW w:w="5040" w:type="dxa"/>
            <w:hideMark/>
          </w:tcPr>
          <w:p w14:paraId="73DA5DB2" w14:textId="77777777" w:rsidR="001A64D7" w:rsidRPr="00101A16" w:rsidRDefault="001A64D7" w:rsidP="00653CD8">
            <w:pPr>
              <w:pStyle w:val="ListParagraph"/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497006" w14:textId="4E83CD0B" w:rsidR="001A64D7" w:rsidRPr="00101A16" w:rsidRDefault="0034092E" w:rsidP="00653C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88,679</w:t>
            </w:r>
          </w:p>
        </w:tc>
        <w:tc>
          <w:tcPr>
            <w:tcW w:w="246" w:type="dxa"/>
            <w:vAlign w:val="bottom"/>
          </w:tcPr>
          <w:p w14:paraId="6B5B617B" w14:textId="77777777" w:rsidR="001A64D7" w:rsidRPr="00101A16" w:rsidRDefault="001A64D7" w:rsidP="00653CD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B79A94" w14:textId="77187B22" w:rsidR="001A64D7" w:rsidRPr="00101A16" w:rsidRDefault="0034092E" w:rsidP="00653C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(7,038)</w:t>
            </w:r>
          </w:p>
        </w:tc>
        <w:tc>
          <w:tcPr>
            <w:tcW w:w="236" w:type="dxa"/>
            <w:vAlign w:val="bottom"/>
          </w:tcPr>
          <w:p w14:paraId="3DB1F303" w14:textId="77777777" w:rsidR="001A64D7" w:rsidRPr="00101A16" w:rsidRDefault="001A64D7" w:rsidP="00653CD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C48C5C" w14:textId="00877A24" w:rsidR="001A64D7" w:rsidRPr="00101A16" w:rsidRDefault="0034092E" w:rsidP="00653C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81,641</w:t>
            </w:r>
          </w:p>
        </w:tc>
      </w:tr>
      <w:tr w:rsidR="0034092E" w:rsidRPr="0034092E" w14:paraId="12A8B3AE" w14:textId="77777777" w:rsidTr="00653CD8">
        <w:tc>
          <w:tcPr>
            <w:tcW w:w="5040" w:type="dxa"/>
            <w:hideMark/>
          </w:tcPr>
          <w:p w14:paraId="722DA1DB" w14:textId="77777777" w:rsidR="0034092E" w:rsidRPr="00101A16" w:rsidRDefault="0034092E" w:rsidP="0034092E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A74AA3" w14:textId="272B9987" w:rsidR="0034092E" w:rsidRPr="0034092E" w:rsidRDefault="0034092E" w:rsidP="0034092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88,679</w:t>
            </w:r>
          </w:p>
        </w:tc>
        <w:tc>
          <w:tcPr>
            <w:tcW w:w="246" w:type="dxa"/>
            <w:vAlign w:val="bottom"/>
          </w:tcPr>
          <w:p w14:paraId="3BE747A0" w14:textId="77777777" w:rsidR="0034092E" w:rsidRPr="00ED0A7A" w:rsidRDefault="0034092E" w:rsidP="0034092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B39AFE" w14:textId="4EAD8744" w:rsidR="0034092E" w:rsidRPr="0034092E" w:rsidRDefault="0034092E" w:rsidP="0034092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(7,038)</w:t>
            </w:r>
          </w:p>
        </w:tc>
        <w:tc>
          <w:tcPr>
            <w:tcW w:w="236" w:type="dxa"/>
            <w:vAlign w:val="bottom"/>
          </w:tcPr>
          <w:p w14:paraId="2F4DE242" w14:textId="77777777" w:rsidR="0034092E" w:rsidRPr="00ED0A7A" w:rsidRDefault="0034092E" w:rsidP="0034092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EDCB9A" w14:textId="722B1085" w:rsidR="0034092E" w:rsidRPr="0034092E" w:rsidRDefault="0034092E" w:rsidP="0034092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81,641</w:t>
            </w:r>
          </w:p>
        </w:tc>
      </w:tr>
    </w:tbl>
    <w:p w14:paraId="41F53EC3" w14:textId="77777777" w:rsidR="00736252" w:rsidRDefault="00736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E7B4938" w14:textId="15C1AC22" w:rsidR="0037798E" w:rsidRPr="001048CD" w:rsidRDefault="0037798E" w:rsidP="009F5FC7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48"/>
        </w:tabs>
        <w:ind w:left="990" w:hanging="90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1048CD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นโยบายการจัดการความเสี่ยงทางด้านการเงิน</w:t>
      </w:r>
      <w:r w:rsidRPr="001048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AB4C3B5" w14:textId="77777777" w:rsidR="0037798E" w:rsidRPr="00101A16" w:rsidRDefault="0037798E" w:rsidP="0037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3C4D2D8" w14:textId="77777777" w:rsidR="0037798E" w:rsidRPr="001048CD" w:rsidRDefault="0037798E" w:rsidP="0037798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048CD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  <w:r w:rsidRPr="001048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00D96504" w14:textId="77777777" w:rsidR="0037798E" w:rsidRPr="001048CD" w:rsidRDefault="0037798E" w:rsidP="0037798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048CD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870BCDC" w14:textId="36B4BC6C" w:rsidR="00E01451" w:rsidRPr="00101A16" w:rsidRDefault="00E01451" w:rsidP="00101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C3574A7" w14:textId="7CF35F3C" w:rsidR="0037798E" w:rsidRPr="001048CD" w:rsidRDefault="0037798E" w:rsidP="0037798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048CD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</w:t>
      </w:r>
      <w:r w:rsidR="008C330F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1048CD">
        <w:rPr>
          <w:rFonts w:asciiTheme="majorBidi" w:hAnsiTheme="majorBidi" w:cstheme="majorBidi"/>
          <w:sz w:val="30"/>
          <w:szCs w:val="30"/>
          <w:cs/>
        </w:rPr>
        <w:t>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9C90B5D" w14:textId="77777777" w:rsidR="0037798E" w:rsidRPr="00101A16" w:rsidRDefault="0037798E" w:rsidP="00101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0C5C52E" w14:textId="77777777" w:rsidR="0037798E" w:rsidRPr="001048CD" w:rsidRDefault="0037798E" w:rsidP="0037798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048CD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E2A39C0" w14:textId="5C24CBF0" w:rsidR="00836F79" w:rsidRPr="00101A16" w:rsidRDefault="00836F79" w:rsidP="00101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4F62B88" w14:textId="010AE88F" w:rsidR="0037798E" w:rsidRPr="001048CD" w:rsidRDefault="0037798E" w:rsidP="0037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1048C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36F79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1048CD">
        <w:rPr>
          <w:rFonts w:asciiTheme="majorBidi" w:hAnsiTheme="majorBidi" w:cstheme="majorBidi"/>
          <w:i/>
          <w:iCs/>
          <w:sz w:val="30"/>
          <w:szCs w:val="30"/>
        </w:rPr>
        <w:t xml:space="preserve">.1) </w:t>
      </w:r>
      <w:r w:rsidRPr="001048CD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  <w:r w:rsidRPr="001048C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189EC65A" w14:textId="1F8AB2EC" w:rsidR="0037798E" w:rsidRPr="001048CD" w:rsidRDefault="0037798E" w:rsidP="00BD66A4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1048CD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</w:t>
      </w:r>
      <w:r w:rsidR="00DA2687">
        <w:rPr>
          <w:rFonts w:asciiTheme="majorBidi" w:hAnsiTheme="majorBidi" w:cstheme="majorBidi" w:hint="cs"/>
          <w:sz w:val="30"/>
          <w:szCs w:val="30"/>
          <w:cs/>
        </w:rPr>
        <w:t>ให้กู้ยืมแก่กิจการที่เกี่ยวข้องกัน</w:t>
      </w:r>
    </w:p>
    <w:p w14:paraId="1E2C2B83" w14:textId="3802F648" w:rsidR="0037798E" w:rsidRDefault="0037798E" w:rsidP="0037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4AF072A" w14:textId="29B2BC63" w:rsidR="00641F14" w:rsidRDefault="00641F14" w:rsidP="0037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8F1EB8B" w14:textId="03E61B93" w:rsidR="00641F14" w:rsidRDefault="00641F14" w:rsidP="0037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DBC9558" w14:textId="36BA1AA0" w:rsidR="00641F14" w:rsidRDefault="00641F14" w:rsidP="0037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C9C34CF" w14:textId="2FA2A405" w:rsidR="00641F14" w:rsidRDefault="00641F14" w:rsidP="0037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D7B1DD9" w14:textId="4734D2FE" w:rsidR="00641F14" w:rsidRDefault="00641F14" w:rsidP="0037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08F26D9" w14:textId="4A79F3E5" w:rsidR="00641F14" w:rsidRDefault="00641F14" w:rsidP="0037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38E6B96" w14:textId="77777777" w:rsidR="00A40668" w:rsidRDefault="00A40668" w:rsidP="0037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3B1AA00" w14:textId="51D37447" w:rsidR="00641F14" w:rsidRDefault="00641F14" w:rsidP="0037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38209D10" w14:textId="56363D69" w:rsidR="00641F14" w:rsidRDefault="00641F14" w:rsidP="0037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3337B3D" w14:textId="77777777" w:rsidR="008E68BB" w:rsidRDefault="008E6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Cs w:val="22"/>
        </w:rPr>
        <w:br w:type="page"/>
      </w:r>
    </w:p>
    <w:p w14:paraId="1F8DF8A3" w14:textId="0778DFEF" w:rsidR="0037798E" w:rsidRPr="001048CD" w:rsidRDefault="0037798E" w:rsidP="00BD66A4">
      <w:pPr>
        <w:pStyle w:val="block"/>
        <w:spacing w:after="0" w:line="240" w:lineRule="auto"/>
        <w:ind w:left="990" w:right="-7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1048CD">
        <w:rPr>
          <w:rFonts w:asciiTheme="majorBidi" w:hAnsiTheme="majorBidi" w:cstheme="majorBidi"/>
          <w:sz w:val="30"/>
          <w:szCs w:val="30"/>
        </w:rPr>
        <w:lastRenderedPageBreak/>
        <w:t>(</w:t>
      </w:r>
      <w:r w:rsidR="00836F79">
        <w:rPr>
          <w:rFonts w:asciiTheme="majorBidi" w:hAnsiTheme="majorBidi" w:cstheme="majorBidi" w:hint="cs"/>
          <w:sz w:val="30"/>
          <w:szCs w:val="30"/>
          <w:cs/>
          <w:lang w:bidi="th-TH"/>
        </w:rPr>
        <w:t>ค</w:t>
      </w:r>
      <w:r w:rsidRPr="001048CD">
        <w:rPr>
          <w:rFonts w:asciiTheme="majorBidi" w:hAnsiTheme="majorBidi" w:cstheme="majorBidi"/>
          <w:sz w:val="30"/>
          <w:szCs w:val="30"/>
        </w:rPr>
        <w:t>.1.1)</w:t>
      </w:r>
      <w:r w:rsidRPr="001048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048CD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1DEFF68E" w14:textId="77777777" w:rsidR="0037798E" w:rsidRPr="001048CD" w:rsidRDefault="0037798E" w:rsidP="00BD66A4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048CD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19D2644E" w14:textId="77777777" w:rsidR="0037798E" w:rsidRPr="001048CD" w:rsidRDefault="0037798E" w:rsidP="00BD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75EB916" w14:textId="5F780AD2" w:rsidR="0037798E" w:rsidRPr="001048CD" w:rsidRDefault="0037798E" w:rsidP="00BD66A4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1048CD">
        <w:rPr>
          <w:rFonts w:asciiTheme="majorBidi" w:hAnsiTheme="majorBidi" w:cstheme="majorBidi"/>
          <w:sz w:val="30"/>
          <w:szCs w:val="30"/>
          <w:cs/>
        </w:rPr>
        <w:t xml:space="preserve"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กลุ่มบริษัทจะทบทวนอันดับความน่าเชื่อถือภายนอก (ถ้ามี)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</w:t>
      </w:r>
    </w:p>
    <w:p w14:paraId="7E250B70" w14:textId="77777777" w:rsidR="009F5FC7" w:rsidRDefault="009F5FC7" w:rsidP="0037798E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C47754" w14:textId="1B43F9D3" w:rsidR="0037798E" w:rsidRPr="001048CD" w:rsidRDefault="0037798E" w:rsidP="00101A16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1048CD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/ 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6322A61C" w14:textId="77777777" w:rsidR="0037798E" w:rsidRPr="001048CD" w:rsidRDefault="0037798E" w:rsidP="0037798E">
      <w:pPr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434B5CC9" w14:textId="7E2D2D2C" w:rsidR="0037798E" w:rsidRPr="001048CD" w:rsidRDefault="0037798E" w:rsidP="00101A16">
      <w:pPr>
        <w:pStyle w:val="block"/>
        <w:tabs>
          <w:tab w:val="left" w:pos="900"/>
        </w:tabs>
        <w:spacing w:after="0" w:line="240" w:lineRule="auto"/>
        <w:ind w:left="1080" w:right="-7" w:hanging="9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lang w:bidi="th-TH"/>
        </w:rPr>
      </w:pPr>
      <w:r w:rsidRPr="001048CD">
        <w:rPr>
          <w:rFonts w:asciiTheme="majorBidi" w:hAnsiTheme="majorBidi" w:cstheme="majorBidi"/>
          <w:sz w:val="30"/>
          <w:szCs w:val="30"/>
        </w:rPr>
        <w:t>(</w:t>
      </w:r>
      <w:r w:rsidR="00836F79">
        <w:rPr>
          <w:rFonts w:asciiTheme="majorBidi" w:hAnsiTheme="majorBidi" w:cstheme="majorBidi" w:hint="cs"/>
          <w:sz w:val="30"/>
          <w:szCs w:val="30"/>
          <w:cs/>
          <w:lang w:bidi="th-TH"/>
        </w:rPr>
        <w:t>ค</w:t>
      </w:r>
      <w:r w:rsidRPr="001048CD">
        <w:rPr>
          <w:rFonts w:asciiTheme="majorBidi" w:hAnsiTheme="majorBidi" w:cstheme="majorBidi"/>
          <w:sz w:val="30"/>
          <w:szCs w:val="30"/>
        </w:rPr>
        <w:t>.1.</w:t>
      </w:r>
      <w:r w:rsidRPr="001048CD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proofErr w:type="gramStart"/>
      <w:r w:rsidRPr="001048CD">
        <w:rPr>
          <w:rFonts w:asciiTheme="majorBidi" w:hAnsiTheme="majorBidi" w:cstheme="majorBidi"/>
          <w:sz w:val="30"/>
          <w:szCs w:val="30"/>
        </w:rPr>
        <w:t>)</w:t>
      </w:r>
      <w:r w:rsidR="00370EE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1048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048CD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  <w:proofErr w:type="gramEnd"/>
      <w:r w:rsidRPr="001048C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048CD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และอนุพันธ์ </w:t>
      </w:r>
    </w:p>
    <w:p w14:paraId="3D3351FA" w14:textId="77777777" w:rsidR="0037798E" w:rsidRPr="001048CD" w:rsidRDefault="0037798E" w:rsidP="00101A16">
      <w:pPr>
        <w:pStyle w:val="block"/>
        <w:spacing w:after="0" w:line="240" w:lineRule="auto"/>
        <w:ind w:left="1620" w:right="-7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1048CD">
        <w:rPr>
          <w:rFonts w:asciiTheme="majorBidi" w:hAnsiTheme="majorBidi" w:cstheme="majorBidi"/>
          <w:sz w:val="30"/>
          <w:szCs w:val="30"/>
        </w:rPr>
        <w:tab/>
      </w:r>
      <w:r w:rsidRPr="001048CD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</w:t>
      </w:r>
      <w:r w:rsidRPr="001048CD">
        <w:rPr>
          <w:rFonts w:asciiTheme="majorBidi" w:hAnsiTheme="majorBidi" w:cstheme="majorBidi"/>
          <w:sz w:val="30"/>
          <w:szCs w:val="30"/>
          <w:cs/>
        </w:rPr>
        <w:t>ด้านเครดิตขอ</w:t>
      </w:r>
      <w:r w:rsidRPr="001048CD">
        <w:rPr>
          <w:rFonts w:asciiTheme="majorBidi" w:hAnsiTheme="majorBidi" w:cstheme="majorBidi"/>
          <w:sz w:val="30"/>
          <w:szCs w:val="30"/>
          <w:cs/>
          <w:lang w:bidi="th-TH"/>
        </w:rPr>
        <w:t>งกลุ่มบริษัท</w:t>
      </w:r>
      <w:r w:rsidRPr="001048CD">
        <w:rPr>
          <w:rFonts w:asciiTheme="majorBidi" w:hAnsiTheme="majorBidi" w:cstheme="majorBidi"/>
          <w:sz w:val="30"/>
          <w:szCs w:val="30"/>
          <w:cs/>
        </w:rPr>
        <w:t>ที่เกิดจากเงินสดและรายการเทียบเท่าเงินส</w:t>
      </w:r>
      <w:r w:rsidRPr="001048CD">
        <w:rPr>
          <w:rFonts w:asciiTheme="majorBidi" w:hAnsiTheme="majorBidi" w:cstheme="majorBidi"/>
          <w:sz w:val="30"/>
          <w:szCs w:val="30"/>
          <w:cs/>
          <w:lang w:bidi="th-TH"/>
        </w:rPr>
        <w:t>ดและสินทรัพย์อนุพันธ์มี</w:t>
      </w:r>
      <w:r w:rsidRPr="001048CD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 ซึ่</w:t>
      </w:r>
      <w:r w:rsidRPr="001048CD">
        <w:rPr>
          <w:rFonts w:asciiTheme="majorBidi" w:hAnsiTheme="majorBidi" w:cstheme="majorBidi"/>
          <w:sz w:val="30"/>
          <w:szCs w:val="30"/>
          <w:cs/>
          <w:lang w:bidi="th-TH"/>
        </w:rPr>
        <w:t>งกลุ่มบริษัท</w:t>
      </w:r>
      <w:r w:rsidRPr="001048CD">
        <w:rPr>
          <w:rFonts w:asciiTheme="majorBidi" w:hAnsiTheme="majorBidi" w:cstheme="majorBidi"/>
          <w:sz w:val="30"/>
          <w:szCs w:val="30"/>
          <w:cs/>
        </w:rPr>
        <w:t>พิจารณาว่ามีความเสี่ยงด้านเครดิตต่ำ</w:t>
      </w:r>
    </w:p>
    <w:p w14:paraId="74DCBE2E" w14:textId="3F804C7C" w:rsidR="00836F79" w:rsidRDefault="00836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378ED29" w14:textId="262AF2BA" w:rsidR="0037798E" w:rsidRPr="001048CD" w:rsidRDefault="0037798E" w:rsidP="00BD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048C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36F79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1048CD">
        <w:rPr>
          <w:rFonts w:asciiTheme="majorBidi" w:hAnsiTheme="majorBidi" w:cstheme="majorBidi"/>
          <w:i/>
          <w:iCs/>
          <w:sz w:val="30"/>
          <w:szCs w:val="30"/>
        </w:rPr>
        <w:t xml:space="preserve">.2) </w:t>
      </w:r>
      <w:r w:rsidRPr="001048CD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  <w:r w:rsidRPr="001048CD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612F20E0" w14:textId="4A41D977" w:rsidR="0037798E" w:rsidRPr="001048CD" w:rsidRDefault="0037798E" w:rsidP="0037798E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048CD">
        <w:rPr>
          <w:rFonts w:asciiTheme="majorBidi" w:hAnsiTheme="majorBidi" w:cstheme="majorBidi"/>
          <w:sz w:val="30"/>
          <w:szCs w:val="30"/>
          <w:cs/>
        </w:rPr>
        <w:t>กลุ่ม</w:t>
      </w:r>
      <w:r w:rsidR="00C34DCD">
        <w:rPr>
          <w:rFonts w:asciiTheme="majorBidi" w:hAnsiTheme="majorBidi" w:cstheme="majorBidi" w:hint="cs"/>
          <w:sz w:val="30"/>
          <w:szCs w:val="30"/>
          <w:cs/>
        </w:rPr>
        <w:t>บริษัทกำ</w:t>
      </w:r>
      <w:r w:rsidRPr="001048CD">
        <w:rPr>
          <w:rFonts w:asciiTheme="majorBidi" w:hAnsiTheme="majorBidi" w:cstheme="majorBidi"/>
          <w:sz w:val="30"/>
          <w:szCs w:val="30"/>
          <w:cs/>
        </w:rPr>
        <w:t xml:space="preserve">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668E07AB" w14:textId="77777777" w:rsidR="00AA41CB" w:rsidRDefault="00AA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2938C924" w14:textId="77777777" w:rsidR="00AA41CB" w:rsidRPr="001048CD" w:rsidRDefault="00AA41CB" w:rsidP="00AA41CB">
      <w:pPr>
        <w:spacing w:line="240" w:lineRule="auto"/>
        <w:ind w:firstLine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048CD">
        <w:rPr>
          <w:rFonts w:asciiTheme="majorBidi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1048CD">
        <w:rPr>
          <w:rFonts w:asciiTheme="majorBidi" w:hAnsiTheme="majorBidi" w:cstheme="majorBidi"/>
          <w:i/>
          <w:iCs/>
          <w:sz w:val="30"/>
          <w:szCs w:val="30"/>
        </w:rPr>
        <w:t xml:space="preserve">.3) </w:t>
      </w:r>
      <w:r w:rsidRPr="001048CD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02893396" w14:textId="77777777" w:rsidR="00AA41CB" w:rsidRPr="001048CD" w:rsidRDefault="00AA41CB" w:rsidP="00AA41CB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048CD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 </w:t>
      </w:r>
    </w:p>
    <w:p w14:paraId="648CBC3C" w14:textId="77777777" w:rsidR="00AA41CB" w:rsidRPr="00101A16" w:rsidRDefault="00AA41CB" w:rsidP="00AA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7267225" w14:textId="71C92446" w:rsidR="00641F14" w:rsidRDefault="00641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39478C52" w14:textId="39114642" w:rsidR="0037798E" w:rsidRPr="001048CD" w:rsidRDefault="0037798E" w:rsidP="0037798E">
      <w:pPr>
        <w:pStyle w:val="block"/>
        <w:spacing w:after="0" w:line="240" w:lineRule="auto"/>
        <w:ind w:right="-7" w:firstLine="333"/>
        <w:jc w:val="thaiDistribute"/>
        <w:rPr>
          <w:rFonts w:asciiTheme="majorBidi" w:hAnsiTheme="majorBidi" w:cstheme="majorBidi"/>
          <w:sz w:val="30"/>
          <w:szCs w:val="30"/>
        </w:rPr>
      </w:pPr>
      <w:r w:rsidRPr="001048CD">
        <w:rPr>
          <w:rFonts w:asciiTheme="majorBidi" w:hAnsiTheme="majorBidi" w:cstheme="majorBidi"/>
          <w:sz w:val="30"/>
          <w:szCs w:val="30"/>
        </w:rPr>
        <w:lastRenderedPageBreak/>
        <w:t>(</w:t>
      </w:r>
      <w:r w:rsidR="00836F79">
        <w:rPr>
          <w:rFonts w:asciiTheme="majorBidi" w:hAnsiTheme="majorBidi" w:cstheme="majorBidi" w:hint="cs"/>
          <w:sz w:val="30"/>
          <w:szCs w:val="30"/>
          <w:cs/>
          <w:lang w:bidi="th-TH"/>
        </w:rPr>
        <w:t>ค</w:t>
      </w:r>
      <w:r w:rsidRPr="001048CD">
        <w:rPr>
          <w:rFonts w:asciiTheme="majorBidi" w:hAnsiTheme="majorBidi" w:cstheme="majorBidi"/>
          <w:sz w:val="30"/>
          <w:szCs w:val="30"/>
        </w:rPr>
        <w:t>.3.1</w:t>
      </w:r>
      <w:r w:rsidRPr="001048CD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1048CD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084978A8" w14:textId="6FF20779" w:rsidR="0037798E" w:rsidRDefault="0037798E" w:rsidP="00BD66A4">
      <w:pPr>
        <w:pStyle w:val="block"/>
        <w:tabs>
          <w:tab w:val="left" w:pos="540"/>
        </w:tabs>
        <w:spacing w:after="0" w:line="240" w:lineRule="auto"/>
        <w:ind w:left="1485"/>
        <w:jc w:val="thaiDistribute"/>
        <w:rPr>
          <w:rFonts w:asciiTheme="majorBidi" w:hAnsiTheme="majorBidi" w:cstheme="majorBidi"/>
          <w:sz w:val="30"/>
          <w:szCs w:val="30"/>
        </w:rPr>
      </w:pPr>
      <w:r w:rsidRPr="001048CD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 w:rsidR="001048CD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กลุ่มบริษัท</w:t>
      </w:r>
      <w:r w:rsidRPr="001048CD">
        <w:rPr>
          <w:rFonts w:asciiTheme="majorBidi" w:hAnsiTheme="majorBidi" w:cstheme="majorBidi"/>
          <w:sz w:val="30"/>
          <w:szCs w:val="30"/>
          <w:cs/>
        </w:rPr>
        <w:t>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09905BE3" w14:textId="77777777" w:rsidR="00370EEC" w:rsidRPr="00101A16" w:rsidRDefault="00370EEC" w:rsidP="001048CD">
      <w:pPr>
        <w:pStyle w:val="block"/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20"/>
        </w:rPr>
      </w:pPr>
    </w:p>
    <w:tbl>
      <w:tblPr>
        <w:tblW w:w="903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12"/>
        <w:gridCol w:w="236"/>
        <w:gridCol w:w="1137"/>
        <w:gridCol w:w="260"/>
        <w:gridCol w:w="1165"/>
        <w:gridCol w:w="264"/>
        <w:gridCol w:w="1200"/>
        <w:gridCol w:w="260"/>
        <w:gridCol w:w="1204"/>
      </w:tblGrid>
      <w:tr w:rsidR="001048CD" w:rsidRPr="00BB3056" w14:paraId="04216271" w14:textId="77777777" w:rsidTr="00101A16">
        <w:trPr>
          <w:trHeight w:hRule="exact" w:val="374"/>
          <w:tblHeader/>
        </w:trPr>
        <w:tc>
          <w:tcPr>
            <w:tcW w:w="3312" w:type="dxa"/>
            <w:vMerge w:val="restart"/>
            <w:shd w:val="clear" w:color="auto" w:fill="auto"/>
          </w:tcPr>
          <w:p w14:paraId="6FA8FDAF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hanging="18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1924E0" w14:textId="77777777" w:rsidR="001048CD" w:rsidRPr="00BB3056" w:rsidRDefault="001048CD" w:rsidP="00BE0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62" w:type="dxa"/>
            <w:gridSpan w:val="3"/>
          </w:tcPr>
          <w:p w14:paraId="7CA87A6A" w14:textId="11D8C83C" w:rsidR="001048CD" w:rsidRPr="00BB3056" w:rsidRDefault="001048CD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666D3AED" w14:textId="77777777" w:rsidR="001048CD" w:rsidRPr="00BB3056" w:rsidRDefault="001048CD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64" w:type="dxa"/>
            <w:gridSpan w:val="3"/>
          </w:tcPr>
          <w:p w14:paraId="077A9135" w14:textId="4486724C" w:rsidR="001048CD" w:rsidRPr="00BB3056" w:rsidRDefault="001048CD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0DDE" w:rsidRPr="00BB3056" w14:paraId="19715FCC" w14:textId="77777777" w:rsidTr="00101A16">
        <w:trPr>
          <w:trHeight w:hRule="exact" w:val="374"/>
          <w:tblHeader/>
        </w:trPr>
        <w:tc>
          <w:tcPr>
            <w:tcW w:w="3312" w:type="dxa"/>
            <w:vMerge/>
            <w:shd w:val="clear" w:color="auto" w:fill="auto"/>
          </w:tcPr>
          <w:p w14:paraId="0FCA47C5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5E300550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7348C977" w14:textId="484575ED" w:rsidR="00450DDE" w:rsidRPr="00ED0A7A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0" w:type="dxa"/>
            <w:shd w:val="clear" w:color="auto" w:fill="auto"/>
          </w:tcPr>
          <w:p w14:paraId="4A65E0A7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41683B69" w14:textId="2BC9EFA6" w:rsidR="00450DDE" w:rsidRPr="00ED0A7A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  <w:shd w:val="clear" w:color="auto" w:fill="auto"/>
          </w:tcPr>
          <w:p w14:paraId="56BC15B1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8990C62" w14:textId="7CFB7204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0" w:type="dxa"/>
            <w:shd w:val="clear" w:color="auto" w:fill="auto"/>
          </w:tcPr>
          <w:p w14:paraId="727CC059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6EC11BD" w14:textId="555204EE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450DDE" w:rsidRPr="00BB3056" w14:paraId="1DA78B32" w14:textId="77777777" w:rsidTr="00101A16">
        <w:trPr>
          <w:trHeight w:hRule="exact" w:val="374"/>
          <w:tblHeader/>
        </w:trPr>
        <w:tc>
          <w:tcPr>
            <w:tcW w:w="3312" w:type="dxa"/>
          </w:tcPr>
          <w:p w14:paraId="2D74CA4F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74821130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CDA4C22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0DDE" w:rsidRPr="00BB3056" w14:paraId="666737B0" w14:textId="77777777" w:rsidTr="00101A16">
        <w:trPr>
          <w:trHeight w:hRule="exact" w:val="389"/>
        </w:trPr>
        <w:tc>
          <w:tcPr>
            <w:tcW w:w="3312" w:type="dxa"/>
          </w:tcPr>
          <w:p w14:paraId="3F93C4A5" w14:textId="77777777" w:rsidR="00450DDE" w:rsidRPr="00BB3056" w:rsidRDefault="00450DDE" w:rsidP="00450DD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</w:tcPr>
          <w:p w14:paraId="22EBD2B9" w14:textId="77777777" w:rsidR="00450DDE" w:rsidRPr="00BB3056" w:rsidRDefault="00450DDE" w:rsidP="0045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4BFFC272" w14:textId="77777777" w:rsidR="00450DDE" w:rsidRPr="00BB3056" w:rsidRDefault="00450DDE" w:rsidP="00450DD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2DD374F1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243A201D" w14:textId="77777777" w:rsidR="00450DDE" w:rsidRPr="00BB3056" w:rsidRDefault="00450DDE" w:rsidP="00450DD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64EEB4DA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49CF181" w14:textId="77777777" w:rsidR="00450DDE" w:rsidRPr="00BB3056" w:rsidRDefault="00450DDE" w:rsidP="00450DD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03E9A155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4DEE796" w14:textId="77777777" w:rsidR="00450DDE" w:rsidRPr="00BB3056" w:rsidRDefault="00450DDE" w:rsidP="00450DD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092E" w:rsidRPr="00BB3056" w14:paraId="13461463" w14:textId="77777777" w:rsidTr="00101A16">
        <w:trPr>
          <w:trHeight w:hRule="exact" w:val="389"/>
        </w:trPr>
        <w:tc>
          <w:tcPr>
            <w:tcW w:w="3312" w:type="dxa"/>
          </w:tcPr>
          <w:p w14:paraId="20D03EBF" w14:textId="77777777" w:rsidR="0034092E" w:rsidRPr="00BB3056" w:rsidRDefault="0034092E" w:rsidP="0034092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36" w:type="dxa"/>
          </w:tcPr>
          <w:p w14:paraId="7003D6C3" w14:textId="77777777" w:rsidR="0034092E" w:rsidRPr="00BB3056" w:rsidRDefault="0034092E" w:rsidP="00340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5E52EB94" w14:textId="4693F381" w:rsidR="0034092E" w:rsidRPr="00BB3056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ED0A7A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3,018,885</w:t>
            </w:r>
          </w:p>
        </w:tc>
        <w:tc>
          <w:tcPr>
            <w:tcW w:w="260" w:type="dxa"/>
            <w:vAlign w:val="bottom"/>
          </w:tcPr>
          <w:p w14:paraId="2E24669B" w14:textId="77777777" w:rsidR="0034092E" w:rsidRPr="00BB3056" w:rsidRDefault="0034092E" w:rsidP="0034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458119FB" w14:textId="34F17BEC" w:rsidR="0034092E" w:rsidRPr="00BB3056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3,716,646</w:t>
            </w:r>
          </w:p>
        </w:tc>
        <w:tc>
          <w:tcPr>
            <w:tcW w:w="264" w:type="dxa"/>
            <w:vAlign w:val="bottom"/>
          </w:tcPr>
          <w:p w14:paraId="04CE8B94" w14:textId="77777777" w:rsidR="0034092E" w:rsidRPr="00BB3056" w:rsidRDefault="0034092E" w:rsidP="0034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2CD54A2" w14:textId="2F2BE154" w:rsidR="0034092E" w:rsidRPr="00BB3056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653CD8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3,018,885</w:t>
            </w:r>
          </w:p>
        </w:tc>
        <w:tc>
          <w:tcPr>
            <w:tcW w:w="260" w:type="dxa"/>
            <w:vAlign w:val="bottom"/>
          </w:tcPr>
          <w:p w14:paraId="1A34703E" w14:textId="77777777" w:rsidR="0034092E" w:rsidRPr="00BB3056" w:rsidRDefault="0034092E" w:rsidP="0034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8C2C680" w14:textId="41703021" w:rsidR="0034092E" w:rsidRPr="00BB3056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3,716,646</w:t>
            </w:r>
          </w:p>
        </w:tc>
      </w:tr>
      <w:tr w:rsidR="0034092E" w:rsidRPr="00BB3056" w14:paraId="1DE300EB" w14:textId="77777777" w:rsidTr="00ED0A7A">
        <w:trPr>
          <w:trHeight w:hRule="exact" w:val="389"/>
        </w:trPr>
        <w:tc>
          <w:tcPr>
            <w:tcW w:w="3312" w:type="dxa"/>
          </w:tcPr>
          <w:p w14:paraId="0288E56C" w14:textId="77777777" w:rsidR="0034092E" w:rsidRPr="00BB3056" w:rsidRDefault="0034092E" w:rsidP="0034092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58D61056" w14:textId="77777777" w:rsidR="0034092E" w:rsidRPr="00BB3056" w:rsidRDefault="0034092E" w:rsidP="00340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center"/>
          </w:tcPr>
          <w:p w14:paraId="273DA49D" w14:textId="07F328F3" w:rsidR="0034092E" w:rsidRPr="00BB3056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ED0A7A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412,113</w:t>
            </w:r>
          </w:p>
        </w:tc>
        <w:tc>
          <w:tcPr>
            <w:tcW w:w="260" w:type="dxa"/>
            <w:vAlign w:val="center"/>
          </w:tcPr>
          <w:p w14:paraId="02E0DEB3" w14:textId="77777777" w:rsidR="0034092E" w:rsidRPr="00BB3056" w:rsidRDefault="0034092E" w:rsidP="0034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07CC2D55" w14:textId="1676A648" w:rsidR="0034092E" w:rsidRPr="00BB3056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184,427</w:t>
            </w:r>
          </w:p>
        </w:tc>
        <w:tc>
          <w:tcPr>
            <w:tcW w:w="264" w:type="dxa"/>
            <w:vAlign w:val="center"/>
          </w:tcPr>
          <w:p w14:paraId="3EF3C11E" w14:textId="77777777" w:rsidR="0034092E" w:rsidRPr="00BB3056" w:rsidRDefault="0034092E" w:rsidP="0034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28445EF4" w14:textId="60D5CDE1" w:rsidR="0034092E" w:rsidRPr="00BB3056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653CD8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412,113</w:t>
            </w:r>
          </w:p>
        </w:tc>
        <w:tc>
          <w:tcPr>
            <w:tcW w:w="260" w:type="dxa"/>
            <w:vAlign w:val="center"/>
          </w:tcPr>
          <w:p w14:paraId="61FB70A2" w14:textId="77777777" w:rsidR="0034092E" w:rsidRPr="00BB3056" w:rsidRDefault="0034092E" w:rsidP="0034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061CE753" w14:textId="054813A6" w:rsidR="0034092E" w:rsidRPr="00BB3056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184,427</w:t>
            </w:r>
          </w:p>
        </w:tc>
      </w:tr>
      <w:tr w:rsidR="0034092E" w:rsidRPr="00BB3056" w14:paraId="54D0E7A3" w14:textId="77777777" w:rsidTr="00101A16">
        <w:trPr>
          <w:trHeight w:hRule="exact" w:val="389"/>
        </w:trPr>
        <w:tc>
          <w:tcPr>
            <w:tcW w:w="3312" w:type="dxa"/>
          </w:tcPr>
          <w:p w14:paraId="28A6FFD4" w14:textId="77777777" w:rsidR="0034092E" w:rsidRPr="00BB3056" w:rsidRDefault="0034092E" w:rsidP="0034092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36" w:type="dxa"/>
          </w:tcPr>
          <w:p w14:paraId="29B1344B" w14:textId="77777777" w:rsidR="0034092E" w:rsidRPr="00BB3056" w:rsidRDefault="0034092E" w:rsidP="00340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center"/>
          </w:tcPr>
          <w:p w14:paraId="0E2FF7A4" w14:textId="392671CA" w:rsidR="0034092E" w:rsidRPr="00BB3056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ED0A7A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665</w:t>
            </w:r>
          </w:p>
        </w:tc>
        <w:tc>
          <w:tcPr>
            <w:tcW w:w="260" w:type="dxa"/>
            <w:vAlign w:val="center"/>
          </w:tcPr>
          <w:p w14:paraId="613C129C" w14:textId="77777777" w:rsidR="0034092E" w:rsidRPr="00BB3056" w:rsidRDefault="0034092E" w:rsidP="0034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center"/>
          </w:tcPr>
          <w:p w14:paraId="58A2E82D" w14:textId="12E82BDA" w:rsidR="0034092E" w:rsidRPr="00BB3056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4,100</w:t>
            </w:r>
          </w:p>
        </w:tc>
        <w:tc>
          <w:tcPr>
            <w:tcW w:w="264" w:type="dxa"/>
            <w:vAlign w:val="center"/>
          </w:tcPr>
          <w:p w14:paraId="7CB1E9B3" w14:textId="77777777" w:rsidR="0034092E" w:rsidRPr="00BB3056" w:rsidRDefault="0034092E" w:rsidP="0034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505F72AF" w14:textId="6FE6F906" w:rsidR="0034092E" w:rsidRPr="00BB3056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653CD8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665</w:t>
            </w:r>
          </w:p>
        </w:tc>
        <w:tc>
          <w:tcPr>
            <w:tcW w:w="260" w:type="dxa"/>
            <w:vAlign w:val="center"/>
          </w:tcPr>
          <w:p w14:paraId="78BF8ABF" w14:textId="77777777" w:rsidR="0034092E" w:rsidRPr="00BB3056" w:rsidRDefault="0034092E" w:rsidP="0034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673AC628" w14:textId="0AEC492E" w:rsidR="0034092E" w:rsidRPr="00BB3056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4,100</w:t>
            </w:r>
          </w:p>
        </w:tc>
      </w:tr>
      <w:tr w:rsidR="0034092E" w:rsidRPr="00BB3056" w14:paraId="2E4329E6" w14:textId="77777777" w:rsidTr="00101A16">
        <w:trPr>
          <w:trHeight w:hRule="exact" w:val="389"/>
        </w:trPr>
        <w:tc>
          <w:tcPr>
            <w:tcW w:w="3312" w:type="dxa"/>
            <w:vAlign w:val="center"/>
          </w:tcPr>
          <w:p w14:paraId="24B06A9E" w14:textId="3210EA1B" w:rsidR="0034092E" w:rsidRPr="00370EEC" w:rsidRDefault="0034092E" w:rsidP="0034092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0EE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  <w:r w:rsidRPr="00370EE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และอุปกรณ์จ่ายล่วงหน้า</w:t>
            </w:r>
          </w:p>
        </w:tc>
        <w:tc>
          <w:tcPr>
            <w:tcW w:w="236" w:type="dxa"/>
          </w:tcPr>
          <w:p w14:paraId="1EF7057E" w14:textId="77777777" w:rsidR="0034092E" w:rsidRPr="00BB3056" w:rsidRDefault="0034092E" w:rsidP="00340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center"/>
          </w:tcPr>
          <w:p w14:paraId="059A814D" w14:textId="25C00FB4" w:rsidR="0034092E" w:rsidRPr="00BB3056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ED0A7A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602</w:t>
            </w:r>
          </w:p>
        </w:tc>
        <w:tc>
          <w:tcPr>
            <w:tcW w:w="260" w:type="dxa"/>
            <w:vAlign w:val="center"/>
          </w:tcPr>
          <w:p w14:paraId="135F283D" w14:textId="77777777" w:rsidR="0034092E" w:rsidRPr="00BB3056" w:rsidRDefault="0034092E" w:rsidP="0034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center"/>
          </w:tcPr>
          <w:p w14:paraId="449767A7" w14:textId="54272363" w:rsidR="0034092E" w:rsidRPr="00BB3056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974</w:t>
            </w:r>
          </w:p>
        </w:tc>
        <w:tc>
          <w:tcPr>
            <w:tcW w:w="264" w:type="dxa"/>
            <w:vAlign w:val="center"/>
          </w:tcPr>
          <w:p w14:paraId="7F70540C" w14:textId="77777777" w:rsidR="0034092E" w:rsidRPr="00BB3056" w:rsidRDefault="0034092E" w:rsidP="0034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13553D29" w14:textId="7C85733D" w:rsidR="0034092E" w:rsidRPr="00BB3056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653CD8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602</w:t>
            </w:r>
          </w:p>
        </w:tc>
        <w:tc>
          <w:tcPr>
            <w:tcW w:w="260" w:type="dxa"/>
            <w:vAlign w:val="center"/>
          </w:tcPr>
          <w:p w14:paraId="4817F77B" w14:textId="77777777" w:rsidR="0034092E" w:rsidRPr="00BB3056" w:rsidRDefault="0034092E" w:rsidP="0034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5A7DFC41" w14:textId="26A2E90B" w:rsidR="0034092E" w:rsidRPr="00BB3056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974</w:t>
            </w:r>
          </w:p>
        </w:tc>
      </w:tr>
      <w:tr w:rsidR="0034092E" w:rsidRPr="00BB3056" w14:paraId="73839B28" w14:textId="77777777" w:rsidTr="00101A16">
        <w:trPr>
          <w:trHeight w:hRule="exact" w:val="389"/>
        </w:trPr>
        <w:tc>
          <w:tcPr>
            <w:tcW w:w="3312" w:type="dxa"/>
          </w:tcPr>
          <w:p w14:paraId="61AB1FB0" w14:textId="6751F34B" w:rsidR="0034092E" w:rsidRPr="00402099" w:rsidRDefault="0034092E" w:rsidP="0034092E">
            <w:pPr>
              <w:tabs>
                <w:tab w:val="clear" w:pos="227"/>
                <w:tab w:val="left" w:pos="342"/>
              </w:tabs>
              <w:spacing w:line="240" w:lineRule="auto"/>
              <w:ind w:left="252" w:right="-921" w:hanging="252"/>
              <w:jc w:val="thaiDistribute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  <w:r w:rsidRPr="00402099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36" w:type="dxa"/>
          </w:tcPr>
          <w:p w14:paraId="7CEB998C" w14:textId="77777777" w:rsidR="0034092E" w:rsidRPr="00BB3056" w:rsidRDefault="0034092E" w:rsidP="00340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7" w:type="dxa"/>
            <w:vAlign w:val="center"/>
          </w:tcPr>
          <w:p w14:paraId="756E7E4D" w14:textId="52D30477" w:rsidR="0034092E" w:rsidRPr="00BB3056" w:rsidRDefault="0034092E" w:rsidP="00ED0A7A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ED0A7A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5,728,843</w:t>
            </w:r>
          </w:p>
        </w:tc>
        <w:tc>
          <w:tcPr>
            <w:tcW w:w="260" w:type="dxa"/>
            <w:vAlign w:val="center"/>
          </w:tcPr>
          <w:p w14:paraId="2AF04649" w14:textId="77777777" w:rsidR="0034092E" w:rsidRPr="00BB3056" w:rsidRDefault="0034092E" w:rsidP="0034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center"/>
          </w:tcPr>
          <w:p w14:paraId="5EC5312A" w14:textId="045F2F49" w:rsidR="0034092E" w:rsidRPr="00BB3056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5,389,684</w:t>
            </w:r>
          </w:p>
        </w:tc>
        <w:tc>
          <w:tcPr>
            <w:tcW w:w="264" w:type="dxa"/>
            <w:vAlign w:val="center"/>
          </w:tcPr>
          <w:p w14:paraId="4DFBFF82" w14:textId="77777777" w:rsidR="0034092E" w:rsidRPr="00BB3056" w:rsidRDefault="0034092E" w:rsidP="0034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5786039A" w14:textId="52A5C621" w:rsidR="0034092E" w:rsidRPr="00BB3056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653CD8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5,728,843</w:t>
            </w:r>
          </w:p>
        </w:tc>
        <w:tc>
          <w:tcPr>
            <w:tcW w:w="260" w:type="dxa"/>
            <w:vAlign w:val="center"/>
          </w:tcPr>
          <w:p w14:paraId="4B4521EE" w14:textId="77777777" w:rsidR="0034092E" w:rsidRPr="00BB3056" w:rsidRDefault="0034092E" w:rsidP="0034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36339262" w14:textId="3CAECC2F" w:rsidR="0034092E" w:rsidRPr="00BB3056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5,389,684</w:t>
            </w:r>
          </w:p>
        </w:tc>
      </w:tr>
      <w:tr w:rsidR="0034092E" w:rsidRPr="00BB3056" w14:paraId="55F90CD1" w14:textId="77777777" w:rsidTr="00101A16">
        <w:trPr>
          <w:trHeight w:hRule="exact" w:val="389"/>
        </w:trPr>
        <w:tc>
          <w:tcPr>
            <w:tcW w:w="3312" w:type="dxa"/>
          </w:tcPr>
          <w:p w14:paraId="1AE43A68" w14:textId="77777777" w:rsidR="0034092E" w:rsidRPr="00BB3056" w:rsidRDefault="0034092E" w:rsidP="0034092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ดอกเบี้ยค้างรับระยะยาว</w:t>
            </w:r>
          </w:p>
        </w:tc>
        <w:tc>
          <w:tcPr>
            <w:tcW w:w="236" w:type="dxa"/>
          </w:tcPr>
          <w:p w14:paraId="40A15869" w14:textId="77777777" w:rsidR="0034092E" w:rsidRPr="00BB3056" w:rsidRDefault="0034092E" w:rsidP="00340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7" w:type="dxa"/>
            <w:vAlign w:val="center"/>
          </w:tcPr>
          <w:p w14:paraId="08C98991" w14:textId="18DC0C01" w:rsidR="0034092E" w:rsidRPr="00BB3056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ED0A7A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3,437,992</w:t>
            </w:r>
          </w:p>
        </w:tc>
        <w:tc>
          <w:tcPr>
            <w:tcW w:w="260" w:type="dxa"/>
            <w:vAlign w:val="center"/>
          </w:tcPr>
          <w:p w14:paraId="36AF35DA" w14:textId="77777777" w:rsidR="0034092E" w:rsidRPr="00BB3056" w:rsidRDefault="0034092E" w:rsidP="0034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center"/>
          </w:tcPr>
          <w:p w14:paraId="7AB1AC2E" w14:textId="4CC54F8A" w:rsidR="0034092E" w:rsidRPr="00BB3056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2,920,103</w:t>
            </w:r>
          </w:p>
        </w:tc>
        <w:tc>
          <w:tcPr>
            <w:tcW w:w="264" w:type="dxa"/>
            <w:vAlign w:val="center"/>
          </w:tcPr>
          <w:p w14:paraId="0D276590" w14:textId="77777777" w:rsidR="0034092E" w:rsidRPr="00BB3056" w:rsidRDefault="0034092E" w:rsidP="0034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3B6FFABD" w14:textId="48893E6B" w:rsidR="0034092E" w:rsidRPr="00BB3056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653CD8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3,437,992</w:t>
            </w:r>
          </w:p>
        </w:tc>
        <w:tc>
          <w:tcPr>
            <w:tcW w:w="260" w:type="dxa"/>
            <w:vAlign w:val="center"/>
          </w:tcPr>
          <w:p w14:paraId="51F2EBB1" w14:textId="77777777" w:rsidR="0034092E" w:rsidRPr="00BB3056" w:rsidRDefault="0034092E" w:rsidP="0034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6F48C6A1" w14:textId="542C6E2E" w:rsidR="0034092E" w:rsidRPr="00BB3056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2,920,103</w:t>
            </w:r>
          </w:p>
        </w:tc>
      </w:tr>
      <w:tr w:rsidR="0034092E" w:rsidRPr="00BB3056" w14:paraId="3C883C3B" w14:textId="77777777" w:rsidTr="00101A16">
        <w:trPr>
          <w:trHeight w:hRule="exact" w:val="389"/>
        </w:trPr>
        <w:tc>
          <w:tcPr>
            <w:tcW w:w="3312" w:type="dxa"/>
          </w:tcPr>
          <w:p w14:paraId="4E6D915B" w14:textId="77777777" w:rsidR="0034092E" w:rsidRPr="00BB3056" w:rsidRDefault="0034092E" w:rsidP="0034092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36" w:type="dxa"/>
          </w:tcPr>
          <w:p w14:paraId="5C6E2B52" w14:textId="77777777" w:rsidR="0034092E" w:rsidRPr="00BB3056" w:rsidRDefault="0034092E" w:rsidP="00340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center"/>
          </w:tcPr>
          <w:p w14:paraId="0980CBC6" w14:textId="478BB659" w:rsidR="0034092E" w:rsidRPr="00BB3056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ED0A7A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(2,065,172)</w:t>
            </w:r>
          </w:p>
        </w:tc>
        <w:tc>
          <w:tcPr>
            <w:tcW w:w="260" w:type="dxa"/>
            <w:vAlign w:val="center"/>
          </w:tcPr>
          <w:p w14:paraId="2D161C62" w14:textId="77777777" w:rsidR="0034092E" w:rsidRPr="00BB3056" w:rsidRDefault="0034092E" w:rsidP="0034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center"/>
          </w:tcPr>
          <w:p w14:paraId="444BB0F2" w14:textId="55DF53CA" w:rsidR="0034092E" w:rsidRPr="00BB3056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(979,528)</w:t>
            </w:r>
          </w:p>
        </w:tc>
        <w:tc>
          <w:tcPr>
            <w:tcW w:w="264" w:type="dxa"/>
            <w:vAlign w:val="center"/>
          </w:tcPr>
          <w:p w14:paraId="26D0097C" w14:textId="77777777" w:rsidR="0034092E" w:rsidRPr="00BB3056" w:rsidRDefault="0034092E" w:rsidP="0034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16089E29" w14:textId="739E55F4" w:rsidR="0034092E" w:rsidRPr="00BB3056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653CD8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(2,065,172)</w:t>
            </w:r>
          </w:p>
        </w:tc>
        <w:tc>
          <w:tcPr>
            <w:tcW w:w="260" w:type="dxa"/>
            <w:vAlign w:val="center"/>
          </w:tcPr>
          <w:p w14:paraId="63A842A4" w14:textId="77777777" w:rsidR="0034092E" w:rsidRPr="00BB3056" w:rsidRDefault="0034092E" w:rsidP="0034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49116CD0" w14:textId="1C546F39" w:rsidR="0034092E" w:rsidRPr="00BB3056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(979,528)</w:t>
            </w:r>
          </w:p>
        </w:tc>
      </w:tr>
      <w:tr w:rsidR="0034092E" w:rsidRPr="00BB3056" w14:paraId="6BEBE5A8" w14:textId="77777777" w:rsidTr="00101A16">
        <w:trPr>
          <w:trHeight w:hRule="exact" w:val="389"/>
        </w:trPr>
        <w:tc>
          <w:tcPr>
            <w:tcW w:w="3312" w:type="dxa"/>
          </w:tcPr>
          <w:p w14:paraId="517B8703" w14:textId="77777777" w:rsidR="0034092E" w:rsidRPr="00BB3056" w:rsidRDefault="0034092E" w:rsidP="0034092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36" w:type="dxa"/>
          </w:tcPr>
          <w:p w14:paraId="0AF7674B" w14:textId="77777777" w:rsidR="0034092E" w:rsidRPr="00BB3056" w:rsidRDefault="0034092E" w:rsidP="00340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50425C9F" w14:textId="6E3BA1AA" w:rsidR="0034092E" w:rsidRPr="00BB3056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ED0A7A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(1,543)</w:t>
            </w:r>
          </w:p>
        </w:tc>
        <w:tc>
          <w:tcPr>
            <w:tcW w:w="260" w:type="dxa"/>
            <w:vAlign w:val="center"/>
          </w:tcPr>
          <w:p w14:paraId="1CE81854" w14:textId="77777777" w:rsidR="0034092E" w:rsidRPr="00BB3056" w:rsidRDefault="0034092E" w:rsidP="0034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center"/>
          </w:tcPr>
          <w:p w14:paraId="0EFA1CD2" w14:textId="00B5ED4C" w:rsidR="0034092E" w:rsidRPr="00BB3056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(17,170)</w:t>
            </w:r>
          </w:p>
        </w:tc>
        <w:tc>
          <w:tcPr>
            <w:tcW w:w="264" w:type="dxa"/>
            <w:vAlign w:val="center"/>
          </w:tcPr>
          <w:p w14:paraId="2C3050A6" w14:textId="77777777" w:rsidR="0034092E" w:rsidRPr="00BB3056" w:rsidRDefault="0034092E" w:rsidP="0034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5492B829" w14:textId="5E5D3DDF" w:rsidR="0034092E" w:rsidRPr="00BB3056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653CD8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(1,543)</w:t>
            </w:r>
          </w:p>
        </w:tc>
        <w:tc>
          <w:tcPr>
            <w:tcW w:w="260" w:type="dxa"/>
            <w:vAlign w:val="center"/>
          </w:tcPr>
          <w:p w14:paraId="1BAFDE27" w14:textId="77777777" w:rsidR="0034092E" w:rsidRPr="00BB3056" w:rsidRDefault="0034092E" w:rsidP="0034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44EA4F2A" w14:textId="3A1B75DF" w:rsidR="0034092E" w:rsidRPr="00BB3056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(17,170)</w:t>
            </w:r>
          </w:p>
        </w:tc>
      </w:tr>
      <w:tr w:rsidR="000960AA" w:rsidRPr="00BB3056" w14:paraId="7C017BFF" w14:textId="77777777" w:rsidTr="00ED0A7A">
        <w:trPr>
          <w:trHeight w:hRule="exact" w:val="792"/>
        </w:trPr>
        <w:tc>
          <w:tcPr>
            <w:tcW w:w="3312" w:type="dxa"/>
          </w:tcPr>
          <w:p w14:paraId="53D65158" w14:textId="77777777" w:rsidR="000960AA" w:rsidRPr="00BB3056" w:rsidRDefault="000960AA" w:rsidP="000960AA">
            <w:pPr>
              <w:spacing w:line="240" w:lineRule="auto"/>
              <w:ind w:left="252" w:hanging="2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ความเสี่ยง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236" w:type="dxa"/>
          </w:tcPr>
          <w:p w14:paraId="5FFB8BC9" w14:textId="77777777" w:rsidR="000960AA" w:rsidRPr="00BB3056" w:rsidRDefault="000960AA" w:rsidP="00096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14:paraId="502E90A9" w14:textId="73FAC320" w:rsidR="000960AA" w:rsidRPr="00ED0A7A" w:rsidRDefault="000960AA" w:rsidP="000960AA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</w:pPr>
            <w:r w:rsidRPr="00ED0A7A"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10,</w:t>
            </w:r>
            <w:r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53</w:t>
            </w:r>
            <w:r w:rsidRPr="00ED0A7A"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2,385</w:t>
            </w:r>
          </w:p>
        </w:tc>
        <w:tc>
          <w:tcPr>
            <w:tcW w:w="260" w:type="dxa"/>
            <w:vAlign w:val="center"/>
          </w:tcPr>
          <w:p w14:paraId="257079CA" w14:textId="77777777" w:rsidR="000960AA" w:rsidRPr="00BB3056" w:rsidRDefault="000960AA" w:rsidP="00096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66FCFE6A" w14:textId="4032B848" w:rsidR="000960AA" w:rsidRPr="00BB3056" w:rsidRDefault="000960AA" w:rsidP="000960AA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3056"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11,219,236</w:t>
            </w:r>
          </w:p>
        </w:tc>
        <w:tc>
          <w:tcPr>
            <w:tcW w:w="264" w:type="dxa"/>
            <w:vAlign w:val="center"/>
          </w:tcPr>
          <w:p w14:paraId="12B92604" w14:textId="77777777" w:rsidR="000960AA" w:rsidRPr="00BB3056" w:rsidRDefault="000960AA" w:rsidP="00096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3F42471" w14:textId="17522F8D" w:rsidR="000960AA" w:rsidRPr="00BB3056" w:rsidRDefault="000960AA" w:rsidP="000960AA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53CD8"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10,</w:t>
            </w:r>
            <w:r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53</w:t>
            </w:r>
            <w:r w:rsidRPr="00653CD8"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2,385</w:t>
            </w:r>
          </w:p>
        </w:tc>
        <w:tc>
          <w:tcPr>
            <w:tcW w:w="260" w:type="dxa"/>
            <w:vAlign w:val="center"/>
          </w:tcPr>
          <w:p w14:paraId="2826FDB6" w14:textId="77777777" w:rsidR="000960AA" w:rsidRPr="00BB3056" w:rsidRDefault="000960AA" w:rsidP="00096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ADFEFDA" w14:textId="0C486B7E" w:rsidR="000960AA" w:rsidRPr="00BB3056" w:rsidRDefault="000960AA" w:rsidP="000960AA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3056"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11,219,236</w:t>
            </w:r>
          </w:p>
        </w:tc>
      </w:tr>
      <w:tr w:rsidR="000960AA" w:rsidRPr="00BB3056" w14:paraId="14DEEF14" w14:textId="77777777" w:rsidTr="00101A16">
        <w:tc>
          <w:tcPr>
            <w:tcW w:w="3312" w:type="dxa"/>
          </w:tcPr>
          <w:p w14:paraId="49BB87EA" w14:textId="01FB6CF2" w:rsidR="000960AA" w:rsidRPr="00AA41CB" w:rsidRDefault="000960AA" w:rsidP="000960A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จำนวนเงินตาม</w:t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</w:t>
            </w:r>
          </w:p>
        </w:tc>
        <w:tc>
          <w:tcPr>
            <w:tcW w:w="236" w:type="dxa"/>
          </w:tcPr>
          <w:p w14:paraId="3A59FD91" w14:textId="77777777" w:rsidR="000960AA" w:rsidRPr="00BB3056" w:rsidRDefault="000960AA" w:rsidP="00096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14:paraId="29616A2F" w14:textId="77777777" w:rsidR="000960AA" w:rsidRPr="00ED0A7A" w:rsidRDefault="000960AA" w:rsidP="000960AA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60" w:type="dxa"/>
            <w:vAlign w:val="bottom"/>
          </w:tcPr>
          <w:p w14:paraId="193363FE" w14:textId="77777777" w:rsidR="000960AA" w:rsidRPr="00BB3056" w:rsidRDefault="000960AA" w:rsidP="00096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638FD5B9" w14:textId="77777777" w:rsidR="000960AA" w:rsidRPr="00BB3056" w:rsidRDefault="000960AA" w:rsidP="000960AA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64" w:type="dxa"/>
            <w:vAlign w:val="bottom"/>
          </w:tcPr>
          <w:p w14:paraId="2006FADE" w14:textId="77777777" w:rsidR="000960AA" w:rsidRPr="00BB3056" w:rsidRDefault="000960AA" w:rsidP="00096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46D2D643" w14:textId="77777777" w:rsidR="000960AA" w:rsidRPr="00BB3056" w:rsidRDefault="000960AA" w:rsidP="000960AA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60" w:type="dxa"/>
            <w:vAlign w:val="bottom"/>
          </w:tcPr>
          <w:p w14:paraId="2172AA59" w14:textId="77777777" w:rsidR="000960AA" w:rsidRPr="00BB3056" w:rsidRDefault="000960AA" w:rsidP="00096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6FDE249" w14:textId="77777777" w:rsidR="000960AA" w:rsidRPr="00BB3056" w:rsidRDefault="000960AA" w:rsidP="000960AA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</w:tr>
      <w:tr w:rsidR="000960AA" w:rsidRPr="00BB3056" w14:paraId="709886BF" w14:textId="77777777" w:rsidTr="00101A16">
        <w:tc>
          <w:tcPr>
            <w:tcW w:w="3312" w:type="dxa"/>
          </w:tcPr>
          <w:p w14:paraId="5FFEE4F0" w14:textId="0A776E59" w:rsidR="000960AA" w:rsidRPr="00BB3056" w:rsidRDefault="000960AA" w:rsidP="000960A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36" w:type="dxa"/>
          </w:tcPr>
          <w:p w14:paraId="50A1BC67" w14:textId="77777777" w:rsidR="000960AA" w:rsidRPr="00BB3056" w:rsidRDefault="000960AA" w:rsidP="00096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14:paraId="67C5A6DD" w14:textId="160452E0" w:rsidR="000960AA" w:rsidRPr="00ED0A7A" w:rsidRDefault="000960AA" w:rsidP="000960AA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667,317</w:t>
            </w:r>
          </w:p>
        </w:tc>
        <w:tc>
          <w:tcPr>
            <w:tcW w:w="260" w:type="dxa"/>
            <w:vAlign w:val="bottom"/>
          </w:tcPr>
          <w:p w14:paraId="249F5842" w14:textId="77777777" w:rsidR="000960AA" w:rsidRPr="00ED0A7A" w:rsidRDefault="000960AA" w:rsidP="00096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1009AC01" w14:textId="009B1787" w:rsidR="000960AA" w:rsidRPr="00BB3056" w:rsidRDefault="000960AA" w:rsidP="000960AA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925,068</w:t>
            </w:r>
          </w:p>
        </w:tc>
        <w:tc>
          <w:tcPr>
            <w:tcW w:w="264" w:type="dxa"/>
            <w:vAlign w:val="bottom"/>
          </w:tcPr>
          <w:p w14:paraId="5E18558A" w14:textId="77777777" w:rsidR="000960AA" w:rsidRPr="00BB3056" w:rsidRDefault="000960AA" w:rsidP="00096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6966B4B" w14:textId="7B568E8E" w:rsidR="000960AA" w:rsidRPr="00BB3056" w:rsidRDefault="000960AA" w:rsidP="000960AA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667,317</w:t>
            </w:r>
          </w:p>
        </w:tc>
        <w:tc>
          <w:tcPr>
            <w:tcW w:w="260" w:type="dxa"/>
            <w:vAlign w:val="bottom"/>
          </w:tcPr>
          <w:p w14:paraId="339F061F" w14:textId="77777777" w:rsidR="000960AA" w:rsidRPr="00BB3056" w:rsidRDefault="000960AA" w:rsidP="00096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6BA9FFC" w14:textId="3E503068" w:rsidR="000960AA" w:rsidRPr="00BB3056" w:rsidRDefault="000960AA" w:rsidP="000960AA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925,068</w:t>
            </w:r>
          </w:p>
        </w:tc>
      </w:tr>
      <w:tr w:rsidR="000960AA" w:rsidRPr="00BB3056" w14:paraId="549FD210" w14:textId="77777777" w:rsidTr="00101A16">
        <w:tc>
          <w:tcPr>
            <w:tcW w:w="3312" w:type="dxa"/>
          </w:tcPr>
          <w:p w14:paraId="26764580" w14:textId="77777777" w:rsidR="000960AA" w:rsidRPr="00BB3056" w:rsidRDefault="000960AA" w:rsidP="000960A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   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236" w:type="dxa"/>
          </w:tcPr>
          <w:p w14:paraId="2254F992" w14:textId="77777777" w:rsidR="000960AA" w:rsidRPr="00BB3056" w:rsidRDefault="000960AA" w:rsidP="00096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F7271D" w14:textId="1D4A4915" w:rsidR="000960AA" w:rsidRPr="00ED0A7A" w:rsidRDefault="000960AA" w:rsidP="000960AA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11,199,702</w:t>
            </w:r>
          </w:p>
        </w:tc>
        <w:tc>
          <w:tcPr>
            <w:tcW w:w="260" w:type="dxa"/>
            <w:tcBorders>
              <w:left w:val="nil"/>
            </w:tcBorders>
            <w:vAlign w:val="bottom"/>
          </w:tcPr>
          <w:p w14:paraId="14A44B8B" w14:textId="77777777" w:rsidR="000960AA" w:rsidRPr="00BB3056" w:rsidRDefault="000960AA" w:rsidP="00096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F2DC53" w14:textId="1B4640B2" w:rsidR="000960AA" w:rsidRPr="00BB3056" w:rsidRDefault="000960AA" w:rsidP="000960AA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12,144,304</w:t>
            </w:r>
          </w:p>
        </w:tc>
        <w:tc>
          <w:tcPr>
            <w:tcW w:w="264" w:type="dxa"/>
            <w:vAlign w:val="bottom"/>
          </w:tcPr>
          <w:p w14:paraId="68FB4B45" w14:textId="77777777" w:rsidR="000960AA" w:rsidRPr="00BB3056" w:rsidRDefault="000960AA" w:rsidP="00096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37E4C" w14:textId="588F70AC" w:rsidR="000960AA" w:rsidRPr="00BB3056" w:rsidRDefault="000960AA" w:rsidP="000960AA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11,199,702</w:t>
            </w:r>
          </w:p>
        </w:tc>
        <w:tc>
          <w:tcPr>
            <w:tcW w:w="260" w:type="dxa"/>
            <w:vAlign w:val="bottom"/>
          </w:tcPr>
          <w:p w14:paraId="4E90D01F" w14:textId="77777777" w:rsidR="000960AA" w:rsidRPr="00BB3056" w:rsidRDefault="000960AA" w:rsidP="00096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D1D0A" w14:textId="31DA15B5" w:rsidR="000960AA" w:rsidRPr="00BB3056" w:rsidRDefault="000960AA" w:rsidP="000960AA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12,144,304</w:t>
            </w:r>
          </w:p>
        </w:tc>
      </w:tr>
      <w:tr w:rsidR="0034092E" w:rsidRPr="00BB3056" w14:paraId="441AE51F" w14:textId="77777777" w:rsidTr="00101A16">
        <w:trPr>
          <w:trHeight w:hRule="exact" w:val="317"/>
        </w:trPr>
        <w:tc>
          <w:tcPr>
            <w:tcW w:w="3312" w:type="dxa"/>
          </w:tcPr>
          <w:p w14:paraId="124A89F4" w14:textId="77777777" w:rsidR="0034092E" w:rsidRPr="00BB3056" w:rsidRDefault="0034092E" w:rsidP="0034092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09B1CD2" w14:textId="77777777" w:rsidR="0034092E" w:rsidRPr="00BB3056" w:rsidRDefault="0034092E" w:rsidP="00340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</w:tcPr>
          <w:p w14:paraId="69AD938E" w14:textId="77777777" w:rsidR="0034092E" w:rsidRPr="00ED0A7A" w:rsidRDefault="0034092E" w:rsidP="00ED0A7A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4302A4AC" w14:textId="77777777" w:rsidR="0034092E" w:rsidRPr="00BB3056" w:rsidRDefault="0034092E" w:rsidP="0034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</w:tcPr>
          <w:p w14:paraId="57743E83" w14:textId="77777777" w:rsidR="0034092E" w:rsidRPr="00BB3056" w:rsidRDefault="0034092E" w:rsidP="0034092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218F143D" w14:textId="77777777" w:rsidR="0034092E" w:rsidRPr="00BB3056" w:rsidRDefault="0034092E" w:rsidP="0034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09082A2D" w14:textId="77777777" w:rsidR="0034092E" w:rsidRPr="00BB3056" w:rsidRDefault="0034092E" w:rsidP="0034092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0" w:type="dxa"/>
          </w:tcPr>
          <w:p w14:paraId="1946B4CD" w14:textId="77777777" w:rsidR="0034092E" w:rsidRPr="00BB3056" w:rsidRDefault="0034092E" w:rsidP="0034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4892D5A5" w14:textId="77777777" w:rsidR="0034092E" w:rsidRPr="00BB3056" w:rsidRDefault="0034092E" w:rsidP="0034092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4092E" w:rsidRPr="00BB3056" w14:paraId="52DC2DF5" w14:textId="77777777" w:rsidTr="00101A16">
        <w:trPr>
          <w:trHeight w:hRule="exact" w:val="389"/>
        </w:trPr>
        <w:tc>
          <w:tcPr>
            <w:tcW w:w="3312" w:type="dxa"/>
          </w:tcPr>
          <w:p w14:paraId="2B424123" w14:textId="77777777" w:rsidR="0034092E" w:rsidRPr="00BB3056" w:rsidRDefault="0034092E" w:rsidP="0034092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36" w:type="dxa"/>
          </w:tcPr>
          <w:p w14:paraId="27C9B70E" w14:textId="77777777" w:rsidR="0034092E" w:rsidRPr="00BB3056" w:rsidRDefault="0034092E" w:rsidP="00340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</w:tcPr>
          <w:p w14:paraId="008057AD" w14:textId="77777777" w:rsidR="0034092E" w:rsidRPr="00ED0A7A" w:rsidRDefault="0034092E" w:rsidP="00ED0A7A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56B0352E" w14:textId="77777777" w:rsidR="0034092E" w:rsidRPr="00BB3056" w:rsidRDefault="0034092E" w:rsidP="0034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</w:tcPr>
          <w:p w14:paraId="40F4FB6E" w14:textId="77777777" w:rsidR="0034092E" w:rsidRPr="00BB3056" w:rsidRDefault="0034092E" w:rsidP="0034092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115E887A" w14:textId="77777777" w:rsidR="0034092E" w:rsidRPr="00BB3056" w:rsidRDefault="0034092E" w:rsidP="0034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72A657CE" w14:textId="77777777" w:rsidR="0034092E" w:rsidRPr="00BB3056" w:rsidRDefault="0034092E" w:rsidP="0034092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0" w:type="dxa"/>
          </w:tcPr>
          <w:p w14:paraId="72836F78" w14:textId="77777777" w:rsidR="0034092E" w:rsidRPr="00BB3056" w:rsidRDefault="0034092E" w:rsidP="0034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375855B1" w14:textId="77777777" w:rsidR="0034092E" w:rsidRPr="00BB3056" w:rsidRDefault="0034092E" w:rsidP="0034092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4092E" w:rsidRPr="00BB3056" w14:paraId="3E09F24C" w14:textId="77777777" w:rsidTr="00101A16">
        <w:trPr>
          <w:trHeight w:hRule="exact" w:val="389"/>
        </w:trPr>
        <w:tc>
          <w:tcPr>
            <w:tcW w:w="3312" w:type="dxa"/>
          </w:tcPr>
          <w:p w14:paraId="538A5855" w14:textId="77777777" w:rsidR="0034092E" w:rsidRPr="00BB3056" w:rsidRDefault="0034092E" w:rsidP="0034092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36" w:type="dxa"/>
          </w:tcPr>
          <w:p w14:paraId="7D6B9934" w14:textId="77777777" w:rsidR="0034092E" w:rsidRPr="00BB3056" w:rsidRDefault="0034092E" w:rsidP="00340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center"/>
          </w:tcPr>
          <w:p w14:paraId="23E16869" w14:textId="583A7A9E" w:rsidR="0034092E" w:rsidRPr="0034092E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ED0A7A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(4,550)</w:t>
            </w:r>
          </w:p>
        </w:tc>
        <w:tc>
          <w:tcPr>
            <w:tcW w:w="260" w:type="dxa"/>
            <w:vAlign w:val="center"/>
          </w:tcPr>
          <w:p w14:paraId="196F5C30" w14:textId="77777777" w:rsidR="0034092E" w:rsidRPr="00BB3056" w:rsidRDefault="0034092E" w:rsidP="0034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center"/>
          </w:tcPr>
          <w:p w14:paraId="60306152" w14:textId="567EE36D" w:rsidR="0034092E" w:rsidRPr="00BB3056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(1,873)</w:t>
            </w:r>
          </w:p>
        </w:tc>
        <w:tc>
          <w:tcPr>
            <w:tcW w:w="264" w:type="dxa"/>
            <w:vAlign w:val="center"/>
          </w:tcPr>
          <w:p w14:paraId="3B12765C" w14:textId="77777777" w:rsidR="0034092E" w:rsidRPr="00BB3056" w:rsidRDefault="0034092E" w:rsidP="0034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4E536CA8" w14:textId="5CE7B93E" w:rsidR="0034092E" w:rsidRPr="00BB3056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653CD8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(4,550)</w:t>
            </w:r>
          </w:p>
        </w:tc>
        <w:tc>
          <w:tcPr>
            <w:tcW w:w="260" w:type="dxa"/>
            <w:vAlign w:val="center"/>
          </w:tcPr>
          <w:p w14:paraId="717C3C93" w14:textId="77777777" w:rsidR="0034092E" w:rsidRPr="00BB3056" w:rsidRDefault="0034092E" w:rsidP="0034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462CC18C" w14:textId="40BA67E6" w:rsidR="0034092E" w:rsidRPr="00BB3056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(1,873)</w:t>
            </w:r>
          </w:p>
        </w:tc>
      </w:tr>
      <w:tr w:rsidR="0034092E" w:rsidRPr="00BB3056" w14:paraId="70071E4D" w14:textId="77777777" w:rsidTr="00ED0A7A">
        <w:trPr>
          <w:trHeight w:hRule="exact" w:val="389"/>
        </w:trPr>
        <w:tc>
          <w:tcPr>
            <w:tcW w:w="3312" w:type="dxa"/>
          </w:tcPr>
          <w:p w14:paraId="1EA130AB" w14:textId="77777777" w:rsidR="0034092E" w:rsidRPr="00BB3056" w:rsidRDefault="0034092E" w:rsidP="0034092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36" w:type="dxa"/>
          </w:tcPr>
          <w:p w14:paraId="28D4C88B" w14:textId="77777777" w:rsidR="0034092E" w:rsidRPr="00BB3056" w:rsidRDefault="0034092E" w:rsidP="00340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center"/>
          </w:tcPr>
          <w:p w14:paraId="061E4DB9" w14:textId="4A30BD5E" w:rsidR="0034092E" w:rsidRPr="0034092E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ED0A7A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(39,488)</w:t>
            </w:r>
          </w:p>
        </w:tc>
        <w:tc>
          <w:tcPr>
            <w:tcW w:w="260" w:type="dxa"/>
            <w:vAlign w:val="center"/>
          </w:tcPr>
          <w:p w14:paraId="539861C9" w14:textId="77777777" w:rsidR="0034092E" w:rsidRPr="00BB3056" w:rsidRDefault="0034092E" w:rsidP="0034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center"/>
          </w:tcPr>
          <w:p w14:paraId="17EC42F9" w14:textId="4ADD9EAF" w:rsidR="0034092E" w:rsidRPr="00BB3056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(36,796)</w:t>
            </w:r>
          </w:p>
        </w:tc>
        <w:tc>
          <w:tcPr>
            <w:tcW w:w="264" w:type="dxa"/>
            <w:vAlign w:val="center"/>
          </w:tcPr>
          <w:p w14:paraId="5DD213F6" w14:textId="77777777" w:rsidR="0034092E" w:rsidRPr="00BB3056" w:rsidRDefault="0034092E" w:rsidP="0034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5F54A579" w14:textId="331D69C1" w:rsidR="0034092E" w:rsidRPr="00BB3056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653CD8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(39,488)</w:t>
            </w:r>
          </w:p>
        </w:tc>
        <w:tc>
          <w:tcPr>
            <w:tcW w:w="260" w:type="dxa"/>
            <w:vAlign w:val="center"/>
          </w:tcPr>
          <w:p w14:paraId="4D5CFC61" w14:textId="77777777" w:rsidR="0034092E" w:rsidRPr="00BB3056" w:rsidRDefault="0034092E" w:rsidP="0034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034B04E3" w14:textId="0A6EE436" w:rsidR="0034092E" w:rsidRPr="00BB3056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(36,796)</w:t>
            </w:r>
          </w:p>
        </w:tc>
      </w:tr>
      <w:tr w:rsidR="0034092E" w:rsidRPr="00BB3056" w14:paraId="6DA5464C" w14:textId="77777777" w:rsidTr="00101A16">
        <w:trPr>
          <w:trHeight w:hRule="exact" w:val="749"/>
        </w:trPr>
        <w:tc>
          <w:tcPr>
            <w:tcW w:w="3312" w:type="dxa"/>
          </w:tcPr>
          <w:p w14:paraId="5C2265C3" w14:textId="77777777" w:rsidR="0034092E" w:rsidRPr="00BB3056" w:rsidRDefault="0034092E" w:rsidP="0034092E">
            <w:pPr>
              <w:spacing w:line="240" w:lineRule="auto"/>
              <w:ind w:left="252" w:hanging="2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ความเสี่ยง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236" w:type="dxa"/>
          </w:tcPr>
          <w:p w14:paraId="2EA6C913" w14:textId="77777777" w:rsidR="0034092E" w:rsidRPr="00BB3056" w:rsidRDefault="0034092E" w:rsidP="00340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CB292" w14:textId="5B35AFF3" w:rsidR="0034092E" w:rsidRPr="00BB3056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</w:pPr>
            <w:r w:rsidRPr="00ED0A7A"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(44,038)</w:t>
            </w:r>
          </w:p>
        </w:tc>
        <w:tc>
          <w:tcPr>
            <w:tcW w:w="260" w:type="dxa"/>
            <w:vAlign w:val="center"/>
          </w:tcPr>
          <w:p w14:paraId="7DDB6E9E" w14:textId="77777777" w:rsidR="0034092E" w:rsidRPr="00BB3056" w:rsidRDefault="0034092E" w:rsidP="0034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F8C99" w14:textId="35ABF04B" w:rsidR="0034092E" w:rsidRPr="00BB3056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(38,669)</w:t>
            </w:r>
          </w:p>
        </w:tc>
        <w:tc>
          <w:tcPr>
            <w:tcW w:w="264" w:type="dxa"/>
            <w:vAlign w:val="center"/>
          </w:tcPr>
          <w:p w14:paraId="4931A452" w14:textId="77777777" w:rsidR="0034092E" w:rsidRPr="00BB3056" w:rsidRDefault="0034092E" w:rsidP="0034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79B65C" w14:textId="202E401E" w:rsidR="0034092E" w:rsidRPr="00BB3056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</w:pPr>
            <w:r w:rsidRPr="00653CD8"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(44,038)</w:t>
            </w:r>
          </w:p>
        </w:tc>
        <w:tc>
          <w:tcPr>
            <w:tcW w:w="260" w:type="dxa"/>
            <w:vAlign w:val="center"/>
          </w:tcPr>
          <w:p w14:paraId="28558F5C" w14:textId="77777777" w:rsidR="0034092E" w:rsidRPr="00BB3056" w:rsidRDefault="0034092E" w:rsidP="0034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98F24" w14:textId="295E94B1" w:rsidR="0034092E" w:rsidRPr="00BB3056" w:rsidRDefault="0034092E" w:rsidP="0034092E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(38,669)</w:t>
            </w:r>
          </w:p>
        </w:tc>
      </w:tr>
      <w:tr w:rsidR="0034092E" w:rsidRPr="00BB3056" w14:paraId="722B85D4" w14:textId="77777777" w:rsidTr="00101A16">
        <w:trPr>
          <w:trHeight w:hRule="exact" w:val="144"/>
        </w:trPr>
        <w:tc>
          <w:tcPr>
            <w:tcW w:w="3312" w:type="dxa"/>
          </w:tcPr>
          <w:p w14:paraId="7886B2F0" w14:textId="77777777" w:rsidR="0034092E" w:rsidRPr="00BB3056" w:rsidRDefault="0034092E" w:rsidP="0034092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28B9F97" w14:textId="77777777" w:rsidR="0034092E" w:rsidRPr="00BB3056" w:rsidRDefault="0034092E" w:rsidP="0034092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21764E2E" w14:textId="77777777" w:rsidR="0034092E" w:rsidRPr="00BB3056" w:rsidRDefault="0034092E" w:rsidP="0034092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0" w:type="dxa"/>
          </w:tcPr>
          <w:p w14:paraId="52A20AE2" w14:textId="77777777" w:rsidR="0034092E" w:rsidRPr="00BB3056" w:rsidRDefault="0034092E" w:rsidP="0034092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2D886794" w14:textId="77777777" w:rsidR="0034092E" w:rsidRPr="00BB3056" w:rsidRDefault="0034092E" w:rsidP="0034092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64FA6CAF" w14:textId="77777777" w:rsidR="0034092E" w:rsidRPr="00BB3056" w:rsidRDefault="0034092E" w:rsidP="0034092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6286032" w14:textId="77777777" w:rsidR="0034092E" w:rsidRPr="00BB3056" w:rsidRDefault="0034092E" w:rsidP="0034092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0" w:type="dxa"/>
          </w:tcPr>
          <w:p w14:paraId="05FF4A37" w14:textId="77777777" w:rsidR="0034092E" w:rsidRPr="00BB3056" w:rsidRDefault="0034092E" w:rsidP="0034092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DCED0C3" w14:textId="77777777" w:rsidR="0034092E" w:rsidRPr="00BB3056" w:rsidRDefault="0034092E" w:rsidP="0034092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</w:tbl>
    <w:p w14:paraId="4F9FF1FD" w14:textId="77777777" w:rsidR="00AA41CB" w:rsidRDefault="00AA41CB" w:rsidP="00BD66A4">
      <w:pPr>
        <w:pStyle w:val="block"/>
        <w:tabs>
          <w:tab w:val="left" w:pos="720"/>
        </w:tabs>
        <w:spacing w:after="0" w:line="240" w:lineRule="atLeast"/>
        <w:ind w:left="72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0666C64" w14:textId="77777777" w:rsidR="00AA41CB" w:rsidRDefault="00AA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en-GB" w:eastAsia="x-none" w:bidi="ar-SA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28963BB6" w14:textId="46136069" w:rsidR="001048CD" w:rsidRPr="00BB3056" w:rsidRDefault="001048CD" w:rsidP="00BD66A4">
      <w:pPr>
        <w:pStyle w:val="block"/>
        <w:tabs>
          <w:tab w:val="left" w:pos="720"/>
        </w:tabs>
        <w:spacing w:after="0" w:line="240" w:lineRule="atLeast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BB305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การวิเคราะห์ความอ่อนไหว</w:t>
      </w:r>
      <w:r w:rsidRPr="00BB3056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69A9760B" w14:textId="2C7B2351" w:rsidR="00370EEC" w:rsidRDefault="001048CD" w:rsidP="00BD66A4">
      <w:pPr>
        <w:pStyle w:val="block"/>
        <w:tabs>
          <w:tab w:val="left" w:pos="720"/>
        </w:tabs>
        <w:spacing w:after="0" w:line="240" w:lineRule="atLeast"/>
        <w:ind w:left="72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BB305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 </w:t>
      </w:r>
      <w:r w:rsidRPr="00BB3056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BB305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มีนาคม </w:t>
      </w:r>
      <w:r w:rsidR="00450DDE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="00450DDE" w:rsidRPr="00BB305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B3056">
        <w:rPr>
          <w:rFonts w:asciiTheme="majorBidi" w:hAnsiTheme="majorBidi" w:cstheme="majorBidi"/>
          <w:sz w:val="30"/>
          <w:szCs w:val="30"/>
          <w:cs/>
          <w:lang w:val="en-US" w:bidi="th-TH"/>
        </w:rPr>
        <w:t>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</w:t>
      </w:r>
    </w:p>
    <w:p w14:paraId="369AC471" w14:textId="2BEE2260" w:rsidR="001048CD" w:rsidRPr="00101A16" w:rsidRDefault="001048CD" w:rsidP="00370EEC">
      <w:pPr>
        <w:pStyle w:val="block"/>
        <w:tabs>
          <w:tab w:val="left" w:pos="720"/>
        </w:tabs>
        <w:spacing w:after="0" w:line="240" w:lineRule="atLeast"/>
        <w:ind w:left="1350"/>
        <w:jc w:val="thaiDistribute"/>
        <w:rPr>
          <w:rFonts w:asciiTheme="majorBidi" w:hAnsiTheme="majorBidi" w:cstheme="majorBidi"/>
          <w:sz w:val="20"/>
          <w:lang w:val="en-US" w:bidi="th-TH"/>
        </w:rPr>
      </w:pPr>
      <w:r w:rsidRPr="00101A16">
        <w:rPr>
          <w:rFonts w:asciiTheme="majorBidi" w:hAnsiTheme="majorBidi" w:cstheme="majorBidi"/>
          <w:sz w:val="20"/>
          <w:cs/>
          <w:lang w:val="en-US" w:bidi="th-TH"/>
        </w:rPr>
        <w:t xml:space="preserve"> </w:t>
      </w:r>
    </w:p>
    <w:tbl>
      <w:tblPr>
        <w:tblW w:w="8938" w:type="dxa"/>
        <w:tblInd w:w="6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179"/>
        <w:gridCol w:w="1034"/>
        <w:gridCol w:w="180"/>
        <w:gridCol w:w="1079"/>
        <w:gridCol w:w="180"/>
        <w:gridCol w:w="1072"/>
        <w:gridCol w:w="180"/>
        <w:gridCol w:w="1064"/>
      </w:tblGrid>
      <w:tr w:rsidR="001048CD" w:rsidRPr="00E56585" w14:paraId="4973BD16" w14:textId="77777777" w:rsidTr="00101A16">
        <w:trPr>
          <w:trHeight w:hRule="exact" w:val="374"/>
          <w:tblHeader/>
        </w:trPr>
        <w:tc>
          <w:tcPr>
            <w:tcW w:w="2970" w:type="dxa"/>
          </w:tcPr>
          <w:p w14:paraId="1290C469" w14:textId="77777777" w:rsidR="001048CD" w:rsidRPr="00BD66A4" w:rsidRDefault="001048CD" w:rsidP="00BE0B29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</w:tcPr>
          <w:p w14:paraId="56CBB873" w14:textId="77777777" w:rsidR="001048CD" w:rsidRPr="00BD66A4" w:rsidRDefault="001048CD" w:rsidP="00370EEC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293" w:type="dxa"/>
            <w:gridSpan w:val="3"/>
            <w:hideMark/>
          </w:tcPr>
          <w:p w14:paraId="606FF87B" w14:textId="3F6390A9" w:rsidR="001048CD" w:rsidRPr="00BD66A4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D66A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29C6551" w14:textId="77777777" w:rsidR="001048CD" w:rsidRPr="00BD66A4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6" w:type="dxa"/>
            <w:gridSpan w:val="3"/>
            <w:hideMark/>
          </w:tcPr>
          <w:p w14:paraId="04E7BE14" w14:textId="3FED8589" w:rsidR="001048CD" w:rsidRPr="00BD66A4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D66A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048CD" w:rsidRPr="00E56585" w14:paraId="10A0C0E3" w14:textId="77777777" w:rsidTr="00101A16">
        <w:trPr>
          <w:trHeight w:hRule="exact" w:val="374"/>
          <w:tblHeader/>
        </w:trPr>
        <w:tc>
          <w:tcPr>
            <w:tcW w:w="2970" w:type="dxa"/>
          </w:tcPr>
          <w:p w14:paraId="7829DB31" w14:textId="77777777" w:rsidR="001048CD" w:rsidRPr="00BD66A4" w:rsidRDefault="001048CD" w:rsidP="00BE0B29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D66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179" w:type="dxa"/>
            <w:hideMark/>
          </w:tcPr>
          <w:p w14:paraId="78CADDB5" w14:textId="77777777" w:rsidR="001048CD" w:rsidRPr="00BD66A4" w:rsidRDefault="001048CD" w:rsidP="00370EEC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034" w:type="dxa"/>
            <w:hideMark/>
          </w:tcPr>
          <w:p w14:paraId="19A87326" w14:textId="77777777" w:rsidR="001048CD" w:rsidRPr="00BD66A4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6E563F29" w14:textId="77777777" w:rsidR="001048CD" w:rsidRPr="00BD66A4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hideMark/>
          </w:tcPr>
          <w:p w14:paraId="7DC1F73C" w14:textId="77777777" w:rsidR="001048CD" w:rsidRPr="00BD66A4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1536B601" w14:textId="77777777" w:rsidR="001048CD" w:rsidRPr="00BD66A4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hideMark/>
          </w:tcPr>
          <w:p w14:paraId="6EF10BEB" w14:textId="77777777" w:rsidR="001048CD" w:rsidRPr="00BD66A4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3063221F" w14:textId="77777777" w:rsidR="001048CD" w:rsidRPr="00BD66A4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6620BA87" w14:textId="77777777" w:rsidR="001048CD" w:rsidRPr="00BD66A4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1048CD" w:rsidRPr="00E56585" w14:paraId="4FE57F40" w14:textId="77777777" w:rsidTr="00101A16">
        <w:trPr>
          <w:trHeight w:hRule="exact" w:val="374"/>
          <w:tblHeader/>
        </w:trPr>
        <w:tc>
          <w:tcPr>
            <w:tcW w:w="2970" w:type="dxa"/>
          </w:tcPr>
          <w:p w14:paraId="021470E7" w14:textId="77777777" w:rsidR="001048CD" w:rsidRPr="00BD66A4" w:rsidRDefault="001048CD" w:rsidP="00BE0B2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53BF661" w14:textId="77777777" w:rsidR="001048CD" w:rsidRPr="00BD66A4" w:rsidRDefault="001048CD" w:rsidP="00370E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D66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4789" w:type="dxa"/>
            <w:gridSpan w:val="7"/>
            <w:hideMark/>
          </w:tcPr>
          <w:p w14:paraId="4867C460" w14:textId="086CA631" w:rsidR="001048CD" w:rsidRPr="00BD66A4" w:rsidRDefault="001048CD" w:rsidP="00370EE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D66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40209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D66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048CD" w:rsidRPr="00E56585" w14:paraId="5E4DAE16" w14:textId="77777777" w:rsidTr="00101A16">
        <w:trPr>
          <w:trHeight w:hRule="exact" w:val="374"/>
        </w:trPr>
        <w:tc>
          <w:tcPr>
            <w:tcW w:w="2970" w:type="dxa"/>
          </w:tcPr>
          <w:p w14:paraId="324F9510" w14:textId="29C4A6BB" w:rsidR="001048CD" w:rsidRPr="00BD66A4" w:rsidRDefault="001048CD" w:rsidP="00BE0B2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66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BD66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BD66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450DDE" w:rsidRPr="00BD66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020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9" w:type="dxa"/>
          </w:tcPr>
          <w:p w14:paraId="32166659" w14:textId="77777777" w:rsidR="001048CD" w:rsidRPr="00BD66A4" w:rsidRDefault="001048CD" w:rsidP="00BE0B2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20612E83" w14:textId="77777777" w:rsidR="001048CD" w:rsidRPr="00BD66A4" w:rsidRDefault="001048CD" w:rsidP="00BE0B2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422AAF" w14:textId="77777777" w:rsidR="001048CD" w:rsidRPr="00BD66A4" w:rsidRDefault="001048CD" w:rsidP="00BE0B2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46C6646" w14:textId="77777777" w:rsidR="001048CD" w:rsidRPr="00BD66A4" w:rsidRDefault="001048CD" w:rsidP="00BE0B2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D9C5816" w14:textId="77777777" w:rsidR="001048CD" w:rsidRPr="00BD66A4" w:rsidRDefault="001048CD" w:rsidP="00BE0B2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41EBF080" w14:textId="77777777" w:rsidR="001048CD" w:rsidRPr="00BD66A4" w:rsidRDefault="001048CD" w:rsidP="00BE0B2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376344C" w14:textId="77777777" w:rsidR="001048CD" w:rsidRPr="00BD66A4" w:rsidRDefault="001048CD" w:rsidP="00BE0B2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8C0FA43" w14:textId="77777777" w:rsidR="001048CD" w:rsidRPr="00BD66A4" w:rsidRDefault="001048CD" w:rsidP="00BE0B2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60AA" w:rsidRPr="006D2239" w14:paraId="52172131" w14:textId="77777777" w:rsidTr="00ED0A7A">
        <w:trPr>
          <w:trHeight w:hRule="exact" w:val="374"/>
        </w:trPr>
        <w:tc>
          <w:tcPr>
            <w:tcW w:w="2970" w:type="dxa"/>
            <w:hideMark/>
          </w:tcPr>
          <w:p w14:paraId="651C6259" w14:textId="77777777" w:rsidR="000960AA" w:rsidRPr="00BD66A4" w:rsidRDefault="000960AA" w:rsidP="000960AA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BD66A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9" w:type="dxa"/>
          </w:tcPr>
          <w:p w14:paraId="0CF5E0CE" w14:textId="3E359E13" w:rsidR="000960AA" w:rsidRPr="00BD66A4" w:rsidRDefault="000960AA" w:rsidP="000960AA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34" w:type="dxa"/>
          </w:tcPr>
          <w:p w14:paraId="4FBDE499" w14:textId="3ED1D0EE" w:rsidR="000960AA" w:rsidRPr="006D2239" w:rsidRDefault="000960AA" w:rsidP="000960A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D0A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D0A7A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80" w:type="dxa"/>
          </w:tcPr>
          <w:p w14:paraId="42F7B067" w14:textId="77777777" w:rsidR="000960AA" w:rsidRPr="006D2239" w:rsidRDefault="000960AA" w:rsidP="000960AA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3372BB2" w14:textId="15F91E0A" w:rsidR="000960AA" w:rsidRPr="006D2239" w:rsidRDefault="000960AA" w:rsidP="000960A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(10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D0A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D0A7A">
              <w:rPr>
                <w:rFonts w:asciiTheme="majorBidi" w:hAnsiTheme="majorBidi" w:cstheme="majorBidi"/>
                <w:sz w:val="30"/>
                <w:szCs w:val="30"/>
              </w:rPr>
              <w:t>24)</w:t>
            </w:r>
          </w:p>
        </w:tc>
        <w:tc>
          <w:tcPr>
            <w:tcW w:w="180" w:type="dxa"/>
          </w:tcPr>
          <w:p w14:paraId="6694220E" w14:textId="77777777" w:rsidR="000960AA" w:rsidRPr="006D2239" w:rsidRDefault="000960AA" w:rsidP="000960AA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5BEB5D7C" w14:textId="19E02975" w:rsidR="000960AA" w:rsidRPr="006D2239" w:rsidRDefault="000960AA" w:rsidP="000960AA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D0A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D0A7A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80" w:type="dxa"/>
          </w:tcPr>
          <w:p w14:paraId="6F6E3530" w14:textId="77777777" w:rsidR="000960AA" w:rsidRPr="006D2239" w:rsidRDefault="000960AA" w:rsidP="000960AA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1FB55CA" w14:textId="5962E146" w:rsidR="000960AA" w:rsidRPr="006D2239" w:rsidRDefault="000960AA" w:rsidP="000960A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(10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D0A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D0A7A">
              <w:rPr>
                <w:rFonts w:asciiTheme="majorBidi" w:hAnsiTheme="majorBidi" w:cstheme="majorBidi"/>
                <w:sz w:val="30"/>
                <w:szCs w:val="30"/>
              </w:rPr>
              <w:t>24)</w:t>
            </w:r>
          </w:p>
        </w:tc>
      </w:tr>
      <w:tr w:rsidR="006D2239" w:rsidRPr="00E56585" w14:paraId="2F0D002F" w14:textId="77777777" w:rsidTr="00450DDE">
        <w:trPr>
          <w:trHeight w:hRule="exact" w:val="374"/>
        </w:trPr>
        <w:tc>
          <w:tcPr>
            <w:tcW w:w="2970" w:type="dxa"/>
          </w:tcPr>
          <w:p w14:paraId="6D089A13" w14:textId="77777777" w:rsidR="006D2239" w:rsidRPr="00BD66A4" w:rsidRDefault="006D2239" w:rsidP="006D223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7E0BCE8C" w14:textId="77777777" w:rsidR="006D2239" w:rsidDel="00450DDE" w:rsidRDefault="006D2239" w:rsidP="006D2239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25FFD69C" w14:textId="77777777" w:rsidR="006D2239" w:rsidDel="00450DDE" w:rsidRDefault="006D2239" w:rsidP="006D223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D8DAFD" w14:textId="77777777" w:rsidR="006D2239" w:rsidRPr="00BD66A4" w:rsidRDefault="006D2239" w:rsidP="006D223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455FE38" w14:textId="77777777" w:rsidR="006D2239" w:rsidDel="00450DDE" w:rsidRDefault="006D2239" w:rsidP="006D223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20669CE" w14:textId="77777777" w:rsidR="006D2239" w:rsidRPr="00BD66A4" w:rsidRDefault="006D2239" w:rsidP="006D223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2B15FE45" w14:textId="77777777" w:rsidR="006D2239" w:rsidDel="00450DDE" w:rsidRDefault="006D2239" w:rsidP="006D2239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5C86F44" w14:textId="77777777" w:rsidR="006D2239" w:rsidRPr="00BD66A4" w:rsidRDefault="006D2239" w:rsidP="006D223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5614124" w14:textId="77777777" w:rsidR="006D2239" w:rsidDel="00450DDE" w:rsidRDefault="006D2239" w:rsidP="006D223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D2239" w:rsidRPr="00E56585" w14:paraId="10E66F30" w14:textId="77777777" w:rsidTr="00450DDE">
        <w:trPr>
          <w:trHeight w:hRule="exact" w:val="374"/>
        </w:trPr>
        <w:tc>
          <w:tcPr>
            <w:tcW w:w="2970" w:type="dxa"/>
          </w:tcPr>
          <w:p w14:paraId="399AEA3E" w14:textId="5B4BD68B" w:rsidR="006D2239" w:rsidRPr="00BD66A4" w:rsidRDefault="006D2239" w:rsidP="006D223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66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BD66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BD66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BD66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020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9" w:type="dxa"/>
          </w:tcPr>
          <w:p w14:paraId="0719270A" w14:textId="77777777" w:rsidR="006D2239" w:rsidDel="00450DDE" w:rsidRDefault="006D2239" w:rsidP="006D2239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6AFB6E4A" w14:textId="77777777" w:rsidR="006D2239" w:rsidDel="00450DDE" w:rsidRDefault="006D2239" w:rsidP="006D223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C30DE9" w14:textId="77777777" w:rsidR="006D2239" w:rsidRPr="00BD66A4" w:rsidRDefault="006D2239" w:rsidP="006D223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7F97564" w14:textId="77777777" w:rsidR="006D2239" w:rsidDel="00450DDE" w:rsidRDefault="006D2239" w:rsidP="006D223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8195DAF" w14:textId="77777777" w:rsidR="006D2239" w:rsidRPr="00BD66A4" w:rsidRDefault="006D2239" w:rsidP="006D223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02BF30C" w14:textId="77777777" w:rsidR="006D2239" w:rsidDel="00450DDE" w:rsidRDefault="006D2239" w:rsidP="006D2239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117B933" w14:textId="77777777" w:rsidR="006D2239" w:rsidRPr="00BD66A4" w:rsidRDefault="006D2239" w:rsidP="006D223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628A8F3" w14:textId="77777777" w:rsidR="006D2239" w:rsidDel="00450DDE" w:rsidRDefault="006D2239" w:rsidP="006D223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D2239" w:rsidRPr="00E56585" w14:paraId="55FA3A9F" w14:textId="77777777" w:rsidTr="00450DDE">
        <w:trPr>
          <w:trHeight w:hRule="exact" w:val="374"/>
        </w:trPr>
        <w:tc>
          <w:tcPr>
            <w:tcW w:w="2970" w:type="dxa"/>
          </w:tcPr>
          <w:p w14:paraId="11225174" w14:textId="7BA7CF68" w:rsidR="006D2239" w:rsidRPr="00BD66A4" w:rsidRDefault="006D2239" w:rsidP="006D223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BD66A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9" w:type="dxa"/>
          </w:tcPr>
          <w:p w14:paraId="6C9B9A84" w14:textId="29FB4457" w:rsidR="006D2239" w:rsidDel="00450DDE" w:rsidRDefault="006D2239" w:rsidP="006D2239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34" w:type="dxa"/>
          </w:tcPr>
          <w:p w14:paraId="2883AFD1" w14:textId="0082DCED" w:rsidR="006D2239" w:rsidRPr="006D2239" w:rsidDel="00450DDE" w:rsidRDefault="006D2239" w:rsidP="006D223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112,192</w:t>
            </w:r>
          </w:p>
        </w:tc>
        <w:tc>
          <w:tcPr>
            <w:tcW w:w="180" w:type="dxa"/>
          </w:tcPr>
          <w:p w14:paraId="5EFCB420" w14:textId="77777777" w:rsidR="006D2239" w:rsidRPr="006D2239" w:rsidRDefault="006D2239" w:rsidP="006D223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F97093E" w14:textId="37622659" w:rsidR="006D2239" w:rsidRPr="006D2239" w:rsidDel="00450DDE" w:rsidRDefault="006D2239" w:rsidP="006D223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(112,192)</w:t>
            </w:r>
          </w:p>
        </w:tc>
        <w:tc>
          <w:tcPr>
            <w:tcW w:w="180" w:type="dxa"/>
          </w:tcPr>
          <w:p w14:paraId="004A4C4B" w14:textId="77777777" w:rsidR="006D2239" w:rsidRPr="006D2239" w:rsidRDefault="006D2239" w:rsidP="006D223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3D5D98A3" w14:textId="4B65EB4A" w:rsidR="006D2239" w:rsidRPr="006D2239" w:rsidDel="00450DDE" w:rsidRDefault="006D2239" w:rsidP="006D2239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112,192</w:t>
            </w:r>
          </w:p>
        </w:tc>
        <w:tc>
          <w:tcPr>
            <w:tcW w:w="180" w:type="dxa"/>
          </w:tcPr>
          <w:p w14:paraId="4AB57251" w14:textId="77777777" w:rsidR="006D2239" w:rsidRPr="006D2239" w:rsidRDefault="006D2239" w:rsidP="006D223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DEF7221" w14:textId="20005BB6" w:rsidR="006D2239" w:rsidRPr="006D2239" w:rsidDel="00450DDE" w:rsidRDefault="006D2239" w:rsidP="006D223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(112,192)</w:t>
            </w:r>
          </w:p>
        </w:tc>
      </w:tr>
    </w:tbl>
    <w:p w14:paraId="7726C95F" w14:textId="1CC038DC" w:rsidR="001048CD" w:rsidRPr="00101A16" w:rsidRDefault="001048CD" w:rsidP="001048CD">
      <w:pPr>
        <w:pStyle w:val="block"/>
        <w:tabs>
          <w:tab w:val="left" w:pos="720"/>
        </w:tabs>
        <w:spacing w:after="0" w:line="240" w:lineRule="atLeast"/>
        <w:jc w:val="thaiDistribute"/>
        <w:rPr>
          <w:rFonts w:asciiTheme="majorBidi" w:hAnsiTheme="majorBidi" w:cstheme="majorBidi"/>
          <w:i/>
          <w:iCs/>
          <w:color w:val="0000FF"/>
          <w:sz w:val="20"/>
          <w:shd w:val="clear" w:color="auto" w:fill="E6E6E6"/>
        </w:rPr>
      </w:pPr>
    </w:p>
    <w:p w14:paraId="7FEB4000" w14:textId="66C112A3" w:rsidR="001048CD" w:rsidRPr="00BB3056" w:rsidRDefault="001048CD" w:rsidP="001048CD">
      <w:pPr>
        <w:pStyle w:val="block"/>
        <w:tabs>
          <w:tab w:val="left" w:pos="1530"/>
        </w:tabs>
        <w:spacing w:after="0" w:line="240" w:lineRule="auto"/>
        <w:ind w:left="1530" w:right="-7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BB3056">
        <w:rPr>
          <w:rFonts w:asciiTheme="majorBidi" w:hAnsiTheme="majorBidi" w:cstheme="majorBidi"/>
          <w:sz w:val="30"/>
          <w:szCs w:val="30"/>
        </w:rPr>
        <w:t>(</w:t>
      </w:r>
      <w:r w:rsidR="00AA72AE">
        <w:rPr>
          <w:rFonts w:asciiTheme="majorBidi" w:hAnsiTheme="majorBidi" w:cstheme="majorBidi" w:hint="cs"/>
          <w:sz w:val="30"/>
          <w:szCs w:val="30"/>
          <w:cs/>
          <w:lang w:bidi="th-TH"/>
        </w:rPr>
        <w:t>ค</w:t>
      </w:r>
      <w:r w:rsidRPr="00BB3056">
        <w:rPr>
          <w:rFonts w:asciiTheme="majorBidi" w:hAnsiTheme="majorBidi" w:cstheme="majorBidi"/>
          <w:sz w:val="30"/>
          <w:szCs w:val="30"/>
        </w:rPr>
        <w:t>.3.2</w:t>
      </w:r>
      <w:r w:rsidRPr="00BB3056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BB3056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Pr="00BB3056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  <w:r w:rsidRPr="00BB3056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49179F95" w14:textId="710D9C5F" w:rsidR="00D50AB4" w:rsidRDefault="001048CD" w:rsidP="00101A16">
      <w:pPr>
        <w:tabs>
          <w:tab w:val="clear" w:pos="454"/>
          <w:tab w:val="clear" w:pos="907"/>
          <w:tab w:val="left" w:pos="6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BB3056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BB3056">
        <w:rPr>
          <w:rFonts w:asciiTheme="majorBidi" w:hAnsiTheme="majorBidi" w:cstheme="majorBidi"/>
          <w:sz w:val="30"/>
          <w:szCs w:val="30"/>
        </w:rPr>
        <w:t xml:space="preserve"> </w:t>
      </w:r>
      <w:r w:rsidRPr="00BB3056">
        <w:rPr>
          <w:rFonts w:asciiTheme="majorBidi" w:hAnsiTheme="majorBidi" w:cstheme="majorBidi"/>
          <w:sz w:val="30"/>
          <w:szCs w:val="30"/>
          <w:cs/>
        </w:rPr>
        <w:t>ผลกระทบต่อผลการดำเนินงานและกระแสเงินสดของกลุ่มบริษัท ทำให้</w:t>
      </w:r>
      <w:r w:rsidRPr="00BB3056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BB3056">
        <w:rPr>
          <w:rFonts w:asciiTheme="majorBidi" w:hAnsiTheme="majorBidi" w:cstheme="majorBidi"/>
          <w:sz w:val="30"/>
          <w:szCs w:val="30"/>
          <w:cs/>
        </w:rPr>
        <w:t>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3234CFEA" w14:textId="18B2F5B1" w:rsidR="00A40668" w:rsidRDefault="00A40668" w:rsidP="00101A16">
      <w:pPr>
        <w:tabs>
          <w:tab w:val="clear" w:pos="454"/>
          <w:tab w:val="clear" w:pos="907"/>
          <w:tab w:val="left" w:pos="6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884F4F" w14:textId="3FDC06D9" w:rsidR="00A40668" w:rsidRPr="00A40668" w:rsidRDefault="00A40668" w:rsidP="00A4066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</w:rPr>
        <w:t>2</w:t>
      </w:r>
      <w:r w:rsidRPr="00A40668">
        <w:rPr>
          <w:rFonts w:ascii="Angsana New" w:hAnsi="Angsana New"/>
          <w:sz w:val="30"/>
          <w:szCs w:val="30"/>
          <w:u w:val="none"/>
        </w:rPr>
        <w:t>3</w:t>
      </w:r>
      <w:r w:rsidRPr="00254A81">
        <w:rPr>
          <w:rFonts w:ascii="Angsana New" w:hAnsi="Angsana New"/>
          <w:sz w:val="30"/>
          <w:szCs w:val="30"/>
          <w:u w:val="none"/>
          <w:cs/>
        </w:rPr>
        <w:tab/>
      </w:r>
      <w:r w:rsidRPr="00A40668">
        <w:rPr>
          <w:rFonts w:ascii="Angsana New" w:hAnsi="Angsana New" w:hint="cs"/>
          <w:sz w:val="30"/>
          <w:szCs w:val="30"/>
          <w:u w:val="none"/>
          <w:cs/>
        </w:rPr>
        <w:t xml:space="preserve">การบริหารจัดการทุน </w:t>
      </w:r>
    </w:p>
    <w:p w14:paraId="76FF8EEA" w14:textId="77777777" w:rsidR="00A40668" w:rsidRPr="00A40668" w:rsidRDefault="00A40668" w:rsidP="00A40668">
      <w:pPr>
        <w:pStyle w:val="block"/>
        <w:tabs>
          <w:tab w:val="left" w:pos="720"/>
        </w:tabs>
        <w:spacing w:after="0" w:line="240" w:lineRule="atLeast"/>
        <w:ind w:left="72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4874B10B" w14:textId="527639E3" w:rsidR="00A40668" w:rsidRPr="00A40668" w:rsidRDefault="00A40668" w:rsidP="00A40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0668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5D05F429" w14:textId="77777777" w:rsidR="00A40668" w:rsidRDefault="00A40668" w:rsidP="00101A16">
      <w:pPr>
        <w:tabs>
          <w:tab w:val="clear" w:pos="454"/>
          <w:tab w:val="clear" w:pos="907"/>
          <w:tab w:val="left" w:pos="63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</w:p>
    <w:p w14:paraId="2A51F803" w14:textId="60D2AE25" w:rsidR="003E6A5C" w:rsidRPr="00254A81" w:rsidRDefault="00CA04B0" w:rsidP="00ED591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br w:type="page"/>
      </w:r>
      <w:r w:rsidR="00D2432E">
        <w:rPr>
          <w:rFonts w:ascii="Angsana New" w:hAnsi="Angsana New"/>
          <w:sz w:val="30"/>
          <w:szCs w:val="30"/>
          <w:u w:val="none"/>
        </w:rPr>
        <w:lastRenderedPageBreak/>
        <w:t>2</w:t>
      </w:r>
      <w:r w:rsidR="00A40668">
        <w:rPr>
          <w:rFonts w:ascii="Angsana New" w:hAnsi="Angsana New"/>
          <w:sz w:val="30"/>
          <w:szCs w:val="30"/>
          <w:u w:val="none"/>
          <w:lang w:val="en-US"/>
        </w:rPr>
        <w:t>4</w:t>
      </w:r>
      <w:r w:rsidR="00FB0C25" w:rsidRPr="00254A81">
        <w:rPr>
          <w:rFonts w:ascii="Angsana New" w:hAnsi="Angsana New"/>
          <w:sz w:val="30"/>
          <w:szCs w:val="30"/>
          <w:u w:val="none"/>
          <w:cs/>
        </w:rPr>
        <w:tab/>
      </w:r>
      <w:r w:rsidR="000B1CB9" w:rsidRPr="00254A81">
        <w:rPr>
          <w:rFonts w:ascii="Angsana New" w:hAnsi="Angsana New"/>
          <w:sz w:val="30"/>
          <w:szCs w:val="30"/>
          <w:u w:val="none"/>
          <w:cs/>
        </w:rPr>
        <w:t>ภาระผูกพันกับ</w:t>
      </w:r>
      <w:r w:rsidR="003E6A5C" w:rsidRPr="00254A81">
        <w:rPr>
          <w:rFonts w:ascii="Angsana New" w:hAnsi="Angsana New"/>
          <w:sz w:val="30"/>
          <w:szCs w:val="30"/>
          <w:u w:val="none"/>
          <w:cs/>
        </w:rPr>
        <w:t>กิจการที่ไม่เกี่ยวข้องกัน</w:t>
      </w:r>
    </w:p>
    <w:p w14:paraId="25A45F9C" w14:textId="77777777" w:rsidR="000452F8" w:rsidRPr="00254A81" w:rsidRDefault="000452F8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43"/>
        <w:gridCol w:w="1170"/>
        <w:gridCol w:w="270"/>
        <w:gridCol w:w="1143"/>
      </w:tblGrid>
      <w:tr w:rsidR="000452F8" w:rsidRPr="00254A81" w14:paraId="6F3CE5D9" w14:textId="77777777" w:rsidTr="00BD66A4">
        <w:trPr>
          <w:cantSplit/>
          <w:tblHeader/>
        </w:trPr>
        <w:tc>
          <w:tcPr>
            <w:tcW w:w="6543" w:type="dxa"/>
          </w:tcPr>
          <w:p w14:paraId="2DF4B951" w14:textId="77777777" w:rsidR="000452F8" w:rsidRPr="00254A81" w:rsidRDefault="000452F8" w:rsidP="00ED591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14:paraId="20762382" w14:textId="77777777" w:rsidR="000452F8" w:rsidRPr="00254A81" w:rsidRDefault="000452F8" w:rsidP="00ED5915">
            <w:pPr>
              <w:pStyle w:val="acctmergecolhdg"/>
              <w:spacing w:line="240" w:lineRule="auto"/>
              <w:ind w:left="-108" w:right="-108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  <w:r w:rsidR="00371FC9" w:rsidRPr="00254A81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br/>
            </w:r>
            <w:r w:rsidRPr="00254A81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452F8" w:rsidRPr="00254A81" w14:paraId="76915275" w14:textId="77777777" w:rsidTr="00BD66A4">
        <w:trPr>
          <w:cantSplit/>
          <w:tblHeader/>
        </w:trPr>
        <w:tc>
          <w:tcPr>
            <w:tcW w:w="6543" w:type="dxa"/>
          </w:tcPr>
          <w:p w14:paraId="0E4ABBCF" w14:textId="77777777" w:rsidR="000452F8" w:rsidRPr="00254A81" w:rsidRDefault="000452F8" w:rsidP="00ED591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64139EFB" w14:textId="5A363A10" w:rsidR="000452F8" w:rsidRPr="00CA04B0" w:rsidRDefault="00450DDE" w:rsidP="00ED5915">
            <w:pPr>
              <w:pStyle w:val="acctmergecolhdg"/>
              <w:spacing w:line="240" w:lineRule="auto"/>
              <w:ind w:left="-108" w:right="-108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CA04B0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Pr="00CA04B0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5FC6F885" w14:textId="77777777" w:rsidR="000452F8" w:rsidRPr="00254A81" w:rsidRDefault="000452F8" w:rsidP="00ED5915">
            <w:pPr>
              <w:pStyle w:val="acctmergecolhdg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F38F163" w14:textId="462AF6DB" w:rsidR="000452F8" w:rsidRPr="00254A81" w:rsidRDefault="00450DDE" w:rsidP="00ED5915">
            <w:pPr>
              <w:pStyle w:val="acctmergecolhdg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04B0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Pr="00254A81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0452F8" w:rsidRPr="00254A81" w14:paraId="1D77C619" w14:textId="77777777" w:rsidTr="00BD66A4">
        <w:trPr>
          <w:cantSplit/>
        </w:trPr>
        <w:tc>
          <w:tcPr>
            <w:tcW w:w="6543" w:type="dxa"/>
          </w:tcPr>
          <w:p w14:paraId="40153722" w14:textId="77777777" w:rsidR="000452F8" w:rsidRPr="00254A81" w:rsidRDefault="000452F8" w:rsidP="00ED591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14:paraId="08F0EB19" w14:textId="77777777" w:rsidR="000452F8" w:rsidRPr="00254A81" w:rsidRDefault="000452F8" w:rsidP="00ED5915">
            <w:pPr>
              <w:pStyle w:val="a3"/>
              <w:tabs>
                <w:tab w:val="decimal" w:pos="90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52F8" w:rsidRPr="00254A81" w14:paraId="1C41FDDC" w14:textId="77777777" w:rsidTr="00BD66A4">
        <w:trPr>
          <w:cantSplit/>
        </w:trPr>
        <w:tc>
          <w:tcPr>
            <w:tcW w:w="6543" w:type="dxa"/>
          </w:tcPr>
          <w:p w14:paraId="16F76069" w14:textId="77777777" w:rsidR="000452F8" w:rsidRPr="00254A81" w:rsidRDefault="000452F8" w:rsidP="00ED591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2B3A5FE2" w14:textId="77777777" w:rsidR="000452F8" w:rsidRPr="00254A81" w:rsidRDefault="000452F8" w:rsidP="00ED5915">
            <w:pPr>
              <w:pStyle w:val="a3"/>
              <w:tabs>
                <w:tab w:val="decimal" w:pos="90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7D1C5E" w14:textId="77777777" w:rsidR="000452F8" w:rsidRPr="00254A81" w:rsidRDefault="000452F8" w:rsidP="00ED5915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4FB635FD" w14:textId="77777777" w:rsidR="000452F8" w:rsidRPr="00254A81" w:rsidRDefault="000452F8" w:rsidP="00ED5915">
            <w:pPr>
              <w:pStyle w:val="a3"/>
              <w:tabs>
                <w:tab w:val="decimal" w:pos="90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D2239" w:rsidRPr="00254A81" w14:paraId="77B74F5C" w14:textId="77777777" w:rsidTr="00BD66A4">
        <w:trPr>
          <w:cantSplit/>
        </w:trPr>
        <w:tc>
          <w:tcPr>
            <w:tcW w:w="6543" w:type="dxa"/>
          </w:tcPr>
          <w:p w14:paraId="2AB49752" w14:textId="77777777" w:rsidR="006D2239" w:rsidRPr="00254A81" w:rsidRDefault="006D2239" w:rsidP="006D2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6D1DF9AE" w14:textId="244DB031" w:rsidR="006D2239" w:rsidRPr="00254A81" w:rsidRDefault="00402099" w:rsidP="00ED0A7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12,961</w:t>
            </w:r>
          </w:p>
        </w:tc>
        <w:tc>
          <w:tcPr>
            <w:tcW w:w="270" w:type="dxa"/>
          </w:tcPr>
          <w:p w14:paraId="320080B2" w14:textId="77777777" w:rsidR="006D2239" w:rsidRPr="00254A81" w:rsidRDefault="006D2239" w:rsidP="006D2239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58560980" w14:textId="5A9D6973" w:rsidR="006D2239" w:rsidRPr="00254A81" w:rsidRDefault="006D2239" w:rsidP="00ED0A7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048C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35</w:t>
            </w:r>
            <w:r w:rsidRPr="001048C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048C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197</w:t>
            </w:r>
          </w:p>
        </w:tc>
      </w:tr>
      <w:tr w:rsidR="006D2239" w:rsidRPr="00254A81" w14:paraId="1D11D13A" w14:textId="77777777" w:rsidTr="00BD66A4">
        <w:trPr>
          <w:cantSplit/>
        </w:trPr>
        <w:tc>
          <w:tcPr>
            <w:tcW w:w="6543" w:type="dxa"/>
          </w:tcPr>
          <w:p w14:paraId="4E6C70C9" w14:textId="77777777" w:rsidR="006D2239" w:rsidRPr="00254A81" w:rsidRDefault="006D2239" w:rsidP="006D2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2FAC4E" w14:textId="31B406E6" w:rsidR="006D2239" w:rsidRPr="006D2239" w:rsidRDefault="00402099" w:rsidP="00ED0A7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12,961</w:t>
            </w:r>
          </w:p>
        </w:tc>
        <w:tc>
          <w:tcPr>
            <w:tcW w:w="270" w:type="dxa"/>
          </w:tcPr>
          <w:p w14:paraId="0CF20BA6" w14:textId="77777777" w:rsidR="006D2239" w:rsidRPr="005C0ED8" w:rsidRDefault="006D2239" w:rsidP="006D2239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3CB59494" w14:textId="6D404F10" w:rsidR="006D2239" w:rsidRPr="00BD66A4" w:rsidRDefault="006D2239" w:rsidP="00ED0A7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D66A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35</w:t>
            </w:r>
            <w:r w:rsidRPr="00BD66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D66A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197</w:t>
            </w:r>
          </w:p>
        </w:tc>
      </w:tr>
      <w:tr w:rsidR="006D2239" w:rsidRPr="00254A81" w14:paraId="4CAAE17C" w14:textId="77777777" w:rsidTr="00BD66A4">
        <w:trPr>
          <w:cantSplit/>
        </w:trPr>
        <w:tc>
          <w:tcPr>
            <w:tcW w:w="6543" w:type="dxa"/>
          </w:tcPr>
          <w:p w14:paraId="4F946148" w14:textId="77777777" w:rsidR="006D2239" w:rsidRPr="00254A81" w:rsidRDefault="006D2239" w:rsidP="006D22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0A64DE60" w14:textId="77777777" w:rsidR="006D2239" w:rsidRPr="00254A81" w:rsidRDefault="006D2239" w:rsidP="006D2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B3CCD5" w14:textId="77777777" w:rsidR="006D2239" w:rsidRPr="00254A81" w:rsidRDefault="006D2239" w:rsidP="006D2239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3EC5FDEA" w14:textId="77777777" w:rsidR="006D2239" w:rsidRPr="00254A81" w:rsidRDefault="006D2239" w:rsidP="006D2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2239" w:rsidRPr="00254A81" w14:paraId="5A4701F2" w14:textId="77777777" w:rsidTr="00BD66A4">
        <w:trPr>
          <w:cantSplit/>
        </w:trPr>
        <w:tc>
          <w:tcPr>
            <w:tcW w:w="6543" w:type="dxa"/>
          </w:tcPr>
          <w:p w14:paraId="529925F7" w14:textId="77777777" w:rsidR="006D2239" w:rsidRPr="00254A81" w:rsidRDefault="006D2239" w:rsidP="006D22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1170" w:type="dxa"/>
          </w:tcPr>
          <w:p w14:paraId="58525F5A" w14:textId="77777777" w:rsidR="006D2239" w:rsidRPr="00254A81" w:rsidRDefault="006D2239" w:rsidP="006D2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20EBBD" w14:textId="77777777" w:rsidR="006D2239" w:rsidRPr="00254A81" w:rsidRDefault="006D2239" w:rsidP="006D2239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6900AF03" w14:textId="77777777" w:rsidR="006D2239" w:rsidRPr="00254A81" w:rsidRDefault="006D2239" w:rsidP="006D2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2239" w:rsidRPr="00254A81" w14:paraId="72D11DC1" w14:textId="77777777" w:rsidTr="00BD66A4">
        <w:trPr>
          <w:cantSplit/>
        </w:trPr>
        <w:tc>
          <w:tcPr>
            <w:tcW w:w="6543" w:type="dxa"/>
          </w:tcPr>
          <w:p w14:paraId="7122846B" w14:textId="77777777" w:rsidR="006D2239" w:rsidRPr="00254A81" w:rsidRDefault="006D2239" w:rsidP="006D2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ภายใน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 </w:t>
            </w:r>
            <w:r w:rsidRPr="00254A8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170" w:type="dxa"/>
          </w:tcPr>
          <w:p w14:paraId="543EDF1A" w14:textId="10170050" w:rsidR="006D2239" w:rsidRPr="00C14059" w:rsidRDefault="006D2239" w:rsidP="006D2239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0A7A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ED0A7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D0A7A">
              <w:rPr>
                <w:rFonts w:ascii="Angsana New" w:hAnsi="Angsana New"/>
                <w:sz w:val="30"/>
                <w:szCs w:val="30"/>
                <w:cs/>
                <w:lang w:val="en-US"/>
              </w:rPr>
              <w:t>243</w:t>
            </w:r>
          </w:p>
        </w:tc>
        <w:tc>
          <w:tcPr>
            <w:tcW w:w="270" w:type="dxa"/>
          </w:tcPr>
          <w:p w14:paraId="0B01C762" w14:textId="77777777" w:rsidR="006D2239" w:rsidRPr="00254A81" w:rsidRDefault="006D2239" w:rsidP="006D2239">
            <w:pPr>
              <w:pStyle w:val="a3"/>
              <w:tabs>
                <w:tab w:val="decimal" w:pos="97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5E4AB365" w14:textId="5D73C0DF" w:rsidR="006D2239" w:rsidRPr="00C14059" w:rsidRDefault="006D2239" w:rsidP="006D2239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8CD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  <w:r w:rsidRPr="001048C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048CD">
              <w:rPr>
                <w:rFonts w:ascii="Angsana New" w:hAnsi="Angsana New"/>
                <w:sz w:val="30"/>
                <w:szCs w:val="30"/>
                <w:cs/>
                <w:lang w:val="en-US"/>
              </w:rPr>
              <w:t>424</w:t>
            </w:r>
          </w:p>
        </w:tc>
      </w:tr>
      <w:tr w:rsidR="006D2239" w:rsidRPr="00254A81" w14:paraId="11B3932B" w14:textId="77777777" w:rsidTr="00BD66A4">
        <w:trPr>
          <w:cantSplit/>
        </w:trPr>
        <w:tc>
          <w:tcPr>
            <w:tcW w:w="6543" w:type="dxa"/>
          </w:tcPr>
          <w:p w14:paraId="5B6F5CD0" w14:textId="77777777" w:rsidR="006D2239" w:rsidRPr="00254A81" w:rsidRDefault="006D2239" w:rsidP="006D2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A5467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1 - 5 </w:t>
            </w:r>
            <w:r w:rsidRPr="00CA546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488063" w14:textId="5415CA7F" w:rsidR="006D2239" w:rsidRPr="00C14059" w:rsidRDefault="006D2239" w:rsidP="006D2239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0A7A">
              <w:rPr>
                <w:rFonts w:ascii="Angsana New" w:hAnsi="Angsana New"/>
                <w:sz w:val="30"/>
                <w:szCs w:val="30"/>
                <w:cs/>
                <w:lang w:val="en-US"/>
              </w:rPr>
              <w:t>269</w:t>
            </w:r>
          </w:p>
        </w:tc>
        <w:tc>
          <w:tcPr>
            <w:tcW w:w="270" w:type="dxa"/>
          </w:tcPr>
          <w:p w14:paraId="2A72343A" w14:textId="77777777" w:rsidR="006D2239" w:rsidRPr="00254A81" w:rsidRDefault="006D2239" w:rsidP="006D2239">
            <w:pPr>
              <w:pStyle w:val="a3"/>
              <w:tabs>
                <w:tab w:val="decimal" w:pos="97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A4A5BE0" w14:textId="63065BF3" w:rsidR="006D2239" w:rsidRPr="00C14059" w:rsidRDefault="006D2239" w:rsidP="006D2239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8CD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1048C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048CD">
              <w:rPr>
                <w:rFonts w:ascii="Angsana New" w:hAnsi="Angsana New"/>
                <w:sz w:val="30"/>
                <w:szCs w:val="30"/>
                <w:cs/>
                <w:lang w:val="en-US"/>
              </w:rPr>
              <w:t>263</w:t>
            </w:r>
          </w:p>
        </w:tc>
      </w:tr>
      <w:tr w:rsidR="006D2239" w:rsidRPr="00254A81" w14:paraId="43AE65B7" w14:textId="77777777" w:rsidTr="00BD66A4">
        <w:trPr>
          <w:cantSplit/>
        </w:trPr>
        <w:tc>
          <w:tcPr>
            <w:tcW w:w="6543" w:type="dxa"/>
          </w:tcPr>
          <w:p w14:paraId="31219697" w14:textId="77777777" w:rsidR="006D2239" w:rsidRPr="00254A81" w:rsidRDefault="006D2239" w:rsidP="006D2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9ADAA5" w14:textId="08DA205F" w:rsidR="006D2239" w:rsidRPr="006D2239" w:rsidRDefault="006D2239" w:rsidP="006D2239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D0A7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ED0A7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D0A7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512</w:t>
            </w:r>
          </w:p>
        </w:tc>
        <w:tc>
          <w:tcPr>
            <w:tcW w:w="270" w:type="dxa"/>
          </w:tcPr>
          <w:p w14:paraId="7FC2EA31" w14:textId="77777777" w:rsidR="006D2239" w:rsidRPr="00254A81" w:rsidRDefault="006D2239" w:rsidP="006D2239">
            <w:pPr>
              <w:pStyle w:val="a3"/>
              <w:tabs>
                <w:tab w:val="decimal" w:pos="97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39F5C8C" w14:textId="331899E1" w:rsidR="006D2239" w:rsidRPr="00C14059" w:rsidRDefault="006D2239" w:rsidP="006D2239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8C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</w:t>
            </w:r>
            <w:r w:rsidRPr="001048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048C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687</w:t>
            </w:r>
          </w:p>
        </w:tc>
      </w:tr>
      <w:tr w:rsidR="006D2239" w:rsidRPr="00254A81" w14:paraId="25D141DF" w14:textId="77777777" w:rsidTr="00BD66A4">
        <w:trPr>
          <w:cantSplit/>
        </w:trPr>
        <w:tc>
          <w:tcPr>
            <w:tcW w:w="6543" w:type="dxa"/>
          </w:tcPr>
          <w:p w14:paraId="1480E4E4" w14:textId="77777777" w:rsidR="006D2239" w:rsidRPr="00254A81" w:rsidRDefault="006D2239" w:rsidP="006D2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FD9B647" w14:textId="77777777" w:rsidR="006D2239" w:rsidRPr="00254A81" w:rsidRDefault="006D2239" w:rsidP="006D2239">
            <w:pPr>
              <w:pStyle w:val="a3"/>
              <w:tabs>
                <w:tab w:val="decimal" w:pos="882"/>
              </w:tabs>
              <w:ind w:left="-1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328527" w14:textId="77777777" w:rsidR="006D2239" w:rsidRPr="00254A81" w:rsidRDefault="006D2239" w:rsidP="006D2239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032B0E53" w14:textId="77777777" w:rsidR="006D2239" w:rsidRPr="00254A81" w:rsidRDefault="006D2239" w:rsidP="006D2239">
            <w:pPr>
              <w:pStyle w:val="a3"/>
              <w:tabs>
                <w:tab w:val="decimal" w:pos="882"/>
              </w:tabs>
              <w:ind w:left="-1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D2239" w:rsidRPr="00254A81" w14:paraId="23437905" w14:textId="77777777" w:rsidTr="00BD66A4">
        <w:trPr>
          <w:cantSplit/>
        </w:trPr>
        <w:tc>
          <w:tcPr>
            <w:tcW w:w="6543" w:type="dxa"/>
          </w:tcPr>
          <w:p w14:paraId="67D8D8EF" w14:textId="77777777" w:rsidR="006D2239" w:rsidRPr="00254A81" w:rsidRDefault="006D2239" w:rsidP="006D2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ภาระผูกพันอื่นๆ</w:t>
            </w:r>
          </w:p>
        </w:tc>
        <w:tc>
          <w:tcPr>
            <w:tcW w:w="1170" w:type="dxa"/>
          </w:tcPr>
          <w:p w14:paraId="05074044" w14:textId="77777777" w:rsidR="006D2239" w:rsidRPr="00254A81" w:rsidRDefault="006D2239" w:rsidP="006D2239">
            <w:pPr>
              <w:pStyle w:val="a3"/>
              <w:tabs>
                <w:tab w:val="decimal" w:pos="882"/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239125A" w14:textId="77777777" w:rsidR="006D2239" w:rsidRPr="00254A81" w:rsidRDefault="006D2239" w:rsidP="006D2239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6281A929" w14:textId="77777777" w:rsidR="006D2239" w:rsidRPr="00254A81" w:rsidRDefault="006D2239" w:rsidP="006D2239">
            <w:pPr>
              <w:pStyle w:val="a3"/>
              <w:tabs>
                <w:tab w:val="decimal" w:pos="882"/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D2239" w:rsidRPr="00254A81" w14:paraId="4A19D9C3" w14:textId="77777777" w:rsidTr="00402099">
        <w:trPr>
          <w:cantSplit/>
        </w:trPr>
        <w:tc>
          <w:tcPr>
            <w:tcW w:w="6543" w:type="dxa"/>
          </w:tcPr>
          <w:p w14:paraId="6E86673E" w14:textId="031C3E6E" w:rsidR="006D2239" w:rsidRPr="00254A81" w:rsidRDefault="006D2239" w:rsidP="006D2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  <w:r w:rsidRPr="00402099">
              <w:rPr>
                <w:rFonts w:ascii="Angsana New" w:hAnsi="Angsana New"/>
                <w:sz w:val="30"/>
                <w:szCs w:val="30"/>
                <w:cs/>
              </w:rPr>
              <w:t>สำหรับธุรกิจของกิจการ</w:t>
            </w:r>
            <w:r w:rsidR="00402099">
              <w:rPr>
                <w:rFonts w:ascii="Angsana New" w:hAnsi="Angsana New" w:hint="cs"/>
                <w:sz w:val="30"/>
                <w:szCs w:val="30"/>
                <w:cs/>
              </w:rPr>
              <w:t>เพื่อ</w:t>
            </w:r>
          </w:p>
        </w:tc>
        <w:tc>
          <w:tcPr>
            <w:tcW w:w="1170" w:type="dxa"/>
          </w:tcPr>
          <w:p w14:paraId="353398BB" w14:textId="2F18BC73" w:rsidR="006D2239" w:rsidRPr="00254A81" w:rsidRDefault="006D2239" w:rsidP="006D2239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77044B" w14:textId="77777777" w:rsidR="006D2239" w:rsidRPr="00254A81" w:rsidRDefault="006D2239" w:rsidP="006D2239">
            <w:pPr>
              <w:pStyle w:val="a3"/>
              <w:tabs>
                <w:tab w:val="decimal" w:pos="97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4BEC7A3A" w14:textId="08923655" w:rsidR="006D2239" w:rsidRPr="00254A81" w:rsidRDefault="006D2239" w:rsidP="006D2239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02099" w:rsidRPr="00254A81" w14:paraId="481C8CF3" w14:textId="77777777" w:rsidTr="00402099">
        <w:trPr>
          <w:cantSplit/>
        </w:trPr>
        <w:tc>
          <w:tcPr>
            <w:tcW w:w="6543" w:type="dxa"/>
          </w:tcPr>
          <w:p w14:paraId="503676D5" w14:textId="737B01FE" w:rsidR="00402099" w:rsidRPr="00254A81" w:rsidRDefault="00402099" w:rsidP="006D2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170" w:type="dxa"/>
          </w:tcPr>
          <w:p w14:paraId="5479AF81" w14:textId="3FFF9234" w:rsidR="00402099" w:rsidRPr="001048CD" w:rsidRDefault="00402099" w:rsidP="006D2239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13,698</w:t>
            </w:r>
          </w:p>
        </w:tc>
        <w:tc>
          <w:tcPr>
            <w:tcW w:w="270" w:type="dxa"/>
          </w:tcPr>
          <w:p w14:paraId="5B4ED7CE" w14:textId="77777777" w:rsidR="00402099" w:rsidRPr="00254A81" w:rsidRDefault="00402099" w:rsidP="006D2239">
            <w:pPr>
              <w:pStyle w:val="a3"/>
              <w:tabs>
                <w:tab w:val="decimal" w:pos="97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7AB9E1E8" w14:textId="6C3B0416" w:rsidR="00402099" w:rsidRPr="001048CD" w:rsidRDefault="00402099" w:rsidP="006D2239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8CD">
              <w:rPr>
                <w:rFonts w:ascii="Angsana New" w:hAnsi="Angsana New"/>
                <w:sz w:val="30"/>
                <w:szCs w:val="30"/>
                <w:cs/>
                <w:lang w:val="en-US"/>
              </w:rPr>
              <w:t>13</w:t>
            </w:r>
            <w:r w:rsidRPr="001048C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048CD">
              <w:rPr>
                <w:rFonts w:ascii="Angsana New" w:hAnsi="Angsana New"/>
                <w:sz w:val="30"/>
                <w:szCs w:val="30"/>
                <w:cs/>
                <w:lang w:val="en-US"/>
              </w:rPr>
              <w:t>548</w:t>
            </w:r>
          </w:p>
        </w:tc>
      </w:tr>
      <w:tr w:rsidR="00402099" w:rsidRPr="00254A81" w14:paraId="068309CE" w14:textId="77777777" w:rsidTr="00BD66A4">
        <w:trPr>
          <w:cantSplit/>
        </w:trPr>
        <w:tc>
          <w:tcPr>
            <w:tcW w:w="6543" w:type="dxa"/>
          </w:tcPr>
          <w:p w14:paraId="0FE92216" w14:textId="41580B8E" w:rsidR="00402099" w:rsidRPr="00254A81" w:rsidRDefault="00402099" w:rsidP="006D2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CD5917" w14:textId="1D77B578" w:rsidR="00402099" w:rsidRPr="001048CD" w:rsidRDefault="00402099" w:rsidP="006D2239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1,117,187</w:t>
            </w:r>
          </w:p>
        </w:tc>
        <w:tc>
          <w:tcPr>
            <w:tcW w:w="270" w:type="dxa"/>
          </w:tcPr>
          <w:p w14:paraId="49DFC2E9" w14:textId="77777777" w:rsidR="00402099" w:rsidRPr="00254A81" w:rsidRDefault="00402099" w:rsidP="006D2239">
            <w:pPr>
              <w:pStyle w:val="a3"/>
              <w:tabs>
                <w:tab w:val="decimal" w:pos="97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84552B7" w14:textId="14797A56" w:rsidR="00402099" w:rsidRPr="001048CD" w:rsidRDefault="00402099" w:rsidP="00402099">
            <w:pPr>
              <w:pStyle w:val="a3"/>
              <w:tabs>
                <w:tab w:val="decimal" w:pos="73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D2239" w:rsidRPr="00254A81" w14:paraId="641F9AB7" w14:textId="77777777" w:rsidTr="00BD66A4">
        <w:trPr>
          <w:cantSplit/>
        </w:trPr>
        <w:tc>
          <w:tcPr>
            <w:tcW w:w="6543" w:type="dxa"/>
          </w:tcPr>
          <w:p w14:paraId="5CC3EDBF" w14:textId="77777777" w:rsidR="006D2239" w:rsidRPr="00254A81" w:rsidRDefault="006D2239" w:rsidP="006D2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84A568" w14:textId="56F83A02" w:rsidR="006D2239" w:rsidRPr="00254A81" w:rsidRDefault="006D2239" w:rsidP="006D2239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8C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13</w:t>
            </w:r>
            <w:r w:rsidRPr="001048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048C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548</w:t>
            </w:r>
          </w:p>
        </w:tc>
        <w:tc>
          <w:tcPr>
            <w:tcW w:w="270" w:type="dxa"/>
          </w:tcPr>
          <w:p w14:paraId="72CA6BA2" w14:textId="77777777" w:rsidR="006D2239" w:rsidRPr="00254A81" w:rsidRDefault="006D2239" w:rsidP="006D2239">
            <w:pPr>
              <w:pStyle w:val="a3"/>
              <w:tabs>
                <w:tab w:val="decimal" w:pos="97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5A90126C" w14:textId="0BD647DB" w:rsidR="006D2239" w:rsidRPr="00254A81" w:rsidRDefault="006D2239" w:rsidP="006D2239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8C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13</w:t>
            </w:r>
            <w:r w:rsidRPr="001048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048C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548</w:t>
            </w:r>
          </w:p>
        </w:tc>
      </w:tr>
    </w:tbl>
    <w:p w14:paraId="2B7F4462" w14:textId="77777777" w:rsidR="00DB3F85" w:rsidRPr="003747CB" w:rsidRDefault="00DB3F85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9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C6F3EA4" w14:textId="77777777" w:rsidR="000452F8" w:rsidRPr="003747CB" w:rsidRDefault="000452F8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9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747C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สัญญาเช่าดำเนินงาน</w:t>
      </w:r>
    </w:p>
    <w:p w14:paraId="62C2E7A7" w14:textId="77777777" w:rsidR="000452F8" w:rsidRPr="003747CB" w:rsidRDefault="000452F8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9"/>
        <w:jc w:val="both"/>
        <w:rPr>
          <w:rFonts w:ascii="Angsana New" w:hAnsi="Angsana New"/>
          <w:sz w:val="30"/>
          <w:szCs w:val="30"/>
        </w:rPr>
      </w:pPr>
    </w:p>
    <w:p w14:paraId="6A3DD5D8" w14:textId="77777777" w:rsidR="00C14059" w:rsidRPr="003747CB" w:rsidRDefault="000452F8" w:rsidP="00C14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3747CB">
        <w:rPr>
          <w:rFonts w:ascii="Angsana New" w:hAnsi="Angsana New"/>
          <w:sz w:val="30"/>
          <w:szCs w:val="30"/>
          <w:cs/>
        </w:rPr>
        <w:t>กลุ่มบริษัทได้ทำสัญญาเช่าดำเนินงานสำหรับเช่าสำนักงาน</w:t>
      </w:r>
      <w:r w:rsidR="00B61378" w:rsidRPr="003747CB">
        <w:rPr>
          <w:rFonts w:ascii="Angsana New" w:hAnsi="Angsana New"/>
          <w:sz w:val="30"/>
          <w:szCs w:val="30"/>
          <w:cs/>
        </w:rPr>
        <w:t xml:space="preserve"> อุปกรณ์สำนักงาน และยานพาหนะ</w:t>
      </w:r>
      <w:r w:rsidR="005C1DA5" w:rsidRPr="003747CB">
        <w:rPr>
          <w:rFonts w:ascii="Angsana New" w:hAnsi="Angsana New"/>
          <w:sz w:val="30"/>
          <w:szCs w:val="30"/>
          <w:cs/>
        </w:rPr>
        <w:t xml:space="preserve"> ซึ่งระยะเวลาของสัญญามีตั้งแต่</w:t>
      </w:r>
      <w:r w:rsidR="00B61378" w:rsidRPr="003747CB">
        <w:rPr>
          <w:rFonts w:ascii="Angsana New" w:hAnsi="Angsana New"/>
          <w:sz w:val="30"/>
          <w:szCs w:val="30"/>
          <w:cs/>
        </w:rPr>
        <w:t xml:space="preserve"> </w:t>
      </w:r>
      <w:r w:rsidRPr="003747CB">
        <w:rPr>
          <w:rFonts w:ascii="Angsana New" w:hAnsi="Angsana New"/>
          <w:sz w:val="30"/>
          <w:szCs w:val="30"/>
        </w:rPr>
        <w:t>1</w:t>
      </w:r>
      <w:r w:rsidRPr="003747CB">
        <w:rPr>
          <w:rFonts w:ascii="Angsana New" w:hAnsi="Angsana New"/>
          <w:sz w:val="30"/>
          <w:szCs w:val="30"/>
          <w:cs/>
        </w:rPr>
        <w:t xml:space="preserve"> ถึง </w:t>
      </w:r>
      <w:r w:rsidR="004A4038" w:rsidRPr="003747CB">
        <w:rPr>
          <w:rFonts w:ascii="Angsana New" w:hAnsi="Angsana New"/>
          <w:sz w:val="30"/>
          <w:szCs w:val="30"/>
        </w:rPr>
        <w:t>4</w:t>
      </w:r>
      <w:r w:rsidRPr="003747CB">
        <w:rPr>
          <w:rFonts w:ascii="Angsana New" w:hAnsi="Angsana New"/>
          <w:sz w:val="30"/>
          <w:szCs w:val="30"/>
          <w:cs/>
        </w:rPr>
        <w:t xml:space="preserve"> ปี</w:t>
      </w:r>
    </w:p>
    <w:p w14:paraId="6141BA0D" w14:textId="77777777" w:rsidR="00C14059" w:rsidRPr="003747CB" w:rsidRDefault="00C14059" w:rsidP="00C14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5631EBC6" w14:textId="58A9042E" w:rsidR="006E7AA0" w:rsidRDefault="006E7AA0" w:rsidP="00C14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sectPr w:rsidR="006E7AA0" w:rsidSect="0037798E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7B942" w14:textId="77777777" w:rsidR="00760B6D" w:rsidRDefault="00760B6D">
      <w:r>
        <w:separator/>
      </w:r>
    </w:p>
  </w:endnote>
  <w:endnote w:type="continuationSeparator" w:id="0">
    <w:p w14:paraId="1983F4B7" w14:textId="77777777" w:rsidR="00760B6D" w:rsidRDefault="00760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61738" w14:textId="77777777" w:rsidR="00081612" w:rsidRDefault="000816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468AB" w14:textId="77777777" w:rsidR="006D6550" w:rsidRPr="00FB28A9" w:rsidRDefault="006D6550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8959D" w14:textId="77777777" w:rsidR="00081612" w:rsidRDefault="0008161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928F4" w14:textId="77777777" w:rsidR="00AE1C97" w:rsidRPr="003125BC" w:rsidRDefault="00AE1C97">
    <w:pPr>
      <w:pStyle w:val="Footer"/>
      <w:jc w:val="center"/>
      <w:rPr>
        <w:rFonts w:ascii="Angsana New" w:hAnsi="Angsana New"/>
        <w:sz w:val="30"/>
        <w:szCs w:val="30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58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38B0C" w14:textId="77777777" w:rsidR="00760B6D" w:rsidRDefault="00760B6D">
      <w:r>
        <w:separator/>
      </w:r>
    </w:p>
  </w:footnote>
  <w:footnote w:type="continuationSeparator" w:id="0">
    <w:p w14:paraId="2CF19482" w14:textId="77777777" w:rsidR="00760B6D" w:rsidRDefault="00760B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1A491" w14:textId="77777777" w:rsidR="00081612" w:rsidRDefault="000816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C3C28" w14:textId="100D1DFA" w:rsidR="00AE1C97" w:rsidRPr="00BE6A57" w:rsidRDefault="00AE1C97" w:rsidP="00F871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A2371F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เบอร์ล่า คาร์บอน (ไทยแลนด์) </w:t>
    </w:r>
    <w:r w:rsidRPr="00A2371F">
      <w:rPr>
        <w:rFonts w:ascii="Angsana New" w:hAnsi="Angsana New"/>
        <w:b/>
        <w:bCs/>
        <w:sz w:val="32"/>
        <w:szCs w:val="32"/>
        <w:cs/>
      </w:rPr>
      <w:t>จำกัด (มหาชน)</w:t>
    </w:r>
    <w:r w:rsidR="00A5258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F9C7C82" w14:textId="77777777" w:rsidR="00AE1C97" w:rsidRDefault="00AE1C97" w:rsidP="00BF21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416166FC" w14:textId="404B07B6" w:rsidR="00AE1C97" w:rsidRDefault="00AE1C97" w:rsidP="004932A6">
    <w:pPr>
      <w:tabs>
        <w:tab w:val="clear" w:pos="227"/>
        <w:tab w:val="clear" w:pos="454"/>
        <w:tab w:val="clear" w:pos="680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4932A6">
      <w:rPr>
        <w:rFonts w:ascii="Angsana New" w:hAnsi="Angsana New"/>
        <w:b/>
        <w:bCs/>
        <w:sz w:val="32"/>
        <w:szCs w:val="32"/>
      </w:rPr>
      <w:t>31</w:t>
    </w:r>
    <w:r w:rsidRPr="004932A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</w:t>
    </w:r>
    <w:r w:rsidRPr="004932A6">
      <w:rPr>
        <w:rFonts w:ascii="Angsana New" w:hAnsi="Angsana New" w:hint="cs"/>
        <w:b/>
        <w:bCs/>
        <w:sz w:val="32"/>
        <w:szCs w:val="32"/>
        <w:cs/>
      </w:rPr>
      <w:t>คม</w:t>
    </w:r>
    <w:r w:rsidRPr="004932A6">
      <w:rPr>
        <w:rFonts w:ascii="Angsana New" w:hAnsi="Angsana New"/>
        <w:b/>
        <w:bCs/>
        <w:sz w:val="32"/>
        <w:szCs w:val="32"/>
      </w:rPr>
      <w:t xml:space="preserve"> 25</w:t>
    </w:r>
    <w:r>
      <w:rPr>
        <w:rFonts w:ascii="Angsana New" w:hAnsi="Angsana New"/>
        <w:b/>
        <w:bCs/>
        <w:sz w:val="32"/>
        <w:szCs w:val="32"/>
      </w:rPr>
      <w:t>65</w:t>
    </w:r>
  </w:p>
  <w:p w14:paraId="50B8B0A1" w14:textId="77777777" w:rsidR="00AE1C97" w:rsidRPr="00254659" w:rsidRDefault="00AE1C97" w:rsidP="004932A6">
    <w:pPr>
      <w:tabs>
        <w:tab w:val="clear" w:pos="227"/>
        <w:tab w:val="clear" w:pos="454"/>
        <w:tab w:val="clear" w:pos="680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7D477" w14:textId="77777777" w:rsidR="00081612" w:rsidRDefault="0008161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7F35C" w14:textId="496ED375" w:rsidR="00AE1C97" w:rsidRPr="00BE6A57" w:rsidRDefault="00AE1C97" w:rsidP="00E978A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A2371F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เบอร์ล่า คาร์บอน (ไทยแลนด์) </w:t>
    </w:r>
    <w:r w:rsidRPr="00A2371F">
      <w:rPr>
        <w:rFonts w:ascii="Angsana New" w:hAnsi="Angsana New"/>
        <w:b/>
        <w:bCs/>
        <w:sz w:val="32"/>
        <w:szCs w:val="32"/>
        <w:cs/>
      </w:rPr>
      <w:t xml:space="preserve">จำกัด (มหาชน) </w:t>
    </w:r>
    <w:r w:rsidR="00A5258D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6FB61D" w14:textId="77777777" w:rsidR="00AE1C97" w:rsidRDefault="00AE1C97" w:rsidP="00BF21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32AA3806" w14:textId="02618DFC" w:rsidR="00AE1C97" w:rsidRDefault="00AE1C97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4932A6">
      <w:rPr>
        <w:rFonts w:ascii="Angsana New" w:hAnsi="Angsana New"/>
        <w:b/>
        <w:bCs/>
        <w:sz w:val="32"/>
        <w:szCs w:val="32"/>
      </w:rPr>
      <w:t>31</w:t>
    </w:r>
    <w:r w:rsidRPr="004932A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</w:t>
    </w:r>
    <w:r w:rsidRPr="004932A6">
      <w:rPr>
        <w:rFonts w:ascii="Angsana New" w:hAnsi="Angsana New" w:hint="cs"/>
        <w:b/>
        <w:bCs/>
        <w:sz w:val="32"/>
        <w:szCs w:val="32"/>
        <w:cs/>
      </w:rPr>
      <w:t>คม</w:t>
    </w:r>
    <w:r w:rsidRPr="004932A6">
      <w:rPr>
        <w:rFonts w:ascii="Angsana New" w:hAnsi="Angsana New"/>
        <w:b/>
        <w:bCs/>
        <w:sz w:val="32"/>
        <w:szCs w:val="32"/>
      </w:rPr>
      <w:t xml:space="preserve"> </w:t>
    </w:r>
    <w:r w:rsidR="00450DDE" w:rsidRPr="004932A6">
      <w:rPr>
        <w:rFonts w:ascii="Angsana New" w:hAnsi="Angsana New"/>
        <w:b/>
        <w:bCs/>
        <w:sz w:val="32"/>
        <w:szCs w:val="32"/>
      </w:rPr>
      <w:t>25</w:t>
    </w:r>
    <w:r w:rsidR="00450DDE">
      <w:rPr>
        <w:rFonts w:ascii="Angsana New" w:hAnsi="Angsana New"/>
        <w:b/>
        <w:bCs/>
        <w:sz w:val="32"/>
        <w:szCs w:val="32"/>
      </w:rPr>
      <w:t>65</w:t>
    </w:r>
  </w:p>
  <w:p w14:paraId="47340E94" w14:textId="77777777" w:rsidR="00AE1C97" w:rsidRPr="00254A81" w:rsidRDefault="00AE1C97" w:rsidP="00E978AD">
    <w:pPr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65A49"/>
    <w:multiLevelType w:val="hybridMultilevel"/>
    <w:tmpl w:val="4D84212A"/>
    <w:lvl w:ilvl="0" w:tplc="06A44206">
      <w:start w:val="2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1A69BA"/>
    <w:multiLevelType w:val="hybridMultilevel"/>
    <w:tmpl w:val="926CB5F2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A37E21"/>
    <w:multiLevelType w:val="hybridMultilevel"/>
    <w:tmpl w:val="6F3A8D52"/>
    <w:lvl w:ilvl="0" w:tplc="1D9AE73C">
      <w:start w:val="1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9" w15:restartNumberingAfterBreak="0">
    <w:nsid w:val="175125C8"/>
    <w:multiLevelType w:val="hybridMultilevel"/>
    <w:tmpl w:val="F1EC9768"/>
    <w:lvl w:ilvl="0" w:tplc="FE360450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C3160"/>
    <w:multiLevelType w:val="multilevel"/>
    <w:tmpl w:val="AB0449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1D3A813E"/>
    <w:lvl w:ilvl="0" w:tplc="BBBA86CA">
      <w:start w:val="1"/>
      <w:numFmt w:val="decimal"/>
      <w:lvlText w:val="(ก.%1)"/>
      <w:lvlJc w:val="left"/>
      <w:pPr>
        <w:ind w:left="126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7797512"/>
    <w:multiLevelType w:val="singleLevel"/>
    <w:tmpl w:val="EF6CB97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6" w15:restartNumberingAfterBreak="0">
    <w:nsid w:val="2D571037"/>
    <w:multiLevelType w:val="singleLevel"/>
    <w:tmpl w:val="D1F075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A210DD7"/>
    <w:multiLevelType w:val="singleLevel"/>
    <w:tmpl w:val="19B831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4C146537"/>
    <w:multiLevelType w:val="multilevel"/>
    <w:tmpl w:val="A78C4A5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4D092749"/>
    <w:multiLevelType w:val="multilevel"/>
    <w:tmpl w:val="8BFE0872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3" w15:restartNumberingAfterBreak="0">
    <w:nsid w:val="50005E1B"/>
    <w:multiLevelType w:val="multilevel"/>
    <w:tmpl w:val="79EE0060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4" w15:restartNumberingAfterBreak="0">
    <w:nsid w:val="5BDE1C6C"/>
    <w:multiLevelType w:val="hybridMultilevel"/>
    <w:tmpl w:val="64C8DBBA"/>
    <w:lvl w:ilvl="0" w:tplc="1DDAA2F6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8778C"/>
    <w:multiLevelType w:val="singleLevel"/>
    <w:tmpl w:val="E82C80C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C4E3C13"/>
    <w:multiLevelType w:val="hybridMultilevel"/>
    <w:tmpl w:val="ADE4AB66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C8B5BA8"/>
    <w:multiLevelType w:val="hybridMultilevel"/>
    <w:tmpl w:val="F948CC84"/>
    <w:lvl w:ilvl="0" w:tplc="CC64B422">
      <w:start w:val="13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385178"/>
    <w:multiLevelType w:val="hybridMultilevel"/>
    <w:tmpl w:val="729A0EB0"/>
    <w:lvl w:ilvl="0" w:tplc="99EED1E8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DB516E3"/>
    <w:multiLevelType w:val="multilevel"/>
    <w:tmpl w:val="F342D97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2" w15:restartNumberingAfterBreak="0">
    <w:nsid w:val="7B3905CF"/>
    <w:multiLevelType w:val="singleLevel"/>
    <w:tmpl w:val="650AAE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7E363EF0"/>
    <w:multiLevelType w:val="hybridMultilevel"/>
    <w:tmpl w:val="7C9017C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996D1F"/>
    <w:multiLevelType w:val="hybridMultilevel"/>
    <w:tmpl w:val="3D322E84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10"/>
  </w:num>
  <w:num w:numId="5">
    <w:abstractNumId w:val="32"/>
  </w:num>
  <w:num w:numId="6">
    <w:abstractNumId w:val="16"/>
  </w:num>
  <w:num w:numId="7">
    <w:abstractNumId w:val="20"/>
  </w:num>
  <w:num w:numId="8">
    <w:abstractNumId w:val="26"/>
  </w:num>
  <w:num w:numId="9">
    <w:abstractNumId w:val="5"/>
  </w:num>
  <w:num w:numId="10">
    <w:abstractNumId w:val="17"/>
  </w:num>
  <w:num w:numId="11">
    <w:abstractNumId w:val="25"/>
  </w:num>
  <w:num w:numId="12">
    <w:abstractNumId w:val="5"/>
  </w:num>
  <w:num w:numId="13">
    <w:abstractNumId w:val="0"/>
  </w:num>
  <w:num w:numId="14">
    <w:abstractNumId w:val="8"/>
  </w:num>
  <w:num w:numId="15">
    <w:abstractNumId w:val="0"/>
  </w:num>
  <w:num w:numId="16">
    <w:abstractNumId w:val="0"/>
  </w:num>
  <w:num w:numId="17">
    <w:abstractNumId w:val="0"/>
  </w:num>
  <w:num w:numId="18">
    <w:abstractNumId w:val="3"/>
  </w:num>
  <w:num w:numId="19">
    <w:abstractNumId w:val="0"/>
  </w:num>
  <w:num w:numId="20">
    <w:abstractNumId w:val="23"/>
  </w:num>
  <w:num w:numId="21">
    <w:abstractNumId w:val="30"/>
  </w:num>
  <w:num w:numId="22">
    <w:abstractNumId w:val="22"/>
  </w:num>
  <w:num w:numId="23">
    <w:abstractNumId w:val="33"/>
  </w:num>
  <w:num w:numId="24">
    <w:abstractNumId w:val="24"/>
  </w:num>
  <w:num w:numId="25">
    <w:abstractNumId w:val="13"/>
  </w:num>
  <w:num w:numId="26">
    <w:abstractNumId w:val="11"/>
  </w:num>
  <w:num w:numId="27">
    <w:abstractNumId w:val="6"/>
  </w:num>
  <w:num w:numId="28">
    <w:abstractNumId w:val="28"/>
  </w:num>
  <w:num w:numId="29">
    <w:abstractNumId w:val="9"/>
  </w:num>
  <w:num w:numId="30">
    <w:abstractNumId w:val="21"/>
  </w:num>
  <w:num w:numId="31">
    <w:abstractNumId w:val="13"/>
  </w:num>
  <w:num w:numId="32">
    <w:abstractNumId w:val="14"/>
  </w:num>
  <w:num w:numId="33">
    <w:abstractNumId w:val="19"/>
  </w:num>
  <w:num w:numId="34">
    <w:abstractNumId w:val="0"/>
  </w:num>
  <w:num w:numId="35">
    <w:abstractNumId w:val="18"/>
  </w:num>
  <w:num w:numId="36">
    <w:abstractNumId w:val="31"/>
  </w:num>
  <w:num w:numId="37">
    <w:abstractNumId w:val="15"/>
  </w:num>
  <w:num w:numId="38">
    <w:abstractNumId w:val="29"/>
  </w:num>
  <w:num w:numId="39">
    <w:abstractNumId w:val="34"/>
  </w:num>
  <w:num w:numId="40">
    <w:abstractNumId w:val="4"/>
  </w:num>
  <w:num w:numId="41">
    <w:abstractNumId w:val="27"/>
  </w:num>
  <w:num w:numId="42">
    <w:abstractNumId w:val="12"/>
  </w:num>
  <w:num w:numId="43">
    <w:abstractNumId w:val="2"/>
  </w:num>
  <w:num w:numId="44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04C"/>
    <w:rsid w:val="000003CC"/>
    <w:rsid w:val="0000062B"/>
    <w:rsid w:val="000009E5"/>
    <w:rsid w:val="00000EC3"/>
    <w:rsid w:val="0000100B"/>
    <w:rsid w:val="00001498"/>
    <w:rsid w:val="00001B47"/>
    <w:rsid w:val="00001BEF"/>
    <w:rsid w:val="00001F9E"/>
    <w:rsid w:val="0000227E"/>
    <w:rsid w:val="00002638"/>
    <w:rsid w:val="00002A0E"/>
    <w:rsid w:val="00002BC5"/>
    <w:rsid w:val="00002D6B"/>
    <w:rsid w:val="000036DA"/>
    <w:rsid w:val="00003A40"/>
    <w:rsid w:val="00003FDD"/>
    <w:rsid w:val="00004569"/>
    <w:rsid w:val="0000464A"/>
    <w:rsid w:val="000051E9"/>
    <w:rsid w:val="000056A0"/>
    <w:rsid w:val="000058E2"/>
    <w:rsid w:val="00005ACB"/>
    <w:rsid w:val="00005BAB"/>
    <w:rsid w:val="00006A22"/>
    <w:rsid w:val="00006DD5"/>
    <w:rsid w:val="00006F80"/>
    <w:rsid w:val="0000749A"/>
    <w:rsid w:val="00007613"/>
    <w:rsid w:val="000076CF"/>
    <w:rsid w:val="00007B57"/>
    <w:rsid w:val="00010259"/>
    <w:rsid w:val="0001027D"/>
    <w:rsid w:val="00010374"/>
    <w:rsid w:val="000103E4"/>
    <w:rsid w:val="0001087A"/>
    <w:rsid w:val="00010BBA"/>
    <w:rsid w:val="00010C16"/>
    <w:rsid w:val="00010E7D"/>
    <w:rsid w:val="0001114E"/>
    <w:rsid w:val="0001192B"/>
    <w:rsid w:val="00011998"/>
    <w:rsid w:val="00011EDC"/>
    <w:rsid w:val="00012125"/>
    <w:rsid w:val="000122A5"/>
    <w:rsid w:val="0001272F"/>
    <w:rsid w:val="00012E48"/>
    <w:rsid w:val="000135F7"/>
    <w:rsid w:val="0001364C"/>
    <w:rsid w:val="00013717"/>
    <w:rsid w:val="00013A0A"/>
    <w:rsid w:val="00013EE0"/>
    <w:rsid w:val="000143EB"/>
    <w:rsid w:val="00014831"/>
    <w:rsid w:val="0001495E"/>
    <w:rsid w:val="00014A59"/>
    <w:rsid w:val="00014AA8"/>
    <w:rsid w:val="00014BF1"/>
    <w:rsid w:val="00014C22"/>
    <w:rsid w:val="00015103"/>
    <w:rsid w:val="00015111"/>
    <w:rsid w:val="0001532E"/>
    <w:rsid w:val="00015C52"/>
    <w:rsid w:val="00015CEA"/>
    <w:rsid w:val="00017323"/>
    <w:rsid w:val="0001763C"/>
    <w:rsid w:val="000176C5"/>
    <w:rsid w:val="000179F5"/>
    <w:rsid w:val="00020021"/>
    <w:rsid w:val="00020116"/>
    <w:rsid w:val="00020381"/>
    <w:rsid w:val="0002055E"/>
    <w:rsid w:val="00020E35"/>
    <w:rsid w:val="00021255"/>
    <w:rsid w:val="00021392"/>
    <w:rsid w:val="000214B9"/>
    <w:rsid w:val="0002168A"/>
    <w:rsid w:val="00021CAD"/>
    <w:rsid w:val="00022087"/>
    <w:rsid w:val="000222E4"/>
    <w:rsid w:val="0002234A"/>
    <w:rsid w:val="000225C2"/>
    <w:rsid w:val="00022837"/>
    <w:rsid w:val="00022A53"/>
    <w:rsid w:val="00023CE6"/>
    <w:rsid w:val="00023E3C"/>
    <w:rsid w:val="00023E52"/>
    <w:rsid w:val="00024079"/>
    <w:rsid w:val="000241C6"/>
    <w:rsid w:val="0002423D"/>
    <w:rsid w:val="00024627"/>
    <w:rsid w:val="00024953"/>
    <w:rsid w:val="00024F30"/>
    <w:rsid w:val="0002549D"/>
    <w:rsid w:val="000258AD"/>
    <w:rsid w:val="00026132"/>
    <w:rsid w:val="000261A2"/>
    <w:rsid w:val="0002666D"/>
    <w:rsid w:val="000267B0"/>
    <w:rsid w:val="00026B4C"/>
    <w:rsid w:val="00026C02"/>
    <w:rsid w:val="00026E52"/>
    <w:rsid w:val="00026FC7"/>
    <w:rsid w:val="000270A8"/>
    <w:rsid w:val="000270EB"/>
    <w:rsid w:val="0002745A"/>
    <w:rsid w:val="00027524"/>
    <w:rsid w:val="0002758A"/>
    <w:rsid w:val="000277F7"/>
    <w:rsid w:val="00030007"/>
    <w:rsid w:val="00030742"/>
    <w:rsid w:val="0003091A"/>
    <w:rsid w:val="00030952"/>
    <w:rsid w:val="00031980"/>
    <w:rsid w:val="00031ADE"/>
    <w:rsid w:val="00031C60"/>
    <w:rsid w:val="000324DE"/>
    <w:rsid w:val="00032624"/>
    <w:rsid w:val="0003284C"/>
    <w:rsid w:val="00032CE1"/>
    <w:rsid w:val="000335A3"/>
    <w:rsid w:val="000337DE"/>
    <w:rsid w:val="00033B44"/>
    <w:rsid w:val="00033EFB"/>
    <w:rsid w:val="0003500D"/>
    <w:rsid w:val="00035133"/>
    <w:rsid w:val="000351D6"/>
    <w:rsid w:val="0003524D"/>
    <w:rsid w:val="00035A15"/>
    <w:rsid w:val="000369E4"/>
    <w:rsid w:val="00036BE0"/>
    <w:rsid w:val="00040791"/>
    <w:rsid w:val="00040881"/>
    <w:rsid w:val="0004090D"/>
    <w:rsid w:val="00040952"/>
    <w:rsid w:val="00040A8A"/>
    <w:rsid w:val="00040E59"/>
    <w:rsid w:val="0004131E"/>
    <w:rsid w:val="00041C82"/>
    <w:rsid w:val="00041E72"/>
    <w:rsid w:val="00042424"/>
    <w:rsid w:val="000424D2"/>
    <w:rsid w:val="000425FD"/>
    <w:rsid w:val="00042680"/>
    <w:rsid w:val="00042F74"/>
    <w:rsid w:val="0004323E"/>
    <w:rsid w:val="000434BC"/>
    <w:rsid w:val="000434F1"/>
    <w:rsid w:val="00043DDD"/>
    <w:rsid w:val="00043DF3"/>
    <w:rsid w:val="00043F17"/>
    <w:rsid w:val="0004445C"/>
    <w:rsid w:val="000444A8"/>
    <w:rsid w:val="00044583"/>
    <w:rsid w:val="000452F8"/>
    <w:rsid w:val="0004575E"/>
    <w:rsid w:val="00045E6A"/>
    <w:rsid w:val="00046195"/>
    <w:rsid w:val="00046213"/>
    <w:rsid w:val="00046B9D"/>
    <w:rsid w:val="00047128"/>
    <w:rsid w:val="000500CE"/>
    <w:rsid w:val="000506C5"/>
    <w:rsid w:val="00050935"/>
    <w:rsid w:val="00050DDE"/>
    <w:rsid w:val="00051008"/>
    <w:rsid w:val="000510D2"/>
    <w:rsid w:val="000511F3"/>
    <w:rsid w:val="0005132D"/>
    <w:rsid w:val="00051417"/>
    <w:rsid w:val="00051527"/>
    <w:rsid w:val="00051858"/>
    <w:rsid w:val="00051A81"/>
    <w:rsid w:val="00052251"/>
    <w:rsid w:val="00052931"/>
    <w:rsid w:val="000529D0"/>
    <w:rsid w:val="000529F4"/>
    <w:rsid w:val="00052BCF"/>
    <w:rsid w:val="0005315D"/>
    <w:rsid w:val="00053170"/>
    <w:rsid w:val="00053E8C"/>
    <w:rsid w:val="00054433"/>
    <w:rsid w:val="00054505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C59"/>
    <w:rsid w:val="00056FF1"/>
    <w:rsid w:val="0005718D"/>
    <w:rsid w:val="00060352"/>
    <w:rsid w:val="000607D6"/>
    <w:rsid w:val="00060A9B"/>
    <w:rsid w:val="00060FA0"/>
    <w:rsid w:val="00061076"/>
    <w:rsid w:val="000615A7"/>
    <w:rsid w:val="00061695"/>
    <w:rsid w:val="000618D4"/>
    <w:rsid w:val="00061B0E"/>
    <w:rsid w:val="00061CDD"/>
    <w:rsid w:val="00062766"/>
    <w:rsid w:val="0006276B"/>
    <w:rsid w:val="000629E8"/>
    <w:rsid w:val="00062B25"/>
    <w:rsid w:val="00062EB4"/>
    <w:rsid w:val="000635F7"/>
    <w:rsid w:val="000635FF"/>
    <w:rsid w:val="000639A9"/>
    <w:rsid w:val="00063BB4"/>
    <w:rsid w:val="0006431A"/>
    <w:rsid w:val="00064339"/>
    <w:rsid w:val="000643EC"/>
    <w:rsid w:val="00064F69"/>
    <w:rsid w:val="00065008"/>
    <w:rsid w:val="000650AE"/>
    <w:rsid w:val="0006537A"/>
    <w:rsid w:val="00065604"/>
    <w:rsid w:val="00065C76"/>
    <w:rsid w:val="00065DAC"/>
    <w:rsid w:val="00066100"/>
    <w:rsid w:val="0006656E"/>
    <w:rsid w:val="00066DCD"/>
    <w:rsid w:val="00066E87"/>
    <w:rsid w:val="00066F67"/>
    <w:rsid w:val="000672F9"/>
    <w:rsid w:val="000675C1"/>
    <w:rsid w:val="00067861"/>
    <w:rsid w:val="00070675"/>
    <w:rsid w:val="00070A65"/>
    <w:rsid w:val="000711EE"/>
    <w:rsid w:val="00071422"/>
    <w:rsid w:val="00071642"/>
    <w:rsid w:val="00071E82"/>
    <w:rsid w:val="000724CC"/>
    <w:rsid w:val="000725CB"/>
    <w:rsid w:val="00073367"/>
    <w:rsid w:val="00073A8D"/>
    <w:rsid w:val="0007468D"/>
    <w:rsid w:val="00074CBA"/>
    <w:rsid w:val="00074F14"/>
    <w:rsid w:val="000758A8"/>
    <w:rsid w:val="00075927"/>
    <w:rsid w:val="00075D37"/>
    <w:rsid w:val="00075FFE"/>
    <w:rsid w:val="000763C4"/>
    <w:rsid w:val="00076626"/>
    <w:rsid w:val="0007695A"/>
    <w:rsid w:val="000773F9"/>
    <w:rsid w:val="000779CD"/>
    <w:rsid w:val="00077EEA"/>
    <w:rsid w:val="0008011E"/>
    <w:rsid w:val="000804E2"/>
    <w:rsid w:val="000809AE"/>
    <w:rsid w:val="00080B7B"/>
    <w:rsid w:val="00080C77"/>
    <w:rsid w:val="00080F12"/>
    <w:rsid w:val="0008115A"/>
    <w:rsid w:val="0008129F"/>
    <w:rsid w:val="00081612"/>
    <w:rsid w:val="00081A49"/>
    <w:rsid w:val="00082881"/>
    <w:rsid w:val="00083513"/>
    <w:rsid w:val="00083E11"/>
    <w:rsid w:val="000842DE"/>
    <w:rsid w:val="00084332"/>
    <w:rsid w:val="000844F4"/>
    <w:rsid w:val="00084E43"/>
    <w:rsid w:val="00084E93"/>
    <w:rsid w:val="00085270"/>
    <w:rsid w:val="00085B9E"/>
    <w:rsid w:val="00085C93"/>
    <w:rsid w:val="00085EAB"/>
    <w:rsid w:val="00086220"/>
    <w:rsid w:val="00086401"/>
    <w:rsid w:val="00086754"/>
    <w:rsid w:val="00086A6E"/>
    <w:rsid w:val="0008754E"/>
    <w:rsid w:val="00087764"/>
    <w:rsid w:val="00087870"/>
    <w:rsid w:val="00087D01"/>
    <w:rsid w:val="00087D2C"/>
    <w:rsid w:val="000900DE"/>
    <w:rsid w:val="0009014E"/>
    <w:rsid w:val="000901E2"/>
    <w:rsid w:val="000908F5"/>
    <w:rsid w:val="00090EBA"/>
    <w:rsid w:val="00090F48"/>
    <w:rsid w:val="00090F67"/>
    <w:rsid w:val="00090FB8"/>
    <w:rsid w:val="000913A0"/>
    <w:rsid w:val="00091A5C"/>
    <w:rsid w:val="00091B2A"/>
    <w:rsid w:val="00091E20"/>
    <w:rsid w:val="00092224"/>
    <w:rsid w:val="0009250D"/>
    <w:rsid w:val="000928B6"/>
    <w:rsid w:val="00092B09"/>
    <w:rsid w:val="000931E7"/>
    <w:rsid w:val="000933DB"/>
    <w:rsid w:val="0009351B"/>
    <w:rsid w:val="0009353D"/>
    <w:rsid w:val="0009364E"/>
    <w:rsid w:val="00093854"/>
    <w:rsid w:val="00093F2E"/>
    <w:rsid w:val="0009470A"/>
    <w:rsid w:val="00094BAF"/>
    <w:rsid w:val="00094FB4"/>
    <w:rsid w:val="00094FD7"/>
    <w:rsid w:val="000950F2"/>
    <w:rsid w:val="00095590"/>
    <w:rsid w:val="00095A5F"/>
    <w:rsid w:val="000960AA"/>
    <w:rsid w:val="000963F7"/>
    <w:rsid w:val="000967D6"/>
    <w:rsid w:val="00096994"/>
    <w:rsid w:val="00096A0D"/>
    <w:rsid w:val="00096A4A"/>
    <w:rsid w:val="00096F4C"/>
    <w:rsid w:val="00097223"/>
    <w:rsid w:val="0009746D"/>
    <w:rsid w:val="00097659"/>
    <w:rsid w:val="000A01E8"/>
    <w:rsid w:val="000A0312"/>
    <w:rsid w:val="000A045E"/>
    <w:rsid w:val="000A04AB"/>
    <w:rsid w:val="000A0559"/>
    <w:rsid w:val="000A084B"/>
    <w:rsid w:val="000A0BB9"/>
    <w:rsid w:val="000A0E7F"/>
    <w:rsid w:val="000A0FBB"/>
    <w:rsid w:val="000A12A1"/>
    <w:rsid w:val="000A171A"/>
    <w:rsid w:val="000A18FE"/>
    <w:rsid w:val="000A1CB5"/>
    <w:rsid w:val="000A1D34"/>
    <w:rsid w:val="000A1E4E"/>
    <w:rsid w:val="000A1E66"/>
    <w:rsid w:val="000A1F04"/>
    <w:rsid w:val="000A2BD4"/>
    <w:rsid w:val="000A324B"/>
    <w:rsid w:val="000A3294"/>
    <w:rsid w:val="000A3DEC"/>
    <w:rsid w:val="000A4495"/>
    <w:rsid w:val="000A4D19"/>
    <w:rsid w:val="000A4D66"/>
    <w:rsid w:val="000A570D"/>
    <w:rsid w:val="000A5887"/>
    <w:rsid w:val="000A64EC"/>
    <w:rsid w:val="000A6646"/>
    <w:rsid w:val="000A681F"/>
    <w:rsid w:val="000A6B19"/>
    <w:rsid w:val="000A768E"/>
    <w:rsid w:val="000A7758"/>
    <w:rsid w:val="000A78E1"/>
    <w:rsid w:val="000A7D24"/>
    <w:rsid w:val="000A7FE3"/>
    <w:rsid w:val="000B013E"/>
    <w:rsid w:val="000B04B0"/>
    <w:rsid w:val="000B0A5B"/>
    <w:rsid w:val="000B0C91"/>
    <w:rsid w:val="000B0D32"/>
    <w:rsid w:val="000B1092"/>
    <w:rsid w:val="000B142E"/>
    <w:rsid w:val="000B1506"/>
    <w:rsid w:val="000B1BC5"/>
    <w:rsid w:val="000B1BD4"/>
    <w:rsid w:val="000B1CB9"/>
    <w:rsid w:val="000B1D06"/>
    <w:rsid w:val="000B2127"/>
    <w:rsid w:val="000B244D"/>
    <w:rsid w:val="000B2673"/>
    <w:rsid w:val="000B287F"/>
    <w:rsid w:val="000B33FE"/>
    <w:rsid w:val="000B3A52"/>
    <w:rsid w:val="000B3E24"/>
    <w:rsid w:val="000B40DA"/>
    <w:rsid w:val="000B4949"/>
    <w:rsid w:val="000B4E6E"/>
    <w:rsid w:val="000B57F9"/>
    <w:rsid w:val="000B5A36"/>
    <w:rsid w:val="000B5DB9"/>
    <w:rsid w:val="000B5E4D"/>
    <w:rsid w:val="000B6880"/>
    <w:rsid w:val="000B69AD"/>
    <w:rsid w:val="000B6ED5"/>
    <w:rsid w:val="000B7292"/>
    <w:rsid w:val="000B7375"/>
    <w:rsid w:val="000C00BB"/>
    <w:rsid w:val="000C10F8"/>
    <w:rsid w:val="000C1276"/>
    <w:rsid w:val="000C1616"/>
    <w:rsid w:val="000C1A93"/>
    <w:rsid w:val="000C1ED9"/>
    <w:rsid w:val="000C2252"/>
    <w:rsid w:val="000C256E"/>
    <w:rsid w:val="000C29F6"/>
    <w:rsid w:val="000C3A6C"/>
    <w:rsid w:val="000C3F4C"/>
    <w:rsid w:val="000C3FA6"/>
    <w:rsid w:val="000C40BB"/>
    <w:rsid w:val="000C463A"/>
    <w:rsid w:val="000C463C"/>
    <w:rsid w:val="000C4C1F"/>
    <w:rsid w:val="000C4CDC"/>
    <w:rsid w:val="000C4DF0"/>
    <w:rsid w:val="000C5079"/>
    <w:rsid w:val="000C539F"/>
    <w:rsid w:val="000C55F6"/>
    <w:rsid w:val="000C606C"/>
    <w:rsid w:val="000C60CC"/>
    <w:rsid w:val="000C6188"/>
    <w:rsid w:val="000C6627"/>
    <w:rsid w:val="000C6B3B"/>
    <w:rsid w:val="000C7E48"/>
    <w:rsid w:val="000C7ED6"/>
    <w:rsid w:val="000D05B1"/>
    <w:rsid w:val="000D08C7"/>
    <w:rsid w:val="000D0AE2"/>
    <w:rsid w:val="000D0CDC"/>
    <w:rsid w:val="000D0F50"/>
    <w:rsid w:val="000D1118"/>
    <w:rsid w:val="000D14FA"/>
    <w:rsid w:val="000D1947"/>
    <w:rsid w:val="000D1F12"/>
    <w:rsid w:val="000D339C"/>
    <w:rsid w:val="000D3629"/>
    <w:rsid w:val="000D3A4E"/>
    <w:rsid w:val="000D3E07"/>
    <w:rsid w:val="000D3F3E"/>
    <w:rsid w:val="000D3FA9"/>
    <w:rsid w:val="000D412F"/>
    <w:rsid w:val="000D4AED"/>
    <w:rsid w:val="000D4CEA"/>
    <w:rsid w:val="000D4E2B"/>
    <w:rsid w:val="000D55C9"/>
    <w:rsid w:val="000D572F"/>
    <w:rsid w:val="000D5F63"/>
    <w:rsid w:val="000D5FE9"/>
    <w:rsid w:val="000D629E"/>
    <w:rsid w:val="000D6696"/>
    <w:rsid w:val="000D6805"/>
    <w:rsid w:val="000D6971"/>
    <w:rsid w:val="000D69ED"/>
    <w:rsid w:val="000D6EF6"/>
    <w:rsid w:val="000D6FCB"/>
    <w:rsid w:val="000D711F"/>
    <w:rsid w:val="000D71DA"/>
    <w:rsid w:val="000D740B"/>
    <w:rsid w:val="000D7497"/>
    <w:rsid w:val="000D7B29"/>
    <w:rsid w:val="000D7CBA"/>
    <w:rsid w:val="000D7DD9"/>
    <w:rsid w:val="000E0129"/>
    <w:rsid w:val="000E069E"/>
    <w:rsid w:val="000E0A49"/>
    <w:rsid w:val="000E0DFA"/>
    <w:rsid w:val="000E1051"/>
    <w:rsid w:val="000E1087"/>
    <w:rsid w:val="000E14C0"/>
    <w:rsid w:val="000E2859"/>
    <w:rsid w:val="000E2A73"/>
    <w:rsid w:val="000E2F85"/>
    <w:rsid w:val="000E3007"/>
    <w:rsid w:val="000E3AF0"/>
    <w:rsid w:val="000E3ED0"/>
    <w:rsid w:val="000E4213"/>
    <w:rsid w:val="000E4A02"/>
    <w:rsid w:val="000E4F5B"/>
    <w:rsid w:val="000E56AF"/>
    <w:rsid w:val="000E5828"/>
    <w:rsid w:val="000E5A55"/>
    <w:rsid w:val="000E5B41"/>
    <w:rsid w:val="000E5B65"/>
    <w:rsid w:val="000E5F52"/>
    <w:rsid w:val="000E6788"/>
    <w:rsid w:val="000E6EF7"/>
    <w:rsid w:val="000E74F3"/>
    <w:rsid w:val="000E78D6"/>
    <w:rsid w:val="000F09AA"/>
    <w:rsid w:val="000F0BC6"/>
    <w:rsid w:val="000F0F69"/>
    <w:rsid w:val="000F1323"/>
    <w:rsid w:val="000F14D4"/>
    <w:rsid w:val="000F16AF"/>
    <w:rsid w:val="000F1706"/>
    <w:rsid w:val="000F1A27"/>
    <w:rsid w:val="000F1A6F"/>
    <w:rsid w:val="000F21B9"/>
    <w:rsid w:val="000F2259"/>
    <w:rsid w:val="000F2C64"/>
    <w:rsid w:val="000F3303"/>
    <w:rsid w:val="000F47C0"/>
    <w:rsid w:val="000F47D7"/>
    <w:rsid w:val="000F4CE0"/>
    <w:rsid w:val="000F4D8C"/>
    <w:rsid w:val="000F53FD"/>
    <w:rsid w:val="000F5575"/>
    <w:rsid w:val="000F635B"/>
    <w:rsid w:val="000F63C3"/>
    <w:rsid w:val="000F6884"/>
    <w:rsid w:val="000F6F02"/>
    <w:rsid w:val="000F70F4"/>
    <w:rsid w:val="000F744C"/>
    <w:rsid w:val="00100142"/>
    <w:rsid w:val="0010163B"/>
    <w:rsid w:val="00101A16"/>
    <w:rsid w:val="00101A2A"/>
    <w:rsid w:val="00101D86"/>
    <w:rsid w:val="00101E1D"/>
    <w:rsid w:val="001022A4"/>
    <w:rsid w:val="00102BD6"/>
    <w:rsid w:val="00102D2F"/>
    <w:rsid w:val="001036A2"/>
    <w:rsid w:val="001047E2"/>
    <w:rsid w:val="001048CD"/>
    <w:rsid w:val="00104960"/>
    <w:rsid w:val="00104AD6"/>
    <w:rsid w:val="00104C56"/>
    <w:rsid w:val="0010551E"/>
    <w:rsid w:val="00105685"/>
    <w:rsid w:val="001056D8"/>
    <w:rsid w:val="0010602E"/>
    <w:rsid w:val="0010655A"/>
    <w:rsid w:val="001066EC"/>
    <w:rsid w:val="0010686B"/>
    <w:rsid w:val="00106F53"/>
    <w:rsid w:val="001077EF"/>
    <w:rsid w:val="001100B1"/>
    <w:rsid w:val="00110C30"/>
    <w:rsid w:val="00110C31"/>
    <w:rsid w:val="001111B4"/>
    <w:rsid w:val="001111E1"/>
    <w:rsid w:val="00111BE4"/>
    <w:rsid w:val="00112B0E"/>
    <w:rsid w:val="0011304D"/>
    <w:rsid w:val="0011387D"/>
    <w:rsid w:val="00113E58"/>
    <w:rsid w:val="00113FF0"/>
    <w:rsid w:val="00114296"/>
    <w:rsid w:val="00114699"/>
    <w:rsid w:val="001146FE"/>
    <w:rsid w:val="00115332"/>
    <w:rsid w:val="00115609"/>
    <w:rsid w:val="00115D9F"/>
    <w:rsid w:val="001166AF"/>
    <w:rsid w:val="00116EC2"/>
    <w:rsid w:val="00116FDD"/>
    <w:rsid w:val="00117CAA"/>
    <w:rsid w:val="00117CE5"/>
    <w:rsid w:val="00117F1D"/>
    <w:rsid w:val="0012051A"/>
    <w:rsid w:val="00120584"/>
    <w:rsid w:val="00120674"/>
    <w:rsid w:val="00120C4E"/>
    <w:rsid w:val="0012160F"/>
    <w:rsid w:val="00121791"/>
    <w:rsid w:val="00121944"/>
    <w:rsid w:val="00122055"/>
    <w:rsid w:val="00122190"/>
    <w:rsid w:val="00122355"/>
    <w:rsid w:val="00122D1B"/>
    <w:rsid w:val="0012303C"/>
    <w:rsid w:val="001230B2"/>
    <w:rsid w:val="00123587"/>
    <w:rsid w:val="00123867"/>
    <w:rsid w:val="001239BC"/>
    <w:rsid w:val="001240B2"/>
    <w:rsid w:val="00124394"/>
    <w:rsid w:val="001254B7"/>
    <w:rsid w:val="00126B5D"/>
    <w:rsid w:val="00126C96"/>
    <w:rsid w:val="00126DE2"/>
    <w:rsid w:val="00127D51"/>
    <w:rsid w:val="00127DEF"/>
    <w:rsid w:val="00127EE4"/>
    <w:rsid w:val="00131017"/>
    <w:rsid w:val="00131025"/>
    <w:rsid w:val="001311D3"/>
    <w:rsid w:val="00131892"/>
    <w:rsid w:val="00131993"/>
    <w:rsid w:val="00131B88"/>
    <w:rsid w:val="00131C40"/>
    <w:rsid w:val="00131CA9"/>
    <w:rsid w:val="00131EB2"/>
    <w:rsid w:val="00132222"/>
    <w:rsid w:val="0013251D"/>
    <w:rsid w:val="001327D0"/>
    <w:rsid w:val="0013288E"/>
    <w:rsid w:val="00132C37"/>
    <w:rsid w:val="00132F57"/>
    <w:rsid w:val="00133204"/>
    <w:rsid w:val="001337DF"/>
    <w:rsid w:val="00133851"/>
    <w:rsid w:val="0013412C"/>
    <w:rsid w:val="001344A9"/>
    <w:rsid w:val="001346D4"/>
    <w:rsid w:val="00134D5F"/>
    <w:rsid w:val="00134F04"/>
    <w:rsid w:val="00135138"/>
    <w:rsid w:val="0013549D"/>
    <w:rsid w:val="001359BA"/>
    <w:rsid w:val="00135EFD"/>
    <w:rsid w:val="0013657B"/>
    <w:rsid w:val="00136C10"/>
    <w:rsid w:val="00137083"/>
    <w:rsid w:val="0013717D"/>
    <w:rsid w:val="00137DAD"/>
    <w:rsid w:val="001400CC"/>
    <w:rsid w:val="001401E0"/>
    <w:rsid w:val="00140292"/>
    <w:rsid w:val="0014050D"/>
    <w:rsid w:val="00140520"/>
    <w:rsid w:val="00140655"/>
    <w:rsid w:val="00141184"/>
    <w:rsid w:val="00141A20"/>
    <w:rsid w:val="001420E8"/>
    <w:rsid w:val="001422FE"/>
    <w:rsid w:val="0014341E"/>
    <w:rsid w:val="001435C0"/>
    <w:rsid w:val="0014377D"/>
    <w:rsid w:val="00143F22"/>
    <w:rsid w:val="00143F40"/>
    <w:rsid w:val="0014412F"/>
    <w:rsid w:val="00144641"/>
    <w:rsid w:val="00144D4C"/>
    <w:rsid w:val="0014517B"/>
    <w:rsid w:val="00145DF5"/>
    <w:rsid w:val="0014612C"/>
    <w:rsid w:val="00146B22"/>
    <w:rsid w:val="00146D8F"/>
    <w:rsid w:val="001476E8"/>
    <w:rsid w:val="001477FB"/>
    <w:rsid w:val="001479E1"/>
    <w:rsid w:val="00147A72"/>
    <w:rsid w:val="00147C10"/>
    <w:rsid w:val="0015033C"/>
    <w:rsid w:val="0015051B"/>
    <w:rsid w:val="001508B6"/>
    <w:rsid w:val="0015093A"/>
    <w:rsid w:val="00150EC1"/>
    <w:rsid w:val="001515E3"/>
    <w:rsid w:val="001516B0"/>
    <w:rsid w:val="00151A23"/>
    <w:rsid w:val="00151AC7"/>
    <w:rsid w:val="00151CA8"/>
    <w:rsid w:val="0015214F"/>
    <w:rsid w:val="00152BD8"/>
    <w:rsid w:val="00152D06"/>
    <w:rsid w:val="00152E00"/>
    <w:rsid w:val="001536E2"/>
    <w:rsid w:val="00153E23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64D3"/>
    <w:rsid w:val="0015671E"/>
    <w:rsid w:val="00156735"/>
    <w:rsid w:val="00156FFC"/>
    <w:rsid w:val="0015778D"/>
    <w:rsid w:val="00157D7B"/>
    <w:rsid w:val="00157E8A"/>
    <w:rsid w:val="001605CC"/>
    <w:rsid w:val="00160722"/>
    <w:rsid w:val="00160AFE"/>
    <w:rsid w:val="00160CEE"/>
    <w:rsid w:val="00160E19"/>
    <w:rsid w:val="00160F62"/>
    <w:rsid w:val="00161024"/>
    <w:rsid w:val="0016113B"/>
    <w:rsid w:val="00161265"/>
    <w:rsid w:val="001615DE"/>
    <w:rsid w:val="00161AC9"/>
    <w:rsid w:val="00161DD3"/>
    <w:rsid w:val="001623BD"/>
    <w:rsid w:val="0016293A"/>
    <w:rsid w:val="00162E95"/>
    <w:rsid w:val="001630B7"/>
    <w:rsid w:val="001631EF"/>
    <w:rsid w:val="001635D1"/>
    <w:rsid w:val="0016388D"/>
    <w:rsid w:val="00164299"/>
    <w:rsid w:val="00164674"/>
    <w:rsid w:val="00164766"/>
    <w:rsid w:val="00164BF3"/>
    <w:rsid w:val="00165046"/>
    <w:rsid w:val="001653FD"/>
    <w:rsid w:val="00165A2C"/>
    <w:rsid w:val="00165EC3"/>
    <w:rsid w:val="00166E0B"/>
    <w:rsid w:val="00167144"/>
    <w:rsid w:val="0016743B"/>
    <w:rsid w:val="00167728"/>
    <w:rsid w:val="00167EB5"/>
    <w:rsid w:val="00167FB7"/>
    <w:rsid w:val="00170146"/>
    <w:rsid w:val="0017023E"/>
    <w:rsid w:val="00170693"/>
    <w:rsid w:val="00170A23"/>
    <w:rsid w:val="00170CBB"/>
    <w:rsid w:val="00170CE3"/>
    <w:rsid w:val="00170EB5"/>
    <w:rsid w:val="00170F06"/>
    <w:rsid w:val="00171361"/>
    <w:rsid w:val="00171936"/>
    <w:rsid w:val="001719AF"/>
    <w:rsid w:val="00172218"/>
    <w:rsid w:val="0017285C"/>
    <w:rsid w:val="00172A30"/>
    <w:rsid w:val="00173059"/>
    <w:rsid w:val="001737EE"/>
    <w:rsid w:val="0017397E"/>
    <w:rsid w:val="001742E7"/>
    <w:rsid w:val="00174886"/>
    <w:rsid w:val="001751A8"/>
    <w:rsid w:val="0017522E"/>
    <w:rsid w:val="0017596F"/>
    <w:rsid w:val="00175E89"/>
    <w:rsid w:val="00175F1A"/>
    <w:rsid w:val="00176B9A"/>
    <w:rsid w:val="00176CFB"/>
    <w:rsid w:val="00176D96"/>
    <w:rsid w:val="00176EBF"/>
    <w:rsid w:val="0017765D"/>
    <w:rsid w:val="00180172"/>
    <w:rsid w:val="0018075B"/>
    <w:rsid w:val="001809C4"/>
    <w:rsid w:val="00180EA8"/>
    <w:rsid w:val="00180F85"/>
    <w:rsid w:val="001810C7"/>
    <w:rsid w:val="0018194E"/>
    <w:rsid w:val="00182655"/>
    <w:rsid w:val="00182711"/>
    <w:rsid w:val="00182C14"/>
    <w:rsid w:val="00182D71"/>
    <w:rsid w:val="00182FB3"/>
    <w:rsid w:val="00183473"/>
    <w:rsid w:val="0018365A"/>
    <w:rsid w:val="001838F1"/>
    <w:rsid w:val="00183A5B"/>
    <w:rsid w:val="00183AFC"/>
    <w:rsid w:val="0018422C"/>
    <w:rsid w:val="00184C3F"/>
    <w:rsid w:val="00184DFD"/>
    <w:rsid w:val="001854AE"/>
    <w:rsid w:val="00185FDB"/>
    <w:rsid w:val="0018621A"/>
    <w:rsid w:val="001866B3"/>
    <w:rsid w:val="0018673B"/>
    <w:rsid w:val="0018681D"/>
    <w:rsid w:val="00186BB2"/>
    <w:rsid w:val="00186E89"/>
    <w:rsid w:val="001872BE"/>
    <w:rsid w:val="001876D1"/>
    <w:rsid w:val="00187CE8"/>
    <w:rsid w:val="001900BA"/>
    <w:rsid w:val="001901D3"/>
    <w:rsid w:val="00191564"/>
    <w:rsid w:val="00191940"/>
    <w:rsid w:val="00191B7A"/>
    <w:rsid w:val="00191C73"/>
    <w:rsid w:val="00191EF7"/>
    <w:rsid w:val="00192069"/>
    <w:rsid w:val="001925C4"/>
    <w:rsid w:val="001926FA"/>
    <w:rsid w:val="00192AEC"/>
    <w:rsid w:val="00192F3E"/>
    <w:rsid w:val="001930F8"/>
    <w:rsid w:val="0019311F"/>
    <w:rsid w:val="00193120"/>
    <w:rsid w:val="001931DA"/>
    <w:rsid w:val="00193668"/>
    <w:rsid w:val="00193732"/>
    <w:rsid w:val="00193BFA"/>
    <w:rsid w:val="00193CCD"/>
    <w:rsid w:val="001949BC"/>
    <w:rsid w:val="00194B5E"/>
    <w:rsid w:val="00194D77"/>
    <w:rsid w:val="00195304"/>
    <w:rsid w:val="0019534E"/>
    <w:rsid w:val="00195DC1"/>
    <w:rsid w:val="00196154"/>
    <w:rsid w:val="00196228"/>
    <w:rsid w:val="00196571"/>
    <w:rsid w:val="0019739F"/>
    <w:rsid w:val="001A0009"/>
    <w:rsid w:val="001A0627"/>
    <w:rsid w:val="001A06DC"/>
    <w:rsid w:val="001A08CB"/>
    <w:rsid w:val="001A1177"/>
    <w:rsid w:val="001A1323"/>
    <w:rsid w:val="001A1766"/>
    <w:rsid w:val="001A2159"/>
    <w:rsid w:val="001A2ACE"/>
    <w:rsid w:val="001A2C79"/>
    <w:rsid w:val="001A2F6A"/>
    <w:rsid w:val="001A38B4"/>
    <w:rsid w:val="001A3DF6"/>
    <w:rsid w:val="001A3EC8"/>
    <w:rsid w:val="001A485D"/>
    <w:rsid w:val="001A49BF"/>
    <w:rsid w:val="001A54C3"/>
    <w:rsid w:val="001A5905"/>
    <w:rsid w:val="001A5C48"/>
    <w:rsid w:val="001A5E71"/>
    <w:rsid w:val="001A5F6D"/>
    <w:rsid w:val="001A60EF"/>
    <w:rsid w:val="001A6236"/>
    <w:rsid w:val="001A64D7"/>
    <w:rsid w:val="001A65E8"/>
    <w:rsid w:val="001A6977"/>
    <w:rsid w:val="001A6BB5"/>
    <w:rsid w:val="001A6DE7"/>
    <w:rsid w:val="001A75A9"/>
    <w:rsid w:val="001A7644"/>
    <w:rsid w:val="001A7C3C"/>
    <w:rsid w:val="001A7C47"/>
    <w:rsid w:val="001B0966"/>
    <w:rsid w:val="001B1480"/>
    <w:rsid w:val="001B15BE"/>
    <w:rsid w:val="001B16E1"/>
    <w:rsid w:val="001B1DC3"/>
    <w:rsid w:val="001B1EFC"/>
    <w:rsid w:val="001B1F90"/>
    <w:rsid w:val="001B2905"/>
    <w:rsid w:val="001B2937"/>
    <w:rsid w:val="001B4582"/>
    <w:rsid w:val="001B4F5D"/>
    <w:rsid w:val="001B5A64"/>
    <w:rsid w:val="001B5B7F"/>
    <w:rsid w:val="001B5FDD"/>
    <w:rsid w:val="001B662B"/>
    <w:rsid w:val="001B677C"/>
    <w:rsid w:val="001B6993"/>
    <w:rsid w:val="001B6BA0"/>
    <w:rsid w:val="001B7900"/>
    <w:rsid w:val="001B7C76"/>
    <w:rsid w:val="001C069E"/>
    <w:rsid w:val="001C07C3"/>
    <w:rsid w:val="001C1069"/>
    <w:rsid w:val="001C13FA"/>
    <w:rsid w:val="001C1415"/>
    <w:rsid w:val="001C1B25"/>
    <w:rsid w:val="001C1D00"/>
    <w:rsid w:val="001C246C"/>
    <w:rsid w:val="001C2814"/>
    <w:rsid w:val="001C3136"/>
    <w:rsid w:val="001C351A"/>
    <w:rsid w:val="001C3622"/>
    <w:rsid w:val="001C3950"/>
    <w:rsid w:val="001C3962"/>
    <w:rsid w:val="001C3AE2"/>
    <w:rsid w:val="001C3BB1"/>
    <w:rsid w:val="001C3C65"/>
    <w:rsid w:val="001C42E2"/>
    <w:rsid w:val="001C4752"/>
    <w:rsid w:val="001C4885"/>
    <w:rsid w:val="001C4A2F"/>
    <w:rsid w:val="001C4BB3"/>
    <w:rsid w:val="001C6B2D"/>
    <w:rsid w:val="001C71AD"/>
    <w:rsid w:val="001C74F5"/>
    <w:rsid w:val="001D0411"/>
    <w:rsid w:val="001D0B78"/>
    <w:rsid w:val="001D0E29"/>
    <w:rsid w:val="001D0EFA"/>
    <w:rsid w:val="001D13A9"/>
    <w:rsid w:val="001D1889"/>
    <w:rsid w:val="001D1C44"/>
    <w:rsid w:val="001D31D2"/>
    <w:rsid w:val="001D3247"/>
    <w:rsid w:val="001D34D4"/>
    <w:rsid w:val="001D367C"/>
    <w:rsid w:val="001D455D"/>
    <w:rsid w:val="001D4602"/>
    <w:rsid w:val="001D50EA"/>
    <w:rsid w:val="001D5200"/>
    <w:rsid w:val="001D522E"/>
    <w:rsid w:val="001D569B"/>
    <w:rsid w:val="001D58E8"/>
    <w:rsid w:val="001D5CD7"/>
    <w:rsid w:val="001D5D04"/>
    <w:rsid w:val="001D5D99"/>
    <w:rsid w:val="001D68F2"/>
    <w:rsid w:val="001D6989"/>
    <w:rsid w:val="001D6DE8"/>
    <w:rsid w:val="001D7120"/>
    <w:rsid w:val="001D7454"/>
    <w:rsid w:val="001D78C7"/>
    <w:rsid w:val="001E0890"/>
    <w:rsid w:val="001E0B05"/>
    <w:rsid w:val="001E0CE4"/>
    <w:rsid w:val="001E0FB8"/>
    <w:rsid w:val="001E152F"/>
    <w:rsid w:val="001E15CE"/>
    <w:rsid w:val="001E1AC6"/>
    <w:rsid w:val="001E1C32"/>
    <w:rsid w:val="001E218C"/>
    <w:rsid w:val="001E253B"/>
    <w:rsid w:val="001E2C44"/>
    <w:rsid w:val="001E305B"/>
    <w:rsid w:val="001E3181"/>
    <w:rsid w:val="001E354E"/>
    <w:rsid w:val="001E3958"/>
    <w:rsid w:val="001E3BDD"/>
    <w:rsid w:val="001E4733"/>
    <w:rsid w:val="001E4E53"/>
    <w:rsid w:val="001E4FB5"/>
    <w:rsid w:val="001E52CF"/>
    <w:rsid w:val="001E55CD"/>
    <w:rsid w:val="001E56F2"/>
    <w:rsid w:val="001E5A65"/>
    <w:rsid w:val="001E5D60"/>
    <w:rsid w:val="001E6451"/>
    <w:rsid w:val="001E6F58"/>
    <w:rsid w:val="001E711F"/>
    <w:rsid w:val="001E76DB"/>
    <w:rsid w:val="001E7747"/>
    <w:rsid w:val="001E7987"/>
    <w:rsid w:val="001E7EF8"/>
    <w:rsid w:val="001F057B"/>
    <w:rsid w:val="001F0A06"/>
    <w:rsid w:val="001F0B1D"/>
    <w:rsid w:val="001F0E9A"/>
    <w:rsid w:val="001F0EB4"/>
    <w:rsid w:val="001F134A"/>
    <w:rsid w:val="001F160F"/>
    <w:rsid w:val="001F1678"/>
    <w:rsid w:val="001F18CF"/>
    <w:rsid w:val="001F1C27"/>
    <w:rsid w:val="001F1E21"/>
    <w:rsid w:val="001F1EF5"/>
    <w:rsid w:val="001F21C6"/>
    <w:rsid w:val="001F2343"/>
    <w:rsid w:val="001F248C"/>
    <w:rsid w:val="001F2537"/>
    <w:rsid w:val="001F2E68"/>
    <w:rsid w:val="001F3019"/>
    <w:rsid w:val="001F3CB8"/>
    <w:rsid w:val="001F3DD6"/>
    <w:rsid w:val="001F428E"/>
    <w:rsid w:val="001F4CCA"/>
    <w:rsid w:val="001F50B0"/>
    <w:rsid w:val="001F568E"/>
    <w:rsid w:val="001F5BBE"/>
    <w:rsid w:val="001F5C19"/>
    <w:rsid w:val="001F5C3D"/>
    <w:rsid w:val="001F5EA8"/>
    <w:rsid w:val="001F60F7"/>
    <w:rsid w:val="001F624B"/>
    <w:rsid w:val="001F6556"/>
    <w:rsid w:val="001F69D9"/>
    <w:rsid w:val="001F6A92"/>
    <w:rsid w:val="001F6DAD"/>
    <w:rsid w:val="001F78F8"/>
    <w:rsid w:val="001F7CA1"/>
    <w:rsid w:val="00200861"/>
    <w:rsid w:val="00201060"/>
    <w:rsid w:val="00201484"/>
    <w:rsid w:val="00201D08"/>
    <w:rsid w:val="00202491"/>
    <w:rsid w:val="00202814"/>
    <w:rsid w:val="00202C25"/>
    <w:rsid w:val="00202D35"/>
    <w:rsid w:val="00203105"/>
    <w:rsid w:val="002031FE"/>
    <w:rsid w:val="00203265"/>
    <w:rsid w:val="002032A3"/>
    <w:rsid w:val="00203999"/>
    <w:rsid w:val="00203B9F"/>
    <w:rsid w:val="00204361"/>
    <w:rsid w:val="0020477B"/>
    <w:rsid w:val="00204832"/>
    <w:rsid w:val="00204C1F"/>
    <w:rsid w:val="00204E6B"/>
    <w:rsid w:val="00204E7A"/>
    <w:rsid w:val="00204EA3"/>
    <w:rsid w:val="002051DE"/>
    <w:rsid w:val="00205607"/>
    <w:rsid w:val="00205895"/>
    <w:rsid w:val="002059BD"/>
    <w:rsid w:val="00206200"/>
    <w:rsid w:val="0020690E"/>
    <w:rsid w:val="00206975"/>
    <w:rsid w:val="00207168"/>
    <w:rsid w:val="00207315"/>
    <w:rsid w:val="002075A3"/>
    <w:rsid w:val="002077F7"/>
    <w:rsid w:val="002105C3"/>
    <w:rsid w:val="00210D3D"/>
    <w:rsid w:val="00211DE6"/>
    <w:rsid w:val="0021254B"/>
    <w:rsid w:val="0021287D"/>
    <w:rsid w:val="00212F66"/>
    <w:rsid w:val="0021327E"/>
    <w:rsid w:val="002134EA"/>
    <w:rsid w:val="00213B00"/>
    <w:rsid w:val="00214177"/>
    <w:rsid w:val="002141CA"/>
    <w:rsid w:val="002141F0"/>
    <w:rsid w:val="00214C30"/>
    <w:rsid w:val="00215113"/>
    <w:rsid w:val="00215522"/>
    <w:rsid w:val="0021569A"/>
    <w:rsid w:val="00216009"/>
    <w:rsid w:val="00216313"/>
    <w:rsid w:val="002166A5"/>
    <w:rsid w:val="00217287"/>
    <w:rsid w:val="002175E4"/>
    <w:rsid w:val="002175ED"/>
    <w:rsid w:val="00217A94"/>
    <w:rsid w:val="00217AB9"/>
    <w:rsid w:val="00217F8B"/>
    <w:rsid w:val="002200D9"/>
    <w:rsid w:val="00220F81"/>
    <w:rsid w:val="00221354"/>
    <w:rsid w:val="002214FF"/>
    <w:rsid w:val="0022159F"/>
    <w:rsid w:val="00221EB8"/>
    <w:rsid w:val="00221F0A"/>
    <w:rsid w:val="00222360"/>
    <w:rsid w:val="00222558"/>
    <w:rsid w:val="00222634"/>
    <w:rsid w:val="00223114"/>
    <w:rsid w:val="00223650"/>
    <w:rsid w:val="0022366A"/>
    <w:rsid w:val="00223AEC"/>
    <w:rsid w:val="00223D2D"/>
    <w:rsid w:val="00224044"/>
    <w:rsid w:val="00224BB2"/>
    <w:rsid w:val="002250DC"/>
    <w:rsid w:val="002251CC"/>
    <w:rsid w:val="002254D7"/>
    <w:rsid w:val="002255D9"/>
    <w:rsid w:val="00225C64"/>
    <w:rsid w:val="00225D4D"/>
    <w:rsid w:val="002265D8"/>
    <w:rsid w:val="00226941"/>
    <w:rsid w:val="00226A03"/>
    <w:rsid w:val="00226CCC"/>
    <w:rsid w:val="00227092"/>
    <w:rsid w:val="002271E4"/>
    <w:rsid w:val="0022736F"/>
    <w:rsid w:val="00227844"/>
    <w:rsid w:val="00227969"/>
    <w:rsid w:val="00230246"/>
    <w:rsid w:val="002303BB"/>
    <w:rsid w:val="002303FE"/>
    <w:rsid w:val="0023041D"/>
    <w:rsid w:val="00230810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9AB"/>
    <w:rsid w:val="002329C5"/>
    <w:rsid w:val="00232A5F"/>
    <w:rsid w:val="00232B28"/>
    <w:rsid w:val="00232C6C"/>
    <w:rsid w:val="00232C8E"/>
    <w:rsid w:val="002334A4"/>
    <w:rsid w:val="002338AE"/>
    <w:rsid w:val="00233E56"/>
    <w:rsid w:val="00233E5E"/>
    <w:rsid w:val="0023412E"/>
    <w:rsid w:val="00234A51"/>
    <w:rsid w:val="00234C3C"/>
    <w:rsid w:val="002350E6"/>
    <w:rsid w:val="002363D2"/>
    <w:rsid w:val="0023690C"/>
    <w:rsid w:val="0023696E"/>
    <w:rsid w:val="00236EFF"/>
    <w:rsid w:val="00237022"/>
    <w:rsid w:val="0023725A"/>
    <w:rsid w:val="00237B28"/>
    <w:rsid w:val="00237D1D"/>
    <w:rsid w:val="00237E21"/>
    <w:rsid w:val="00237EF0"/>
    <w:rsid w:val="00237F27"/>
    <w:rsid w:val="00240276"/>
    <w:rsid w:val="002403EE"/>
    <w:rsid w:val="002408E4"/>
    <w:rsid w:val="00240980"/>
    <w:rsid w:val="00240B99"/>
    <w:rsid w:val="0024143F"/>
    <w:rsid w:val="00241523"/>
    <w:rsid w:val="0024175D"/>
    <w:rsid w:val="00241772"/>
    <w:rsid w:val="00241F5A"/>
    <w:rsid w:val="00242AF0"/>
    <w:rsid w:val="00243167"/>
    <w:rsid w:val="0024330E"/>
    <w:rsid w:val="00243648"/>
    <w:rsid w:val="002437A4"/>
    <w:rsid w:val="0024399A"/>
    <w:rsid w:val="00243A31"/>
    <w:rsid w:val="00243E94"/>
    <w:rsid w:val="00244B2F"/>
    <w:rsid w:val="00245118"/>
    <w:rsid w:val="002456F0"/>
    <w:rsid w:val="00245B42"/>
    <w:rsid w:val="00246411"/>
    <w:rsid w:val="00246D71"/>
    <w:rsid w:val="0024744B"/>
    <w:rsid w:val="002474D9"/>
    <w:rsid w:val="00247583"/>
    <w:rsid w:val="002479B8"/>
    <w:rsid w:val="00247B9C"/>
    <w:rsid w:val="00247CBB"/>
    <w:rsid w:val="00250423"/>
    <w:rsid w:val="00250782"/>
    <w:rsid w:val="00250A2A"/>
    <w:rsid w:val="00250D87"/>
    <w:rsid w:val="00250F64"/>
    <w:rsid w:val="0025105F"/>
    <w:rsid w:val="0025164D"/>
    <w:rsid w:val="00251BB8"/>
    <w:rsid w:val="00251BEC"/>
    <w:rsid w:val="00252225"/>
    <w:rsid w:val="002524CA"/>
    <w:rsid w:val="00252647"/>
    <w:rsid w:val="002527AF"/>
    <w:rsid w:val="00252A5D"/>
    <w:rsid w:val="00252B36"/>
    <w:rsid w:val="00252C7A"/>
    <w:rsid w:val="00252F24"/>
    <w:rsid w:val="00253046"/>
    <w:rsid w:val="002530AC"/>
    <w:rsid w:val="002537F5"/>
    <w:rsid w:val="002539C6"/>
    <w:rsid w:val="00253CC0"/>
    <w:rsid w:val="00253ECD"/>
    <w:rsid w:val="0025454E"/>
    <w:rsid w:val="00254659"/>
    <w:rsid w:val="002547EC"/>
    <w:rsid w:val="00254A81"/>
    <w:rsid w:val="00254D34"/>
    <w:rsid w:val="00254FD9"/>
    <w:rsid w:val="00255332"/>
    <w:rsid w:val="0025544D"/>
    <w:rsid w:val="00255C1A"/>
    <w:rsid w:val="00255C3F"/>
    <w:rsid w:val="00255CF2"/>
    <w:rsid w:val="00256227"/>
    <w:rsid w:val="00256352"/>
    <w:rsid w:val="002568FE"/>
    <w:rsid w:val="002571B5"/>
    <w:rsid w:val="002573B5"/>
    <w:rsid w:val="0025773D"/>
    <w:rsid w:val="00257931"/>
    <w:rsid w:val="0025798F"/>
    <w:rsid w:val="00257E18"/>
    <w:rsid w:val="00257E5E"/>
    <w:rsid w:val="002603B1"/>
    <w:rsid w:val="0026067B"/>
    <w:rsid w:val="0026092F"/>
    <w:rsid w:val="00260F18"/>
    <w:rsid w:val="002614E7"/>
    <w:rsid w:val="002622F5"/>
    <w:rsid w:val="002630A0"/>
    <w:rsid w:val="00263417"/>
    <w:rsid w:val="0026376C"/>
    <w:rsid w:val="00263870"/>
    <w:rsid w:val="00263BEB"/>
    <w:rsid w:val="002643C6"/>
    <w:rsid w:val="00264686"/>
    <w:rsid w:val="0026481F"/>
    <w:rsid w:val="00264DBF"/>
    <w:rsid w:val="00265723"/>
    <w:rsid w:val="00265901"/>
    <w:rsid w:val="00265D14"/>
    <w:rsid w:val="00265EEB"/>
    <w:rsid w:val="00265F65"/>
    <w:rsid w:val="002662D6"/>
    <w:rsid w:val="0026684C"/>
    <w:rsid w:val="002674A1"/>
    <w:rsid w:val="0026771A"/>
    <w:rsid w:val="002707D7"/>
    <w:rsid w:val="00270D84"/>
    <w:rsid w:val="00270D87"/>
    <w:rsid w:val="00271213"/>
    <w:rsid w:val="00271216"/>
    <w:rsid w:val="00271B58"/>
    <w:rsid w:val="00271CFF"/>
    <w:rsid w:val="0027246E"/>
    <w:rsid w:val="0027270F"/>
    <w:rsid w:val="0027295F"/>
    <w:rsid w:val="00272D23"/>
    <w:rsid w:val="002734AC"/>
    <w:rsid w:val="0027356B"/>
    <w:rsid w:val="0027358C"/>
    <w:rsid w:val="00273A95"/>
    <w:rsid w:val="00273E29"/>
    <w:rsid w:val="00274840"/>
    <w:rsid w:val="00274B49"/>
    <w:rsid w:val="00274BED"/>
    <w:rsid w:val="00275153"/>
    <w:rsid w:val="00275162"/>
    <w:rsid w:val="0027519D"/>
    <w:rsid w:val="00275342"/>
    <w:rsid w:val="002757FA"/>
    <w:rsid w:val="00276171"/>
    <w:rsid w:val="0027619A"/>
    <w:rsid w:val="002768B9"/>
    <w:rsid w:val="00276EC6"/>
    <w:rsid w:val="00276F0F"/>
    <w:rsid w:val="0027745D"/>
    <w:rsid w:val="002775DC"/>
    <w:rsid w:val="00277B88"/>
    <w:rsid w:val="00280B2C"/>
    <w:rsid w:val="00281298"/>
    <w:rsid w:val="002813AA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730"/>
    <w:rsid w:val="00284762"/>
    <w:rsid w:val="00284828"/>
    <w:rsid w:val="002849B1"/>
    <w:rsid w:val="00284FE0"/>
    <w:rsid w:val="002850DF"/>
    <w:rsid w:val="00285424"/>
    <w:rsid w:val="002855C0"/>
    <w:rsid w:val="00286617"/>
    <w:rsid w:val="00286671"/>
    <w:rsid w:val="002869A1"/>
    <w:rsid w:val="00286E8E"/>
    <w:rsid w:val="00286EB5"/>
    <w:rsid w:val="00287BD2"/>
    <w:rsid w:val="00287E81"/>
    <w:rsid w:val="002900A6"/>
    <w:rsid w:val="002903BF"/>
    <w:rsid w:val="002904B9"/>
    <w:rsid w:val="00290566"/>
    <w:rsid w:val="002905DF"/>
    <w:rsid w:val="00290802"/>
    <w:rsid w:val="0029169F"/>
    <w:rsid w:val="002917DD"/>
    <w:rsid w:val="00291F04"/>
    <w:rsid w:val="00291FC2"/>
    <w:rsid w:val="002923D5"/>
    <w:rsid w:val="00292DF9"/>
    <w:rsid w:val="00293041"/>
    <w:rsid w:val="00293470"/>
    <w:rsid w:val="00293500"/>
    <w:rsid w:val="0029489D"/>
    <w:rsid w:val="00294959"/>
    <w:rsid w:val="00294C8E"/>
    <w:rsid w:val="002953A7"/>
    <w:rsid w:val="002956EA"/>
    <w:rsid w:val="00295B9D"/>
    <w:rsid w:val="0029605B"/>
    <w:rsid w:val="00296115"/>
    <w:rsid w:val="0029672F"/>
    <w:rsid w:val="002975B1"/>
    <w:rsid w:val="002A03F0"/>
    <w:rsid w:val="002A09C2"/>
    <w:rsid w:val="002A0E12"/>
    <w:rsid w:val="002A1001"/>
    <w:rsid w:val="002A11D5"/>
    <w:rsid w:val="002A157F"/>
    <w:rsid w:val="002A191A"/>
    <w:rsid w:val="002A2C33"/>
    <w:rsid w:val="002A2D02"/>
    <w:rsid w:val="002A2D24"/>
    <w:rsid w:val="002A3AF9"/>
    <w:rsid w:val="002A41A2"/>
    <w:rsid w:val="002A447F"/>
    <w:rsid w:val="002A46CB"/>
    <w:rsid w:val="002A495F"/>
    <w:rsid w:val="002A4AF7"/>
    <w:rsid w:val="002A4C02"/>
    <w:rsid w:val="002A4C38"/>
    <w:rsid w:val="002A4D97"/>
    <w:rsid w:val="002A5631"/>
    <w:rsid w:val="002A5FBD"/>
    <w:rsid w:val="002A6392"/>
    <w:rsid w:val="002A6930"/>
    <w:rsid w:val="002A6C42"/>
    <w:rsid w:val="002A6FA4"/>
    <w:rsid w:val="002A7913"/>
    <w:rsid w:val="002A7BA5"/>
    <w:rsid w:val="002A7D0F"/>
    <w:rsid w:val="002B0166"/>
    <w:rsid w:val="002B05C2"/>
    <w:rsid w:val="002B0DD1"/>
    <w:rsid w:val="002B12F0"/>
    <w:rsid w:val="002B14B2"/>
    <w:rsid w:val="002B1698"/>
    <w:rsid w:val="002B1BDF"/>
    <w:rsid w:val="002B1DEF"/>
    <w:rsid w:val="002B2596"/>
    <w:rsid w:val="002B2CE0"/>
    <w:rsid w:val="002B3033"/>
    <w:rsid w:val="002B3323"/>
    <w:rsid w:val="002B35E0"/>
    <w:rsid w:val="002B3F5F"/>
    <w:rsid w:val="002B401B"/>
    <w:rsid w:val="002B41AE"/>
    <w:rsid w:val="002B515D"/>
    <w:rsid w:val="002B54F9"/>
    <w:rsid w:val="002B559F"/>
    <w:rsid w:val="002B58B2"/>
    <w:rsid w:val="002B5D12"/>
    <w:rsid w:val="002B5D17"/>
    <w:rsid w:val="002B680E"/>
    <w:rsid w:val="002B75DA"/>
    <w:rsid w:val="002B7897"/>
    <w:rsid w:val="002B7A8D"/>
    <w:rsid w:val="002B7B4B"/>
    <w:rsid w:val="002C03D9"/>
    <w:rsid w:val="002C0537"/>
    <w:rsid w:val="002C0E7F"/>
    <w:rsid w:val="002C1016"/>
    <w:rsid w:val="002C1217"/>
    <w:rsid w:val="002C16E7"/>
    <w:rsid w:val="002C26CC"/>
    <w:rsid w:val="002C293D"/>
    <w:rsid w:val="002C3106"/>
    <w:rsid w:val="002C32A3"/>
    <w:rsid w:val="002C3A08"/>
    <w:rsid w:val="002C3EB7"/>
    <w:rsid w:val="002C5131"/>
    <w:rsid w:val="002C51E5"/>
    <w:rsid w:val="002C53BA"/>
    <w:rsid w:val="002C5CEF"/>
    <w:rsid w:val="002C60AF"/>
    <w:rsid w:val="002C6623"/>
    <w:rsid w:val="002C6767"/>
    <w:rsid w:val="002C6860"/>
    <w:rsid w:val="002C68F1"/>
    <w:rsid w:val="002C6D81"/>
    <w:rsid w:val="002C70A0"/>
    <w:rsid w:val="002C714F"/>
    <w:rsid w:val="002C7478"/>
    <w:rsid w:val="002C79A4"/>
    <w:rsid w:val="002D027C"/>
    <w:rsid w:val="002D07E9"/>
    <w:rsid w:val="002D155C"/>
    <w:rsid w:val="002D17A8"/>
    <w:rsid w:val="002D1F7E"/>
    <w:rsid w:val="002D283B"/>
    <w:rsid w:val="002D2A52"/>
    <w:rsid w:val="002D3165"/>
    <w:rsid w:val="002D369B"/>
    <w:rsid w:val="002D3F44"/>
    <w:rsid w:val="002D3F80"/>
    <w:rsid w:val="002D430F"/>
    <w:rsid w:val="002D45A1"/>
    <w:rsid w:val="002D4812"/>
    <w:rsid w:val="002D4A35"/>
    <w:rsid w:val="002D55F9"/>
    <w:rsid w:val="002D5733"/>
    <w:rsid w:val="002D604A"/>
    <w:rsid w:val="002D60E2"/>
    <w:rsid w:val="002D68ED"/>
    <w:rsid w:val="002D6BEB"/>
    <w:rsid w:val="002D6D42"/>
    <w:rsid w:val="002D72B3"/>
    <w:rsid w:val="002D7384"/>
    <w:rsid w:val="002D7527"/>
    <w:rsid w:val="002D7FA1"/>
    <w:rsid w:val="002E00A6"/>
    <w:rsid w:val="002E018F"/>
    <w:rsid w:val="002E055C"/>
    <w:rsid w:val="002E07B3"/>
    <w:rsid w:val="002E1714"/>
    <w:rsid w:val="002E1B51"/>
    <w:rsid w:val="002E1CC8"/>
    <w:rsid w:val="002E241D"/>
    <w:rsid w:val="002E2783"/>
    <w:rsid w:val="002E2AD3"/>
    <w:rsid w:val="002E31B2"/>
    <w:rsid w:val="002E399A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75DD"/>
    <w:rsid w:val="002E7C5E"/>
    <w:rsid w:val="002F070D"/>
    <w:rsid w:val="002F0D33"/>
    <w:rsid w:val="002F0F2C"/>
    <w:rsid w:val="002F0F74"/>
    <w:rsid w:val="002F118C"/>
    <w:rsid w:val="002F16A5"/>
    <w:rsid w:val="002F182A"/>
    <w:rsid w:val="002F1A0B"/>
    <w:rsid w:val="002F1CCE"/>
    <w:rsid w:val="002F2285"/>
    <w:rsid w:val="002F2339"/>
    <w:rsid w:val="002F23ED"/>
    <w:rsid w:val="002F3181"/>
    <w:rsid w:val="002F3312"/>
    <w:rsid w:val="002F3E68"/>
    <w:rsid w:val="002F452F"/>
    <w:rsid w:val="002F5291"/>
    <w:rsid w:val="002F5462"/>
    <w:rsid w:val="002F5D69"/>
    <w:rsid w:val="002F6148"/>
    <w:rsid w:val="002F6696"/>
    <w:rsid w:val="002F675E"/>
    <w:rsid w:val="002F687B"/>
    <w:rsid w:val="002F6A6F"/>
    <w:rsid w:val="002F7444"/>
    <w:rsid w:val="002F74AF"/>
    <w:rsid w:val="002F76C0"/>
    <w:rsid w:val="00300054"/>
    <w:rsid w:val="00300185"/>
    <w:rsid w:val="00300242"/>
    <w:rsid w:val="00300C6D"/>
    <w:rsid w:val="00301383"/>
    <w:rsid w:val="00301B18"/>
    <w:rsid w:val="00301C87"/>
    <w:rsid w:val="00301D98"/>
    <w:rsid w:val="00301ECB"/>
    <w:rsid w:val="00301FCC"/>
    <w:rsid w:val="00302150"/>
    <w:rsid w:val="003021AC"/>
    <w:rsid w:val="0030258F"/>
    <w:rsid w:val="003025F5"/>
    <w:rsid w:val="00303756"/>
    <w:rsid w:val="00303BB4"/>
    <w:rsid w:val="00303EBE"/>
    <w:rsid w:val="003047E3"/>
    <w:rsid w:val="0030490B"/>
    <w:rsid w:val="00304D2A"/>
    <w:rsid w:val="00305B63"/>
    <w:rsid w:val="003069FF"/>
    <w:rsid w:val="00306A42"/>
    <w:rsid w:val="00306CC2"/>
    <w:rsid w:val="00306E49"/>
    <w:rsid w:val="00307929"/>
    <w:rsid w:val="003106C8"/>
    <w:rsid w:val="00310838"/>
    <w:rsid w:val="00310BAA"/>
    <w:rsid w:val="00310CDC"/>
    <w:rsid w:val="00311319"/>
    <w:rsid w:val="003125BC"/>
    <w:rsid w:val="00312D54"/>
    <w:rsid w:val="00313154"/>
    <w:rsid w:val="00313335"/>
    <w:rsid w:val="0031340A"/>
    <w:rsid w:val="00313416"/>
    <w:rsid w:val="00313761"/>
    <w:rsid w:val="00313789"/>
    <w:rsid w:val="0031399E"/>
    <w:rsid w:val="003139A9"/>
    <w:rsid w:val="00314088"/>
    <w:rsid w:val="00314187"/>
    <w:rsid w:val="00314773"/>
    <w:rsid w:val="0031531E"/>
    <w:rsid w:val="00315A7C"/>
    <w:rsid w:val="00316078"/>
    <w:rsid w:val="003160AC"/>
    <w:rsid w:val="003164CE"/>
    <w:rsid w:val="00316B63"/>
    <w:rsid w:val="003177CF"/>
    <w:rsid w:val="0032044C"/>
    <w:rsid w:val="00320C02"/>
    <w:rsid w:val="00320CCA"/>
    <w:rsid w:val="00321924"/>
    <w:rsid w:val="00321EFC"/>
    <w:rsid w:val="00322C72"/>
    <w:rsid w:val="00323579"/>
    <w:rsid w:val="003238FC"/>
    <w:rsid w:val="00324055"/>
    <w:rsid w:val="003240A2"/>
    <w:rsid w:val="00324ADA"/>
    <w:rsid w:val="00324B2D"/>
    <w:rsid w:val="0032529C"/>
    <w:rsid w:val="00325618"/>
    <w:rsid w:val="00325A62"/>
    <w:rsid w:val="00325C89"/>
    <w:rsid w:val="00325FA9"/>
    <w:rsid w:val="00326417"/>
    <w:rsid w:val="00326461"/>
    <w:rsid w:val="003267EF"/>
    <w:rsid w:val="00327237"/>
    <w:rsid w:val="00327557"/>
    <w:rsid w:val="00327B73"/>
    <w:rsid w:val="0033022B"/>
    <w:rsid w:val="00331012"/>
    <w:rsid w:val="00331205"/>
    <w:rsid w:val="0033174C"/>
    <w:rsid w:val="00331786"/>
    <w:rsid w:val="00331AEA"/>
    <w:rsid w:val="00331EDD"/>
    <w:rsid w:val="00331F60"/>
    <w:rsid w:val="00332863"/>
    <w:rsid w:val="0033362D"/>
    <w:rsid w:val="00333CDE"/>
    <w:rsid w:val="00333CEF"/>
    <w:rsid w:val="00333EE0"/>
    <w:rsid w:val="00334B93"/>
    <w:rsid w:val="00334C96"/>
    <w:rsid w:val="00336EF5"/>
    <w:rsid w:val="00336FAF"/>
    <w:rsid w:val="0033772D"/>
    <w:rsid w:val="003377D5"/>
    <w:rsid w:val="0033781D"/>
    <w:rsid w:val="00337B47"/>
    <w:rsid w:val="00337BC6"/>
    <w:rsid w:val="00337E6E"/>
    <w:rsid w:val="00337F98"/>
    <w:rsid w:val="00340488"/>
    <w:rsid w:val="0034070B"/>
    <w:rsid w:val="0034092E"/>
    <w:rsid w:val="00341D92"/>
    <w:rsid w:val="00341FF4"/>
    <w:rsid w:val="00342A9C"/>
    <w:rsid w:val="00342EE8"/>
    <w:rsid w:val="0034379B"/>
    <w:rsid w:val="00343A16"/>
    <w:rsid w:val="00343C0C"/>
    <w:rsid w:val="00343C9C"/>
    <w:rsid w:val="0034422C"/>
    <w:rsid w:val="003443B6"/>
    <w:rsid w:val="00344EDD"/>
    <w:rsid w:val="0034576D"/>
    <w:rsid w:val="00345FDC"/>
    <w:rsid w:val="0034608F"/>
    <w:rsid w:val="0034614B"/>
    <w:rsid w:val="00346300"/>
    <w:rsid w:val="003463C0"/>
    <w:rsid w:val="003464A1"/>
    <w:rsid w:val="00346542"/>
    <w:rsid w:val="00346593"/>
    <w:rsid w:val="003469D4"/>
    <w:rsid w:val="00346B94"/>
    <w:rsid w:val="003470F8"/>
    <w:rsid w:val="0034745F"/>
    <w:rsid w:val="003475AD"/>
    <w:rsid w:val="00347A53"/>
    <w:rsid w:val="003500C0"/>
    <w:rsid w:val="003501A3"/>
    <w:rsid w:val="00350392"/>
    <w:rsid w:val="00350778"/>
    <w:rsid w:val="00350981"/>
    <w:rsid w:val="00350AF7"/>
    <w:rsid w:val="00350C17"/>
    <w:rsid w:val="00350E58"/>
    <w:rsid w:val="00351182"/>
    <w:rsid w:val="00351614"/>
    <w:rsid w:val="0035173D"/>
    <w:rsid w:val="00351862"/>
    <w:rsid w:val="00352649"/>
    <w:rsid w:val="00352894"/>
    <w:rsid w:val="00352BD6"/>
    <w:rsid w:val="00353169"/>
    <w:rsid w:val="00353894"/>
    <w:rsid w:val="00353E89"/>
    <w:rsid w:val="00354094"/>
    <w:rsid w:val="003549DB"/>
    <w:rsid w:val="003549DC"/>
    <w:rsid w:val="003549F5"/>
    <w:rsid w:val="00355176"/>
    <w:rsid w:val="0035585D"/>
    <w:rsid w:val="00355ACE"/>
    <w:rsid w:val="00355D31"/>
    <w:rsid w:val="00356565"/>
    <w:rsid w:val="00356650"/>
    <w:rsid w:val="0035668D"/>
    <w:rsid w:val="00356A42"/>
    <w:rsid w:val="00356BD9"/>
    <w:rsid w:val="00356FA0"/>
    <w:rsid w:val="003571B5"/>
    <w:rsid w:val="0035766E"/>
    <w:rsid w:val="00357A41"/>
    <w:rsid w:val="0036014D"/>
    <w:rsid w:val="003606D7"/>
    <w:rsid w:val="00361058"/>
    <w:rsid w:val="00361582"/>
    <w:rsid w:val="00361B11"/>
    <w:rsid w:val="0036209A"/>
    <w:rsid w:val="00362A1B"/>
    <w:rsid w:val="00362CCF"/>
    <w:rsid w:val="00362DD2"/>
    <w:rsid w:val="00363524"/>
    <w:rsid w:val="00363B46"/>
    <w:rsid w:val="00363C35"/>
    <w:rsid w:val="00363E54"/>
    <w:rsid w:val="003642E0"/>
    <w:rsid w:val="003649FE"/>
    <w:rsid w:val="00364C40"/>
    <w:rsid w:val="00364C88"/>
    <w:rsid w:val="00365305"/>
    <w:rsid w:val="0036550C"/>
    <w:rsid w:val="00365C86"/>
    <w:rsid w:val="00365F1E"/>
    <w:rsid w:val="00365F41"/>
    <w:rsid w:val="0036647C"/>
    <w:rsid w:val="00366510"/>
    <w:rsid w:val="00366580"/>
    <w:rsid w:val="00366860"/>
    <w:rsid w:val="003669F9"/>
    <w:rsid w:val="00366B19"/>
    <w:rsid w:val="00367133"/>
    <w:rsid w:val="003679C8"/>
    <w:rsid w:val="00367BBF"/>
    <w:rsid w:val="00367C72"/>
    <w:rsid w:val="00367E33"/>
    <w:rsid w:val="00367E9C"/>
    <w:rsid w:val="00370151"/>
    <w:rsid w:val="003702BE"/>
    <w:rsid w:val="00370EEC"/>
    <w:rsid w:val="0037105D"/>
    <w:rsid w:val="003710EC"/>
    <w:rsid w:val="003717B1"/>
    <w:rsid w:val="003717DA"/>
    <w:rsid w:val="003719B5"/>
    <w:rsid w:val="00371BBF"/>
    <w:rsid w:val="00371FC9"/>
    <w:rsid w:val="003721E6"/>
    <w:rsid w:val="0037248A"/>
    <w:rsid w:val="00372A4F"/>
    <w:rsid w:val="00372AAC"/>
    <w:rsid w:val="00372C1B"/>
    <w:rsid w:val="00373378"/>
    <w:rsid w:val="0037352F"/>
    <w:rsid w:val="00373EE4"/>
    <w:rsid w:val="00373F6E"/>
    <w:rsid w:val="003743F7"/>
    <w:rsid w:val="003747CB"/>
    <w:rsid w:val="00374C9E"/>
    <w:rsid w:val="0037559B"/>
    <w:rsid w:val="0037569D"/>
    <w:rsid w:val="00375C26"/>
    <w:rsid w:val="003761EB"/>
    <w:rsid w:val="003765F3"/>
    <w:rsid w:val="00376738"/>
    <w:rsid w:val="00376A3A"/>
    <w:rsid w:val="00376A7C"/>
    <w:rsid w:val="0037724C"/>
    <w:rsid w:val="00377338"/>
    <w:rsid w:val="0037784F"/>
    <w:rsid w:val="0037798E"/>
    <w:rsid w:val="00377CE9"/>
    <w:rsid w:val="00377DBA"/>
    <w:rsid w:val="00377F8F"/>
    <w:rsid w:val="0038051B"/>
    <w:rsid w:val="00381513"/>
    <w:rsid w:val="003817A7"/>
    <w:rsid w:val="00382500"/>
    <w:rsid w:val="00382906"/>
    <w:rsid w:val="00382BE7"/>
    <w:rsid w:val="003830F0"/>
    <w:rsid w:val="00383858"/>
    <w:rsid w:val="003838C4"/>
    <w:rsid w:val="00383992"/>
    <w:rsid w:val="00383A8B"/>
    <w:rsid w:val="0038459C"/>
    <w:rsid w:val="00384667"/>
    <w:rsid w:val="00384B88"/>
    <w:rsid w:val="00385522"/>
    <w:rsid w:val="00385B63"/>
    <w:rsid w:val="00385C2A"/>
    <w:rsid w:val="00385CFC"/>
    <w:rsid w:val="0038605A"/>
    <w:rsid w:val="0038652B"/>
    <w:rsid w:val="0038675B"/>
    <w:rsid w:val="00386926"/>
    <w:rsid w:val="00386A55"/>
    <w:rsid w:val="00386CA3"/>
    <w:rsid w:val="00386EC3"/>
    <w:rsid w:val="00387177"/>
    <w:rsid w:val="00387F0F"/>
    <w:rsid w:val="0039076D"/>
    <w:rsid w:val="00390F68"/>
    <w:rsid w:val="00390F9D"/>
    <w:rsid w:val="00391515"/>
    <w:rsid w:val="00391BC6"/>
    <w:rsid w:val="00391C8F"/>
    <w:rsid w:val="003924E4"/>
    <w:rsid w:val="003930A5"/>
    <w:rsid w:val="003939B8"/>
    <w:rsid w:val="00393CF9"/>
    <w:rsid w:val="00393D4B"/>
    <w:rsid w:val="0039446B"/>
    <w:rsid w:val="0039495C"/>
    <w:rsid w:val="00394EF1"/>
    <w:rsid w:val="00394FD7"/>
    <w:rsid w:val="003955B1"/>
    <w:rsid w:val="00395D09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1D7"/>
    <w:rsid w:val="003A03F2"/>
    <w:rsid w:val="003A04CB"/>
    <w:rsid w:val="003A0AD3"/>
    <w:rsid w:val="003A0CA7"/>
    <w:rsid w:val="003A0E2D"/>
    <w:rsid w:val="003A0EF4"/>
    <w:rsid w:val="003A1095"/>
    <w:rsid w:val="003A20B0"/>
    <w:rsid w:val="003A23E7"/>
    <w:rsid w:val="003A2409"/>
    <w:rsid w:val="003A24E7"/>
    <w:rsid w:val="003A2785"/>
    <w:rsid w:val="003A3354"/>
    <w:rsid w:val="003A3575"/>
    <w:rsid w:val="003A3722"/>
    <w:rsid w:val="003A3948"/>
    <w:rsid w:val="003A3B2C"/>
    <w:rsid w:val="003A412D"/>
    <w:rsid w:val="003A4876"/>
    <w:rsid w:val="003A4A38"/>
    <w:rsid w:val="003A4F6D"/>
    <w:rsid w:val="003A52E8"/>
    <w:rsid w:val="003A550C"/>
    <w:rsid w:val="003A58E3"/>
    <w:rsid w:val="003A5944"/>
    <w:rsid w:val="003A5EAE"/>
    <w:rsid w:val="003A5F27"/>
    <w:rsid w:val="003A617E"/>
    <w:rsid w:val="003A699A"/>
    <w:rsid w:val="003A6EB7"/>
    <w:rsid w:val="003A6F0C"/>
    <w:rsid w:val="003A71F4"/>
    <w:rsid w:val="003A7484"/>
    <w:rsid w:val="003A7EA7"/>
    <w:rsid w:val="003B0A7A"/>
    <w:rsid w:val="003B0BE2"/>
    <w:rsid w:val="003B0CA7"/>
    <w:rsid w:val="003B0F5F"/>
    <w:rsid w:val="003B1312"/>
    <w:rsid w:val="003B186B"/>
    <w:rsid w:val="003B1936"/>
    <w:rsid w:val="003B197A"/>
    <w:rsid w:val="003B392D"/>
    <w:rsid w:val="003B3ED1"/>
    <w:rsid w:val="003B42E8"/>
    <w:rsid w:val="003B457A"/>
    <w:rsid w:val="003B45A6"/>
    <w:rsid w:val="003B50D2"/>
    <w:rsid w:val="003B58C8"/>
    <w:rsid w:val="003B5E48"/>
    <w:rsid w:val="003B689F"/>
    <w:rsid w:val="003B68CF"/>
    <w:rsid w:val="003B6DF6"/>
    <w:rsid w:val="003B709D"/>
    <w:rsid w:val="003B72C0"/>
    <w:rsid w:val="003B7334"/>
    <w:rsid w:val="003B74A9"/>
    <w:rsid w:val="003B7731"/>
    <w:rsid w:val="003B78FE"/>
    <w:rsid w:val="003C00B7"/>
    <w:rsid w:val="003C0581"/>
    <w:rsid w:val="003C07E2"/>
    <w:rsid w:val="003C0E5C"/>
    <w:rsid w:val="003C1252"/>
    <w:rsid w:val="003C151B"/>
    <w:rsid w:val="003C2209"/>
    <w:rsid w:val="003C25D4"/>
    <w:rsid w:val="003C2620"/>
    <w:rsid w:val="003C27D5"/>
    <w:rsid w:val="003C2A6D"/>
    <w:rsid w:val="003C2C55"/>
    <w:rsid w:val="003C2D28"/>
    <w:rsid w:val="003C30A1"/>
    <w:rsid w:val="003C30A8"/>
    <w:rsid w:val="003C30D4"/>
    <w:rsid w:val="003C30FC"/>
    <w:rsid w:val="003C3236"/>
    <w:rsid w:val="003C35CA"/>
    <w:rsid w:val="003C3E28"/>
    <w:rsid w:val="003C5202"/>
    <w:rsid w:val="003C5F19"/>
    <w:rsid w:val="003C6288"/>
    <w:rsid w:val="003C6C59"/>
    <w:rsid w:val="003C71E0"/>
    <w:rsid w:val="003C7537"/>
    <w:rsid w:val="003C763B"/>
    <w:rsid w:val="003C78F0"/>
    <w:rsid w:val="003C7BAE"/>
    <w:rsid w:val="003C7F17"/>
    <w:rsid w:val="003C7FBB"/>
    <w:rsid w:val="003D07A3"/>
    <w:rsid w:val="003D086A"/>
    <w:rsid w:val="003D08E1"/>
    <w:rsid w:val="003D0959"/>
    <w:rsid w:val="003D09E0"/>
    <w:rsid w:val="003D1365"/>
    <w:rsid w:val="003D1AF0"/>
    <w:rsid w:val="003D1C00"/>
    <w:rsid w:val="003D36E9"/>
    <w:rsid w:val="003D37DB"/>
    <w:rsid w:val="003D3B95"/>
    <w:rsid w:val="003D3BFF"/>
    <w:rsid w:val="003D3D3C"/>
    <w:rsid w:val="003D3EDD"/>
    <w:rsid w:val="003D4068"/>
    <w:rsid w:val="003D43EB"/>
    <w:rsid w:val="003D441E"/>
    <w:rsid w:val="003D442E"/>
    <w:rsid w:val="003D4504"/>
    <w:rsid w:val="003D48D3"/>
    <w:rsid w:val="003D50A7"/>
    <w:rsid w:val="003D559A"/>
    <w:rsid w:val="003D55D9"/>
    <w:rsid w:val="003D5FCA"/>
    <w:rsid w:val="003D603D"/>
    <w:rsid w:val="003D63F5"/>
    <w:rsid w:val="003D6542"/>
    <w:rsid w:val="003D6BA4"/>
    <w:rsid w:val="003D703E"/>
    <w:rsid w:val="003D71FB"/>
    <w:rsid w:val="003D73F0"/>
    <w:rsid w:val="003D77A0"/>
    <w:rsid w:val="003E0536"/>
    <w:rsid w:val="003E0929"/>
    <w:rsid w:val="003E0CF6"/>
    <w:rsid w:val="003E0FB3"/>
    <w:rsid w:val="003E147E"/>
    <w:rsid w:val="003E1758"/>
    <w:rsid w:val="003E1AA1"/>
    <w:rsid w:val="003E1C63"/>
    <w:rsid w:val="003E239D"/>
    <w:rsid w:val="003E2695"/>
    <w:rsid w:val="003E2EDD"/>
    <w:rsid w:val="003E2EF8"/>
    <w:rsid w:val="003E3582"/>
    <w:rsid w:val="003E3B9B"/>
    <w:rsid w:val="003E3EE3"/>
    <w:rsid w:val="003E40F4"/>
    <w:rsid w:val="003E41F8"/>
    <w:rsid w:val="003E4965"/>
    <w:rsid w:val="003E4D97"/>
    <w:rsid w:val="003E5214"/>
    <w:rsid w:val="003E5404"/>
    <w:rsid w:val="003E5A4A"/>
    <w:rsid w:val="003E5A63"/>
    <w:rsid w:val="003E5FF4"/>
    <w:rsid w:val="003E626E"/>
    <w:rsid w:val="003E66CE"/>
    <w:rsid w:val="003E6A5C"/>
    <w:rsid w:val="003E6A7A"/>
    <w:rsid w:val="003E6AB0"/>
    <w:rsid w:val="003E6D4C"/>
    <w:rsid w:val="003E6D58"/>
    <w:rsid w:val="003E71AF"/>
    <w:rsid w:val="003E7387"/>
    <w:rsid w:val="003E7613"/>
    <w:rsid w:val="003E78F4"/>
    <w:rsid w:val="003F025C"/>
    <w:rsid w:val="003F02D4"/>
    <w:rsid w:val="003F062A"/>
    <w:rsid w:val="003F06E0"/>
    <w:rsid w:val="003F08E1"/>
    <w:rsid w:val="003F148A"/>
    <w:rsid w:val="003F1596"/>
    <w:rsid w:val="003F16F7"/>
    <w:rsid w:val="003F181E"/>
    <w:rsid w:val="003F18A3"/>
    <w:rsid w:val="003F2371"/>
    <w:rsid w:val="003F2520"/>
    <w:rsid w:val="003F274E"/>
    <w:rsid w:val="003F2B69"/>
    <w:rsid w:val="003F2CC0"/>
    <w:rsid w:val="003F2DC4"/>
    <w:rsid w:val="003F32DC"/>
    <w:rsid w:val="003F37CF"/>
    <w:rsid w:val="003F3FD0"/>
    <w:rsid w:val="003F4532"/>
    <w:rsid w:val="003F4ADD"/>
    <w:rsid w:val="003F4D7C"/>
    <w:rsid w:val="003F4F5F"/>
    <w:rsid w:val="003F5313"/>
    <w:rsid w:val="003F55F6"/>
    <w:rsid w:val="003F57FF"/>
    <w:rsid w:val="003F58D3"/>
    <w:rsid w:val="003F5B93"/>
    <w:rsid w:val="003F601B"/>
    <w:rsid w:val="003F6472"/>
    <w:rsid w:val="003F70AE"/>
    <w:rsid w:val="003F72AA"/>
    <w:rsid w:val="003F759B"/>
    <w:rsid w:val="003F7692"/>
    <w:rsid w:val="004003D7"/>
    <w:rsid w:val="00400DD9"/>
    <w:rsid w:val="00401310"/>
    <w:rsid w:val="00401335"/>
    <w:rsid w:val="00401367"/>
    <w:rsid w:val="00401AF7"/>
    <w:rsid w:val="00402099"/>
    <w:rsid w:val="0040297E"/>
    <w:rsid w:val="00402B97"/>
    <w:rsid w:val="0040339F"/>
    <w:rsid w:val="004039A4"/>
    <w:rsid w:val="00404920"/>
    <w:rsid w:val="00405062"/>
    <w:rsid w:val="004051A8"/>
    <w:rsid w:val="0040570A"/>
    <w:rsid w:val="0040584F"/>
    <w:rsid w:val="0040597F"/>
    <w:rsid w:val="00405E41"/>
    <w:rsid w:val="00405EE4"/>
    <w:rsid w:val="004065C3"/>
    <w:rsid w:val="00406E71"/>
    <w:rsid w:val="0040712C"/>
    <w:rsid w:val="0040725A"/>
    <w:rsid w:val="0040727A"/>
    <w:rsid w:val="00407C17"/>
    <w:rsid w:val="004100AC"/>
    <w:rsid w:val="00410414"/>
    <w:rsid w:val="0041070A"/>
    <w:rsid w:val="00410770"/>
    <w:rsid w:val="00410835"/>
    <w:rsid w:val="00410E02"/>
    <w:rsid w:val="0041106F"/>
    <w:rsid w:val="00411143"/>
    <w:rsid w:val="0041150C"/>
    <w:rsid w:val="00411535"/>
    <w:rsid w:val="004119BC"/>
    <w:rsid w:val="00411C66"/>
    <w:rsid w:val="00412705"/>
    <w:rsid w:val="004130E8"/>
    <w:rsid w:val="0041316D"/>
    <w:rsid w:val="00413666"/>
    <w:rsid w:val="00414007"/>
    <w:rsid w:val="00414622"/>
    <w:rsid w:val="004146AC"/>
    <w:rsid w:val="004146E0"/>
    <w:rsid w:val="00414843"/>
    <w:rsid w:val="0041541C"/>
    <w:rsid w:val="00415AC5"/>
    <w:rsid w:val="00415BA7"/>
    <w:rsid w:val="00415E3E"/>
    <w:rsid w:val="004166AB"/>
    <w:rsid w:val="00416BD0"/>
    <w:rsid w:val="004172D5"/>
    <w:rsid w:val="00417A5F"/>
    <w:rsid w:val="00420121"/>
    <w:rsid w:val="0042025C"/>
    <w:rsid w:val="00420763"/>
    <w:rsid w:val="004207DC"/>
    <w:rsid w:val="00420897"/>
    <w:rsid w:val="004208D3"/>
    <w:rsid w:val="00420A2B"/>
    <w:rsid w:val="00420CAD"/>
    <w:rsid w:val="004210F2"/>
    <w:rsid w:val="004218FD"/>
    <w:rsid w:val="00421DD6"/>
    <w:rsid w:val="00422874"/>
    <w:rsid w:val="00422AAB"/>
    <w:rsid w:val="00422D3B"/>
    <w:rsid w:val="00422F64"/>
    <w:rsid w:val="00423AF4"/>
    <w:rsid w:val="00423BFF"/>
    <w:rsid w:val="00423C72"/>
    <w:rsid w:val="00424279"/>
    <w:rsid w:val="0042491D"/>
    <w:rsid w:val="00424C09"/>
    <w:rsid w:val="00424C3C"/>
    <w:rsid w:val="00425389"/>
    <w:rsid w:val="0042541B"/>
    <w:rsid w:val="0042560B"/>
    <w:rsid w:val="00425916"/>
    <w:rsid w:val="004262A7"/>
    <w:rsid w:val="0042636F"/>
    <w:rsid w:val="00426419"/>
    <w:rsid w:val="004265EA"/>
    <w:rsid w:val="0042693F"/>
    <w:rsid w:val="00426D32"/>
    <w:rsid w:val="00426F15"/>
    <w:rsid w:val="00427513"/>
    <w:rsid w:val="0042765C"/>
    <w:rsid w:val="00427724"/>
    <w:rsid w:val="00427EB9"/>
    <w:rsid w:val="00430BAE"/>
    <w:rsid w:val="00430F0F"/>
    <w:rsid w:val="00431136"/>
    <w:rsid w:val="00431303"/>
    <w:rsid w:val="00431917"/>
    <w:rsid w:val="004319EC"/>
    <w:rsid w:val="00432187"/>
    <w:rsid w:val="0043261C"/>
    <w:rsid w:val="00432B27"/>
    <w:rsid w:val="00432D61"/>
    <w:rsid w:val="00432ECF"/>
    <w:rsid w:val="004332E8"/>
    <w:rsid w:val="00433516"/>
    <w:rsid w:val="004335F0"/>
    <w:rsid w:val="0043378E"/>
    <w:rsid w:val="00433927"/>
    <w:rsid w:val="00433A1E"/>
    <w:rsid w:val="00433C5F"/>
    <w:rsid w:val="00433D07"/>
    <w:rsid w:val="004342D5"/>
    <w:rsid w:val="004348B1"/>
    <w:rsid w:val="00434C28"/>
    <w:rsid w:val="00434ED6"/>
    <w:rsid w:val="00436232"/>
    <w:rsid w:val="004366B7"/>
    <w:rsid w:val="00436A0D"/>
    <w:rsid w:val="00436C85"/>
    <w:rsid w:val="00436E0E"/>
    <w:rsid w:val="0043712C"/>
    <w:rsid w:val="0043728C"/>
    <w:rsid w:val="0043740F"/>
    <w:rsid w:val="004376AA"/>
    <w:rsid w:val="004377AC"/>
    <w:rsid w:val="00440002"/>
    <w:rsid w:val="00440222"/>
    <w:rsid w:val="00440332"/>
    <w:rsid w:val="004414A1"/>
    <w:rsid w:val="004415F2"/>
    <w:rsid w:val="0044172C"/>
    <w:rsid w:val="00441AAC"/>
    <w:rsid w:val="00441E8F"/>
    <w:rsid w:val="004428D3"/>
    <w:rsid w:val="004429E7"/>
    <w:rsid w:val="0044312A"/>
    <w:rsid w:val="004434FD"/>
    <w:rsid w:val="0044472C"/>
    <w:rsid w:val="00444831"/>
    <w:rsid w:val="00445196"/>
    <w:rsid w:val="00445E6B"/>
    <w:rsid w:val="00446D63"/>
    <w:rsid w:val="0044718F"/>
    <w:rsid w:val="00447651"/>
    <w:rsid w:val="00447A3B"/>
    <w:rsid w:val="00447BB8"/>
    <w:rsid w:val="00450DC5"/>
    <w:rsid w:val="00450DDE"/>
    <w:rsid w:val="004511FA"/>
    <w:rsid w:val="00451339"/>
    <w:rsid w:val="0045141E"/>
    <w:rsid w:val="00451BCD"/>
    <w:rsid w:val="004520B6"/>
    <w:rsid w:val="00452923"/>
    <w:rsid w:val="004535A6"/>
    <w:rsid w:val="00453A85"/>
    <w:rsid w:val="00453F18"/>
    <w:rsid w:val="00453FE2"/>
    <w:rsid w:val="004542DE"/>
    <w:rsid w:val="00454E40"/>
    <w:rsid w:val="00454E4A"/>
    <w:rsid w:val="004550BD"/>
    <w:rsid w:val="00455311"/>
    <w:rsid w:val="00455A66"/>
    <w:rsid w:val="00455B7C"/>
    <w:rsid w:val="00456386"/>
    <w:rsid w:val="00456826"/>
    <w:rsid w:val="00456BE3"/>
    <w:rsid w:val="00456BEF"/>
    <w:rsid w:val="00456D39"/>
    <w:rsid w:val="004577C8"/>
    <w:rsid w:val="0045781A"/>
    <w:rsid w:val="00457DEB"/>
    <w:rsid w:val="00460069"/>
    <w:rsid w:val="00460722"/>
    <w:rsid w:val="004608B8"/>
    <w:rsid w:val="00460D5A"/>
    <w:rsid w:val="004616BB"/>
    <w:rsid w:val="0046219B"/>
    <w:rsid w:val="00462443"/>
    <w:rsid w:val="0046252E"/>
    <w:rsid w:val="0046312E"/>
    <w:rsid w:val="0046415B"/>
    <w:rsid w:val="00464229"/>
    <w:rsid w:val="00464955"/>
    <w:rsid w:val="00464D9B"/>
    <w:rsid w:val="00465258"/>
    <w:rsid w:val="0046536E"/>
    <w:rsid w:val="004655B7"/>
    <w:rsid w:val="00465BE4"/>
    <w:rsid w:val="004661CA"/>
    <w:rsid w:val="00466510"/>
    <w:rsid w:val="00466578"/>
    <w:rsid w:val="00466C03"/>
    <w:rsid w:val="00466C34"/>
    <w:rsid w:val="00466E04"/>
    <w:rsid w:val="00466F6B"/>
    <w:rsid w:val="00467420"/>
    <w:rsid w:val="00467553"/>
    <w:rsid w:val="00467D5D"/>
    <w:rsid w:val="00470444"/>
    <w:rsid w:val="00470577"/>
    <w:rsid w:val="00470776"/>
    <w:rsid w:val="00470AC8"/>
    <w:rsid w:val="00470E45"/>
    <w:rsid w:val="00470EE3"/>
    <w:rsid w:val="004712A2"/>
    <w:rsid w:val="00471DC9"/>
    <w:rsid w:val="0047202B"/>
    <w:rsid w:val="00472498"/>
    <w:rsid w:val="004727DA"/>
    <w:rsid w:val="00472BB2"/>
    <w:rsid w:val="00472C85"/>
    <w:rsid w:val="00473619"/>
    <w:rsid w:val="00473C88"/>
    <w:rsid w:val="00474214"/>
    <w:rsid w:val="0047443D"/>
    <w:rsid w:val="004745E7"/>
    <w:rsid w:val="00474CD1"/>
    <w:rsid w:val="004750C6"/>
    <w:rsid w:val="004756D7"/>
    <w:rsid w:val="00475C67"/>
    <w:rsid w:val="0047622E"/>
    <w:rsid w:val="00476E45"/>
    <w:rsid w:val="00476E54"/>
    <w:rsid w:val="00476F6A"/>
    <w:rsid w:val="00476F9A"/>
    <w:rsid w:val="004771FF"/>
    <w:rsid w:val="004777C4"/>
    <w:rsid w:val="00477A60"/>
    <w:rsid w:val="00477B40"/>
    <w:rsid w:val="00477C51"/>
    <w:rsid w:val="00477D28"/>
    <w:rsid w:val="004802A7"/>
    <w:rsid w:val="004807C0"/>
    <w:rsid w:val="00480B23"/>
    <w:rsid w:val="00480BA4"/>
    <w:rsid w:val="00481080"/>
    <w:rsid w:val="004810DD"/>
    <w:rsid w:val="00481566"/>
    <w:rsid w:val="004816BB"/>
    <w:rsid w:val="00481826"/>
    <w:rsid w:val="00481D5F"/>
    <w:rsid w:val="004825E8"/>
    <w:rsid w:val="00482DAC"/>
    <w:rsid w:val="004830E6"/>
    <w:rsid w:val="004834E0"/>
    <w:rsid w:val="0048377A"/>
    <w:rsid w:val="00483C44"/>
    <w:rsid w:val="00483F45"/>
    <w:rsid w:val="00484E6C"/>
    <w:rsid w:val="004850EE"/>
    <w:rsid w:val="004855F4"/>
    <w:rsid w:val="00485AA2"/>
    <w:rsid w:val="00485CDF"/>
    <w:rsid w:val="00485F7F"/>
    <w:rsid w:val="004864B5"/>
    <w:rsid w:val="00486700"/>
    <w:rsid w:val="00486725"/>
    <w:rsid w:val="00486800"/>
    <w:rsid w:val="00486D0E"/>
    <w:rsid w:val="00486D29"/>
    <w:rsid w:val="00487658"/>
    <w:rsid w:val="00487F3F"/>
    <w:rsid w:val="004904DF"/>
    <w:rsid w:val="004909C8"/>
    <w:rsid w:val="004910CA"/>
    <w:rsid w:val="004914CD"/>
    <w:rsid w:val="00491503"/>
    <w:rsid w:val="004916E9"/>
    <w:rsid w:val="00491C1F"/>
    <w:rsid w:val="004920C5"/>
    <w:rsid w:val="00493061"/>
    <w:rsid w:val="004932A6"/>
    <w:rsid w:val="00493DEC"/>
    <w:rsid w:val="00493EEC"/>
    <w:rsid w:val="00493FE9"/>
    <w:rsid w:val="00494348"/>
    <w:rsid w:val="00494414"/>
    <w:rsid w:val="00494563"/>
    <w:rsid w:val="004946E0"/>
    <w:rsid w:val="0049473E"/>
    <w:rsid w:val="00495127"/>
    <w:rsid w:val="0049533C"/>
    <w:rsid w:val="004953D6"/>
    <w:rsid w:val="00495DF6"/>
    <w:rsid w:val="00496779"/>
    <w:rsid w:val="0049688E"/>
    <w:rsid w:val="00497162"/>
    <w:rsid w:val="004973AE"/>
    <w:rsid w:val="00497787"/>
    <w:rsid w:val="00497E7B"/>
    <w:rsid w:val="00497F33"/>
    <w:rsid w:val="004A03B5"/>
    <w:rsid w:val="004A06FD"/>
    <w:rsid w:val="004A0FA8"/>
    <w:rsid w:val="004A101D"/>
    <w:rsid w:val="004A1297"/>
    <w:rsid w:val="004A140B"/>
    <w:rsid w:val="004A195A"/>
    <w:rsid w:val="004A1D77"/>
    <w:rsid w:val="004A1F32"/>
    <w:rsid w:val="004A2683"/>
    <w:rsid w:val="004A26E0"/>
    <w:rsid w:val="004A276A"/>
    <w:rsid w:val="004A2DC0"/>
    <w:rsid w:val="004A2E93"/>
    <w:rsid w:val="004A2F5E"/>
    <w:rsid w:val="004A30F9"/>
    <w:rsid w:val="004A3311"/>
    <w:rsid w:val="004A339F"/>
    <w:rsid w:val="004A38FB"/>
    <w:rsid w:val="004A4038"/>
    <w:rsid w:val="004A4481"/>
    <w:rsid w:val="004A4572"/>
    <w:rsid w:val="004A4632"/>
    <w:rsid w:val="004A51CD"/>
    <w:rsid w:val="004A525C"/>
    <w:rsid w:val="004A5414"/>
    <w:rsid w:val="004A5505"/>
    <w:rsid w:val="004A5676"/>
    <w:rsid w:val="004A5F59"/>
    <w:rsid w:val="004A6425"/>
    <w:rsid w:val="004A6A7D"/>
    <w:rsid w:val="004A6CDE"/>
    <w:rsid w:val="004A6E18"/>
    <w:rsid w:val="004A6FD5"/>
    <w:rsid w:val="004A79A3"/>
    <w:rsid w:val="004A7B84"/>
    <w:rsid w:val="004B02EA"/>
    <w:rsid w:val="004B11CF"/>
    <w:rsid w:val="004B1674"/>
    <w:rsid w:val="004B2058"/>
    <w:rsid w:val="004B226C"/>
    <w:rsid w:val="004B23D6"/>
    <w:rsid w:val="004B2648"/>
    <w:rsid w:val="004B267F"/>
    <w:rsid w:val="004B2913"/>
    <w:rsid w:val="004B2BB2"/>
    <w:rsid w:val="004B2D65"/>
    <w:rsid w:val="004B359E"/>
    <w:rsid w:val="004B395F"/>
    <w:rsid w:val="004B4362"/>
    <w:rsid w:val="004B488D"/>
    <w:rsid w:val="004B5270"/>
    <w:rsid w:val="004B5B8D"/>
    <w:rsid w:val="004B5BBB"/>
    <w:rsid w:val="004B616A"/>
    <w:rsid w:val="004B670E"/>
    <w:rsid w:val="004B6861"/>
    <w:rsid w:val="004B6BB8"/>
    <w:rsid w:val="004B6DD6"/>
    <w:rsid w:val="004C023D"/>
    <w:rsid w:val="004C07C2"/>
    <w:rsid w:val="004C0E15"/>
    <w:rsid w:val="004C1752"/>
    <w:rsid w:val="004C18BC"/>
    <w:rsid w:val="004C1A85"/>
    <w:rsid w:val="004C218D"/>
    <w:rsid w:val="004C22BE"/>
    <w:rsid w:val="004C2651"/>
    <w:rsid w:val="004C2BB0"/>
    <w:rsid w:val="004C2EF0"/>
    <w:rsid w:val="004C331E"/>
    <w:rsid w:val="004C3F86"/>
    <w:rsid w:val="004C4408"/>
    <w:rsid w:val="004C455E"/>
    <w:rsid w:val="004C4970"/>
    <w:rsid w:val="004C5026"/>
    <w:rsid w:val="004C5155"/>
    <w:rsid w:val="004C56B8"/>
    <w:rsid w:val="004C56CA"/>
    <w:rsid w:val="004C59EC"/>
    <w:rsid w:val="004C5F29"/>
    <w:rsid w:val="004C7126"/>
    <w:rsid w:val="004C7694"/>
    <w:rsid w:val="004C7697"/>
    <w:rsid w:val="004C7751"/>
    <w:rsid w:val="004C78D5"/>
    <w:rsid w:val="004D013A"/>
    <w:rsid w:val="004D01C2"/>
    <w:rsid w:val="004D051D"/>
    <w:rsid w:val="004D05C4"/>
    <w:rsid w:val="004D07FB"/>
    <w:rsid w:val="004D0863"/>
    <w:rsid w:val="004D0935"/>
    <w:rsid w:val="004D0D96"/>
    <w:rsid w:val="004D116E"/>
    <w:rsid w:val="004D13E1"/>
    <w:rsid w:val="004D142F"/>
    <w:rsid w:val="004D196C"/>
    <w:rsid w:val="004D1B22"/>
    <w:rsid w:val="004D24C8"/>
    <w:rsid w:val="004D2BBC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FA0"/>
    <w:rsid w:val="004D43B8"/>
    <w:rsid w:val="004D4B85"/>
    <w:rsid w:val="004D4CC6"/>
    <w:rsid w:val="004D4DFC"/>
    <w:rsid w:val="004D4F88"/>
    <w:rsid w:val="004D5826"/>
    <w:rsid w:val="004D5878"/>
    <w:rsid w:val="004D5939"/>
    <w:rsid w:val="004D6441"/>
    <w:rsid w:val="004D6974"/>
    <w:rsid w:val="004D69E8"/>
    <w:rsid w:val="004D6C49"/>
    <w:rsid w:val="004D749B"/>
    <w:rsid w:val="004D74A2"/>
    <w:rsid w:val="004D74E8"/>
    <w:rsid w:val="004D7A58"/>
    <w:rsid w:val="004E00D2"/>
    <w:rsid w:val="004E0612"/>
    <w:rsid w:val="004E0CBC"/>
    <w:rsid w:val="004E1553"/>
    <w:rsid w:val="004E1AEE"/>
    <w:rsid w:val="004E1C8E"/>
    <w:rsid w:val="004E2831"/>
    <w:rsid w:val="004E2926"/>
    <w:rsid w:val="004E2B41"/>
    <w:rsid w:val="004E2DC8"/>
    <w:rsid w:val="004E3343"/>
    <w:rsid w:val="004E34C2"/>
    <w:rsid w:val="004E390B"/>
    <w:rsid w:val="004E393A"/>
    <w:rsid w:val="004E3A1B"/>
    <w:rsid w:val="004E3E6F"/>
    <w:rsid w:val="004E3EE0"/>
    <w:rsid w:val="004E3F1E"/>
    <w:rsid w:val="004E40FF"/>
    <w:rsid w:val="004E422F"/>
    <w:rsid w:val="004E4D6F"/>
    <w:rsid w:val="004E4ED4"/>
    <w:rsid w:val="004E54EA"/>
    <w:rsid w:val="004E577F"/>
    <w:rsid w:val="004E5E70"/>
    <w:rsid w:val="004E6230"/>
    <w:rsid w:val="004E69B8"/>
    <w:rsid w:val="004E6B90"/>
    <w:rsid w:val="004E6D73"/>
    <w:rsid w:val="004E6E9C"/>
    <w:rsid w:val="004E70DA"/>
    <w:rsid w:val="004E78C8"/>
    <w:rsid w:val="004E7C71"/>
    <w:rsid w:val="004F05CA"/>
    <w:rsid w:val="004F0A5B"/>
    <w:rsid w:val="004F0BAF"/>
    <w:rsid w:val="004F11F7"/>
    <w:rsid w:val="004F1A07"/>
    <w:rsid w:val="004F1A71"/>
    <w:rsid w:val="004F20DB"/>
    <w:rsid w:val="004F261C"/>
    <w:rsid w:val="004F2D06"/>
    <w:rsid w:val="004F3156"/>
    <w:rsid w:val="004F340D"/>
    <w:rsid w:val="004F3823"/>
    <w:rsid w:val="004F3A1A"/>
    <w:rsid w:val="004F3FA9"/>
    <w:rsid w:val="004F47DC"/>
    <w:rsid w:val="004F4C93"/>
    <w:rsid w:val="004F5258"/>
    <w:rsid w:val="004F53F4"/>
    <w:rsid w:val="004F5434"/>
    <w:rsid w:val="004F59B4"/>
    <w:rsid w:val="004F5A49"/>
    <w:rsid w:val="004F5BDA"/>
    <w:rsid w:val="004F5F29"/>
    <w:rsid w:val="004F63BB"/>
    <w:rsid w:val="004F7310"/>
    <w:rsid w:val="004F75F8"/>
    <w:rsid w:val="004F7778"/>
    <w:rsid w:val="004F783C"/>
    <w:rsid w:val="004F7BB4"/>
    <w:rsid w:val="00500058"/>
    <w:rsid w:val="00500515"/>
    <w:rsid w:val="005005C3"/>
    <w:rsid w:val="00500768"/>
    <w:rsid w:val="00500C77"/>
    <w:rsid w:val="00500F4A"/>
    <w:rsid w:val="00501565"/>
    <w:rsid w:val="005015EB"/>
    <w:rsid w:val="00501D35"/>
    <w:rsid w:val="00502242"/>
    <w:rsid w:val="00502AAA"/>
    <w:rsid w:val="00502CEB"/>
    <w:rsid w:val="00503096"/>
    <w:rsid w:val="00503195"/>
    <w:rsid w:val="005038A1"/>
    <w:rsid w:val="00503D09"/>
    <w:rsid w:val="00503F43"/>
    <w:rsid w:val="005040E5"/>
    <w:rsid w:val="0050434D"/>
    <w:rsid w:val="005045EB"/>
    <w:rsid w:val="00504DC5"/>
    <w:rsid w:val="00505124"/>
    <w:rsid w:val="005052D5"/>
    <w:rsid w:val="005053F1"/>
    <w:rsid w:val="005057AC"/>
    <w:rsid w:val="005058A0"/>
    <w:rsid w:val="00506248"/>
    <w:rsid w:val="0050629A"/>
    <w:rsid w:val="00506504"/>
    <w:rsid w:val="00506C56"/>
    <w:rsid w:val="00506FCF"/>
    <w:rsid w:val="0050799C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DC"/>
    <w:rsid w:val="00511768"/>
    <w:rsid w:val="00512008"/>
    <w:rsid w:val="0051240E"/>
    <w:rsid w:val="005126E3"/>
    <w:rsid w:val="00512FED"/>
    <w:rsid w:val="00513669"/>
    <w:rsid w:val="00513A03"/>
    <w:rsid w:val="00514224"/>
    <w:rsid w:val="00514688"/>
    <w:rsid w:val="00514A37"/>
    <w:rsid w:val="00514B43"/>
    <w:rsid w:val="00514E5C"/>
    <w:rsid w:val="0051536D"/>
    <w:rsid w:val="005155C6"/>
    <w:rsid w:val="00515767"/>
    <w:rsid w:val="005157A3"/>
    <w:rsid w:val="00515807"/>
    <w:rsid w:val="00515F5E"/>
    <w:rsid w:val="005161CA"/>
    <w:rsid w:val="00516537"/>
    <w:rsid w:val="00516694"/>
    <w:rsid w:val="00516DAB"/>
    <w:rsid w:val="00517632"/>
    <w:rsid w:val="005178FD"/>
    <w:rsid w:val="00517AC9"/>
    <w:rsid w:val="005200AE"/>
    <w:rsid w:val="00520B35"/>
    <w:rsid w:val="005212D0"/>
    <w:rsid w:val="005215C3"/>
    <w:rsid w:val="00521644"/>
    <w:rsid w:val="00521933"/>
    <w:rsid w:val="00521B58"/>
    <w:rsid w:val="00521DE6"/>
    <w:rsid w:val="00521E1E"/>
    <w:rsid w:val="00522108"/>
    <w:rsid w:val="00522AED"/>
    <w:rsid w:val="00522BB3"/>
    <w:rsid w:val="00522D6A"/>
    <w:rsid w:val="00522F35"/>
    <w:rsid w:val="00522FB2"/>
    <w:rsid w:val="005233ED"/>
    <w:rsid w:val="005247D9"/>
    <w:rsid w:val="00524CE4"/>
    <w:rsid w:val="005250BE"/>
    <w:rsid w:val="005251CF"/>
    <w:rsid w:val="00527ED0"/>
    <w:rsid w:val="00530507"/>
    <w:rsid w:val="00530740"/>
    <w:rsid w:val="00530AF1"/>
    <w:rsid w:val="00530C77"/>
    <w:rsid w:val="00531739"/>
    <w:rsid w:val="005319C4"/>
    <w:rsid w:val="00531D4A"/>
    <w:rsid w:val="005321B6"/>
    <w:rsid w:val="0053246F"/>
    <w:rsid w:val="005338C1"/>
    <w:rsid w:val="00533D9A"/>
    <w:rsid w:val="00534511"/>
    <w:rsid w:val="005345E6"/>
    <w:rsid w:val="00535259"/>
    <w:rsid w:val="005356A0"/>
    <w:rsid w:val="00535894"/>
    <w:rsid w:val="00536147"/>
    <w:rsid w:val="00536436"/>
    <w:rsid w:val="00536683"/>
    <w:rsid w:val="005367AD"/>
    <w:rsid w:val="00536AF7"/>
    <w:rsid w:val="00536E96"/>
    <w:rsid w:val="00536F38"/>
    <w:rsid w:val="005372AF"/>
    <w:rsid w:val="00537ECB"/>
    <w:rsid w:val="00537F42"/>
    <w:rsid w:val="00537FBD"/>
    <w:rsid w:val="005401D8"/>
    <w:rsid w:val="0054080D"/>
    <w:rsid w:val="00540ACB"/>
    <w:rsid w:val="00540AF3"/>
    <w:rsid w:val="00540BC4"/>
    <w:rsid w:val="00541A72"/>
    <w:rsid w:val="00542364"/>
    <w:rsid w:val="005429FD"/>
    <w:rsid w:val="00542EAF"/>
    <w:rsid w:val="005432F4"/>
    <w:rsid w:val="005434C7"/>
    <w:rsid w:val="00543CCA"/>
    <w:rsid w:val="00543F04"/>
    <w:rsid w:val="00543F83"/>
    <w:rsid w:val="0054425A"/>
    <w:rsid w:val="00544316"/>
    <w:rsid w:val="0054433B"/>
    <w:rsid w:val="005443F4"/>
    <w:rsid w:val="00544D3C"/>
    <w:rsid w:val="0054585E"/>
    <w:rsid w:val="00545D60"/>
    <w:rsid w:val="00546465"/>
    <w:rsid w:val="0054667F"/>
    <w:rsid w:val="005468FF"/>
    <w:rsid w:val="00546905"/>
    <w:rsid w:val="005469C2"/>
    <w:rsid w:val="00546F6B"/>
    <w:rsid w:val="005472EC"/>
    <w:rsid w:val="005473D4"/>
    <w:rsid w:val="005474CF"/>
    <w:rsid w:val="005478AE"/>
    <w:rsid w:val="00547CB2"/>
    <w:rsid w:val="00547D48"/>
    <w:rsid w:val="00550472"/>
    <w:rsid w:val="00550BB3"/>
    <w:rsid w:val="00550D77"/>
    <w:rsid w:val="00550DD4"/>
    <w:rsid w:val="00550F16"/>
    <w:rsid w:val="0055149E"/>
    <w:rsid w:val="005514ED"/>
    <w:rsid w:val="00551B1F"/>
    <w:rsid w:val="00551B81"/>
    <w:rsid w:val="00551E1A"/>
    <w:rsid w:val="005520E9"/>
    <w:rsid w:val="0055227F"/>
    <w:rsid w:val="005522AF"/>
    <w:rsid w:val="005528DF"/>
    <w:rsid w:val="00552C6E"/>
    <w:rsid w:val="0055301A"/>
    <w:rsid w:val="0055369A"/>
    <w:rsid w:val="00553B4C"/>
    <w:rsid w:val="00553BD8"/>
    <w:rsid w:val="00553D3B"/>
    <w:rsid w:val="00553D74"/>
    <w:rsid w:val="0055479C"/>
    <w:rsid w:val="00554C7D"/>
    <w:rsid w:val="005553DA"/>
    <w:rsid w:val="00555C44"/>
    <w:rsid w:val="00555EB7"/>
    <w:rsid w:val="00555F77"/>
    <w:rsid w:val="005563F9"/>
    <w:rsid w:val="005564F6"/>
    <w:rsid w:val="00556A88"/>
    <w:rsid w:val="00556AAC"/>
    <w:rsid w:val="00556CD8"/>
    <w:rsid w:val="00556D0E"/>
    <w:rsid w:val="00557086"/>
    <w:rsid w:val="00557128"/>
    <w:rsid w:val="005573F6"/>
    <w:rsid w:val="00560059"/>
    <w:rsid w:val="00560C81"/>
    <w:rsid w:val="00561554"/>
    <w:rsid w:val="005615E5"/>
    <w:rsid w:val="0056166E"/>
    <w:rsid w:val="00561B6A"/>
    <w:rsid w:val="00562470"/>
    <w:rsid w:val="00562729"/>
    <w:rsid w:val="00562AC4"/>
    <w:rsid w:val="0056366A"/>
    <w:rsid w:val="005642C5"/>
    <w:rsid w:val="005654C0"/>
    <w:rsid w:val="00565646"/>
    <w:rsid w:val="005656F9"/>
    <w:rsid w:val="005657C3"/>
    <w:rsid w:val="005657F6"/>
    <w:rsid w:val="00565946"/>
    <w:rsid w:val="00565DE9"/>
    <w:rsid w:val="00565E2D"/>
    <w:rsid w:val="00565F52"/>
    <w:rsid w:val="00566105"/>
    <w:rsid w:val="00566327"/>
    <w:rsid w:val="0056643C"/>
    <w:rsid w:val="0056644D"/>
    <w:rsid w:val="00566B7A"/>
    <w:rsid w:val="00566E3E"/>
    <w:rsid w:val="00567567"/>
    <w:rsid w:val="00567B0C"/>
    <w:rsid w:val="00567E24"/>
    <w:rsid w:val="00567FF6"/>
    <w:rsid w:val="00570EE0"/>
    <w:rsid w:val="005712EC"/>
    <w:rsid w:val="0057133A"/>
    <w:rsid w:val="00571540"/>
    <w:rsid w:val="0057161B"/>
    <w:rsid w:val="0057189C"/>
    <w:rsid w:val="00571B31"/>
    <w:rsid w:val="00571BA6"/>
    <w:rsid w:val="00571D0E"/>
    <w:rsid w:val="0057213F"/>
    <w:rsid w:val="005723BE"/>
    <w:rsid w:val="005724F2"/>
    <w:rsid w:val="0057267F"/>
    <w:rsid w:val="005729FF"/>
    <w:rsid w:val="00572D09"/>
    <w:rsid w:val="00572F49"/>
    <w:rsid w:val="005734D5"/>
    <w:rsid w:val="00573842"/>
    <w:rsid w:val="005740A4"/>
    <w:rsid w:val="00574611"/>
    <w:rsid w:val="00574A0F"/>
    <w:rsid w:val="00574BF9"/>
    <w:rsid w:val="00575241"/>
    <w:rsid w:val="005754FE"/>
    <w:rsid w:val="00576342"/>
    <w:rsid w:val="0057650B"/>
    <w:rsid w:val="005768D3"/>
    <w:rsid w:val="00576A5A"/>
    <w:rsid w:val="00576B17"/>
    <w:rsid w:val="00576CA7"/>
    <w:rsid w:val="00576E6A"/>
    <w:rsid w:val="00577291"/>
    <w:rsid w:val="005773D5"/>
    <w:rsid w:val="00577760"/>
    <w:rsid w:val="00577B93"/>
    <w:rsid w:val="00577C78"/>
    <w:rsid w:val="00580AFE"/>
    <w:rsid w:val="0058153E"/>
    <w:rsid w:val="005815CF"/>
    <w:rsid w:val="0058165F"/>
    <w:rsid w:val="00581A14"/>
    <w:rsid w:val="00581AAF"/>
    <w:rsid w:val="00581AE7"/>
    <w:rsid w:val="00581E93"/>
    <w:rsid w:val="005824ED"/>
    <w:rsid w:val="0058306C"/>
    <w:rsid w:val="00583CF9"/>
    <w:rsid w:val="00583D60"/>
    <w:rsid w:val="0058400B"/>
    <w:rsid w:val="00584256"/>
    <w:rsid w:val="0058460D"/>
    <w:rsid w:val="0058465D"/>
    <w:rsid w:val="00584CF8"/>
    <w:rsid w:val="005857A2"/>
    <w:rsid w:val="005858E0"/>
    <w:rsid w:val="005860A7"/>
    <w:rsid w:val="00586174"/>
    <w:rsid w:val="00586463"/>
    <w:rsid w:val="005867B8"/>
    <w:rsid w:val="00586A2E"/>
    <w:rsid w:val="00586E3F"/>
    <w:rsid w:val="005871D3"/>
    <w:rsid w:val="0058753F"/>
    <w:rsid w:val="0058761D"/>
    <w:rsid w:val="0059016B"/>
    <w:rsid w:val="005902A3"/>
    <w:rsid w:val="005912F4"/>
    <w:rsid w:val="0059192C"/>
    <w:rsid w:val="0059197B"/>
    <w:rsid w:val="00591A0E"/>
    <w:rsid w:val="00591BF2"/>
    <w:rsid w:val="005921DE"/>
    <w:rsid w:val="00592247"/>
    <w:rsid w:val="0059334C"/>
    <w:rsid w:val="005933E0"/>
    <w:rsid w:val="005934EF"/>
    <w:rsid w:val="005939C1"/>
    <w:rsid w:val="00593F54"/>
    <w:rsid w:val="005942CA"/>
    <w:rsid w:val="005942E4"/>
    <w:rsid w:val="00594969"/>
    <w:rsid w:val="00595B13"/>
    <w:rsid w:val="00595ECA"/>
    <w:rsid w:val="0059608D"/>
    <w:rsid w:val="00596186"/>
    <w:rsid w:val="00596449"/>
    <w:rsid w:val="005967E1"/>
    <w:rsid w:val="00596934"/>
    <w:rsid w:val="00597321"/>
    <w:rsid w:val="00597440"/>
    <w:rsid w:val="005974A8"/>
    <w:rsid w:val="005975F6"/>
    <w:rsid w:val="0059762D"/>
    <w:rsid w:val="00597DD7"/>
    <w:rsid w:val="00597F53"/>
    <w:rsid w:val="005A0990"/>
    <w:rsid w:val="005A0A9C"/>
    <w:rsid w:val="005A0FC6"/>
    <w:rsid w:val="005A12E0"/>
    <w:rsid w:val="005A1437"/>
    <w:rsid w:val="005A1E4B"/>
    <w:rsid w:val="005A23BD"/>
    <w:rsid w:val="005A28E7"/>
    <w:rsid w:val="005A2A0F"/>
    <w:rsid w:val="005A3478"/>
    <w:rsid w:val="005A356F"/>
    <w:rsid w:val="005A35BE"/>
    <w:rsid w:val="005A3F43"/>
    <w:rsid w:val="005A42E4"/>
    <w:rsid w:val="005A44B2"/>
    <w:rsid w:val="005A4B77"/>
    <w:rsid w:val="005A531B"/>
    <w:rsid w:val="005A54C6"/>
    <w:rsid w:val="005A58B4"/>
    <w:rsid w:val="005A6079"/>
    <w:rsid w:val="005A6CF5"/>
    <w:rsid w:val="005A783D"/>
    <w:rsid w:val="005B0564"/>
    <w:rsid w:val="005B0C4F"/>
    <w:rsid w:val="005B0DBD"/>
    <w:rsid w:val="005B125A"/>
    <w:rsid w:val="005B1522"/>
    <w:rsid w:val="005B16DD"/>
    <w:rsid w:val="005B17A9"/>
    <w:rsid w:val="005B289D"/>
    <w:rsid w:val="005B294D"/>
    <w:rsid w:val="005B2D5F"/>
    <w:rsid w:val="005B2FD0"/>
    <w:rsid w:val="005B31FA"/>
    <w:rsid w:val="005B33F5"/>
    <w:rsid w:val="005B35AB"/>
    <w:rsid w:val="005B40EA"/>
    <w:rsid w:val="005B4286"/>
    <w:rsid w:val="005B459C"/>
    <w:rsid w:val="005B45C5"/>
    <w:rsid w:val="005B507D"/>
    <w:rsid w:val="005B537B"/>
    <w:rsid w:val="005B5813"/>
    <w:rsid w:val="005B5840"/>
    <w:rsid w:val="005B5A26"/>
    <w:rsid w:val="005B5A41"/>
    <w:rsid w:val="005B5B3F"/>
    <w:rsid w:val="005B6585"/>
    <w:rsid w:val="005B677E"/>
    <w:rsid w:val="005B69A4"/>
    <w:rsid w:val="005B6A9D"/>
    <w:rsid w:val="005B6F5D"/>
    <w:rsid w:val="005B73E6"/>
    <w:rsid w:val="005B762D"/>
    <w:rsid w:val="005B7F2A"/>
    <w:rsid w:val="005C0AA0"/>
    <w:rsid w:val="005C0AB3"/>
    <w:rsid w:val="005C0ED8"/>
    <w:rsid w:val="005C1457"/>
    <w:rsid w:val="005C15E6"/>
    <w:rsid w:val="005C1DA5"/>
    <w:rsid w:val="005C212C"/>
    <w:rsid w:val="005C2141"/>
    <w:rsid w:val="005C2AAD"/>
    <w:rsid w:val="005C3007"/>
    <w:rsid w:val="005C3298"/>
    <w:rsid w:val="005C4256"/>
    <w:rsid w:val="005C5334"/>
    <w:rsid w:val="005C55F6"/>
    <w:rsid w:val="005C579D"/>
    <w:rsid w:val="005C6E0D"/>
    <w:rsid w:val="005C6EF7"/>
    <w:rsid w:val="005C72BE"/>
    <w:rsid w:val="005C7524"/>
    <w:rsid w:val="005C76C7"/>
    <w:rsid w:val="005C7CB2"/>
    <w:rsid w:val="005C7DEF"/>
    <w:rsid w:val="005D0028"/>
    <w:rsid w:val="005D0BFC"/>
    <w:rsid w:val="005D0F71"/>
    <w:rsid w:val="005D1290"/>
    <w:rsid w:val="005D1409"/>
    <w:rsid w:val="005D1A55"/>
    <w:rsid w:val="005D1B3C"/>
    <w:rsid w:val="005D20FC"/>
    <w:rsid w:val="005D218E"/>
    <w:rsid w:val="005D21BF"/>
    <w:rsid w:val="005D2931"/>
    <w:rsid w:val="005D2CB0"/>
    <w:rsid w:val="005D2E2B"/>
    <w:rsid w:val="005D3B48"/>
    <w:rsid w:val="005D3E24"/>
    <w:rsid w:val="005D409D"/>
    <w:rsid w:val="005D40E9"/>
    <w:rsid w:val="005D4516"/>
    <w:rsid w:val="005D4981"/>
    <w:rsid w:val="005D4C7F"/>
    <w:rsid w:val="005D4EED"/>
    <w:rsid w:val="005D5A40"/>
    <w:rsid w:val="005D5F84"/>
    <w:rsid w:val="005D5FD6"/>
    <w:rsid w:val="005D6A5D"/>
    <w:rsid w:val="005D6BB3"/>
    <w:rsid w:val="005D6F0B"/>
    <w:rsid w:val="005D709E"/>
    <w:rsid w:val="005D71C8"/>
    <w:rsid w:val="005D72A2"/>
    <w:rsid w:val="005D7425"/>
    <w:rsid w:val="005D75D1"/>
    <w:rsid w:val="005E1067"/>
    <w:rsid w:val="005E1222"/>
    <w:rsid w:val="005E14AB"/>
    <w:rsid w:val="005E1D0C"/>
    <w:rsid w:val="005E1DE1"/>
    <w:rsid w:val="005E1EFC"/>
    <w:rsid w:val="005E2CC0"/>
    <w:rsid w:val="005E2F24"/>
    <w:rsid w:val="005E36AF"/>
    <w:rsid w:val="005E377C"/>
    <w:rsid w:val="005E3B9D"/>
    <w:rsid w:val="005E545F"/>
    <w:rsid w:val="005E5BAC"/>
    <w:rsid w:val="005E5BD1"/>
    <w:rsid w:val="005E626F"/>
    <w:rsid w:val="005E6295"/>
    <w:rsid w:val="005E62A4"/>
    <w:rsid w:val="005E64EF"/>
    <w:rsid w:val="005E6C8B"/>
    <w:rsid w:val="005E6CE4"/>
    <w:rsid w:val="005E6D0E"/>
    <w:rsid w:val="005E6E25"/>
    <w:rsid w:val="005E7266"/>
    <w:rsid w:val="005E7466"/>
    <w:rsid w:val="005E7B4F"/>
    <w:rsid w:val="005E7DBC"/>
    <w:rsid w:val="005E7DE2"/>
    <w:rsid w:val="005F00A9"/>
    <w:rsid w:val="005F0D04"/>
    <w:rsid w:val="005F13DF"/>
    <w:rsid w:val="005F1419"/>
    <w:rsid w:val="005F1760"/>
    <w:rsid w:val="005F17FF"/>
    <w:rsid w:val="005F1D4C"/>
    <w:rsid w:val="005F26B8"/>
    <w:rsid w:val="005F27F8"/>
    <w:rsid w:val="005F2D3D"/>
    <w:rsid w:val="005F35B3"/>
    <w:rsid w:val="005F37D8"/>
    <w:rsid w:val="005F3E86"/>
    <w:rsid w:val="005F3E8F"/>
    <w:rsid w:val="005F4495"/>
    <w:rsid w:val="005F4944"/>
    <w:rsid w:val="005F4D0A"/>
    <w:rsid w:val="005F5D7A"/>
    <w:rsid w:val="005F5D83"/>
    <w:rsid w:val="005F61AE"/>
    <w:rsid w:val="005F61CD"/>
    <w:rsid w:val="005F6E42"/>
    <w:rsid w:val="005F7038"/>
    <w:rsid w:val="005F771D"/>
    <w:rsid w:val="005F7A5C"/>
    <w:rsid w:val="00600402"/>
    <w:rsid w:val="00600566"/>
    <w:rsid w:val="00600698"/>
    <w:rsid w:val="00600D8B"/>
    <w:rsid w:val="006016B4"/>
    <w:rsid w:val="00601A61"/>
    <w:rsid w:val="00601BBB"/>
    <w:rsid w:val="00601CFF"/>
    <w:rsid w:val="00602059"/>
    <w:rsid w:val="006021B7"/>
    <w:rsid w:val="00602C8D"/>
    <w:rsid w:val="006030F7"/>
    <w:rsid w:val="00603102"/>
    <w:rsid w:val="0060319A"/>
    <w:rsid w:val="00603A65"/>
    <w:rsid w:val="00603C8F"/>
    <w:rsid w:val="00603DC3"/>
    <w:rsid w:val="00603E68"/>
    <w:rsid w:val="00603F22"/>
    <w:rsid w:val="006040AC"/>
    <w:rsid w:val="00604A0F"/>
    <w:rsid w:val="00604DCC"/>
    <w:rsid w:val="00604E8A"/>
    <w:rsid w:val="00605937"/>
    <w:rsid w:val="00605A61"/>
    <w:rsid w:val="00605C35"/>
    <w:rsid w:val="006073BD"/>
    <w:rsid w:val="00607EC4"/>
    <w:rsid w:val="0061043A"/>
    <w:rsid w:val="006104A5"/>
    <w:rsid w:val="00610728"/>
    <w:rsid w:val="00610873"/>
    <w:rsid w:val="00610DD3"/>
    <w:rsid w:val="00610EA7"/>
    <w:rsid w:val="00611103"/>
    <w:rsid w:val="00611213"/>
    <w:rsid w:val="006113B6"/>
    <w:rsid w:val="0061150F"/>
    <w:rsid w:val="00611846"/>
    <w:rsid w:val="00611E0E"/>
    <w:rsid w:val="00612512"/>
    <w:rsid w:val="00612BA9"/>
    <w:rsid w:val="00612C16"/>
    <w:rsid w:val="00612CFD"/>
    <w:rsid w:val="00612E17"/>
    <w:rsid w:val="00612F92"/>
    <w:rsid w:val="0061343C"/>
    <w:rsid w:val="00613C0D"/>
    <w:rsid w:val="00613CA4"/>
    <w:rsid w:val="00613E3C"/>
    <w:rsid w:val="00613E5A"/>
    <w:rsid w:val="00614073"/>
    <w:rsid w:val="006141B5"/>
    <w:rsid w:val="006145E0"/>
    <w:rsid w:val="006147FD"/>
    <w:rsid w:val="006149F9"/>
    <w:rsid w:val="00614DBA"/>
    <w:rsid w:val="00615094"/>
    <w:rsid w:val="0061544E"/>
    <w:rsid w:val="006156CC"/>
    <w:rsid w:val="006157D2"/>
    <w:rsid w:val="00615937"/>
    <w:rsid w:val="0061596C"/>
    <w:rsid w:val="00615DB3"/>
    <w:rsid w:val="00615FEC"/>
    <w:rsid w:val="00616409"/>
    <w:rsid w:val="00616E64"/>
    <w:rsid w:val="0061714A"/>
    <w:rsid w:val="00617BA9"/>
    <w:rsid w:val="00617DB6"/>
    <w:rsid w:val="006201F8"/>
    <w:rsid w:val="00620341"/>
    <w:rsid w:val="00620955"/>
    <w:rsid w:val="006209E1"/>
    <w:rsid w:val="00620A8A"/>
    <w:rsid w:val="00620DE8"/>
    <w:rsid w:val="00620F97"/>
    <w:rsid w:val="0062109E"/>
    <w:rsid w:val="006211DE"/>
    <w:rsid w:val="00621B1F"/>
    <w:rsid w:val="006222FE"/>
    <w:rsid w:val="0062288C"/>
    <w:rsid w:val="00622E8E"/>
    <w:rsid w:val="00623489"/>
    <w:rsid w:val="00623748"/>
    <w:rsid w:val="00624053"/>
    <w:rsid w:val="00624350"/>
    <w:rsid w:val="0062448E"/>
    <w:rsid w:val="006258CF"/>
    <w:rsid w:val="00625A0F"/>
    <w:rsid w:val="00626222"/>
    <w:rsid w:val="00626541"/>
    <w:rsid w:val="00626B77"/>
    <w:rsid w:val="00626C87"/>
    <w:rsid w:val="006273AF"/>
    <w:rsid w:val="006273DA"/>
    <w:rsid w:val="00627B5A"/>
    <w:rsid w:val="00627C7B"/>
    <w:rsid w:val="00627E26"/>
    <w:rsid w:val="006301E5"/>
    <w:rsid w:val="00630330"/>
    <w:rsid w:val="00630842"/>
    <w:rsid w:val="00630C86"/>
    <w:rsid w:val="00631000"/>
    <w:rsid w:val="0063134C"/>
    <w:rsid w:val="006313B4"/>
    <w:rsid w:val="00631B03"/>
    <w:rsid w:val="00631B4F"/>
    <w:rsid w:val="00631CA0"/>
    <w:rsid w:val="006324B3"/>
    <w:rsid w:val="00632675"/>
    <w:rsid w:val="0063284A"/>
    <w:rsid w:val="00633863"/>
    <w:rsid w:val="00633AFB"/>
    <w:rsid w:val="00634010"/>
    <w:rsid w:val="0063431E"/>
    <w:rsid w:val="00634C76"/>
    <w:rsid w:val="00634DD3"/>
    <w:rsid w:val="00634F15"/>
    <w:rsid w:val="0063529A"/>
    <w:rsid w:val="006361F4"/>
    <w:rsid w:val="006366C3"/>
    <w:rsid w:val="00636A0F"/>
    <w:rsid w:val="00636DD8"/>
    <w:rsid w:val="00637726"/>
    <w:rsid w:val="00637766"/>
    <w:rsid w:val="006378D3"/>
    <w:rsid w:val="00640023"/>
    <w:rsid w:val="00641557"/>
    <w:rsid w:val="0064163C"/>
    <w:rsid w:val="00641846"/>
    <w:rsid w:val="00641A30"/>
    <w:rsid w:val="00641B33"/>
    <w:rsid w:val="00641D00"/>
    <w:rsid w:val="00641EC0"/>
    <w:rsid w:val="00641F14"/>
    <w:rsid w:val="00642391"/>
    <w:rsid w:val="006426F2"/>
    <w:rsid w:val="00642B12"/>
    <w:rsid w:val="00642D3C"/>
    <w:rsid w:val="00643327"/>
    <w:rsid w:val="00643F0D"/>
    <w:rsid w:val="006445B0"/>
    <w:rsid w:val="00644CE6"/>
    <w:rsid w:val="00644D65"/>
    <w:rsid w:val="00645085"/>
    <w:rsid w:val="00645F17"/>
    <w:rsid w:val="00645F57"/>
    <w:rsid w:val="006462AA"/>
    <w:rsid w:val="00646AAC"/>
    <w:rsid w:val="006470FB"/>
    <w:rsid w:val="0064727D"/>
    <w:rsid w:val="0064756D"/>
    <w:rsid w:val="00647960"/>
    <w:rsid w:val="006507CF"/>
    <w:rsid w:val="006509C3"/>
    <w:rsid w:val="006510E7"/>
    <w:rsid w:val="006510F2"/>
    <w:rsid w:val="00651289"/>
    <w:rsid w:val="00651317"/>
    <w:rsid w:val="006514B1"/>
    <w:rsid w:val="006515BC"/>
    <w:rsid w:val="00651CE7"/>
    <w:rsid w:val="00651E4F"/>
    <w:rsid w:val="00652364"/>
    <w:rsid w:val="0065269F"/>
    <w:rsid w:val="00652997"/>
    <w:rsid w:val="00653172"/>
    <w:rsid w:val="006531EB"/>
    <w:rsid w:val="00653284"/>
    <w:rsid w:val="00653E98"/>
    <w:rsid w:val="00653ED9"/>
    <w:rsid w:val="006542DA"/>
    <w:rsid w:val="00654A8B"/>
    <w:rsid w:val="0065569E"/>
    <w:rsid w:val="006558AF"/>
    <w:rsid w:val="00655AD8"/>
    <w:rsid w:val="00655C21"/>
    <w:rsid w:val="006561AD"/>
    <w:rsid w:val="006566A1"/>
    <w:rsid w:val="00656931"/>
    <w:rsid w:val="00656ABF"/>
    <w:rsid w:val="00656DF1"/>
    <w:rsid w:val="00656E1D"/>
    <w:rsid w:val="0065728B"/>
    <w:rsid w:val="006575B3"/>
    <w:rsid w:val="006575C5"/>
    <w:rsid w:val="006579FB"/>
    <w:rsid w:val="00657DD2"/>
    <w:rsid w:val="00657EE5"/>
    <w:rsid w:val="00657F55"/>
    <w:rsid w:val="0066007E"/>
    <w:rsid w:val="00660384"/>
    <w:rsid w:val="006609E4"/>
    <w:rsid w:val="00660ABA"/>
    <w:rsid w:val="00660DC7"/>
    <w:rsid w:val="00660FE0"/>
    <w:rsid w:val="006612EC"/>
    <w:rsid w:val="00661CFD"/>
    <w:rsid w:val="00661FC8"/>
    <w:rsid w:val="00662487"/>
    <w:rsid w:val="00662BB5"/>
    <w:rsid w:val="00662FD1"/>
    <w:rsid w:val="0066361A"/>
    <w:rsid w:val="00663FB5"/>
    <w:rsid w:val="00663FF3"/>
    <w:rsid w:val="00664481"/>
    <w:rsid w:val="00664B5A"/>
    <w:rsid w:val="006654A8"/>
    <w:rsid w:val="00666276"/>
    <w:rsid w:val="0066651A"/>
    <w:rsid w:val="006665EF"/>
    <w:rsid w:val="00666708"/>
    <w:rsid w:val="006670A1"/>
    <w:rsid w:val="0066712B"/>
    <w:rsid w:val="0066727C"/>
    <w:rsid w:val="0066747C"/>
    <w:rsid w:val="00667662"/>
    <w:rsid w:val="006676B2"/>
    <w:rsid w:val="006679FD"/>
    <w:rsid w:val="00667E16"/>
    <w:rsid w:val="0067030A"/>
    <w:rsid w:val="00670838"/>
    <w:rsid w:val="00670C7E"/>
    <w:rsid w:val="00670C83"/>
    <w:rsid w:val="00670F56"/>
    <w:rsid w:val="00671E34"/>
    <w:rsid w:val="00672AF3"/>
    <w:rsid w:val="00673123"/>
    <w:rsid w:val="006737C8"/>
    <w:rsid w:val="00673E6D"/>
    <w:rsid w:val="00674365"/>
    <w:rsid w:val="006747A9"/>
    <w:rsid w:val="00674940"/>
    <w:rsid w:val="00674979"/>
    <w:rsid w:val="00674AC4"/>
    <w:rsid w:val="0067536C"/>
    <w:rsid w:val="00675381"/>
    <w:rsid w:val="0067542F"/>
    <w:rsid w:val="006758DD"/>
    <w:rsid w:val="0067606B"/>
    <w:rsid w:val="00677058"/>
    <w:rsid w:val="0067705F"/>
    <w:rsid w:val="006770DF"/>
    <w:rsid w:val="006771F7"/>
    <w:rsid w:val="00677C93"/>
    <w:rsid w:val="00677C9B"/>
    <w:rsid w:val="00677F5F"/>
    <w:rsid w:val="006801A4"/>
    <w:rsid w:val="006802AC"/>
    <w:rsid w:val="0068049D"/>
    <w:rsid w:val="00680801"/>
    <w:rsid w:val="00680881"/>
    <w:rsid w:val="00680944"/>
    <w:rsid w:val="0068121C"/>
    <w:rsid w:val="006813B6"/>
    <w:rsid w:val="00681475"/>
    <w:rsid w:val="00682011"/>
    <w:rsid w:val="00682217"/>
    <w:rsid w:val="00682220"/>
    <w:rsid w:val="00682345"/>
    <w:rsid w:val="00682447"/>
    <w:rsid w:val="00682A48"/>
    <w:rsid w:val="00682B0F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574"/>
    <w:rsid w:val="00684642"/>
    <w:rsid w:val="0068479D"/>
    <w:rsid w:val="00684837"/>
    <w:rsid w:val="00684D87"/>
    <w:rsid w:val="006851F6"/>
    <w:rsid w:val="00685444"/>
    <w:rsid w:val="00686204"/>
    <w:rsid w:val="00686378"/>
    <w:rsid w:val="0068670F"/>
    <w:rsid w:val="00686D95"/>
    <w:rsid w:val="00687BCB"/>
    <w:rsid w:val="00687E1C"/>
    <w:rsid w:val="006905A4"/>
    <w:rsid w:val="006910E0"/>
    <w:rsid w:val="0069117C"/>
    <w:rsid w:val="00692069"/>
    <w:rsid w:val="006921D8"/>
    <w:rsid w:val="00692BB7"/>
    <w:rsid w:val="006934B8"/>
    <w:rsid w:val="006935AC"/>
    <w:rsid w:val="006938BD"/>
    <w:rsid w:val="0069391D"/>
    <w:rsid w:val="00694021"/>
    <w:rsid w:val="006950D7"/>
    <w:rsid w:val="006951C2"/>
    <w:rsid w:val="0069572E"/>
    <w:rsid w:val="00695900"/>
    <w:rsid w:val="00695CAD"/>
    <w:rsid w:val="00695E8A"/>
    <w:rsid w:val="0069603A"/>
    <w:rsid w:val="0069651B"/>
    <w:rsid w:val="00696914"/>
    <w:rsid w:val="00696A00"/>
    <w:rsid w:val="00696F20"/>
    <w:rsid w:val="00697502"/>
    <w:rsid w:val="00697F72"/>
    <w:rsid w:val="006A004E"/>
    <w:rsid w:val="006A0094"/>
    <w:rsid w:val="006A0540"/>
    <w:rsid w:val="006A123B"/>
    <w:rsid w:val="006A14CC"/>
    <w:rsid w:val="006A1B0E"/>
    <w:rsid w:val="006A1B37"/>
    <w:rsid w:val="006A250A"/>
    <w:rsid w:val="006A2695"/>
    <w:rsid w:val="006A2A27"/>
    <w:rsid w:val="006A2F21"/>
    <w:rsid w:val="006A314E"/>
    <w:rsid w:val="006A32B9"/>
    <w:rsid w:val="006A3427"/>
    <w:rsid w:val="006A3ED8"/>
    <w:rsid w:val="006A4793"/>
    <w:rsid w:val="006A47C9"/>
    <w:rsid w:val="006A4C6C"/>
    <w:rsid w:val="006A5A21"/>
    <w:rsid w:val="006A708F"/>
    <w:rsid w:val="006A738D"/>
    <w:rsid w:val="006A7E97"/>
    <w:rsid w:val="006B0486"/>
    <w:rsid w:val="006B0CCB"/>
    <w:rsid w:val="006B0D9B"/>
    <w:rsid w:val="006B155E"/>
    <w:rsid w:val="006B1C27"/>
    <w:rsid w:val="006B1C94"/>
    <w:rsid w:val="006B2356"/>
    <w:rsid w:val="006B3010"/>
    <w:rsid w:val="006B3754"/>
    <w:rsid w:val="006B3848"/>
    <w:rsid w:val="006B3B4D"/>
    <w:rsid w:val="006B4698"/>
    <w:rsid w:val="006B4892"/>
    <w:rsid w:val="006B49E0"/>
    <w:rsid w:val="006B4CFD"/>
    <w:rsid w:val="006B51C2"/>
    <w:rsid w:val="006B588D"/>
    <w:rsid w:val="006B5B81"/>
    <w:rsid w:val="006B5D39"/>
    <w:rsid w:val="006B5FD1"/>
    <w:rsid w:val="006B62E1"/>
    <w:rsid w:val="006B6331"/>
    <w:rsid w:val="006B6589"/>
    <w:rsid w:val="006B68D1"/>
    <w:rsid w:val="006B69AA"/>
    <w:rsid w:val="006B6ACF"/>
    <w:rsid w:val="006B6B61"/>
    <w:rsid w:val="006C0092"/>
    <w:rsid w:val="006C00A9"/>
    <w:rsid w:val="006C01F9"/>
    <w:rsid w:val="006C0369"/>
    <w:rsid w:val="006C08CF"/>
    <w:rsid w:val="006C0B66"/>
    <w:rsid w:val="006C0C64"/>
    <w:rsid w:val="006C0EDD"/>
    <w:rsid w:val="006C19BE"/>
    <w:rsid w:val="006C1C84"/>
    <w:rsid w:val="006C2077"/>
    <w:rsid w:val="006C231B"/>
    <w:rsid w:val="006C2465"/>
    <w:rsid w:val="006C2910"/>
    <w:rsid w:val="006C29C5"/>
    <w:rsid w:val="006C2A15"/>
    <w:rsid w:val="006C2B5E"/>
    <w:rsid w:val="006C2CF0"/>
    <w:rsid w:val="006C3546"/>
    <w:rsid w:val="006C38B7"/>
    <w:rsid w:val="006C3B3D"/>
    <w:rsid w:val="006C3C42"/>
    <w:rsid w:val="006C3DB1"/>
    <w:rsid w:val="006C3F08"/>
    <w:rsid w:val="006C3F9D"/>
    <w:rsid w:val="006C4E95"/>
    <w:rsid w:val="006C4F56"/>
    <w:rsid w:val="006C4FFF"/>
    <w:rsid w:val="006C50EE"/>
    <w:rsid w:val="006C57ED"/>
    <w:rsid w:val="006C5804"/>
    <w:rsid w:val="006C64D0"/>
    <w:rsid w:val="006C6D80"/>
    <w:rsid w:val="006C791C"/>
    <w:rsid w:val="006C7EC4"/>
    <w:rsid w:val="006D03D2"/>
    <w:rsid w:val="006D0510"/>
    <w:rsid w:val="006D0C1B"/>
    <w:rsid w:val="006D0C4B"/>
    <w:rsid w:val="006D119C"/>
    <w:rsid w:val="006D1512"/>
    <w:rsid w:val="006D17AE"/>
    <w:rsid w:val="006D2239"/>
    <w:rsid w:val="006D26EA"/>
    <w:rsid w:val="006D2746"/>
    <w:rsid w:val="006D32CA"/>
    <w:rsid w:val="006D3AA0"/>
    <w:rsid w:val="006D3CC6"/>
    <w:rsid w:val="006D4112"/>
    <w:rsid w:val="006D4458"/>
    <w:rsid w:val="006D4582"/>
    <w:rsid w:val="006D4BAD"/>
    <w:rsid w:val="006D4DA4"/>
    <w:rsid w:val="006D503E"/>
    <w:rsid w:val="006D5691"/>
    <w:rsid w:val="006D5754"/>
    <w:rsid w:val="006D629F"/>
    <w:rsid w:val="006D6550"/>
    <w:rsid w:val="006D687C"/>
    <w:rsid w:val="006D6B78"/>
    <w:rsid w:val="006D6CB6"/>
    <w:rsid w:val="006D6EE5"/>
    <w:rsid w:val="006D6F1A"/>
    <w:rsid w:val="006D6FB7"/>
    <w:rsid w:val="006D7AEA"/>
    <w:rsid w:val="006D7E58"/>
    <w:rsid w:val="006D7F0B"/>
    <w:rsid w:val="006D7FF5"/>
    <w:rsid w:val="006E0002"/>
    <w:rsid w:val="006E0758"/>
    <w:rsid w:val="006E0B1B"/>
    <w:rsid w:val="006E0D05"/>
    <w:rsid w:val="006E1138"/>
    <w:rsid w:val="006E13D8"/>
    <w:rsid w:val="006E18E4"/>
    <w:rsid w:val="006E1AB3"/>
    <w:rsid w:val="006E1E53"/>
    <w:rsid w:val="006E2405"/>
    <w:rsid w:val="006E288C"/>
    <w:rsid w:val="006E2962"/>
    <w:rsid w:val="006E29B4"/>
    <w:rsid w:val="006E2B74"/>
    <w:rsid w:val="006E34B9"/>
    <w:rsid w:val="006E38ED"/>
    <w:rsid w:val="006E3C77"/>
    <w:rsid w:val="006E4837"/>
    <w:rsid w:val="006E49F1"/>
    <w:rsid w:val="006E4A9D"/>
    <w:rsid w:val="006E4BAD"/>
    <w:rsid w:val="006E4E4B"/>
    <w:rsid w:val="006E5454"/>
    <w:rsid w:val="006E565C"/>
    <w:rsid w:val="006E5C1C"/>
    <w:rsid w:val="006E6103"/>
    <w:rsid w:val="006E66A2"/>
    <w:rsid w:val="006E75AE"/>
    <w:rsid w:val="006E78F1"/>
    <w:rsid w:val="006E7916"/>
    <w:rsid w:val="006E7928"/>
    <w:rsid w:val="006E7AA0"/>
    <w:rsid w:val="006E7CE4"/>
    <w:rsid w:val="006F03F0"/>
    <w:rsid w:val="006F0C21"/>
    <w:rsid w:val="006F0ED0"/>
    <w:rsid w:val="006F1445"/>
    <w:rsid w:val="006F1B26"/>
    <w:rsid w:val="006F221B"/>
    <w:rsid w:val="006F2833"/>
    <w:rsid w:val="006F30BF"/>
    <w:rsid w:val="006F326E"/>
    <w:rsid w:val="006F347C"/>
    <w:rsid w:val="006F35F2"/>
    <w:rsid w:val="006F389C"/>
    <w:rsid w:val="006F39D1"/>
    <w:rsid w:val="006F3E24"/>
    <w:rsid w:val="006F3E5C"/>
    <w:rsid w:val="006F451D"/>
    <w:rsid w:val="006F4585"/>
    <w:rsid w:val="006F4FFB"/>
    <w:rsid w:val="006F5506"/>
    <w:rsid w:val="006F5571"/>
    <w:rsid w:val="006F5597"/>
    <w:rsid w:val="006F578E"/>
    <w:rsid w:val="006F5BED"/>
    <w:rsid w:val="006F5E36"/>
    <w:rsid w:val="006F65B1"/>
    <w:rsid w:val="006F66B2"/>
    <w:rsid w:val="006F68D8"/>
    <w:rsid w:val="006F6EEE"/>
    <w:rsid w:val="006F707F"/>
    <w:rsid w:val="006F7885"/>
    <w:rsid w:val="006F7938"/>
    <w:rsid w:val="006F7DB6"/>
    <w:rsid w:val="007002D4"/>
    <w:rsid w:val="00700CF8"/>
    <w:rsid w:val="00701006"/>
    <w:rsid w:val="0070156A"/>
    <w:rsid w:val="00701A46"/>
    <w:rsid w:val="00701CA8"/>
    <w:rsid w:val="007021C4"/>
    <w:rsid w:val="00702340"/>
    <w:rsid w:val="007023C3"/>
    <w:rsid w:val="0070291C"/>
    <w:rsid w:val="00702A9F"/>
    <w:rsid w:val="0070380A"/>
    <w:rsid w:val="007038FC"/>
    <w:rsid w:val="00703E74"/>
    <w:rsid w:val="007047A5"/>
    <w:rsid w:val="00704970"/>
    <w:rsid w:val="00704C79"/>
    <w:rsid w:val="0070527A"/>
    <w:rsid w:val="007059BD"/>
    <w:rsid w:val="007059D8"/>
    <w:rsid w:val="00705B2A"/>
    <w:rsid w:val="00705BD2"/>
    <w:rsid w:val="00705CF9"/>
    <w:rsid w:val="00705FBF"/>
    <w:rsid w:val="0070625A"/>
    <w:rsid w:val="007063D8"/>
    <w:rsid w:val="0070643D"/>
    <w:rsid w:val="00706560"/>
    <w:rsid w:val="00706D99"/>
    <w:rsid w:val="00706FAA"/>
    <w:rsid w:val="007071F3"/>
    <w:rsid w:val="00707232"/>
    <w:rsid w:val="00707541"/>
    <w:rsid w:val="00707617"/>
    <w:rsid w:val="007076E9"/>
    <w:rsid w:val="00707717"/>
    <w:rsid w:val="007077B5"/>
    <w:rsid w:val="007100CF"/>
    <w:rsid w:val="0071056F"/>
    <w:rsid w:val="007108B1"/>
    <w:rsid w:val="00710AA6"/>
    <w:rsid w:val="00710DEE"/>
    <w:rsid w:val="00710EC5"/>
    <w:rsid w:val="0071119A"/>
    <w:rsid w:val="00711215"/>
    <w:rsid w:val="007114C7"/>
    <w:rsid w:val="0071163C"/>
    <w:rsid w:val="00711995"/>
    <w:rsid w:val="00711B9D"/>
    <w:rsid w:val="007122DF"/>
    <w:rsid w:val="007129EC"/>
    <w:rsid w:val="00712F07"/>
    <w:rsid w:val="00713222"/>
    <w:rsid w:val="007132DF"/>
    <w:rsid w:val="0071346C"/>
    <w:rsid w:val="007139BC"/>
    <w:rsid w:val="00713D63"/>
    <w:rsid w:val="00714304"/>
    <w:rsid w:val="00714542"/>
    <w:rsid w:val="00714602"/>
    <w:rsid w:val="00714B19"/>
    <w:rsid w:val="00714CB7"/>
    <w:rsid w:val="0071520C"/>
    <w:rsid w:val="0071536A"/>
    <w:rsid w:val="00715475"/>
    <w:rsid w:val="007158C3"/>
    <w:rsid w:val="00715CF2"/>
    <w:rsid w:val="00715D75"/>
    <w:rsid w:val="007160F2"/>
    <w:rsid w:val="00716259"/>
    <w:rsid w:val="007163D5"/>
    <w:rsid w:val="00716A0C"/>
    <w:rsid w:val="00716A80"/>
    <w:rsid w:val="00716C03"/>
    <w:rsid w:val="00716C88"/>
    <w:rsid w:val="00716F81"/>
    <w:rsid w:val="00717650"/>
    <w:rsid w:val="00717E4A"/>
    <w:rsid w:val="00717E8E"/>
    <w:rsid w:val="007200B6"/>
    <w:rsid w:val="00720458"/>
    <w:rsid w:val="007209C6"/>
    <w:rsid w:val="00721152"/>
    <w:rsid w:val="00721A82"/>
    <w:rsid w:val="00721C55"/>
    <w:rsid w:val="00721E6C"/>
    <w:rsid w:val="00721F63"/>
    <w:rsid w:val="00722058"/>
    <w:rsid w:val="007225B4"/>
    <w:rsid w:val="0072260F"/>
    <w:rsid w:val="00722A33"/>
    <w:rsid w:val="00722B00"/>
    <w:rsid w:val="00722D97"/>
    <w:rsid w:val="0072334E"/>
    <w:rsid w:val="007234BF"/>
    <w:rsid w:val="00724A6B"/>
    <w:rsid w:val="00724ABE"/>
    <w:rsid w:val="00724DF3"/>
    <w:rsid w:val="00725188"/>
    <w:rsid w:val="0072560E"/>
    <w:rsid w:val="00725720"/>
    <w:rsid w:val="00726220"/>
    <w:rsid w:val="007268D5"/>
    <w:rsid w:val="007270CC"/>
    <w:rsid w:val="0072712A"/>
    <w:rsid w:val="00727834"/>
    <w:rsid w:val="00727A20"/>
    <w:rsid w:val="00727C3E"/>
    <w:rsid w:val="0073073E"/>
    <w:rsid w:val="00730870"/>
    <w:rsid w:val="00730B4D"/>
    <w:rsid w:val="00730C99"/>
    <w:rsid w:val="00730CF4"/>
    <w:rsid w:val="00730EAB"/>
    <w:rsid w:val="00731227"/>
    <w:rsid w:val="00731DBF"/>
    <w:rsid w:val="00732268"/>
    <w:rsid w:val="007326C4"/>
    <w:rsid w:val="00732807"/>
    <w:rsid w:val="00732AC3"/>
    <w:rsid w:val="0073350B"/>
    <w:rsid w:val="007335B6"/>
    <w:rsid w:val="00733C2E"/>
    <w:rsid w:val="00733E06"/>
    <w:rsid w:val="00733E1D"/>
    <w:rsid w:val="00733E2F"/>
    <w:rsid w:val="0073453D"/>
    <w:rsid w:val="0073460C"/>
    <w:rsid w:val="007347CA"/>
    <w:rsid w:val="007349C7"/>
    <w:rsid w:val="007352BB"/>
    <w:rsid w:val="00735559"/>
    <w:rsid w:val="00735816"/>
    <w:rsid w:val="00735861"/>
    <w:rsid w:val="007359F1"/>
    <w:rsid w:val="00735E80"/>
    <w:rsid w:val="00735FA2"/>
    <w:rsid w:val="00736188"/>
    <w:rsid w:val="00736252"/>
    <w:rsid w:val="007362B4"/>
    <w:rsid w:val="00736F65"/>
    <w:rsid w:val="00737D75"/>
    <w:rsid w:val="007401B8"/>
    <w:rsid w:val="00741057"/>
    <w:rsid w:val="0074136C"/>
    <w:rsid w:val="00741486"/>
    <w:rsid w:val="00741EA1"/>
    <w:rsid w:val="0074205E"/>
    <w:rsid w:val="00742405"/>
    <w:rsid w:val="00742C89"/>
    <w:rsid w:val="00743321"/>
    <w:rsid w:val="007436D5"/>
    <w:rsid w:val="007438CE"/>
    <w:rsid w:val="00743A1E"/>
    <w:rsid w:val="00743C5B"/>
    <w:rsid w:val="0074414F"/>
    <w:rsid w:val="0074445B"/>
    <w:rsid w:val="0074460B"/>
    <w:rsid w:val="0074475C"/>
    <w:rsid w:val="00744967"/>
    <w:rsid w:val="00744A17"/>
    <w:rsid w:val="00744AB7"/>
    <w:rsid w:val="00744F2E"/>
    <w:rsid w:val="007450B3"/>
    <w:rsid w:val="00745612"/>
    <w:rsid w:val="0074580E"/>
    <w:rsid w:val="00745E80"/>
    <w:rsid w:val="007460F0"/>
    <w:rsid w:val="007464D0"/>
    <w:rsid w:val="00747354"/>
    <w:rsid w:val="0074786B"/>
    <w:rsid w:val="007500E7"/>
    <w:rsid w:val="007501BE"/>
    <w:rsid w:val="007505DA"/>
    <w:rsid w:val="007508BE"/>
    <w:rsid w:val="00750954"/>
    <w:rsid w:val="00750EC8"/>
    <w:rsid w:val="00751135"/>
    <w:rsid w:val="007511B6"/>
    <w:rsid w:val="007516C8"/>
    <w:rsid w:val="00751B1D"/>
    <w:rsid w:val="00751C98"/>
    <w:rsid w:val="00752009"/>
    <w:rsid w:val="00752892"/>
    <w:rsid w:val="00752B6E"/>
    <w:rsid w:val="007530A7"/>
    <w:rsid w:val="00753237"/>
    <w:rsid w:val="00753871"/>
    <w:rsid w:val="0075390F"/>
    <w:rsid w:val="00753CD4"/>
    <w:rsid w:val="00753DBF"/>
    <w:rsid w:val="007541BD"/>
    <w:rsid w:val="0075421B"/>
    <w:rsid w:val="007545EF"/>
    <w:rsid w:val="00754709"/>
    <w:rsid w:val="00754D8B"/>
    <w:rsid w:val="0075515A"/>
    <w:rsid w:val="00755579"/>
    <w:rsid w:val="0075561D"/>
    <w:rsid w:val="00755C26"/>
    <w:rsid w:val="007564C2"/>
    <w:rsid w:val="00756FCA"/>
    <w:rsid w:val="00757032"/>
    <w:rsid w:val="00757355"/>
    <w:rsid w:val="00757CCC"/>
    <w:rsid w:val="007601A2"/>
    <w:rsid w:val="00760B6D"/>
    <w:rsid w:val="00760B6E"/>
    <w:rsid w:val="007611B3"/>
    <w:rsid w:val="00761D6E"/>
    <w:rsid w:val="00762718"/>
    <w:rsid w:val="00762B24"/>
    <w:rsid w:val="00762D0F"/>
    <w:rsid w:val="00762F21"/>
    <w:rsid w:val="007632A7"/>
    <w:rsid w:val="00763FEE"/>
    <w:rsid w:val="007640E6"/>
    <w:rsid w:val="00764189"/>
    <w:rsid w:val="007641ED"/>
    <w:rsid w:val="00764D99"/>
    <w:rsid w:val="00764DE0"/>
    <w:rsid w:val="00765145"/>
    <w:rsid w:val="007654CC"/>
    <w:rsid w:val="00765875"/>
    <w:rsid w:val="00765A5B"/>
    <w:rsid w:val="00765EA9"/>
    <w:rsid w:val="00766242"/>
    <w:rsid w:val="0076678C"/>
    <w:rsid w:val="0076692E"/>
    <w:rsid w:val="007670B8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4E2"/>
    <w:rsid w:val="0077184B"/>
    <w:rsid w:val="00771ADE"/>
    <w:rsid w:val="00771EE8"/>
    <w:rsid w:val="00772273"/>
    <w:rsid w:val="007727F3"/>
    <w:rsid w:val="007729EF"/>
    <w:rsid w:val="00772A34"/>
    <w:rsid w:val="00772CE9"/>
    <w:rsid w:val="00772F4F"/>
    <w:rsid w:val="0077322D"/>
    <w:rsid w:val="00773241"/>
    <w:rsid w:val="00774356"/>
    <w:rsid w:val="0077436D"/>
    <w:rsid w:val="00774752"/>
    <w:rsid w:val="00775078"/>
    <w:rsid w:val="00775487"/>
    <w:rsid w:val="00775D0C"/>
    <w:rsid w:val="0077647D"/>
    <w:rsid w:val="00776520"/>
    <w:rsid w:val="007765F7"/>
    <w:rsid w:val="00776654"/>
    <w:rsid w:val="00776BEF"/>
    <w:rsid w:val="00776E70"/>
    <w:rsid w:val="007771C3"/>
    <w:rsid w:val="007773CD"/>
    <w:rsid w:val="00777521"/>
    <w:rsid w:val="00777AC3"/>
    <w:rsid w:val="00777B4A"/>
    <w:rsid w:val="00777BE9"/>
    <w:rsid w:val="00777EA8"/>
    <w:rsid w:val="00780304"/>
    <w:rsid w:val="007814B0"/>
    <w:rsid w:val="0078164B"/>
    <w:rsid w:val="0078193C"/>
    <w:rsid w:val="00781FB8"/>
    <w:rsid w:val="007821DF"/>
    <w:rsid w:val="0078268F"/>
    <w:rsid w:val="00782B30"/>
    <w:rsid w:val="00782F39"/>
    <w:rsid w:val="00783440"/>
    <w:rsid w:val="00783487"/>
    <w:rsid w:val="0078396E"/>
    <w:rsid w:val="00784535"/>
    <w:rsid w:val="007859BC"/>
    <w:rsid w:val="00785E71"/>
    <w:rsid w:val="0078614E"/>
    <w:rsid w:val="007863D2"/>
    <w:rsid w:val="00786729"/>
    <w:rsid w:val="00786906"/>
    <w:rsid w:val="00786B04"/>
    <w:rsid w:val="007870C9"/>
    <w:rsid w:val="007876FD"/>
    <w:rsid w:val="00787819"/>
    <w:rsid w:val="00787B0F"/>
    <w:rsid w:val="00787C6A"/>
    <w:rsid w:val="00787CA7"/>
    <w:rsid w:val="00787DEA"/>
    <w:rsid w:val="007901E0"/>
    <w:rsid w:val="00790246"/>
    <w:rsid w:val="007902A6"/>
    <w:rsid w:val="0079044B"/>
    <w:rsid w:val="0079062E"/>
    <w:rsid w:val="00790D7A"/>
    <w:rsid w:val="007911D4"/>
    <w:rsid w:val="007916B1"/>
    <w:rsid w:val="00791BA3"/>
    <w:rsid w:val="0079225D"/>
    <w:rsid w:val="007929F4"/>
    <w:rsid w:val="00793259"/>
    <w:rsid w:val="00793293"/>
    <w:rsid w:val="00793491"/>
    <w:rsid w:val="007934BD"/>
    <w:rsid w:val="00794531"/>
    <w:rsid w:val="0079468A"/>
    <w:rsid w:val="00794BC9"/>
    <w:rsid w:val="00794E26"/>
    <w:rsid w:val="00795069"/>
    <w:rsid w:val="0079535A"/>
    <w:rsid w:val="00795A0E"/>
    <w:rsid w:val="00795B9F"/>
    <w:rsid w:val="00795EE2"/>
    <w:rsid w:val="00796CE6"/>
    <w:rsid w:val="00796D03"/>
    <w:rsid w:val="00797CF7"/>
    <w:rsid w:val="00797D82"/>
    <w:rsid w:val="007A0136"/>
    <w:rsid w:val="007A03BA"/>
    <w:rsid w:val="007A03FF"/>
    <w:rsid w:val="007A046F"/>
    <w:rsid w:val="007A0CFF"/>
    <w:rsid w:val="007A0D20"/>
    <w:rsid w:val="007A1361"/>
    <w:rsid w:val="007A1906"/>
    <w:rsid w:val="007A1D6D"/>
    <w:rsid w:val="007A1DA3"/>
    <w:rsid w:val="007A1DDE"/>
    <w:rsid w:val="007A2101"/>
    <w:rsid w:val="007A255D"/>
    <w:rsid w:val="007A2865"/>
    <w:rsid w:val="007A2AE9"/>
    <w:rsid w:val="007A2B6B"/>
    <w:rsid w:val="007A2B9E"/>
    <w:rsid w:val="007A2BED"/>
    <w:rsid w:val="007A3181"/>
    <w:rsid w:val="007A36A5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D58"/>
    <w:rsid w:val="007A77F0"/>
    <w:rsid w:val="007A7879"/>
    <w:rsid w:val="007A7F04"/>
    <w:rsid w:val="007B04A2"/>
    <w:rsid w:val="007B07C6"/>
    <w:rsid w:val="007B0886"/>
    <w:rsid w:val="007B2535"/>
    <w:rsid w:val="007B2BF0"/>
    <w:rsid w:val="007B35BF"/>
    <w:rsid w:val="007B3F96"/>
    <w:rsid w:val="007B4B6F"/>
    <w:rsid w:val="007B56E9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18AC"/>
    <w:rsid w:val="007C2014"/>
    <w:rsid w:val="007C255B"/>
    <w:rsid w:val="007C26DF"/>
    <w:rsid w:val="007C26FA"/>
    <w:rsid w:val="007C27AC"/>
    <w:rsid w:val="007C2834"/>
    <w:rsid w:val="007C28D3"/>
    <w:rsid w:val="007C32E8"/>
    <w:rsid w:val="007C34D0"/>
    <w:rsid w:val="007C404B"/>
    <w:rsid w:val="007C40DB"/>
    <w:rsid w:val="007C42C9"/>
    <w:rsid w:val="007C461E"/>
    <w:rsid w:val="007C48AA"/>
    <w:rsid w:val="007C492E"/>
    <w:rsid w:val="007C4B82"/>
    <w:rsid w:val="007C56FF"/>
    <w:rsid w:val="007C5876"/>
    <w:rsid w:val="007C62D0"/>
    <w:rsid w:val="007C6837"/>
    <w:rsid w:val="007D0072"/>
    <w:rsid w:val="007D01AE"/>
    <w:rsid w:val="007D0479"/>
    <w:rsid w:val="007D05BC"/>
    <w:rsid w:val="007D07F0"/>
    <w:rsid w:val="007D0B67"/>
    <w:rsid w:val="007D1345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69B"/>
    <w:rsid w:val="007D4D4C"/>
    <w:rsid w:val="007D53AE"/>
    <w:rsid w:val="007D560E"/>
    <w:rsid w:val="007D574B"/>
    <w:rsid w:val="007D57DC"/>
    <w:rsid w:val="007D5A00"/>
    <w:rsid w:val="007D5DA2"/>
    <w:rsid w:val="007D67E5"/>
    <w:rsid w:val="007D6B05"/>
    <w:rsid w:val="007D6C20"/>
    <w:rsid w:val="007D6D01"/>
    <w:rsid w:val="007D74BA"/>
    <w:rsid w:val="007D7725"/>
    <w:rsid w:val="007D781E"/>
    <w:rsid w:val="007E00FF"/>
    <w:rsid w:val="007E1331"/>
    <w:rsid w:val="007E140B"/>
    <w:rsid w:val="007E1B50"/>
    <w:rsid w:val="007E1C53"/>
    <w:rsid w:val="007E1F44"/>
    <w:rsid w:val="007E1FE9"/>
    <w:rsid w:val="007E2DB0"/>
    <w:rsid w:val="007E3207"/>
    <w:rsid w:val="007E32E8"/>
    <w:rsid w:val="007E3A92"/>
    <w:rsid w:val="007E3D32"/>
    <w:rsid w:val="007E3D4A"/>
    <w:rsid w:val="007E3D54"/>
    <w:rsid w:val="007E3E31"/>
    <w:rsid w:val="007E411D"/>
    <w:rsid w:val="007E4125"/>
    <w:rsid w:val="007E4EA4"/>
    <w:rsid w:val="007E51BA"/>
    <w:rsid w:val="007E56A9"/>
    <w:rsid w:val="007E5D4E"/>
    <w:rsid w:val="007E6235"/>
    <w:rsid w:val="007E63AC"/>
    <w:rsid w:val="007E63AD"/>
    <w:rsid w:val="007E690F"/>
    <w:rsid w:val="007E6B9C"/>
    <w:rsid w:val="007E6F26"/>
    <w:rsid w:val="007E7559"/>
    <w:rsid w:val="007E79D8"/>
    <w:rsid w:val="007E7E60"/>
    <w:rsid w:val="007F0006"/>
    <w:rsid w:val="007F0B00"/>
    <w:rsid w:val="007F0B6C"/>
    <w:rsid w:val="007F0D1C"/>
    <w:rsid w:val="007F1272"/>
    <w:rsid w:val="007F146C"/>
    <w:rsid w:val="007F2426"/>
    <w:rsid w:val="007F258B"/>
    <w:rsid w:val="007F2841"/>
    <w:rsid w:val="007F292E"/>
    <w:rsid w:val="007F3AFD"/>
    <w:rsid w:val="007F3F23"/>
    <w:rsid w:val="007F4619"/>
    <w:rsid w:val="007F48BB"/>
    <w:rsid w:val="007F4ACF"/>
    <w:rsid w:val="007F4D19"/>
    <w:rsid w:val="007F50A3"/>
    <w:rsid w:val="007F584B"/>
    <w:rsid w:val="007F5AB8"/>
    <w:rsid w:val="007F5B51"/>
    <w:rsid w:val="007F6250"/>
    <w:rsid w:val="007F695A"/>
    <w:rsid w:val="007F6A1D"/>
    <w:rsid w:val="007F6A7B"/>
    <w:rsid w:val="007F7059"/>
    <w:rsid w:val="007F71DC"/>
    <w:rsid w:val="007F73D3"/>
    <w:rsid w:val="007F741B"/>
    <w:rsid w:val="007F78D1"/>
    <w:rsid w:val="007F7B4B"/>
    <w:rsid w:val="008003CE"/>
    <w:rsid w:val="0080175F"/>
    <w:rsid w:val="0080231E"/>
    <w:rsid w:val="00802351"/>
    <w:rsid w:val="00802795"/>
    <w:rsid w:val="00802B85"/>
    <w:rsid w:val="00803319"/>
    <w:rsid w:val="008033C1"/>
    <w:rsid w:val="00803538"/>
    <w:rsid w:val="00803887"/>
    <w:rsid w:val="008038A7"/>
    <w:rsid w:val="00803A47"/>
    <w:rsid w:val="00803C5D"/>
    <w:rsid w:val="008048D9"/>
    <w:rsid w:val="00805169"/>
    <w:rsid w:val="008051E7"/>
    <w:rsid w:val="00805351"/>
    <w:rsid w:val="0080561D"/>
    <w:rsid w:val="008057AD"/>
    <w:rsid w:val="008058DB"/>
    <w:rsid w:val="00805C05"/>
    <w:rsid w:val="00806129"/>
    <w:rsid w:val="00806248"/>
    <w:rsid w:val="008070C5"/>
    <w:rsid w:val="00807B5A"/>
    <w:rsid w:val="00807C96"/>
    <w:rsid w:val="00810199"/>
    <w:rsid w:val="0081057D"/>
    <w:rsid w:val="008107B2"/>
    <w:rsid w:val="00810F7C"/>
    <w:rsid w:val="0081105A"/>
    <w:rsid w:val="008121E7"/>
    <w:rsid w:val="00812922"/>
    <w:rsid w:val="00812BB4"/>
    <w:rsid w:val="00812BE5"/>
    <w:rsid w:val="00812C0E"/>
    <w:rsid w:val="008131D6"/>
    <w:rsid w:val="00813248"/>
    <w:rsid w:val="00813D75"/>
    <w:rsid w:val="00813F28"/>
    <w:rsid w:val="00814209"/>
    <w:rsid w:val="0081450B"/>
    <w:rsid w:val="00814806"/>
    <w:rsid w:val="00814F8F"/>
    <w:rsid w:val="00815005"/>
    <w:rsid w:val="00815103"/>
    <w:rsid w:val="00815669"/>
    <w:rsid w:val="00815BE1"/>
    <w:rsid w:val="00815E20"/>
    <w:rsid w:val="00816256"/>
    <w:rsid w:val="00816605"/>
    <w:rsid w:val="00816692"/>
    <w:rsid w:val="008169CE"/>
    <w:rsid w:val="00816AAF"/>
    <w:rsid w:val="00816C32"/>
    <w:rsid w:val="00816DBC"/>
    <w:rsid w:val="008173CC"/>
    <w:rsid w:val="008173D6"/>
    <w:rsid w:val="008174AF"/>
    <w:rsid w:val="008174B1"/>
    <w:rsid w:val="00817506"/>
    <w:rsid w:val="008179A4"/>
    <w:rsid w:val="00817DE7"/>
    <w:rsid w:val="00817FE5"/>
    <w:rsid w:val="008201D8"/>
    <w:rsid w:val="0082025D"/>
    <w:rsid w:val="0082051F"/>
    <w:rsid w:val="00820553"/>
    <w:rsid w:val="008212C7"/>
    <w:rsid w:val="0082143C"/>
    <w:rsid w:val="0082145C"/>
    <w:rsid w:val="008214D2"/>
    <w:rsid w:val="00821628"/>
    <w:rsid w:val="008220E3"/>
    <w:rsid w:val="0082278A"/>
    <w:rsid w:val="0082294C"/>
    <w:rsid w:val="008229F2"/>
    <w:rsid w:val="00823175"/>
    <w:rsid w:val="008231C0"/>
    <w:rsid w:val="0082336D"/>
    <w:rsid w:val="00823905"/>
    <w:rsid w:val="008243F5"/>
    <w:rsid w:val="00824BBD"/>
    <w:rsid w:val="00824C4D"/>
    <w:rsid w:val="00824F69"/>
    <w:rsid w:val="0082585C"/>
    <w:rsid w:val="00825B87"/>
    <w:rsid w:val="00825D81"/>
    <w:rsid w:val="00825F5B"/>
    <w:rsid w:val="008261D5"/>
    <w:rsid w:val="008261E4"/>
    <w:rsid w:val="008263F1"/>
    <w:rsid w:val="00826EBA"/>
    <w:rsid w:val="008270B1"/>
    <w:rsid w:val="0082721C"/>
    <w:rsid w:val="008273CC"/>
    <w:rsid w:val="00827468"/>
    <w:rsid w:val="0082749A"/>
    <w:rsid w:val="00827F45"/>
    <w:rsid w:val="008300C7"/>
    <w:rsid w:val="00830136"/>
    <w:rsid w:val="008318D4"/>
    <w:rsid w:val="00831B32"/>
    <w:rsid w:val="00831D88"/>
    <w:rsid w:val="00832927"/>
    <w:rsid w:val="00832E4C"/>
    <w:rsid w:val="00833A4E"/>
    <w:rsid w:val="0083438C"/>
    <w:rsid w:val="008345BB"/>
    <w:rsid w:val="008349E8"/>
    <w:rsid w:val="00834A22"/>
    <w:rsid w:val="00834AE0"/>
    <w:rsid w:val="00836284"/>
    <w:rsid w:val="008364BE"/>
    <w:rsid w:val="00836ABC"/>
    <w:rsid w:val="00836C77"/>
    <w:rsid w:val="00836DD8"/>
    <w:rsid w:val="00836F3D"/>
    <w:rsid w:val="00836F79"/>
    <w:rsid w:val="00837656"/>
    <w:rsid w:val="00837731"/>
    <w:rsid w:val="00837A60"/>
    <w:rsid w:val="0084026F"/>
    <w:rsid w:val="00840532"/>
    <w:rsid w:val="008407D4"/>
    <w:rsid w:val="00840974"/>
    <w:rsid w:val="008409E1"/>
    <w:rsid w:val="00840A07"/>
    <w:rsid w:val="008410C6"/>
    <w:rsid w:val="008415F4"/>
    <w:rsid w:val="00841636"/>
    <w:rsid w:val="008421A6"/>
    <w:rsid w:val="00842ECC"/>
    <w:rsid w:val="0084328E"/>
    <w:rsid w:val="008433BF"/>
    <w:rsid w:val="008437C5"/>
    <w:rsid w:val="00843F98"/>
    <w:rsid w:val="00844579"/>
    <w:rsid w:val="00844D66"/>
    <w:rsid w:val="0084527F"/>
    <w:rsid w:val="00845483"/>
    <w:rsid w:val="008454B6"/>
    <w:rsid w:val="008455C3"/>
    <w:rsid w:val="008456DA"/>
    <w:rsid w:val="00846348"/>
    <w:rsid w:val="0084644F"/>
    <w:rsid w:val="00846506"/>
    <w:rsid w:val="00846641"/>
    <w:rsid w:val="008468B5"/>
    <w:rsid w:val="00847033"/>
    <w:rsid w:val="008477F1"/>
    <w:rsid w:val="00847836"/>
    <w:rsid w:val="00847EA7"/>
    <w:rsid w:val="008501C9"/>
    <w:rsid w:val="00850D3B"/>
    <w:rsid w:val="00851069"/>
    <w:rsid w:val="0085145B"/>
    <w:rsid w:val="008514E0"/>
    <w:rsid w:val="0085173D"/>
    <w:rsid w:val="008518B4"/>
    <w:rsid w:val="008520C6"/>
    <w:rsid w:val="008524F0"/>
    <w:rsid w:val="00852749"/>
    <w:rsid w:val="008534C6"/>
    <w:rsid w:val="0085380B"/>
    <w:rsid w:val="0085382E"/>
    <w:rsid w:val="00853D16"/>
    <w:rsid w:val="00853DD7"/>
    <w:rsid w:val="008544D2"/>
    <w:rsid w:val="008547C2"/>
    <w:rsid w:val="00854839"/>
    <w:rsid w:val="00854B8B"/>
    <w:rsid w:val="00854D5E"/>
    <w:rsid w:val="00854DED"/>
    <w:rsid w:val="00854F2F"/>
    <w:rsid w:val="0085504B"/>
    <w:rsid w:val="008559AE"/>
    <w:rsid w:val="008562FF"/>
    <w:rsid w:val="0085643B"/>
    <w:rsid w:val="00856563"/>
    <w:rsid w:val="0085663D"/>
    <w:rsid w:val="0085730E"/>
    <w:rsid w:val="00857DEB"/>
    <w:rsid w:val="0086050C"/>
    <w:rsid w:val="00860B0A"/>
    <w:rsid w:val="00860B29"/>
    <w:rsid w:val="008610F1"/>
    <w:rsid w:val="008620A9"/>
    <w:rsid w:val="008626A7"/>
    <w:rsid w:val="0086296C"/>
    <w:rsid w:val="00862A8A"/>
    <w:rsid w:val="00862C5F"/>
    <w:rsid w:val="00863097"/>
    <w:rsid w:val="00863C19"/>
    <w:rsid w:val="00863E83"/>
    <w:rsid w:val="00864095"/>
    <w:rsid w:val="0086418B"/>
    <w:rsid w:val="00864E4E"/>
    <w:rsid w:val="00865149"/>
    <w:rsid w:val="0086519D"/>
    <w:rsid w:val="008659BC"/>
    <w:rsid w:val="00866115"/>
    <w:rsid w:val="00866154"/>
    <w:rsid w:val="00866C42"/>
    <w:rsid w:val="00867675"/>
    <w:rsid w:val="008676DB"/>
    <w:rsid w:val="008702A1"/>
    <w:rsid w:val="008702F2"/>
    <w:rsid w:val="0087099E"/>
    <w:rsid w:val="00870DA6"/>
    <w:rsid w:val="00870F3B"/>
    <w:rsid w:val="00871184"/>
    <w:rsid w:val="0087128E"/>
    <w:rsid w:val="008714D3"/>
    <w:rsid w:val="00871757"/>
    <w:rsid w:val="0087182B"/>
    <w:rsid w:val="008719F2"/>
    <w:rsid w:val="008726CF"/>
    <w:rsid w:val="00872B55"/>
    <w:rsid w:val="00872D32"/>
    <w:rsid w:val="00872F6E"/>
    <w:rsid w:val="00873369"/>
    <w:rsid w:val="008738C3"/>
    <w:rsid w:val="00873A12"/>
    <w:rsid w:val="00873A7A"/>
    <w:rsid w:val="0087401F"/>
    <w:rsid w:val="008740A0"/>
    <w:rsid w:val="008749B3"/>
    <w:rsid w:val="00874B62"/>
    <w:rsid w:val="00874C77"/>
    <w:rsid w:val="00874CB4"/>
    <w:rsid w:val="00874CDD"/>
    <w:rsid w:val="00875002"/>
    <w:rsid w:val="0087527E"/>
    <w:rsid w:val="008753BF"/>
    <w:rsid w:val="00875435"/>
    <w:rsid w:val="00875805"/>
    <w:rsid w:val="00875D36"/>
    <w:rsid w:val="008760BF"/>
    <w:rsid w:val="008769B8"/>
    <w:rsid w:val="0087758E"/>
    <w:rsid w:val="008779B4"/>
    <w:rsid w:val="00877CE5"/>
    <w:rsid w:val="00880643"/>
    <w:rsid w:val="008809BC"/>
    <w:rsid w:val="00880CE4"/>
    <w:rsid w:val="00880CF9"/>
    <w:rsid w:val="00880F3D"/>
    <w:rsid w:val="00881149"/>
    <w:rsid w:val="00881511"/>
    <w:rsid w:val="00881AAB"/>
    <w:rsid w:val="00881DE5"/>
    <w:rsid w:val="00881FAE"/>
    <w:rsid w:val="008822F9"/>
    <w:rsid w:val="0088230B"/>
    <w:rsid w:val="00882488"/>
    <w:rsid w:val="008826C0"/>
    <w:rsid w:val="008832E2"/>
    <w:rsid w:val="0088335E"/>
    <w:rsid w:val="00883591"/>
    <w:rsid w:val="00883763"/>
    <w:rsid w:val="00883F12"/>
    <w:rsid w:val="0088411C"/>
    <w:rsid w:val="0088453E"/>
    <w:rsid w:val="008845FD"/>
    <w:rsid w:val="00884BC6"/>
    <w:rsid w:val="00885236"/>
    <w:rsid w:val="008852FA"/>
    <w:rsid w:val="00885499"/>
    <w:rsid w:val="008854DC"/>
    <w:rsid w:val="00885673"/>
    <w:rsid w:val="008858E7"/>
    <w:rsid w:val="00885975"/>
    <w:rsid w:val="008859A5"/>
    <w:rsid w:val="008862AE"/>
    <w:rsid w:val="00886619"/>
    <w:rsid w:val="00886A58"/>
    <w:rsid w:val="00887509"/>
    <w:rsid w:val="00887857"/>
    <w:rsid w:val="00887A9B"/>
    <w:rsid w:val="008902C8"/>
    <w:rsid w:val="008905D4"/>
    <w:rsid w:val="00890640"/>
    <w:rsid w:val="00890DD5"/>
    <w:rsid w:val="008913DC"/>
    <w:rsid w:val="00891633"/>
    <w:rsid w:val="00891BB4"/>
    <w:rsid w:val="00892596"/>
    <w:rsid w:val="008925E3"/>
    <w:rsid w:val="0089281A"/>
    <w:rsid w:val="008930F4"/>
    <w:rsid w:val="00893326"/>
    <w:rsid w:val="00893767"/>
    <w:rsid w:val="00893D9D"/>
    <w:rsid w:val="00894291"/>
    <w:rsid w:val="008942F2"/>
    <w:rsid w:val="008948C2"/>
    <w:rsid w:val="00894B10"/>
    <w:rsid w:val="00894EB3"/>
    <w:rsid w:val="008950F3"/>
    <w:rsid w:val="008952C7"/>
    <w:rsid w:val="00895419"/>
    <w:rsid w:val="00895713"/>
    <w:rsid w:val="0089621A"/>
    <w:rsid w:val="00896465"/>
    <w:rsid w:val="00896809"/>
    <w:rsid w:val="00896AF4"/>
    <w:rsid w:val="00896ED1"/>
    <w:rsid w:val="00897262"/>
    <w:rsid w:val="00897795"/>
    <w:rsid w:val="008978FB"/>
    <w:rsid w:val="00897B31"/>
    <w:rsid w:val="00897DF7"/>
    <w:rsid w:val="00897E21"/>
    <w:rsid w:val="00897EDD"/>
    <w:rsid w:val="008A0A0A"/>
    <w:rsid w:val="008A0B79"/>
    <w:rsid w:val="008A0E6E"/>
    <w:rsid w:val="008A17EA"/>
    <w:rsid w:val="008A17F4"/>
    <w:rsid w:val="008A1CAA"/>
    <w:rsid w:val="008A29FD"/>
    <w:rsid w:val="008A2A44"/>
    <w:rsid w:val="008A2AD9"/>
    <w:rsid w:val="008A2BC7"/>
    <w:rsid w:val="008A2D53"/>
    <w:rsid w:val="008A3065"/>
    <w:rsid w:val="008A352D"/>
    <w:rsid w:val="008A3BFB"/>
    <w:rsid w:val="008A3CCA"/>
    <w:rsid w:val="008A3E88"/>
    <w:rsid w:val="008A3F84"/>
    <w:rsid w:val="008A4604"/>
    <w:rsid w:val="008A4715"/>
    <w:rsid w:val="008A492C"/>
    <w:rsid w:val="008A4D8F"/>
    <w:rsid w:val="008A50D6"/>
    <w:rsid w:val="008A553E"/>
    <w:rsid w:val="008A58F1"/>
    <w:rsid w:val="008A596D"/>
    <w:rsid w:val="008A6620"/>
    <w:rsid w:val="008A663B"/>
    <w:rsid w:val="008A672A"/>
    <w:rsid w:val="008A673D"/>
    <w:rsid w:val="008A77D8"/>
    <w:rsid w:val="008A7B70"/>
    <w:rsid w:val="008A7D7A"/>
    <w:rsid w:val="008B0910"/>
    <w:rsid w:val="008B0A07"/>
    <w:rsid w:val="008B10F1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5109"/>
    <w:rsid w:val="008B573B"/>
    <w:rsid w:val="008B583F"/>
    <w:rsid w:val="008B588A"/>
    <w:rsid w:val="008B66A7"/>
    <w:rsid w:val="008B675B"/>
    <w:rsid w:val="008B6D30"/>
    <w:rsid w:val="008B72B5"/>
    <w:rsid w:val="008B7466"/>
    <w:rsid w:val="008C068E"/>
    <w:rsid w:val="008C177F"/>
    <w:rsid w:val="008C187B"/>
    <w:rsid w:val="008C1984"/>
    <w:rsid w:val="008C1A65"/>
    <w:rsid w:val="008C29DB"/>
    <w:rsid w:val="008C2A36"/>
    <w:rsid w:val="008C32FC"/>
    <w:rsid w:val="008C330F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E39"/>
    <w:rsid w:val="008C63B6"/>
    <w:rsid w:val="008C6874"/>
    <w:rsid w:val="008C6924"/>
    <w:rsid w:val="008C6B48"/>
    <w:rsid w:val="008C6BA5"/>
    <w:rsid w:val="008C793B"/>
    <w:rsid w:val="008C7F47"/>
    <w:rsid w:val="008D062E"/>
    <w:rsid w:val="008D10DE"/>
    <w:rsid w:val="008D1525"/>
    <w:rsid w:val="008D1849"/>
    <w:rsid w:val="008D196F"/>
    <w:rsid w:val="008D1C18"/>
    <w:rsid w:val="008D1E4B"/>
    <w:rsid w:val="008D1E55"/>
    <w:rsid w:val="008D2E52"/>
    <w:rsid w:val="008D36A3"/>
    <w:rsid w:val="008D3706"/>
    <w:rsid w:val="008D3E78"/>
    <w:rsid w:val="008D41DA"/>
    <w:rsid w:val="008D430E"/>
    <w:rsid w:val="008D44FE"/>
    <w:rsid w:val="008D4E0F"/>
    <w:rsid w:val="008D50EE"/>
    <w:rsid w:val="008D5250"/>
    <w:rsid w:val="008D5470"/>
    <w:rsid w:val="008D54FC"/>
    <w:rsid w:val="008D5EA2"/>
    <w:rsid w:val="008D6387"/>
    <w:rsid w:val="008D6AEB"/>
    <w:rsid w:val="008D6E0F"/>
    <w:rsid w:val="008D721A"/>
    <w:rsid w:val="008D78F3"/>
    <w:rsid w:val="008D7A6E"/>
    <w:rsid w:val="008D7F96"/>
    <w:rsid w:val="008E0228"/>
    <w:rsid w:val="008E0358"/>
    <w:rsid w:val="008E084A"/>
    <w:rsid w:val="008E0BCD"/>
    <w:rsid w:val="008E0D4B"/>
    <w:rsid w:val="008E12F1"/>
    <w:rsid w:val="008E1BB1"/>
    <w:rsid w:val="008E1E2D"/>
    <w:rsid w:val="008E1FB4"/>
    <w:rsid w:val="008E25EB"/>
    <w:rsid w:val="008E2A45"/>
    <w:rsid w:val="008E2B3A"/>
    <w:rsid w:val="008E3431"/>
    <w:rsid w:val="008E356A"/>
    <w:rsid w:val="008E3C1A"/>
    <w:rsid w:val="008E3C4B"/>
    <w:rsid w:val="008E3FFB"/>
    <w:rsid w:val="008E43F9"/>
    <w:rsid w:val="008E443A"/>
    <w:rsid w:val="008E47CC"/>
    <w:rsid w:val="008E49B1"/>
    <w:rsid w:val="008E4A62"/>
    <w:rsid w:val="008E5839"/>
    <w:rsid w:val="008E5A95"/>
    <w:rsid w:val="008E6196"/>
    <w:rsid w:val="008E629F"/>
    <w:rsid w:val="008E6303"/>
    <w:rsid w:val="008E64A4"/>
    <w:rsid w:val="008E68BB"/>
    <w:rsid w:val="008E69B4"/>
    <w:rsid w:val="008E6E0F"/>
    <w:rsid w:val="008E716F"/>
    <w:rsid w:val="008E7411"/>
    <w:rsid w:val="008E795E"/>
    <w:rsid w:val="008E7BE9"/>
    <w:rsid w:val="008F0397"/>
    <w:rsid w:val="008F087A"/>
    <w:rsid w:val="008F08FE"/>
    <w:rsid w:val="008F0B59"/>
    <w:rsid w:val="008F0ED8"/>
    <w:rsid w:val="008F0F92"/>
    <w:rsid w:val="008F1059"/>
    <w:rsid w:val="008F1B34"/>
    <w:rsid w:val="008F22A0"/>
    <w:rsid w:val="008F26C0"/>
    <w:rsid w:val="008F2756"/>
    <w:rsid w:val="008F2A33"/>
    <w:rsid w:val="008F2FC2"/>
    <w:rsid w:val="008F3F48"/>
    <w:rsid w:val="008F40DE"/>
    <w:rsid w:val="008F41A0"/>
    <w:rsid w:val="008F5097"/>
    <w:rsid w:val="008F54A7"/>
    <w:rsid w:val="008F6484"/>
    <w:rsid w:val="008F656C"/>
    <w:rsid w:val="008F66B5"/>
    <w:rsid w:val="008F6CCA"/>
    <w:rsid w:val="008F6E86"/>
    <w:rsid w:val="008F6F36"/>
    <w:rsid w:val="008F70EC"/>
    <w:rsid w:val="008F7598"/>
    <w:rsid w:val="008F7E1A"/>
    <w:rsid w:val="008F7E66"/>
    <w:rsid w:val="0090070F"/>
    <w:rsid w:val="009009EF"/>
    <w:rsid w:val="0090123A"/>
    <w:rsid w:val="00901740"/>
    <w:rsid w:val="009019BF"/>
    <w:rsid w:val="00901AB7"/>
    <w:rsid w:val="0090211C"/>
    <w:rsid w:val="009025FD"/>
    <w:rsid w:val="009028D9"/>
    <w:rsid w:val="00902F86"/>
    <w:rsid w:val="00903001"/>
    <w:rsid w:val="00903283"/>
    <w:rsid w:val="009032B8"/>
    <w:rsid w:val="00903397"/>
    <w:rsid w:val="00903EC7"/>
    <w:rsid w:val="00903ED6"/>
    <w:rsid w:val="009041B6"/>
    <w:rsid w:val="009045F2"/>
    <w:rsid w:val="009049FD"/>
    <w:rsid w:val="00904AE1"/>
    <w:rsid w:val="00905C83"/>
    <w:rsid w:val="00905F9B"/>
    <w:rsid w:val="00906245"/>
    <w:rsid w:val="00906BB0"/>
    <w:rsid w:val="00906F21"/>
    <w:rsid w:val="00907057"/>
    <w:rsid w:val="00907460"/>
    <w:rsid w:val="00907884"/>
    <w:rsid w:val="009079E5"/>
    <w:rsid w:val="009104DE"/>
    <w:rsid w:val="00910E7B"/>
    <w:rsid w:val="0091144B"/>
    <w:rsid w:val="00911699"/>
    <w:rsid w:val="009116A4"/>
    <w:rsid w:val="009119E7"/>
    <w:rsid w:val="00911DB1"/>
    <w:rsid w:val="00911EC9"/>
    <w:rsid w:val="00911F5D"/>
    <w:rsid w:val="0091221E"/>
    <w:rsid w:val="00912860"/>
    <w:rsid w:val="00912FDA"/>
    <w:rsid w:val="00913498"/>
    <w:rsid w:val="0091407D"/>
    <w:rsid w:val="00914579"/>
    <w:rsid w:val="00914B9E"/>
    <w:rsid w:val="00914F63"/>
    <w:rsid w:val="0091500E"/>
    <w:rsid w:val="00915068"/>
    <w:rsid w:val="0091515D"/>
    <w:rsid w:val="009155D3"/>
    <w:rsid w:val="00915626"/>
    <w:rsid w:val="009161C2"/>
    <w:rsid w:val="00916B48"/>
    <w:rsid w:val="00916B52"/>
    <w:rsid w:val="00916CFF"/>
    <w:rsid w:val="009171D9"/>
    <w:rsid w:val="009172C3"/>
    <w:rsid w:val="0091760B"/>
    <w:rsid w:val="0091769F"/>
    <w:rsid w:val="00917866"/>
    <w:rsid w:val="00917C5F"/>
    <w:rsid w:val="00917EC1"/>
    <w:rsid w:val="009200CA"/>
    <w:rsid w:val="00920371"/>
    <w:rsid w:val="00920467"/>
    <w:rsid w:val="00920DF0"/>
    <w:rsid w:val="009211CE"/>
    <w:rsid w:val="009213ED"/>
    <w:rsid w:val="00921C74"/>
    <w:rsid w:val="00922BD9"/>
    <w:rsid w:val="009231B2"/>
    <w:rsid w:val="00923B30"/>
    <w:rsid w:val="00923D0E"/>
    <w:rsid w:val="00924365"/>
    <w:rsid w:val="00924944"/>
    <w:rsid w:val="00924E1D"/>
    <w:rsid w:val="00924F9D"/>
    <w:rsid w:val="0092526C"/>
    <w:rsid w:val="009256B4"/>
    <w:rsid w:val="00925A91"/>
    <w:rsid w:val="00925AFE"/>
    <w:rsid w:val="00925EA9"/>
    <w:rsid w:val="00926052"/>
    <w:rsid w:val="00926266"/>
    <w:rsid w:val="009262B0"/>
    <w:rsid w:val="0092655E"/>
    <w:rsid w:val="009266D6"/>
    <w:rsid w:val="009271DC"/>
    <w:rsid w:val="0092721F"/>
    <w:rsid w:val="0092779D"/>
    <w:rsid w:val="00930746"/>
    <w:rsid w:val="00930991"/>
    <w:rsid w:val="00930AA2"/>
    <w:rsid w:val="00931782"/>
    <w:rsid w:val="00931A11"/>
    <w:rsid w:val="00931A41"/>
    <w:rsid w:val="00931CFC"/>
    <w:rsid w:val="00932F8C"/>
    <w:rsid w:val="0093321D"/>
    <w:rsid w:val="009334D2"/>
    <w:rsid w:val="00933695"/>
    <w:rsid w:val="00933E67"/>
    <w:rsid w:val="009340F7"/>
    <w:rsid w:val="00934226"/>
    <w:rsid w:val="00934529"/>
    <w:rsid w:val="009346CF"/>
    <w:rsid w:val="009348CF"/>
    <w:rsid w:val="00934F73"/>
    <w:rsid w:val="009350C9"/>
    <w:rsid w:val="009353C3"/>
    <w:rsid w:val="00935428"/>
    <w:rsid w:val="00935CDB"/>
    <w:rsid w:val="00935D1B"/>
    <w:rsid w:val="00935FF1"/>
    <w:rsid w:val="00936265"/>
    <w:rsid w:val="00936407"/>
    <w:rsid w:val="009364D3"/>
    <w:rsid w:val="00936992"/>
    <w:rsid w:val="00936AAE"/>
    <w:rsid w:val="00936CBA"/>
    <w:rsid w:val="00936DB6"/>
    <w:rsid w:val="0093729B"/>
    <w:rsid w:val="0093771A"/>
    <w:rsid w:val="0093798B"/>
    <w:rsid w:val="00937C2B"/>
    <w:rsid w:val="00937C5D"/>
    <w:rsid w:val="00937CCD"/>
    <w:rsid w:val="00937DBF"/>
    <w:rsid w:val="00937F20"/>
    <w:rsid w:val="00937F80"/>
    <w:rsid w:val="00940012"/>
    <w:rsid w:val="009401DE"/>
    <w:rsid w:val="009405E5"/>
    <w:rsid w:val="00940671"/>
    <w:rsid w:val="009407EC"/>
    <w:rsid w:val="009409C4"/>
    <w:rsid w:val="00940F68"/>
    <w:rsid w:val="0094165C"/>
    <w:rsid w:val="009418B1"/>
    <w:rsid w:val="00941EAB"/>
    <w:rsid w:val="00942016"/>
    <w:rsid w:val="00942716"/>
    <w:rsid w:val="009430DE"/>
    <w:rsid w:val="009433E1"/>
    <w:rsid w:val="009435E1"/>
    <w:rsid w:val="009437DC"/>
    <w:rsid w:val="00943C79"/>
    <w:rsid w:val="00943FA3"/>
    <w:rsid w:val="00944268"/>
    <w:rsid w:val="00944366"/>
    <w:rsid w:val="0094445F"/>
    <w:rsid w:val="00944477"/>
    <w:rsid w:val="009444BA"/>
    <w:rsid w:val="00944A9F"/>
    <w:rsid w:val="00944E1C"/>
    <w:rsid w:val="0094511A"/>
    <w:rsid w:val="00945655"/>
    <w:rsid w:val="00945914"/>
    <w:rsid w:val="00945A00"/>
    <w:rsid w:val="009464ED"/>
    <w:rsid w:val="009465BB"/>
    <w:rsid w:val="009473C7"/>
    <w:rsid w:val="009479CA"/>
    <w:rsid w:val="009501F4"/>
    <w:rsid w:val="00950378"/>
    <w:rsid w:val="0095066B"/>
    <w:rsid w:val="0095077C"/>
    <w:rsid w:val="009507B0"/>
    <w:rsid w:val="00950AAF"/>
    <w:rsid w:val="00950B43"/>
    <w:rsid w:val="00950BCF"/>
    <w:rsid w:val="00950DD6"/>
    <w:rsid w:val="00951236"/>
    <w:rsid w:val="009513E6"/>
    <w:rsid w:val="009514AD"/>
    <w:rsid w:val="009514E1"/>
    <w:rsid w:val="009514F1"/>
    <w:rsid w:val="0095181A"/>
    <w:rsid w:val="00951B6E"/>
    <w:rsid w:val="0095230C"/>
    <w:rsid w:val="009527CE"/>
    <w:rsid w:val="00952C47"/>
    <w:rsid w:val="00952CDC"/>
    <w:rsid w:val="0095310F"/>
    <w:rsid w:val="009531C4"/>
    <w:rsid w:val="009534AC"/>
    <w:rsid w:val="0095353F"/>
    <w:rsid w:val="009536E7"/>
    <w:rsid w:val="00953DA5"/>
    <w:rsid w:val="00953DCD"/>
    <w:rsid w:val="00953F4F"/>
    <w:rsid w:val="00954970"/>
    <w:rsid w:val="00954F29"/>
    <w:rsid w:val="009552A6"/>
    <w:rsid w:val="009553B2"/>
    <w:rsid w:val="009560C1"/>
    <w:rsid w:val="0095679F"/>
    <w:rsid w:val="00956E42"/>
    <w:rsid w:val="00957229"/>
    <w:rsid w:val="00957775"/>
    <w:rsid w:val="00957F81"/>
    <w:rsid w:val="00960645"/>
    <w:rsid w:val="00960930"/>
    <w:rsid w:val="00960ECF"/>
    <w:rsid w:val="0096189C"/>
    <w:rsid w:val="009621E4"/>
    <w:rsid w:val="009628C5"/>
    <w:rsid w:val="00962F62"/>
    <w:rsid w:val="0096329C"/>
    <w:rsid w:val="00963808"/>
    <w:rsid w:val="00963B02"/>
    <w:rsid w:val="00963B84"/>
    <w:rsid w:val="00963F51"/>
    <w:rsid w:val="009649A1"/>
    <w:rsid w:val="00965116"/>
    <w:rsid w:val="00965316"/>
    <w:rsid w:val="0096571F"/>
    <w:rsid w:val="00965811"/>
    <w:rsid w:val="009658CD"/>
    <w:rsid w:val="00965CC7"/>
    <w:rsid w:val="00965EE7"/>
    <w:rsid w:val="00966451"/>
    <w:rsid w:val="00966CF3"/>
    <w:rsid w:val="009672BD"/>
    <w:rsid w:val="00967476"/>
    <w:rsid w:val="009674D4"/>
    <w:rsid w:val="00967DDF"/>
    <w:rsid w:val="009700FD"/>
    <w:rsid w:val="009701F4"/>
    <w:rsid w:val="00970ACB"/>
    <w:rsid w:val="00970DF7"/>
    <w:rsid w:val="00970E97"/>
    <w:rsid w:val="00971807"/>
    <w:rsid w:val="00971B20"/>
    <w:rsid w:val="0097260E"/>
    <w:rsid w:val="00972B5A"/>
    <w:rsid w:val="00972EAC"/>
    <w:rsid w:val="00973A74"/>
    <w:rsid w:val="00973B72"/>
    <w:rsid w:val="00973DF9"/>
    <w:rsid w:val="00974B5C"/>
    <w:rsid w:val="00975637"/>
    <w:rsid w:val="00975734"/>
    <w:rsid w:val="009757F5"/>
    <w:rsid w:val="009759A6"/>
    <w:rsid w:val="00975D05"/>
    <w:rsid w:val="009764F0"/>
    <w:rsid w:val="00977787"/>
    <w:rsid w:val="00977F07"/>
    <w:rsid w:val="009801AA"/>
    <w:rsid w:val="009807C4"/>
    <w:rsid w:val="0098192E"/>
    <w:rsid w:val="00981A65"/>
    <w:rsid w:val="00981B9E"/>
    <w:rsid w:val="009820E0"/>
    <w:rsid w:val="0098234D"/>
    <w:rsid w:val="00982385"/>
    <w:rsid w:val="00982A84"/>
    <w:rsid w:val="00982BD7"/>
    <w:rsid w:val="00983B05"/>
    <w:rsid w:val="00983B66"/>
    <w:rsid w:val="009841D8"/>
    <w:rsid w:val="00984BFA"/>
    <w:rsid w:val="009854C1"/>
    <w:rsid w:val="00985595"/>
    <w:rsid w:val="009855E5"/>
    <w:rsid w:val="009869D7"/>
    <w:rsid w:val="00986A3D"/>
    <w:rsid w:val="00986BAE"/>
    <w:rsid w:val="00986EE7"/>
    <w:rsid w:val="0098701D"/>
    <w:rsid w:val="009874BC"/>
    <w:rsid w:val="009879E4"/>
    <w:rsid w:val="00987EAB"/>
    <w:rsid w:val="00990266"/>
    <w:rsid w:val="009902C5"/>
    <w:rsid w:val="00990914"/>
    <w:rsid w:val="00990E0C"/>
    <w:rsid w:val="00990F85"/>
    <w:rsid w:val="00991406"/>
    <w:rsid w:val="009919C4"/>
    <w:rsid w:val="00991DF5"/>
    <w:rsid w:val="00991E7B"/>
    <w:rsid w:val="00992B64"/>
    <w:rsid w:val="0099306C"/>
    <w:rsid w:val="00993627"/>
    <w:rsid w:val="00994BD7"/>
    <w:rsid w:val="00995692"/>
    <w:rsid w:val="00995C97"/>
    <w:rsid w:val="009965E5"/>
    <w:rsid w:val="009968D7"/>
    <w:rsid w:val="00997472"/>
    <w:rsid w:val="009A01B3"/>
    <w:rsid w:val="009A0DD8"/>
    <w:rsid w:val="009A0E1E"/>
    <w:rsid w:val="009A1169"/>
    <w:rsid w:val="009A1209"/>
    <w:rsid w:val="009A15C0"/>
    <w:rsid w:val="009A175A"/>
    <w:rsid w:val="009A17B4"/>
    <w:rsid w:val="009A1829"/>
    <w:rsid w:val="009A1A9E"/>
    <w:rsid w:val="009A1B0B"/>
    <w:rsid w:val="009A1B95"/>
    <w:rsid w:val="009A1F83"/>
    <w:rsid w:val="009A2625"/>
    <w:rsid w:val="009A267F"/>
    <w:rsid w:val="009A33EB"/>
    <w:rsid w:val="009A3B8B"/>
    <w:rsid w:val="009A3DC0"/>
    <w:rsid w:val="009A3FDE"/>
    <w:rsid w:val="009A4BE2"/>
    <w:rsid w:val="009A4CD3"/>
    <w:rsid w:val="009A4ED8"/>
    <w:rsid w:val="009A5392"/>
    <w:rsid w:val="009A55F1"/>
    <w:rsid w:val="009A6189"/>
    <w:rsid w:val="009A63F4"/>
    <w:rsid w:val="009A64C5"/>
    <w:rsid w:val="009A64E1"/>
    <w:rsid w:val="009A6568"/>
    <w:rsid w:val="009A661F"/>
    <w:rsid w:val="009A69A9"/>
    <w:rsid w:val="009A6BEE"/>
    <w:rsid w:val="009A6E48"/>
    <w:rsid w:val="009A6F75"/>
    <w:rsid w:val="009A76C0"/>
    <w:rsid w:val="009A76F3"/>
    <w:rsid w:val="009A77B6"/>
    <w:rsid w:val="009A78C9"/>
    <w:rsid w:val="009A7A53"/>
    <w:rsid w:val="009A7E8B"/>
    <w:rsid w:val="009A7EF8"/>
    <w:rsid w:val="009B0351"/>
    <w:rsid w:val="009B1430"/>
    <w:rsid w:val="009B196F"/>
    <w:rsid w:val="009B1FCD"/>
    <w:rsid w:val="009B34D6"/>
    <w:rsid w:val="009B34F5"/>
    <w:rsid w:val="009B350D"/>
    <w:rsid w:val="009B3F21"/>
    <w:rsid w:val="009B4212"/>
    <w:rsid w:val="009B4321"/>
    <w:rsid w:val="009B4807"/>
    <w:rsid w:val="009B4A66"/>
    <w:rsid w:val="009B4B2A"/>
    <w:rsid w:val="009B504E"/>
    <w:rsid w:val="009B5058"/>
    <w:rsid w:val="009B50AA"/>
    <w:rsid w:val="009B5A02"/>
    <w:rsid w:val="009B5B39"/>
    <w:rsid w:val="009B5CE8"/>
    <w:rsid w:val="009B5D15"/>
    <w:rsid w:val="009B5E50"/>
    <w:rsid w:val="009B6486"/>
    <w:rsid w:val="009B68B2"/>
    <w:rsid w:val="009B68E4"/>
    <w:rsid w:val="009B70B2"/>
    <w:rsid w:val="009B7681"/>
    <w:rsid w:val="009B76D0"/>
    <w:rsid w:val="009B7B34"/>
    <w:rsid w:val="009C05FB"/>
    <w:rsid w:val="009C07E9"/>
    <w:rsid w:val="009C09ED"/>
    <w:rsid w:val="009C0D07"/>
    <w:rsid w:val="009C0E8F"/>
    <w:rsid w:val="009C12F4"/>
    <w:rsid w:val="009C17E6"/>
    <w:rsid w:val="009C1963"/>
    <w:rsid w:val="009C1AD3"/>
    <w:rsid w:val="009C1C22"/>
    <w:rsid w:val="009C1DF0"/>
    <w:rsid w:val="009C240D"/>
    <w:rsid w:val="009C2C67"/>
    <w:rsid w:val="009C35E6"/>
    <w:rsid w:val="009C379A"/>
    <w:rsid w:val="009C384C"/>
    <w:rsid w:val="009C3859"/>
    <w:rsid w:val="009C3C14"/>
    <w:rsid w:val="009C3DFB"/>
    <w:rsid w:val="009C3FD2"/>
    <w:rsid w:val="009C4D1C"/>
    <w:rsid w:val="009C58C0"/>
    <w:rsid w:val="009C5A56"/>
    <w:rsid w:val="009C5B2A"/>
    <w:rsid w:val="009C5EBE"/>
    <w:rsid w:val="009C60DD"/>
    <w:rsid w:val="009C6446"/>
    <w:rsid w:val="009C6A49"/>
    <w:rsid w:val="009C6DF7"/>
    <w:rsid w:val="009C7504"/>
    <w:rsid w:val="009C7BD5"/>
    <w:rsid w:val="009C7D40"/>
    <w:rsid w:val="009D00DF"/>
    <w:rsid w:val="009D018B"/>
    <w:rsid w:val="009D01B6"/>
    <w:rsid w:val="009D0392"/>
    <w:rsid w:val="009D06C2"/>
    <w:rsid w:val="009D06DE"/>
    <w:rsid w:val="009D0758"/>
    <w:rsid w:val="009D07F9"/>
    <w:rsid w:val="009D0C16"/>
    <w:rsid w:val="009D0FB6"/>
    <w:rsid w:val="009D11C8"/>
    <w:rsid w:val="009D12D2"/>
    <w:rsid w:val="009D1378"/>
    <w:rsid w:val="009D16A3"/>
    <w:rsid w:val="009D1743"/>
    <w:rsid w:val="009D182E"/>
    <w:rsid w:val="009D1FEC"/>
    <w:rsid w:val="009D2335"/>
    <w:rsid w:val="009D252E"/>
    <w:rsid w:val="009D26C0"/>
    <w:rsid w:val="009D2F7B"/>
    <w:rsid w:val="009D3243"/>
    <w:rsid w:val="009D408C"/>
    <w:rsid w:val="009D5568"/>
    <w:rsid w:val="009D602F"/>
    <w:rsid w:val="009D60E5"/>
    <w:rsid w:val="009D6A3B"/>
    <w:rsid w:val="009D7190"/>
    <w:rsid w:val="009D71E6"/>
    <w:rsid w:val="009D72D0"/>
    <w:rsid w:val="009D7585"/>
    <w:rsid w:val="009D790F"/>
    <w:rsid w:val="009E01D1"/>
    <w:rsid w:val="009E07F8"/>
    <w:rsid w:val="009E0E91"/>
    <w:rsid w:val="009E0FC1"/>
    <w:rsid w:val="009E134D"/>
    <w:rsid w:val="009E17EB"/>
    <w:rsid w:val="009E1F2F"/>
    <w:rsid w:val="009E22CA"/>
    <w:rsid w:val="009E28CE"/>
    <w:rsid w:val="009E2A6A"/>
    <w:rsid w:val="009E2CC1"/>
    <w:rsid w:val="009E2FBB"/>
    <w:rsid w:val="009E3146"/>
    <w:rsid w:val="009E3165"/>
    <w:rsid w:val="009E404B"/>
    <w:rsid w:val="009E41FE"/>
    <w:rsid w:val="009E427B"/>
    <w:rsid w:val="009E4F0F"/>
    <w:rsid w:val="009E50CA"/>
    <w:rsid w:val="009E5312"/>
    <w:rsid w:val="009E60BF"/>
    <w:rsid w:val="009E640E"/>
    <w:rsid w:val="009E6762"/>
    <w:rsid w:val="009E67B0"/>
    <w:rsid w:val="009E68BB"/>
    <w:rsid w:val="009E6D31"/>
    <w:rsid w:val="009E70F5"/>
    <w:rsid w:val="009E7317"/>
    <w:rsid w:val="009E7412"/>
    <w:rsid w:val="009E763F"/>
    <w:rsid w:val="009E7C60"/>
    <w:rsid w:val="009F002E"/>
    <w:rsid w:val="009F0516"/>
    <w:rsid w:val="009F052B"/>
    <w:rsid w:val="009F08D8"/>
    <w:rsid w:val="009F1724"/>
    <w:rsid w:val="009F184D"/>
    <w:rsid w:val="009F1971"/>
    <w:rsid w:val="009F2237"/>
    <w:rsid w:val="009F2370"/>
    <w:rsid w:val="009F2C89"/>
    <w:rsid w:val="009F38E1"/>
    <w:rsid w:val="009F3FE9"/>
    <w:rsid w:val="009F43D7"/>
    <w:rsid w:val="009F4584"/>
    <w:rsid w:val="009F4B99"/>
    <w:rsid w:val="009F4BE7"/>
    <w:rsid w:val="009F4C3B"/>
    <w:rsid w:val="009F4C4D"/>
    <w:rsid w:val="009F51D5"/>
    <w:rsid w:val="009F51E8"/>
    <w:rsid w:val="009F5D48"/>
    <w:rsid w:val="009F5FC7"/>
    <w:rsid w:val="009F6763"/>
    <w:rsid w:val="009F6A28"/>
    <w:rsid w:val="009F6AC3"/>
    <w:rsid w:val="009F6E36"/>
    <w:rsid w:val="009F71A9"/>
    <w:rsid w:val="009F7B63"/>
    <w:rsid w:val="00A00154"/>
    <w:rsid w:val="00A00973"/>
    <w:rsid w:val="00A00B97"/>
    <w:rsid w:val="00A00C16"/>
    <w:rsid w:val="00A015E2"/>
    <w:rsid w:val="00A017F2"/>
    <w:rsid w:val="00A01A84"/>
    <w:rsid w:val="00A01F21"/>
    <w:rsid w:val="00A02738"/>
    <w:rsid w:val="00A0297E"/>
    <w:rsid w:val="00A02A0C"/>
    <w:rsid w:val="00A02EE1"/>
    <w:rsid w:val="00A031E2"/>
    <w:rsid w:val="00A03BAF"/>
    <w:rsid w:val="00A0400C"/>
    <w:rsid w:val="00A047EA"/>
    <w:rsid w:val="00A04BAD"/>
    <w:rsid w:val="00A059B7"/>
    <w:rsid w:val="00A06BE3"/>
    <w:rsid w:val="00A06E86"/>
    <w:rsid w:val="00A0707C"/>
    <w:rsid w:val="00A07201"/>
    <w:rsid w:val="00A07AC3"/>
    <w:rsid w:val="00A07AE2"/>
    <w:rsid w:val="00A07B4A"/>
    <w:rsid w:val="00A07CAB"/>
    <w:rsid w:val="00A103BF"/>
    <w:rsid w:val="00A11987"/>
    <w:rsid w:val="00A11C5B"/>
    <w:rsid w:val="00A121B9"/>
    <w:rsid w:val="00A122A9"/>
    <w:rsid w:val="00A1249D"/>
    <w:rsid w:val="00A12B5B"/>
    <w:rsid w:val="00A12F08"/>
    <w:rsid w:val="00A1346F"/>
    <w:rsid w:val="00A13A2E"/>
    <w:rsid w:val="00A148E9"/>
    <w:rsid w:val="00A14A52"/>
    <w:rsid w:val="00A14BD5"/>
    <w:rsid w:val="00A15046"/>
    <w:rsid w:val="00A1544E"/>
    <w:rsid w:val="00A15691"/>
    <w:rsid w:val="00A159BA"/>
    <w:rsid w:val="00A15D78"/>
    <w:rsid w:val="00A15FBB"/>
    <w:rsid w:val="00A16777"/>
    <w:rsid w:val="00A169B6"/>
    <w:rsid w:val="00A16D0C"/>
    <w:rsid w:val="00A17378"/>
    <w:rsid w:val="00A17439"/>
    <w:rsid w:val="00A17ED2"/>
    <w:rsid w:val="00A203AA"/>
    <w:rsid w:val="00A203B3"/>
    <w:rsid w:val="00A203E6"/>
    <w:rsid w:val="00A20844"/>
    <w:rsid w:val="00A20CF3"/>
    <w:rsid w:val="00A21078"/>
    <w:rsid w:val="00A2122F"/>
    <w:rsid w:val="00A2149C"/>
    <w:rsid w:val="00A21CF7"/>
    <w:rsid w:val="00A21D4E"/>
    <w:rsid w:val="00A21D9E"/>
    <w:rsid w:val="00A220A5"/>
    <w:rsid w:val="00A22256"/>
    <w:rsid w:val="00A22430"/>
    <w:rsid w:val="00A2281C"/>
    <w:rsid w:val="00A22CA1"/>
    <w:rsid w:val="00A22D80"/>
    <w:rsid w:val="00A22DB9"/>
    <w:rsid w:val="00A22F33"/>
    <w:rsid w:val="00A230AC"/>
    <w:rsid w:val="00A2323D"/>
    <w:rsid w:val="00A234F3"/>
    <w:rsid w:val="00A23759"/>
    <w:rsid w:val="00A23D08"/>
    <w:rsid w:val="00A2464D"/>
    <w:rsid w:val="00A24EAD"/>
    <w:rsid w:val="00A250E0"/>
    <w:rsid w:val="00A25576"/>
    <w:rsid w:val="00A256BB"/>
    <w:rsid w:val="00A2570D"/>
    <w:rsid w:val="00A25793"/>
    <w:rsid w:val="00A2587F"/>
    <w:rsid w:val="00A25CBD"/>
    <w:rsid w:val="00A262F3"/>
    <w:rsid w:val="00A30160"/>
    <w:rsid w:val="00A301AE"/>
    <w:rsid w:val="00A306CF"/>
    <w:rsid w:val="00A308B0"/>
    <w:rsid w:val="00A30B04"/>
    <w:rsid w:val="00A311DC"/>
    <w:rsid w:val="00A312C7"/>
    <w:rsid w:val="00A31842"/>
    <w:rsid w:val="00A31850"/>
    <w:rsid w:val="00A31FE2"/>
    <w:rsid w:val="00A32214"/>
    <w:rsid w:val="00A326B0"/>
    <w:rsid w:val="00A337D6"/>
    <w:rsid w:val="00A337DA"/>
    <w:rsid w:val="00A33D1E"/>
    <w:rsid w:val="00A33F70"/>
    <w:rsid w:val="00A34389"/>
    <w:rsid w:val="00A348C0"/>
    <w:rsid w:val="00A34B7E"/>
    <w:rsid w:val="00A34FD8"/>
    <w:rsid w:val="00A35191"/>
    <w:rsid w:val="00A359E8"/>
    <w:rsid w:val="00A35E89"/>
    <w:rsid w:val="00A3623A"/>
    <w:rsid w:val="00A37552"/>
    <w:rsid w:val="00A3764D"/>
    <w:rsid w:val="00A37A20"/>
    <w:rsid w:val="00A37BB3"/>
    <w:rsid w:val="00A37DE2"/>
    <w:rsid w:val="00A37E5C"/>
    <w:rsid w:val="00A37EE5"/>
    <w:rsid w:val="00A405EB"/>
    <w:rsid w:val="00A40668"/>
    <w:rsid w:val="00A408D6"/>
    <w:rsid w:val="00A41074"/>
    <w:rsid w:val="00A41372"/>
    <w:rsid w:val="00A415E2"/>
    <w:rsid w:val="00A4230F"/>
    <w:rsid w:val="00A425A8"/>
    <w:rsid w:val="00A42ED1"/>
    <w:rsid w:val="00A4343B"/>
    <w:rsid w:val="00A436E7"/>
    <w:rsid w:val="00A43A3C"/>
    <w:rsid w:val="00A43ADA"/>
    <w:rsid w:val="00A43DE9"/>
    <w:rsid w:val="00A43F7E"/>
    <w:rsid w:val="00A43FA6"/>
    <w:rsid w:val="00A44536"/>
    <w:rsid w:val="00A44AA2"/>
    <w:rsid w:val="00A44BC0"/>
    <w:rsid w:val="00A458C8"/>
    <w:rsid w:val="00A45925"/>
    <w:rsid w:val="00A459BD"/>
    <w:rsid w:val="00A46499"/>
    <w:rsid w:val="00A4649A"/>
    <w:rsid w:val="00A46657"/>
    <w:rsid w:val="00A466AC"/>
    <w:rsid w:val="00A473BB"/>
    <w:rsid w:val="00A47407"/>
    <w:rsid w:val="00A478E6"/>
    <w:rsid w:val="00A506C9"/>
    <w:rsid w:val="00A50724"/>
    <w:rsid w:val="00A50766"/>
    <w:rsid w:val="00A50BCB"/>
    <w:rsid w:val="00A50D48"/>
    <w:rsid w:val="00A512D9"/>
    <w:rsid w:val="00A51473"/>
    <w:rsid w:val="00A518F9"/>
    <w:rsid w:val="00A51E52"/>
    <w:rsid w:val="00A5258D"/>
    <w:rsid w:val="00A528C8"/>
    <w:rsid w:val="00A5290C"/>
    <w:rsid w:val="00A52AB3"/>
    <w:rsid w:val="00A52E36"/>
    <w:rsid w:val="00A531A7"/>
    <w:rsid w:val="00A538F3"/>
    <w:rsid w:val="00A53993"/>
    <w:rsid w:val="00A53C88"/>
    <w:rsid w:val="00A53E33"/>
    <w:rsid w:val="00A53F1B"/>
    <w:rsid w:val="00A5427F"/>
    <w:rsid w:val="00A54556"/>
    <w:rsid w:val="00A545FC"/>
    <w:rsid w:val="00A54A3B"/>
    <w:rsid w:val="00A55280"/>
    <w:rsid w:val="00A5536E"/>
    <w:rsid w:val="00A55C8A"/>
    <w:rsid w:val="00A55CD3"/>
    <w:rsid w:val="00A55DEC"/>
    <w:rsid w:val="00A56033"/>
    <w:rsid w:val="00A562E0"/>
    <w:rsid w:val="00A56373"/>
    <w:rsid w:val="00A563AF"/>
    <w:rsid w:val="00A56BE5"/>
    <w:rsid w:val="00A56C64"/>
    <w:rsid w:val="00A56CB5"/>
    <w:rsid w:val="00A570EC"/>
    <w:rsid w:val="00A5743F"/>
    <w:rsid w:val="00A575B9"/>
    <w:rsid w:val="00A5771E"/>
    <w:rsid w:val="00A57743"/>
    <w:rsid w:val="00A5794A"/>
    <w:rsid w:val="00A60095"/>
    <w:rsid w:val="00A604F6"/>
    <w:rsid w:val="00A6077D"/>
    <w:rsid w:val="00A6085F"/>
    <w:rsid w:val="00A60D56"/>
    <w:rsid w:val="00A60DFC"/>
    <w:rsid w:val="00A61497"/>
    <w:rsid w:val="00A61622"/>
    <w:rsid w:val="00A617F8"/>
    <w:rsid w:val="00A61B46"/>
    <w:rsid w:val="00A61F6A"/>
    <w:rsid w:val="00A624B3"/>
    <w:rsid w:val="00A62D31"/>
    <w:rsid w:val="00A63017"/>
    <w:rsid w:val="00A6362D"/>
    <w:rsid w:val="00A6381F"/>
    <w:rsid w:val="00A63843"/>
    <w:rsid w:val="00A638B9"/>
    <w:rsid w:val="00A63E4E"/>
    <w:rsid w:val="00A64D20"/>
    <w:rsid w:val="00A65092"/>
    <w:rsid w:val="00A65529"/>
    <w:rsid w:val="00A6567A"/>
    <w:rsid w:val="00A65A25"/>
    <w:rsid w:val="00A65A3B"/>
    <w:rsid w:val="00A65ADB"/>
    <w:rsid w:val="00A66D02"/>
    <w:rsid w:val="00A670FF"/>
    <w:rsid w:val="00A672AF"/>
    <w:rsid w:val="00A67A0F"/>
    <w:rsid w:val="00A67A16"/>
    <w:rsid w:val="00A67A8F"/>
    <w:rsid w:val="00A67E3F"/>
    <w:rsid w:val="00A67F6B"/>
    <w:rsid w:val="00A7013A"/>
    <w:rsid w:val="00A70295"/>
    <w:rsid w:val="00A7054C"/>
    <w:rsid w:val="00A705CB"/>
    <w:rsid w:val="00A7097E"/>
    <w:rsid w:val="00A70A73"/>
    <w:rsid w:val="00A71192"/>
    <w:rsid w:val="00A71244"/>
    <w:rsid w:val="00A716BE"/>
    <w:rsid w:val="00A71804"/>
    <w:rsid w:val="00A71823"/>
    <w:rsid w:val="00A7193C"/>
    <w:rsid w:val="00A71A6D"/>
    <w:rsid w:val="00A71B5D"/>
    <w:rsid w:val="00A720AC"/>
    <w:rsid w:val="00A7291F"/>
    <w:rsid w:val="00A72A3E"/>
    <w:rsid w:val="00A72CA4"/>
    <w:rsid w:val="00A72D19"/>
    <w:rsid w:val="00A7315C"/>
    <w:rsid w:val="00A7327A"/>
    <w:rsid w:val="00A73DA4"/>
    <w:rsid w:val="00A74136"/>
    <w:rsid w:val="00A74461"/>
    <w:rsid w:val="00A74FB3"/>
    <w:rsid w:val="00A74FBD"/>
    <w:rsid w:val="00A753B7"/>
    <w:rsid w:val="00A75847"/>
    <w:rsid w:val="00A75CDA"/>
    <w:rsid w:val="00A764D0"/>
    <w:rsid w:val="00A76640"/>
    <w:rsid w:val="00A76A03"/>
    <w:rsid w:val="00A76F8E"/>
    <w:rsid w:val="00A7716B"/>
    <w:rsid w:val="00A77396"/>
    <w:rsid w:val="00A77B38"/>
    <w:rsid w:val="00A77D2C"/>
    <w:rsid w:val="00A77FA7"/>
    <w:rsid w:val="00A800EB"/>
    <w:rsid w:val="00A8067E"/>
    <w:rsid w:val="00A80D71"/>
    <w:rsid w:val="00A80EDB"/>
    <w:rsid w:val="00A80FB4"/>
    <w:rsid w:val="00A8163F"/>
    <w:rsid w:val="00A81995"/>
    <w:rsid w:val="00A81AC4"/>
    <w:rsid w:val="00A81C66"/>
    <w:rsid w:val="00A81E5A"/>
    <w:rsid w:val="00A81F3D"/>
    <w:rsid w:val="00A82726"/>
    <w:rsid w:val="00A82E33"/>
    <w:rsid w:val="00A82EAF"/>
    <w:rsid w:val="00A83540"/>
    <w:rsid w:val="00A836C8"/>
    <w:rsid w:val="00A83DF5"/>
    <w:rsid w:val="00A841A7"/>
    <w:rsid w:val="00A84A65"/>
    <w:rsid w:val="00A84A9F"/>
    <w:rsid w:val="00A84ABC"/>
    <w:rsid w:val="00A84F95"/>
    <w:rsid w:val="00A85788"/>
    <w:rsid w:val="00A8586A"/>
    <w:rsid w:val="00A86171"/>
    <w:rsid w:val="00A86C18"/>
    <w:rsid w:val="00A86C1B"/>
    <w:rsid w:val="00A86D37"/>
    <w:rsid w:val="00A86D72"/>
    <w:rsid w:val="00A86E27"/>
    <w:rsid w:val="00A87228"/>
    <w:rsid w:val="00A87745"/>
    <w:rsid w:val="00A87EC2"/>
    <w:rsid w:val="00A9016A"/>
    <w:rsid w:val="00A90552"/>
    <w:rsid w:val="00A90709"/>
    <w:rsid w:val="00A9075A"/>
    <w:rsid w:val="00A90CF2"/>
    <w:rsid w:val="00A90FA3"/>
    <w:rsid w:val="00A9111E"/>
    <w:rsid w:val="00A91193"/>
    <w:rsid w:val="00A9144B"/>
    <w:rsid w:val="00A9157A"/>
    <w:rsid w:val="00A919DE"/>
    <w:rsid w:val="00A9256D"/>
    <w:rsid w:val="00A92798"/>
    <w:rsid w:val="00A92A06"/>
    <w:rsid w:val="00A92D7C"/>
    <w:rsid w:val="00A92EA7"/>
    <w:rsid w:val="00A932CE"/>
    <w:rsid w:val="00A9390F"/>
    <w:rsid w:val="00A93B63"/>
    <w:rsid w:val="00A94166"/>
    <w:rsid w:val="00A946D8"/>
    <w:rsid w:val="00A94B0F"/>
    <w:rsid w:val="00A94D14"/>
    <w:rsid w:val="00A94F38"/>
    <w:rsid w:val="00A953A0"/>
    <w:rsid w:val="00A954BA"/>
    <w:rsid w:val="00A95785"/>
    <w:rsid w:val="00A95D25"/>
    <w:rsid w:val="00A95D30"/>
    <w:rsid w:val="00A9693B"/>
    <w:rsid w:val="00A96E79"/>
    <w:rsid w:val="00A9725E"/>
    <w:rsid w:val="00A9770A"/>
    <w:rsid w:val="00A979D9"/>
    <w:rsid w:val="00A979FE"/>
    <w:rsid w:val="00A97CAC"/>
    <w:rsid w:val="00AA02F8"/>
    <w:rsid w:val="00AA0D4B"/>
    <w:rsid w:val="00AA15A8"/>
    <w:rsid w:val="00AA1A60"/>
    <w:rsid w:val="00AA1D03"/>
    <w:rsid w:val="00AA1D8A"/>
    <w:rsid w:val="00AA284E"/>
    <w:rsid w:val="00AA2ABA"/>
    <w:rsid w:val="00AA2EDB"/>
    <w:rsid w:val="00AA2F4A"/>
    <w:rsid w:val="00AA3454"/>
    <w:rsid w:val="00AA36B0"/>
    <w:rsid w:val="00AA389A"/>
    <w:rsid w:val="00AA38E6"/>
    <w:rsid w:val="00AA38FD"/>
    <w:rsid w:val="00AA416C"/>
    <w:rsid w:val="00AA41CB"/>
    <w:rsid w:val="00AA4642"/>
    <w:rsid w:val="00AA4B34"/>
    <w:rsid w:val="00AA51A3"/>
    <w:rsid w:val="00AA51CD"/>
    <w:rsid w:val="00AA582A"/>
    <w:rsid w:val="00AA66FC"/>
    <w:rsid w:val="00AA6B73"/>
    <w:rsid w:val="00AA706A"/>
    <w:rsid w:val="00AA72AE"/>
    <w:rsid w:val="00AA7325"/>
    <w:rsid w:val="00AA7492"/>
    <w:rsid w:val="00AB0319"/>
    <w:rsid w:val="00AB04BE"/>
    <w:rsid w:val="00AB08CB"/>
    <w:rsid w:val="00AB08D7"/>
    <w:rsid w:val="00AB0CF1"/>
    <w:rsid w:val="00AB0D67"/>
    <w:rsid w:val="00AB0F6C"/>
    <w:rsid w:val="00AB1BF4"/>
    <w:rsid w:val="00AB25EF"/>
    <w:rsid w:val="00AB27F9"/>
    <w:rsid w:val="00AB2F1C"/>
    <w:rsid w:val="00AB3DDE"/>
    <w:rsid w:val="00AB4279"/>
    <w:rsid w:val="00AB4CA5"/>
    <w:rsid w:val="00AB51DF"/>
    <w:rsid w:val="00AB57B2"/>
    <w:rsid w:val="00AB5E21"/>
    <w:rsid w:val="00AB5F20"/>
    <w:rsid w:val="00AB64DB"/>
    <w:rsid w:val="00AB6552"/>
    <w:rsid w:val="00AB6558"/>
    <w:rsid w:val="00AB65D4"/>
    <w:rsid w:val="00AB6F15"/>
    <w:rsid w:val="00AB7833"/>
    <w:rsid w:val="00AB7AC3"/>
    <w:rsid w:val="00AB7BF8"/>
    <w:rsid w:val="00AB7DB7"/>
    <w:rsid w:val="00AC014D"/>
    <w:rsid w:val="00AC025B"/>
    <w:rsid w:val="00AC04AD"/>
    <w:rsid w:val="00AC09E6"/>
    <w:rsid w:val="00AC0FB8"/>
    <w:rsid w:val="00AC16D0"/>
    <w:rsid w:val="00AC1782"/>
    <w:rsid w:val="00AC184B"/>
    <w:rsid w:val="00AC1CF3"/>
    <w:rsid w:val="00AC2050"/>
    <w:rsid w:val="00AC2F86"/>
    <w:rsid w:val="00AC3915"/>
    <w:rsid w:val="00AC3C4A"/>
    <w:rsid w:val="00AC3CCF"/>
    <w:rsid w:val="00AC43DA"/>
    <w:rsid w:val="00AC4402"/>
    <w:rsid w:val="00AC4749"/>
    <w:rsid w:val="00AC4E1A"/>
    <w:rsid w:val="00AC500B"/>
    <w:rsid w:val="00AC5041"/>
    <w:rsid w:val="00AC54F3"/>
    <w:rsid w:val="00AC5669"/>
    <w:rsid w:val="00AC5673"/>
    <w:rsid w:val="00AC5776"/>
    <w:rsid w:val="00AC5AEE"/>
    <w:rsid w:val="00AC5C2E"/>
    <w:rsid w:val="00AC5DED"/>
    <w:rsid w:val="00AC6B32"/>
    <w:rsid w:val="00AC6D90"/>
    <w:rsid w:val="00AC6D94"/>
    <w:rsid w:val="00AC7A4F"/>
    <w:rsid w:val="00AC7D37"/>
    <w:rsid w:val="00AD08D7"/>
    <w:rsid w:val="00AD0C61"/>
    <w:rsid w:val="00AD147F"/>
    <w:rsid w:val="00AD17D7"/>
    <w:rsid w:val="00AD1A1A"/>
    <w:rsid w:val="00AD1B19"/>
    <w:rsid w:val="00AD1CE0"/>
    <w:rsid w:val="00AD1D39"/>
    <w:rsid w:val="00AD204A"/>
    <w:rsid w:val="00AD228E"/>
    <w:rsid w:val="00AD23C6"/>
    <w:rsid w:val="00AD2646"/>
    <w:rsid w:val="00AD2BA3"/>
    <w:rsid w:val="00AD2CF6"/>
    <w:rsid w:val="00AD2D75"/>
    <w:rsid w:val="00AD31F9"/>
    <w:rsid w:val="00AD38CB"/>
    <w:rsid w:val="00AD39D0"/>
    <w:rsid w:val="00AD3B0B"/>
    <w:rsid w:val="00AD3B37"/>
    <w:rsid w:val="00AD40C9"/>
    <w:rsid w:val="00AD4442"/>
    <w:rsid w:val="00AD4601"/>
    <w:rsid w:val="00AD47A7"/>
    <w:rsid w:val="00AD4B0E"/>
    <w:rsid w:val="00AD4C2B"/>
    <w:rsid w:val="00AD4D8E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88A"/>
    <w:rsid w:val="00AE0428"/>
    <w:rsid w:val="00AE0562"/>
    <w:rsid w:val="00AE05D3"/>
    <w:rsid w:val="00AE0CD4"/>
    <w:rsid w:val="00AE1A01"/>
    <w:rsid w:val="00AE1C97"/>
    <w:rsid w:val="00AE1F36"/>
    <w:rsid w:val="00AE2452"/>
    <w:rsid w:val="00AE25A1"/>
    <w:rsid w:val="00AE2B3E"/>
    <w:rsid w:val="00AE306B"/>
    <w:rsid w:val="00AE3461"/>
    <w:rsid w:val="00AE35DA"/>
    <w:rsid w:val="00AE4658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5DDD"/>
    <w:rsid w:val="00AE60AD"/>
    <w:rsid w:val="00AE6C87"/>
    <w:rsid w:val="00AE6ECD"/>
    <w:rsid w:val="00AE74DE"/>
    <w:rsid w:val="00AE7714"/>
    <w:rsid w:val="00AE77F5"/>
    <w:rsid w:val="00AE7900"/>
    <w:rsid w:val="00AE7A80"/>
    <w:rsid w:val="00AE7D5F"/>
    <w:rsid w:val="00AE7DA4"/>
    <w:rsid w:val="00AF015F"/>
    <w:rsid w:val="00AF01BC"/>
    <w:rsid w:val="00AF0260"/>
    <w:rsid w:val="00AF0647"/>
    <w:rsid w:val="00AF07A8"/>
    <w:rsid w:val="00AF0DE4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A28"/>
    <w:rsid w:val="00AF2B52"/>
    <w:rsid w:val="00AF2E5F"/>
    <w:rsid w:val="00AF316E"/>
    <w:rsid w:val="00AF3187"/>
    <w:rsid w:val="00AF367B"/>
    <w:rsid w:val="00AF3A18"/>
    <w:rsid w:val="00AF3B73"/>
    <w:rsid w:val="00AF423D"/>
    <w:rsid w:val="00AF4489"/>
    <w:rsid w:val="00AF4CEF"/>
    <w:rsid w:val="00AF4E28"/>
    <w:rsid w:val="00AF5207"/>
    <w:rsid w:val="00AF5575"/>
    <w:rsid w:val="00AF5831"/>
    <w:rsid w:val="00AF5C1B"/>
    <w:rsid w:val="00AF5E40"/>
    <w:rsid w:val="00AF682C"/>
    <w:rsid w:val="00AF6CBF"/>
    <w:rsid w:val="00AF77C9"/>
    <w:rsid w:val="00AF7D14"/>
    <w:rsid w:val="00B001DF"/>
    <w:rsid w:val="00B00667"/>
    <w:rsid w:val="00B007DD"/>
    <w:rsid w:val="00B00A3E"/>
    <w:rsid w:val="00B00C33"/>
    <w:rsid w:val="00B00C36"/>
    <w:rsid w:val="00B00E8F"/>
    <w:rsid w:val="00B0101B"/>
    <w:rsid w:val="00B010C9"/>
    <w:rsid w:val="00B016FF"/>
    <w:rsid w:val="00B0237A"/>
    <w:rsid w:val="00B02437"/>
    <w:rsid w:val="00B0243C"/>
    <w:rsid w:val="00B0348F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316"/>
    <w:rsid w:val="00B05467"/>
    <w:rsid w:val="00B06733"/>
    <w:rsid w:val="00B070FD"/>
    <w:rsid w:val="00B076CD"/>
    <w:rsid w:val="00B077C7"/>
    <w:rsid w:val="00B07B03"/>
    <w:rsid w:val="00B07C8F"/>
    <w:rsid w:val="00B100B2"/>
    <w:rsid w:val="00B102FA"/>
    <w:rsid w:val="00B10727"/>
    <w:rsid w:val="00B10A6B"/>
    <w:rsid w:val="00B10B90"/>
    <w:rsid w:val="00B10CFD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47C"/>
    <w:rsid w:val="00B12543"/>
    <w:rsid w:val="00B125CC"/>
    <w:rsid w:val="00B12C6E"/>
    <w:rsid w:val="00B12E0A"/>
    <w:rsid w:val="00B12F6F"/>
    <w:rsid w:val="00B138BB"/>
    <w:rsid w:val="00B139C2"/>
    <w:rsid w:val="00B13A41"/>
    <w:rsid w:val="00B13D58"/>
    <w:rsid w:val="00B13EE0"/>
    <w:rsid w:val="00B1420F"/>
    <w:rsid w:val="00B14978"/>
    <w:rsid w:val="00B152B7"/>
    <w:rsid w:val="00B153D6"/>
    <w:rsid w:val="00B1576D"/>
    <w:rsid w:val="00B1591A"/>
    <w:rsid w:val="00B15BAA"/>
    <w:rsid w:val="00B15E41"/>
    <w:rsid w:val="00B15F19"/>
    <w:rsid w:val="00B166E7"/>
    <w:rsid w:val="00B16898"/>
    <w:rsid w:val="00B16975"/>
    <w:rsid w:val="00B16D1C"/>
    <w:rsid w:val="00B16E03"/>
    <w:rsid w:val="00B171D8"/>
    <w:rsid w:val="00B179F9"/>
    <w:rsid w:val="00B17C01"/>
    <w:rsid w:val="00B17D53"/>
    <w:rsid w:val="00B201DE"/>
    <w:rsid w:val="00B205A6"/>
    <w:rsid w:val="00B20969"/>
    <w:rsid w:val="00B21097"/>
    <w:rsid w:val="00B21357"/>
    <w:rsid w:val="00B213E6"/>
    <w:rsid w:val="00B21745"/>
    <w:rsid w:val="00B21C2C"/>
    <w:rsid w:val="00B21FD9"/>
    <w:rsid w:val="00B21FF3"/>
    <w:rsid w:val="00B22555"/>
    <w:rsid w:val="00B2313A"/>
    <w:rsid w:val="00B234ED"/>
    <w:rsid w:val="00B23688"/>
    <w:rsid w:val="00B236C3"/>
    <w:rsid w:val="00B23D7B"/>
    <w:rsid w:val="00B242FA"/>
    <w:rsid w:val="00B2497E"/>
    <w:rsid w:val="00B24D78"/>
    <w:rsid w:val="00B2509C"/>
    <w:rsid w:val="00B2523D"/>
    <w:rsid w:val="00B25312"/>
    <w:rsid w:val="00B259A4"/>
    <w:rsid w:val="00B25C97"/>
    <w:rsid w:val="00B25CFC"/>
    <w:rsid w:val="00B25E37"/>
    <w:rsid w:val="00B26432"/>
    <w:rsid w:val="00B26709"/>
    <w:rsid w:val="00B26871"/>
    <w:rsid w:val="00B26DDD"/>
    <w:rsid w:val="00B27934"/>
    <w:rsid w:val="00B27C4D"/>
    <w:rsid w:val="00B27F53"/>
    <w:rsid w:val="00B27FA1"/>
    <w:rsid w:val="00B30073"/>
    <w:rsid w:val="00B304F1"/>
    <w:rsid w:val="00B3065E"/>
    <w:rsid w:val="00B30688"/>
    <w:rsid w:val="00B3089B"/>
    <w:rsid w:val="00B30DE6"/>
    <w:rsid w:val="00B30EC4"/>
    <w:rsid w:val="00B312FD"/>
    <w:rsid w:val="00B31343"/>
    <w:rsid w:val="00B317D8"/>
    <w:rsid w:val="00B31E67"/>
    <w:rsid w:val="00B31E9A"/>
    <w:rsid w:val="00B322E5"/>
    <w:rsid w:val="00B32B96"/>
    <w:rsid w:val="00B330B5"/>
    <w:rsid w:val="00B331B9"/>
    <w:rsid w:val="00B335D0"/>
    <w:rsid w:val="00B341DA"/>
    <w:rsid w:val="00B34AB5"/>
    <w:rsid w:val="00B352A9"/>
    <w:rsid w:val="00B3538B"/>
    <w:rsid w:val="00B35881"/>
    <w:rsid w:val="00B3636A"/>
    <w:rsid w:val="00B36387"/>
    <w:rsid w:val="00B363C9"/>
    <w:rsid w:val="00B36414"/>
    <w:rsid w:val="00B367ED"/>
    <w:rsid w:val="00B36AD2"/>
    <w:rsid w:val="00B36AE0"/>
    <w:rsid w:val="00B36DB8"/>
    <w:rsid w:val="00B37339"/>
    <w:rsid w:val="00B37545"/>
    <w:rsid w:val="00B37E1A"/>
    <w:rsid w:val="00B40A6D"/>
    <w:rsid w:val="00B40B5D"/>
    <w:rsid w:val="00B40BB5"/>
    <w:rsid w:val="00B40BD6"/>
    <w:rsid w:val="00B41DFF"/>
    <w:rsid w:val="00B420DB"/>
    <w:rsid w:val="00B422F9"/>
    <w:rsid w:val="00B4251F"/>
    <w:rsid w:val="00B428C2"/>
    <w:rsid w:val="00B431B6"/>
    <w:rsid w:val="00B43E90"/>
    <w:rsid w:val="00B43ED5"/>
    <w:rsid w:val="00B43F65"/>
    <w:rsid w:val="00B44433"/>
    <w:rsid w:val="00B44524"/>
    <w:rsid w:val="00B44813"/>
    <w:rsid w:val="00B448B1"/>
    <w:rsid w:val="00B44992"/>
    <w:rsid w:val="00B44C8F"/>
    <w:rsid w:val="00B44EEF"/>
    <w:rsid w:val="00B44FBF"/>
    <w:rsid w:val="00B45295"/>
    <w:rsid w:val="00B453F1"/>
    <w:rsid w:val="00B456C2"/>
    <w:rsid w:val="00B4594D"/>
    <w:rsid w:val="00B45D84"/>
    <w:rsid w:val="00B461E5"/>
    <w:rsid w:val="00B467D1"/>
    <w:rsid w:val="00B46F56"/>
    <w:rsid w:val="00B472ED"/>
    <w:rsid w:val="00B50180"/>
    <w:rsid w:val="00B50225"/>
    <w:rsid w:val="00B50B9E"/>
    <w:rsid w:val="00B50D2D"/>
    <w:rsid w:val="00B512B8"/>
    <w:rsid w:val="00B515CB"/>
    <w:rsid w:val="00B5223B"/>
    <w:rsid w:val="00B52BC7"/>
    <w:rsid w:val="00B531BF"/>
    <w:rsid w:val="00B53311"/>
    <w:rsid w:val="00B534AC"/>
    <w:rsid w:val="00B5382C"/>
    <w:rsid w:val="00B53DE5"/>
    <w:rsid w:val="00B53FFF"/>
    <w:rsid w:val="00B5443E"/>
    <w:rsid w:val="00B54555"/>
    <w:rsid w:val="00B54A2C"/>
    <w:rsid w:val="00B54E6E"/>
    <w:rsid w:val="00B54FC4"/>
    <w:rsid w:val="00B5533E"/>
    <w:rsid w:val="00B557C7"/>
    <w:rsid w:val="00B55936"/>
    <w:rsid w:val="00B56D68"/>
    <w:rsid w:val="00B574CE"/>
    <w:rsid w:val="00B57779"/>
    <w:rsid w:val="00B57C2A"/>
    <w:rsid w:val="00B57F59"/>
    <w:rsid w:val="00B60C58"/>
    <w:rsid w:val="00B6126D"/>
    <w:rsid w:val="00B61378"/>
    <w:rsid w:val="00B61432"/>
    <w:rsid w:val="00B61797"/>
    <w:rsid w:val="00B61EEE"/>
    <w:rsid w:val="00B61F93"/>
    <w:rsid w:val="00B625C8"/>
    <w:rsid w:val="00B62634"/>
    <w:rsid w:val="00B634AD"/>
    <w:rsid w:val="00B653C6"/>
    <w:rsid w:val="00B65BBC"/>
    <w:rsid w:val="00B66055"/>
    <w:rsid w:val="00B66A06"/>
    <w:rsid w:val="00B66A45"/>
    <w:rsid w:val="00B66D4A"/>
    <w:rsid w:val="00B7051E"/>
    <w:rsid w:val="00B70F13"/>
    <w:rsid w:val="00B722B7"/>
    <w:rsid w:val="00B72725"/>
    <w:rsid w:val="00B72891"/>
    <w:rsid w:val="00B728F6"/>
    <w:rsid w:val="00B729EF"/>
    <w:rsid w:val="00B72C84"/>
    <w:rsid w:val="00B72D32"/>
    <w:rsid w:val="00B732BF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3F4"/>
    <w:rsid w:val="00B767DF"/>
    <w:rsid w:val="00B76C2E"/>
    <w:rsid w:val="00B76CD9"/>
    <w:rsid w:val="00B770E0"/>
    <w:rsid w:val="00B77335"/>
    <w:rsid w:val="00B77A8D"/>
    <w:rsid w:val="00B77C5C"/>
    <w:rsid w:val="00B77C75"/>
    <w:rsid w:val="00B80412"/>
    <w:rsid w:val="00B80F1D"/>
    <w:rsid w:val="00B811A8"/>
    <w:rsid w:val="00B8122F"/>
    <w:rsid w:val="00B81D2E"/>
    <w:rsid w:val="00B8200C"/>
    <w:rsid w:val="00B82206"/>
    <w:rsid w:val="00B8260F"/>
    <w:rsid w:val="00B83477"/>
    <w:rsid w:val="00B8385E"/>
    <w:rsid w:val="00B83C72"/>
    <w:rsid w:val="00B83E72"/>
    <w:rsid w:val="00B840CC"/>
    <w:rsid w:val="00B845E6"/>
    <w:rsid w:val="00B84898"/>
    <w:rsid w:val="00B84E73"/>
    <w:rsid w:val="00B8528F"/>
    <w:rsid w:val="00B85487"/>
    <w:rsid w:val="00B856F9"/>
    <w:rsid w:val="00B85792"/>
    <w:rsid w:val="00B85BE0"/>
    <w:rsid w:val="00B861A7"/>
    <w:rsid w:val="00B864C3"/>
    <w:rsid w:val="00B8655C"/>
    <w:rsid w:val="00B86F7B"/>
    <w:rsid w:val="00B872C3"/>
    <w:rsid w:val="00B8775D"/>
    <w:rsid w:val="00B87E2B"/>
    <w:rsid w:val="00B87F8D"/>
    <w:rsid w:val="00B9000F"/>
    <w:rsid w:val="00B90067"/>
    <w:rsid w:val="00B90129"/>
    <w:rsid w:val="00B9063D"/>
    <w:rsid w:val="00B909B4"/>
    <w:rsid w:val="00B90BFE"/>
    <w:rsid w:val="00B9173E"/>
    <w:rsid w:val="00B91DCD"/>
    <w:rsid w:val="00B92888"/>
    <w:rsid w:val="00B929A9"/>
    <w:rsid w:val="00B93148"/>
    <w:rsid w:val="00B933F6"/>
    <w:rsid w:val="00B9370C"/>
    <w:rsid w:val="00B937F8"/>
    <w:rsid w:val="00B93846"/>
    <w:rsid w:val="00B940A2"/>
    <w:rsid w:val="00B943E2"/>
    <w:rsid w:val="00B94903"/>
    <w:rsid w:val="00B95079"/>
    <w:rsid w:val="00B950A5"/>
    <w:rsid w:val="00B95295"/>
    <w:rsid w:val="00B959F0"/>
    <w:rsid w:val="00B95E5C"/>
    <w:rsid w:val="00B964D9"/>
    <w:rsid w:val="00B96DCA"/>
    <w:rsid w:val="00B96E0C"/>
    <w:rsid w:val="00B96FE1"/>
    <w:rsid w:val="00B97236"/>
    <w:rsid w:val="00B97542"/>
    <w:rsid w:val="00B97568"/>
    <w:rsid w:val="00B97ABC"/>
    <w:rsid w:val="00BA00DC"/>
    <w:rsid w:val="00BA01CE"/>
    <w:rsid w:val="00BA031B"/>
    <w:rsid w:val="00BA0737"/>
    <w:rsid w:val="00BA081A"/>
    <w:rsid w:val="00BA088A"/>
    <w:rsid w:val="00BA08B9"/>
    <w:rsid w:val="00BA1341"/>
    <w:rsid w:val="00BA1518"/>
    <w:rsid w:val="00BA1561"/>
    <w:rsid w:val="00BA213D"/>
    <w:rsid w:val="00BA2298"/>
    <w:rsid w:val="00BA22BE"/>
    <w:rsid w:val="00BA2680"/>
    <w:rsid w:val="00BA2944"/>
    <w:rsid w:val="00BA3C9A"/>
    <w:rsid w:val="00BA41F7"/>
    <w:rsid w:val="00BA443B"/>
    <w:rsid w:val="00BA45CB"/>
    <w:rsid w:val="00BA4D97"/>
    <w:rsid w:val="00BA53F8"/>
    <w:rsid w:val="00BA5638"/>
    <w:rsid w:val="00BA568F"/>
    <w:rsid w:val="00BA58AA"/>
    <w:rsid w:val="00BA624E"/>
    <w:rsid w:val="00BA647E"/>
    <w:rsid w:val="00BA6505"/>
    <w:rsid w:val="00BA6577"/>
    <w:rsid w:val="00BA699B"/>
    <w:rsid w:val="00BA6B46"/>
    <w:rsid w:val="00BA7391"/>
    <w:rsid w:val="00BA74CA"/>
    <w:rsid w:val="00BA79A2"/>
    <w:rsid w:val="00BA7D12"/>
    <w:rsid w:val="00BB00A3"/>
    <w:rsid w:val="00BB025B"/>
    <w:rsid w:val="00BB035B"/>
    <w:rsid w:val="00BB0AEE"/>
    <w:rsid w:val="00BB0E7B"/>
    <w:rsid w:val="00BB0F2F"/>
    <w:rsid w:val="00BB134A"/>
    <w:rsid w:val="00BB2601"/>
    <w:rsid w:val="00BB2763"/>
    <w:rsid w:val="00BB32E1"/>
    <w:rsid w:val="00BB39A6"/>
    <w:rsid w:val="00BB3B42"/>
    <w:rsid w:val="00BB3C88"/>
    <w:rsid w:val="00BB3CA0"/>
    <w:rsid w:val="00BB4024"/>
    <w:rsid w:val="00BB4070"/>
    <w:rsid w:val="00BB40E9"/>
    <w:rsid w:val="00BB41FF"/>
    <w:rsid w:val="00BB420D"/>
    <w:rsid w:val="00BB4779"/>
    <w:rsid w:val="00BB4AD9"/>
    <w:rsid w:val="00BB549B"/>
    <w:rsid w:val="00BB5609"/>
    <w:rsid w:val="00BB5ABA"/>
    <w:rsid w:val="00BB61EB"/>
    <w:rsid w:val="00BB66B1"/>
    <w:rsid w:val="00BB6D53"/>
    <w:rsid w:val="00BB6DCC"/>
    <w:rsid w:val="00BB7170"/>
    <w:rsid w:val="00BB734A"/>
    <w:rsid w:val="00BB78CB"/>
    <w:rsid w:val="00BB7BAF"/>
    <w:rsid w:val="00BB7BF9"/>
    <w:rsid w:val="00BC0AD9"/>
    <w:rsid w:val="00BC10D3"/>
    <w:rsid w:val="00BC1215"/>
    <w:rsid w:val="00BC1EC3"/>
    <w:rsid w:val="00BC216C"/>
    <w:rsid w:val="00BC21C7"/>
    <w:rsid w:val="00BC2665"/>
    <w:rsid w:val="00BC2ADB"/>
    <w:rsid w:val="00BC2E1F"/>
    <w:rsid w:val="00BC2F64"/>
    <w:rsid w:val="00BC3061"/>
    <w:rsid w:val="00BC333D"/>
    <w:rsid w:val="00BC33A1"/>
    <w:rsid w:val="00BC3A13"/>
    <w:rsid w:val="00BC3A64"/>
    <w:rsid w:val="00BC3B4B"/>
    <w:rsid w:val="00BC43B4"/>
    <w:rsid w:val="00BC443C"/>
    <w:rsid w:val="00BC4512"/>
    <w:rsid w:val="00BC4730"/>
    <w:rsid w:val="00BC47E8"/>
    <w:rsid w:val="00BC4D3C"/>
    <w:rsid w:val="00BC50CB"/>
    <w:rsid w:val="00BC54CF"/>
    <w:rsid w:val="00BC5B5D"/>
    <w:rsid w:val="00BC5F16"/>
    <w:rsid w:val="00BC61F1"/>
    <w:rsid w:val="00BC62B9"/>
    <w:rsid w:val="00BC6F42"/>
    <w:rsid w:val="00BC7272"/>
    <w:rsid w:val="00BC73FC"/>
    <w:rsid w:val="00BC783A"/>
    <w:rsid w:val="00BC7872"/>
    <w:rsid w:val="00BC7A3F"/>
    <w:rsid w:val="00BD082E"/>
    <w:rsid w:val="00BD0C78"/>
    <w:rsid w:val="00BD15E9"/>
    <w:rsid w:val="00BD16C9"/>
    <w:rsid w:val="00BD1D8B"/>
    <w:rsid w:val="00BD1F7C"/>
    <w:rsid w:val="00BD2273"/>
    <w:rsid w:val="00BD2748"/>
    <w:rsid w:val="00BD2D66"/>
    <w:rsid w:val="00BD2F27"/>
    <w:rsid w:val="00BD30E4"/>
    <w:rsid w:val="00BD3166"/>
    <w:rsid w:val="00BD3376"/>
    <w:rsid w:val="00BD35A6"/>
    <w:rsid w:val="00BD3BA4"/>
    <w:rsid w:val="00BD3DD4"/>
    <w:rsid w:val="00BD47A0"/>
    <w:rsid w:val="00BD4E87"/>
    <w:rsid w:val="00BD4E8D"/>
    <w:rsid w:val="00BD5643"/>
    <w:rsid w:val="00BD5B37"/>
    <w:rsid w:val="00BD5B4D"/>
    <w:rsid w:val="00BD5D64"/>
    <w:rsid w:val="00BD66A4"/>
    <w:rsid w:val="00BD68D7"/>
    <w:rsid w:val="00BD6AB0"/>
    <w:rsid w:val="00BD6DED"/>
    <w:rsid w:val="00BD702D"/>
    <w:rsid w:val="00BD757D"/>
    <w:rsid w:val="00BD7C33"/>
    <w:rsid w:val="00BE02A1"/>
    <w:rsid w:val="00BE046F"/>
    <w:rsid w:val="00BE05E5"/>
    <w:rsid w:val="00BE08DD"/>
    <w:rsid w:val="00BE0B29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89E"/>
    <w:rsid w:val="00BE3923"/>
    <w:rsid w:val="00BE3A29"/>
    <w:rsid w:val="00BE3BC9"/>
    <w:rsid w:val="00BE400C"/>
    <w:rsid w:val="00BE4261"/>
    <w:rsid w:val="00BE4B6B"/>
    <w:rsid w:val="00BE4C7F"/>
    <w:rsid w:val="00BE5221"/>
    <w:rsid w:val="00BE532E"/>
    <w:rsid w:val="00BE554B"/>
    <w:rsid w:val="00BE56E5"/>
    <w:rsid w:val="00BE5818"/>
    <w:rsid w:val="00BE59D2"/>
    <w:rsid w:val="00BE5C37"/>
    <w:rsid w:val="00BE619C"/>
    <w:rsid w:val="00BE62C0"/>
    <w:rsid w:val="00BE6A57"/>
    <w:rsid w:val="00BE6E9C"/>
    <w:rsid w:val="00BE77B3"/>
    <w:rsid w:val="00BE7AA7"/>
    <w:rsid w:val="00BE7ABF"/>
    <w:rsid w:val="00BE7D1D"/>
    <w:rsid w:val="00BE7D6D"/>
    <w:rsid w:val="00BF0069"/>
    <w:rsid w:val="00BF0D54"/>
    <w:rsid w:val="00BF168B"/>
    <w:rsid w:val="00BF19D0"/>
    <w:rsid w:val="00BF1E78"/>
    <w:rsid w:val="00BF2148"/>
    <w:rsid w:val="00BF21B9"/>
    <w:rsid w:val="00BF23EA"/>
    <w:rsid w:val="00BF294B"/>
    <w:rsid w:val="00BF2E5D"/>
    <w:rsid w:val="00BF31A8"/>
    <w:rsid w:val="00BF35BC"/>
    <w:rsid w:val="00BF36C7"/>
    <w:rsid w:val="00BF36EC"/>
    <w:rsid w:val="00BF39FC"/>
    <w:rsid w:val="00BF41EB"/>
    <w:rsid w:val="00BF4938"/>
    <w:rsid w:val="00BF4B10"/>
    <w:rsid w:val="00BF505F"/>
    <w:rsid w:val="00BF50D0"/>
    <w:rsid w:val="00BF5111"/>
    <w:rsid w:val="00BF5149"/>
    <w:rsid w:val="00BF561E"/>
    <w:rsid w:val="00BF5F4A"/>
    <w:rsid w:val="00BF60B4"/>
    <w:rsid w:val="00BF6986"/>
    <w:rsid w:val="00BF69C3"/>
    <w:rsid w:val="00BF6AB6"/>
    <w:rsid w:val="00BF745D"/>
    <w:rsid w:val="00BF7B91"/>
    <w:rsid w:val="00C00676"/>
    <w:rsid w:val="00C00740"/>
    <w:rsid w:val="00C0092A"/>
    <w:rsid w:val="00C0100A"/>
    <w:rsid w:val="00C0104F"/>
    <w:rsid w:val="00C010EC"/>
    <w:rsid w:val="00C01286"/>
    <w:rsid w:val="00C01383"/>
    <w:rsid w:val="00C017C9"/>
    <w:rsid w:val="00C01C5E"/>
    <w:rsid w:val="00C024D4"/>
    <w:rsid w:val="00C027A4"/>
    <w:rsid w:val="00C02881"/>
    <w:rsid w:val="00C036BD"/>
    <w:rsid w:val="00C04016"/>
    <w:rsid w:val="00C040B6"/>
    <w:rsid w:val="00C04DE0"/>
    <w:rsid w:val="00C04E23"/>
    <w:rsid w:val="00C05723"/>
    <w:rsid w:val="00C05BEE"/>
    <w:rsid w:val="00C061F8"/>
    <w:rsid w:val="00C06397"/>
    <w:rsid w:val="00C06FE0"/>
    <w:rsid w:val="00C072B2"/>
    <w:rsid w:val="00C074F0"/>
    <w:rsid w:val="00C07B49"/>
    <w:rsid w:val="00C07D56"/>
    <w:rsid w:val="00C07E35"/>
    <w:rsid w:val="00C07F3A"/>
    <w:rsid w:val="00C101D7"/>
    <w:rsid w:val="00C10519"/>
    <w:rsid w:val="00C1094B"/>
    <w:rsid w:val="00C1099D"/>
    <w:rsid w:val="00C10EEB"/>
    <w:rsid w:val="00C11AF1"/>
    <w:rsid w:val="00C1219E"/>
    <w:rsid w:val="00C12292"/>
    <w:rsid w:val="00C125FE"/>
    <w:rsid w:val="00C126F8"/>
    <w:rsid w:val="00C12810"/>
    <w:rsid w:val="00C12B98"/>
    <w:rsid w:val="00C130F0"/>
    <w:rsid w:val="00C13A7A"/>
    <w:rsid w:val="00C1403B"/>
    <w:rsid w:val="00C14059"/>
    <w:rsid w:val="00C142AE"/>
    <w:rsid w:val="00C1453F"/>
    <w:rsid w:val="00C145BF"/>
    <w:rsid w:val="00C14BA7"/>
    <w:rsid w:val="00C14C2B"/>
    <w:rsid w:val="00C14FEF"/>
    <w:rsid w:val="00C154FB"/>
    <w:rsid w:val="00C15A6F"/>
    <w:rsid w:val="00C15B4F"/>
    <w:rsid w:val="00C15B96"/>
    <w:rsid w:val="00C16829"/>
    <w:rsid w:val="00C16A78"/>
    <w:rsid w:val="00C16AF1"/>
    <w:rsid w:val="00C16F82"/>
    <w:rsid w:val="00C170A5"/>
    <w:rsid w:val="00C17488"/>
    <w:rsid w:val="00C1751B"/>
    <w:rsid w:val="00C17E95"/>
    <w:rsid w:val="00C20076"/>
    <w:rsid w:val="00C20874"/>
    <w:rsid w:val="00C21314"/>
    <w:rsid w:val="00C215C0"/>
    <w:rsid w:val="00C21752"/>
    <w:rsid w:val="00C2187B"/>
    <w:rsid w:val="00C21B93"/>
    <w:rsid w:val="00C22713"/>
    <w:rsid w:val="00C22826"/>
    <w:rsid w:val="00C22B52"/>
    <w:rsid w:val="00C22D45"/>
    <w:rsid w:val="00C23145"/>
    <w:rsid w:val="00C237B9"/>
    <w:rsid w:val="00C23C09"/>
    <w:rsid w:val="00C246B3"/>
    <w:rsid w:val="00C24ED8"/>
    <w:rsid w:val="00C2539A"/>
    <w:rsid w:val="00C25650"/>
    <w:rsid w:val="00C25D8F"/>
    <w:rsid w:val="00C2610F"/>
    <w:rsid w:val="00C2612E"/>
    <w:rsid w:val="00C2642C"/>
    <w:rsid w:val="00C26457"/>
    <w:rsid w:val="00C26B39"/>
    <w:rsid w:val="00C26E50"/>
    <w:rsid w:val="00C27235"/>
    <w:rsid w:val="00C27587"/>
    <w:rsid w:val="00C27B2F"/>
    <w:rsid w:val="00C27DB7"/>
    <w:rsid w:val="00C3004D"/>
    <w:rsid w:val="00C3076B"/>
    <w:rsid w:val="00C30795"/>
    <w:rsid w:val="00C30C63"/>
    <w:rsid w:val="00C31309"/>
    <w:rsid w:val="00C31326"/>
    <w:rsid w:val="00C31AC6"/>
    <w:rsid w:val="00C31B99"/>
    <w:rsid w:val="00C31BAD"/>
    <w:rsid w:val="00C31DEF"/>
    <w:rsid w:val="00C3296C"/>
    <w:rsid w:val="00C32BAE"/>
    <w:rsid w:val="00C32FE7"/>
    <w:rsid w:val="00C332AC"/>
    <w:rsid w:val="00C333BB"/>
    <w:rsid w:val="00C33647"/>
    <w:rsid w:val="00C33745"/>
    <w:rsid w:val="00C33799"/>
    <w:rsid w:val="00C33988"/>
    <w:rsid w:val="00C33A15"/>
    <w:rsid w:val="00C33B15"/>
    <w:rsid w:val="00C33EE2"/>
    <w:rsid w:val="00C3402B"/>
    <w:rsid w:val="00C34496"/>
    <w:rsid w:val="00C34C90"/>
    <w:rsid w:val="00C34DCD"/>
    <w:rsid w:val="00C34F7A"/>
    <w:rsid w:val="00C35688"/>
    <w:rsid w:val="00C35EDE"/>
    <w:rsid w:val="00C35F09"/>
    <w:rsid w:val="00C36352"/>
    <w:rsid w:val="00C36B22"/>
    <w:rsid w:val="00C36B88"/>
    <w:rsid w:val="00C36B8E"/>
    <w:rsid w:val="00C36C96"/>
    <w:rsid w:val="00C37425"/>
    <w:rsid w:val="00C37830"/>
    <w:rsid w:val="00C37F8D"/>
    <w:rsid w:val="00C40165"/>
    <w:rsid w:val="00C40AF3"/>
    <w:rsid w:val="00C41427"/>
    <w:rsid w:val="00C414FD"/>
    <w:rsid w:val="00C41689"/>
    <w:rsid w:val="00C4178C"/>
    <w:rsid w:val="00C418FD"/>
    <w:rsid w:val="00C41C32"/>
    <w:rsid w:val="00C41ED6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9E2"/>
    <w:rsid w:val="00C44F23"/>
    <w:rsid w:val="00C4512E"/>
    <w:rsid w:val="00C451E5"/>
    <w:rsid w:val="00C459B8"/>
    <w:rsid w:val="00C45CF6"/>
    <w:rsid w:val="00C45D3A"/>
    <w:rsid w:val="00C45D7D"/>
    <w:rsid w:val="00C45EE2"/>
    <w:rsid w:val="00C4629E"/>
    <w:rsid w:val="00C46A0C"/>
    <w:rsid w:val="00C46BF6"/>
    <w:rsid w:val="00C46C68"/>
    <w:rsid w:val="00C471BF"/>
    <w:rsid w:val="00C4721D"/>
    <w:rsid w:val="00C475F6"/>
    <w:rsid w:val="00C476EE"/>
    <w:rsid w:val="00C50960"/>
    <w:rsid w:val="00C50E23"/>
    <w:rsid w:val="00C50F40"/>
    <w:rsid w:val="00C511B3"/>
    <w:rsid w:val="00C51414"/>
    <w:rsid w:val="00C51826"/>
    <w:rsid w:val="00C51B5B"/>
    <w:rsid w:val="00C520E1"/>
    <w:rsid w:val="00C525F7"/>
    <w:rsid w:val="00C52959"/>
    <w:rsid w:val="00C536CF"/>
    <w:rsid w:val="00C544F6"/>
    <w:rsid w:val="00C54580"/>
    <w:rsid w:val="00C54A39"/>
    <w:rsid w:val="00C550A8"/>
    <w:rsid w:val="00C551C8"/>
    <w:rsid w:val="00C55693"/>
    <w:rsid w:val="00C557D2"/>
    <w:rsid w:val="00C55B47"/>
    <w:rsid w:val="00C55E2C"/>
    <w:rsid w:val="00C55E95"/>
    <w:rsid w:val="00C55F79"/>
    <w:rsid w:val="00C567FF"/>
    <w:rsid w:val="00C56C7F"/>
    <w:rsid w:val="00C56C8C"/>
    <w:rsid w:val="00C576CF"/>
    <w:rsid w:val="00C57A3E"/>
    <w:rsid w:val="00C57AB8"/>
    <w:rsid w:val="00C57B40"/>
    <w:rsid w:val="00C603E4"/>
    <w:rsid w:val="00C60BEC"/>
    <w:rsid w:val="00C61646"/>
    <w:rsid w:val="00C61D1D"/>
    <w:rsid w:val="00C61DFE"/>
    <w:rsid w:val="00C625A4"/>
    <w:rsid w:val="00C62983"/>
    <w:rsid w:val="00C62BF5"/>
    <w:rsid w:val="00C635C0"/>
    <w:rsid w:val="00C637C2"/>
    <w:rsid w:val="00C63A5F"/>
    <w:rsid w:val="00C64487"/>
    <w:rsid w:val="00C644E7"/>
    <w:rsid w:val="00C645D9"/>
    <w:rsid w:val="00C64AF1"/>
    <w:rsid w:val="00C64BA7"/>
    <w:rsid w:val="00C64BDD"/>
    <w:rsid w:val="00C64C9D"/>
    <w:rsid w:val="00C64F2B"/>
    <w:rsid w:val="00C64F45"/>
    <w:rsid w:val="00C65288"/>
    <w:rsid w:val="00C65346"/>
    <w:rsid w:val="00C65842"/>
    <w:rsid w:val="00C66B74"/>
    <w:rsid w:val="00C67A94"/>
    <w:rsid w:val="00C67D57"/>
    <w:rsid w:val="00C67FE9"/>
    <w:rsid w:val="00C70259"/>
    <w:rsid w:val="00C70A45"/>
    <w:rsid w:val="00C712AF"/>
    <w:rsid w:val="00C71352"/>
    <w:rsid w:val="00C716E5"/>
    <w:rsid w:val="00C718BA"/>
    <w:rsid w:val="00C71EEF"/>
    <w:rsid w:val="00C72476"/>
    <w:rsid w:val="00C734BD"/>
    <w:rsid w:val="00C73C5B"/>
    <w:rsid w:val="00C73D3D"/>
    <w:rsid w:val="00C73EC5"/>
    <w:rsid w:val="00C74264"/>
    <w:rsid w:val="00C744BB"/>
    <w:rsid w:val="00C748CA"/>
    <w:rsid w:val="00C748EF"/>
    <w:rsid w:val="00C74D25"/>
    <w:rsid w:val="00C7572E"/>
    <w:rsid w:val="00C77D6C"/>
    <w:rsid w:val="00C77FD5"/>
    <w:rsid w:val="00C80570"/>
    <w:rsid w:val="00C805E1"/>
    <w:rsid w:val="00C808FD"/>
    <w:rsid w:val="00C80EFF"/>
    <w:rsid w:val="00C8136E"/>
    <w:rsid w:val="00C813ED"/>
    <w:rsid w:val="00C81E5A"/>
    <w:rsid w:val="00C81E76"/>
    <w:rsid w:val="00C81EB6"/>
    <w:rsid w:val="00C8215E"/>
    <w:rsid w:val="00C827F6"/>
    <w:rsid w:val="00C83810"/>
    <w:rsid w:val="00C846AF"/>
    <w:rsid w:val="00C84A69"/>
    <w:rsid w:val="00C84ABD"/>
    <w:rsid w:val="00C84CCB"/>
    <w:rsid w:val="00C85403"/>
    <w:rsid w:val="00C85C47"/>
    <w:rsid w:val="00C8607B"/>
    <w:rsid w:val="00C863EE"/>
    <w:rsid w:val="00C869A7"/>
    <w:rsid w:val="00C87143"/>
    <w:rsid w:val="00C873EB"/>
    <w:rsid w:val="00C8747E"/>
    <w:rsid w:val="00C879A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933"/>
    <w:rsid w:val="00C92C8A"/>
    <w:rsid w:val="00C934BB"/>
    <w:rsid w:val="00C934D5"/>
    <w:rsid w:val="00C93565"/>
    <w:rsid w:val="00C93856"/>
    <w:rsid w:val="00C9390B"/>
    <w:rsid w:val="00C93927"/>
    <w:rsid w:val="00C93BB1"/>
    <w:rsid w:val="00C93E85"/>
    <w:rsid w:val="00C94175"/>
    <w:rsid w:val="00C94666"/>
    <w:rsid w:val="00C94D3F"/>
    <w:rsid w:val="00C94D61"/>
    <w:rsid w:val="00C94E21"/>
    <w:rsid w:val="00C94F33"/>
    <w:rsid w:val="00C94F5C"/>
    <w:rsid w:val="00C95270"/>
    <w:rsid w:val="00C953EC"/>
    <w:rsid w:val="00C9542C"/>
    <w:rsid w:val="00C955F2"/>
    <w:rsid w:val="00C95AE6"/>
    <w:rsid w:val="00C96D6F"/>
    <w:rsid w:val="00C96F42"/>
    <w:rsid w:val="00C970E9"/>
    <w:rsid w:val="00C971DE"/>
    <w:rsid w:val="00C97F1D"/>
    <w:rsid w:val="00CA02AB"/>
    <w:rsid w:val="00CA0469"/>
    <w:rsid w:val="00CA04B0"/>
    <w:rsid w:val="00CA0934"/>
    <w:rsid w:val="00CA0C52"/>
    <w:rsid w:val="00CA11D5"/>
    <w:rsid w:val="00CA1A7A"/>
    <w:rsid w:val="00CA1E5B"/>
    <w:rsid w:val="00CA1E6E"/>
    <w:rsid w:val="00CA25B2"/>
    <w:rsid w:val="00CA2A9B"/>
    <w:rsid w:val="00CA2AA1"/>
    <w:rsid w:val="00CA2BF3"/>
    <w:rsid w:val="00CA2D59"/>
    <w:rsid w:val="00CA2DD2"/>
    <w:rsid w:val="00CA3D86"/>
    <w:rsid w:val="00CA43DC"/>
    <w:rsid w:val="00CA446D"/>
    <w:rsid w:val="00CA46CA"/>
    <w:rsid w:val="00CA4721"/>
    <w:rsid w:val="00CA4974"/>
    <w:rsid w:val="00CA5467"/>
    <w:rsid w:val="00CA5768"/>
    <w:rsid w:val="00CA57DE"/>
    <w:rsid w:val="00CA594D"/>
    <w:rsid w:val="00CA622D"/>
    <w:rsid w:val="00CA676D"/>
    <w:rsid w:val="00CA67CE"/>
    <w:rsid w:val="00CA67DB"/>
    <w:rsid w:val="00CA6EE6"/>
    <w:rsid w:val="00CA6EED"/>
    <w:rsid w:val="00CA7577"/>
    <w:rsid w:val="00CA785D"/>
    <w:rsid w:val="00CA795C"/>
    <w:rsid w:val="00CA7994"/>
    <w:rsid w:val="00CA79BB"/>
    <w:rsid w:val="00CA7BBC"/>
    <w:rsid w:val="00CB006A"/>
    <w:rsid w:val="00CB0246"/>
    <w:rsid w:val="00CB0D84"/>
    <w:rsid w:val="00CB0DF9"/>
    <w:rsid w:val="00CB129A"/>
    <w:rsid w:val="00CB15C7"/>
    <w:rsid w:val="00CB17C6"/>
    <w:rsid w:val="00CB2309"/>
    <w:rsid w:val="00CB2783"/>
    <w:rsid w:val="00CB2957"/>
    <w:rsid w:val="00CB2FAF"/>
    <w:rsid w:val="00CB4DFF"/>
    <w:rsid w:val="00CB4E38"/>
    <w:rsid w:val="00CB504E"/>
    <w:rsid w:val="00CB5320"/>
    <w:rsid w:val="00CB537D"/>
    <w:rsid w:val="00CB55EC"/>
    <w:rsid w:val="00CB5BB6"/>
    <w:rsid w:val="00CB5D8A"/>
    <w:rsid w:val="00CB61D9"/>
    <w:rsid w:val="00CB63C9"/>
    <w:rsid w:val="00CB71C8"/>
    <w:rsid w:val="00CB7528"/>
    <w:rsid w:val="00CB77EE"/>
    <w:rsid w:val="00CB7C71"/>
    <w:rsid w:val="00CC0411"/>
    <w:rsid w:val="00CC044F"/>
    <w:rsid w:val="00CC0598"/>
    <w:rsid w:val="00CC07B8"/>
    <w:rsid w:val="00CC07D1"/>
    <w:rsid w:val="00CC0DD7"/>
    <w:rsid w:val="00CC103C"/>
    <w:rsid w:val="00CC197A"/>
    <w:rsid w:val="00CC1D19"/>
    <w:rsid w:val="00CC1E88"/>
    <w:rsid w:val="00CC212A"/>
    <w:rsid w:val="00CC25DF"/>
    <w:rsid w:val="00CC277C"/>
    <w:rsid w:val="00CC2A40"/>
    <w:rsid w:val="00CC2EE4"/>
    <w:rsid w:val="00CC30B6"/>
    <w:rsid w:val="00CC43FD"/>
    <w:rsid w:val="00CC4694"/>
    <w:rsid w:val="00CC4F6C"/>
    <w:rsid w:val="00CC5285"/>
    <w:rsid w:val="00CC540E"/>
    <w:rsid w:val="00CC5921"/>
    <w:rsid w:val="00CC5E8A"/>
    <w:rsid w:val="00CC6AD5"/>
    <w:rsid w:val="00CC6BE9"/>
    <w:rsid w:val="00CC6D0B"/>
    <w:rsid w:val="00CC6E23"/>
    <w:rsid w:val="00CC72EE"/>
    <w:rsid w:val="00CC73A5"/>
    <w:rsid w:val="00CC75E7"/>
    <w:rsid w:val="00CC7902"/>
    <w:rsid w:val="00CD020C"/>
    <w:rsid w:val="00CD129C"/>
    <w:rsid w:val="00CD1377"/>
    <w:rsid w:val="00CD140A"/>
    <w:rsid w:val="00CD1E43"/>
    <w:rsid w:val="00CD2093"/>
    <w:rsid w:val="00CD2446"/>
    <w:rsid w:val="00CD24A1"/>
    <w:rsid w:val="00CD24CA"/>
    <w:rsid w:val="00CD2768"/>
    <w:rsid w:val="00CD27CA"/>
    <w:rsid w:val="00CD2A24"/>
    <w:rsid w:val="00CD2ABC"/>
    <w:rsid w:val="00CD2DAE"/>
    <w:rsid w:val="00CD2E7A"/>
    <w:rsid w:val="00CD315C"/>
    <w:rsid w:val="00CD32D5"/>
    <w:rsid w:val="00CD36F3"/>
    <w:rsid w:val="00CD389F"/>
    <w:rsid w:val="00CD3F51"/>
    <w:rsid w:val="00CD4360"/>
    <w:rsid w:val="00CD4A9B"/>
    <w:rsid w:val="00CD4B9B"/>
    <w:rsid w:val="00CD4E4D"/>
    <w:rsid w:val="00CD5753"/>
    <w:rsid w:val="00CD5B7A"/>
    <w:rsid w:val="00CD5FBD"/>
    <w:rsid w:val="00CD6124"/>
    <w:rsid w:val="00CD61A1"/>
    <w:rsid w:val="00CD663F"/>
    <w:rsid w:val="00CD6C03"/>
    <w:rsid w:val="00CD714A"/>
    <w:rsid w:val="00CD7662"/>
    <w:rsid w:val="00CD7798"/>
    <w:rsid w:val="00CD794F"/>
    <w:rsid w:val="00CD7F10"/>
    <w:rsid w:val="00CE0140"/>
    <w:rsid w:val="00CE060F"/>
    <w:rsid w:val="00CE0950"/>
    <w:rsid w:val="00CE0B27"/>
    <w:rsid w:val="00CE0B43"/>
    <w:rsid w:val="00CE0DD4"/>
    <w:rsid w:val="00CE0E7C"/>
    <w:rsid w:val="00CE1873"/>
    <w:rsid w:val="00CE1CA4"/>
    <w:rsid w:val="00CE23D6"/>
    <w:rsid w:val="00CE2483"/>
    <w:rsid w:val="00CE2798"/>
    <w:rsid w:val="00CE2832"/>
    <w:rsid w:val="00CE2BCE"/>
    <w:rsid w:val="00CE30F3"/>
    <w:rsid w:val="00CE31DF"/>
    <w:rsid w:val="00CE4108"/>
    <w:rsid w:val="00CE42C9"/>
    <w:rsid w:val="00CE4414"/>
    <w:rsid w:val="00CE4433"/>
    <w:rsid w:val="00CE44B5"/>
    <w:rsid w:val="00CE47E6"/>
    <w:rsid w:val="00CE47F4"/>
    <w:rsid w:val="00CE4AFE"/>
    <w:rsid w:val="00CE4CA7"/>
    <w:rsid w:val="00CE5137"/>
    <w:rsid w:val="00CE51BC"/>
    <w:rsid w:val="00CE5348"/>
    <w:rsid w:val="00CE551F"/>
    <w:rsid w:val="00CE57E8"/>
    <w:rsid w:val="00CE5BC2"/>
    <w:rsid w:val="00CE5BE4"/>
    <w:rsid w:val="00CE5CBD"/>
    <w:rsid w:val="00CE6040"/>
    <w:rsid w:val="00CE6445"/>
    <w:rsid w:val="00CE66FE"/>
    <w:rsid w:val="00CE6B21"/>
    <w:rsid w:val="00CE6CC6"/>
    <w:rsid w:val="00CE6F67"/>
    <w:rsid w:val="00CE7085"/>
    <w:rsid w:val="00CE72F1"/>
    <w:rsid w:val="00CE7340"/>
    <w:rsid w:val="00CE753A"/>
    <w:rsid w:val="00CE7877"/>
    <w:rsid w:val="00CF0860"/>
    <w:rsid w:val="00CF15BC"/>
    <w:rsid w:val="00CF23F3"/>
    <w:rsid w:val="00CF242B"/>
    <w:rsid w:val="00CF276B"/>
    <w:rsid w:val="00CF28D2"/>
    <w:rsid w:val="00CF2B02"/>
    <w:rsid w:val="00CF2C40"/>
    <w:rsid w:val="00CF2DBF"/>
    <w:rsid w:val="00CF2EAC"/>
    <w:rsid w:val="00CF34C0"/>
    <w:rsid w:val="00CF36BE"/>
    <w:rsid w:val="00CF408B"/>
    <w:rsid w:val="00CF446C"/>
    <w:rsid w:val="00CF4E1E"/>
    <w:rsid w:val="00CF4EC6"/>
    <w:rsid w:val="00CF5148"/>
    <w:rsid w:val="00CF55A1"/>
    <w:rsid w:val="00CF5F0D"/>
    <w:rsid w:val="00CF6370"/>
    <w:rsid w:val="00CF6418"/>
    <w:rsid w:val="00CF6C42"/>
    <w:rsid w:val="00CF6E7A"/>
    <w:rsid w:val="00CF766D"/>
    <w:rsid w:val="00CF7672"/>
    <w:rsid w:val="00CF7B07"/>
    <w:rsid w:val="00CF7E87"/>
    <w:rsid w:val="00D004A9"/>
    <w:rsid w:val="00D005AE"/>
    <w:rsid w:val="00D00B0B"/>
    <w:rsid w:val="00D01312"/>
    <w:rsid w:val="00D01367"/>
    <w:rsid w:val="00D014CB"/>
    <w:rsid w:val="00D0251D"/>
    <w:rsid w:val="00D02E19"/>
    <w:rsid w:val="00D03492"/>
    <w:rsid w:val="00D039D4"/>
    <w:rsid w:val="00D039D5"/>
    <w:rsid w:val="00D04CF3"/>
    <w:rsid w:val="00D05131"/>
    <w:rsid w:val="00D05163"/>
    <w:rsid w:val="00D05B41"/>
    <w:rsid w:val="00D05F33"/>
    <w:rsid w:val="00D0650D"/>
    <w:rsid w:val="00D0680F"/>
    <w:rsid w:val="00D06AF5"/>
    <w:rsid w:val="00D06F3C"/>
    <w:rsid w:val="00D0723B"/>
    <w:rsid w:val="00D07A42"/>
    <w:rsid w:val="00D07A5F"/>
    <w:rsid w:val="00D07D5D"/>
    <w:rsid w:val="00D07D5E"/>
    <w:rsid w:val="00D07E34"/>
    <w:rsid w:val="00D07E4A"/>
    <w:rsid w:val="00D07F5A"/>
    <w:rsid w:val="00D10070"/>
    <w:rsid w:val="00D104D0"/>
    <w:rsid w:val="00D10585"/>
    <w:rsid w:val="00D106EC"/>
    <w:rsid w:val="00D10849"/>
    <w:rsid w:val="00D10D62"/>
    <w:rsid w:val="00D10EC0"/>
    <w:rsid w:val="00D115B0"/>
    <w:rsid w:val="00D11859"/>
    <w:rsid w:val="00D12645"/>
    <w:rsid w:val="00D12906"/>
    <w:rsid w:val="00D12F5C"/>
    <w:rsid w:val="00D13056"/>
    <w:rsid w:val="00D136E9"/>
    <w:rsid w:val="00D13C01"/>
    <w:rsid w:val="00D13D29"/>
    <w:rsid w:val="00D13F71"/>
    <w:rsid w:val="00D1400F"/>
    <w:rsid w:val="00D140ED"/>
    <w:rsid w:val="00D14134"/>
    <w:rsid w:val="00D14B37"/>
    <w:rsid w:val="00D14DFB"/>
    <w:rsid w:val="00D1532A"/>
    <w:rsid w:val="00D15749"/>
    <w:rsid w:val="00D15BA8"/>
    <w:rsid w:val="00D15D12"/>
    <w:rsid w:val="00D16377"/>
    <w:rsid w:val="00D163B3"/>
    <w:rsid w:val="00D16ADA"/>
    <w:rsid w:val="00D17348"/>
    <w:rsid w:val="00D17424"/>
    <w:rsid w:val="00D177C5"/>
    <w:rsid w:val="00D1788F"/>
    <w:rsid w:val="00D17BA3"/>
    <w:rsid w:val="00D2000B"/>
    <w:rsid w:val="00D202D2"/>
    <w:rsid w:val="00D216B4"/>
    <w:rsid w:val="00D218A4"/>
    <w:rsid w:val="00D21CB2"/>
    <w:rsid w:val="00D21CEF"/>
    <w:rsid w:val="00D21D0C"/>
    <w:rsid w:val="00D223EA"/>
    <w:rsid w:val="00D228C6"/>
    <w:rsid w:val="00D231D0"/>
    <w:rsid w:val="00D232EC"/>
    <w:rsid w:val="00D23539"/>
    <w:rsid w:val="00D2406C"/>
    <w:rsid w:val="00D2432E"/>
    <w:rsid w:val="00D243BB"/>
    <w:rsid w:val="00D2454A"/>
    <w:rsid w:val="00D245CE"/>
    <w:rsid w:val="00D24B09"/>
    <w:rsid w:val="00D24CBA"/>
    <w:rsid w:val="00D24DBA"/>
    <w:rsid w:val="00D254E9"/>
    <w:rsid w:val="00D25572"/>
    <w:rsid w:val="00D25957"/>
    <w:rsid w:val="00D25B04"/>
    <w:rsid w:val="00D25D0A"/>
    <w:rsid w:val="00D26004"/>
    <w:rsid w:val="00D262A5"/>
    <w:rsid w:val="00D262D3"/>
    <w:rsid w:val="00D26671"/>
    <w:rsid w:val="00D26AD1"/>
    <w:rsid w:val="00D26DFC"/>
    <w:rsid w:val="00D272E6"/>
    <w:rsid w:val="00D27799"/>
    <w:rsid w:val="00D27A9A"/>
    <w:rsid w:val="00D27DCB"/>
    <w:rsid w:val="00D30050"/>
    <w:rsid w:val="00D30B27"/>
    <w:rsid w:val="00D31286"/>
    <w:rsid w:val="00D31312"/>
    <w:rsid w:val="00D31877"/>
    <w:rsid w:val="00D322C8"/>
    <w:rsid w:val="00D323C0"/>
    <w:rsid w:val="00D323C3"/>
    <w:rsid w:val="00D323EF"/>
    <w:rsid w:val="00D325FE"/>
    <w:rsid w:val="00D32854"/>
    <w:rsid w:val="00D32DAD"/>
    <w:rsid w:val="00D33068"/>
    <w:rsid w:val="00D331CA"/>
    <w:rsid w:val="00D331D9"/>
    <w:rsid w:val="00D33741"/>
    <w:rsid w:val="00D33979"/>
    <w:rsid w:val="00D341FA"/>
    <w:rsid w:val="00D3456C"/>
    <w:rsid w:val="00D34EF7"/>
    <w:rsid w:val="00D360D3"/>
    <w:rsid w:val="00D3625A"/>
    <w:rsid w:val="00D36326"/>
    <w:rsid w:val="00D36A35"/>
    <w:rsid w:val="00D36CDE"/>
    <w:rsid w:val="00D36DA0"/>
    <w:rsid w:val="00D37AFB"/>
    <w:rsid w:val="00D37BED"/>
    <w:rsid w:val="00D37D13"/>
    <w:rsid w:val="00D401A3"/>
    <w:rsid w:val="00D406FB"/>
    <w:rsid w:val="00D40FD5"/>
    <w:rsid w:val="00D412AB"/>
    <w:rsid w:val="00D41E81"/>
    <w:rsid w:val="00D4260D"/>
    <w:rsid w:val="00D42632"/>
    <w:rsid w:val="00D42C8D"/>
    <w:rsid w:val="00D43654"/>
    <w:rsid w:val="00D43D99"/>
    <w:rsid w:val="00D43FE2"/>
    <w:rsid w:val="00D44218"/>
    <w:rsid w:val="00D4429B"/>
    <w:rsid w:val="00D4439A"/>
    <w:rsid w:val="00D44495"/>
    <w:rsid w:val="00D445A4"/>
    <w:rsid w:val="00D446DE"/>
    <w:rsid w:val="00D44723"/>
    <w:rsid w:val="00D451E3"/>
    <w:rsid w:val="00D4551F"/>
    <w:rsid w:val="00D45577"/>
    <w:rsid w:val="00D45B20"/>
    <w:rsid w:val="00D45B79"/>
    <w:rsid w:val="00D45B8F"/>
    <w:rsid w:val="00D45C47"/>
    <w:rsid w:val="00D460F5"/>
    <w:rsid w:val="00D46367"/>
    <w:rsid w:val="00D46B75"/>
    <w:rsid w:val="00D47589"/>
    <w:rsid w:val="00D476C3"/>
    <w:rsid w:val="00D47AAB"/>
    <w:rsid w:val="00D50324"/>
    <w:rsid w:val="00D5094B"/>
    <w:rsid w:val="00D50990"/>
    <w:rsid w:val="00D50AB4"/>
    <w:rsid w:val="00D50C86"/>
    <w:rsid w:val="00D50CAE"/>
    <w:rsid w:val="00D50E13"/>
    <w:rsid w:val="00D50E9D"/>
    <w:rsid w:val="00D510B4"/>
    <w:rsid w:val="00D51252"/>
    <w:rsid w:val="00D515C8"/>
    <w:rsid w:val="00D519C2"/>
    <w:rsid w:val="00D51D0B"/>
    <w:rsid w:val="00D51E34"/>
    <w:rsid w:val="00D51E4F"/>
    <w:rsid w:val="00D51FFA"/>
    <w:rsid w:val="00D520EE"/>
    <w:rsid w:val="00D522D0"/>
    <w:rsid w:val="00D52944"/>
    <w:rsid w:val="00D52CB1"/>
    <w:rsid w:val="00D52D28"/>
    <w:rsid w:val="00D53E09"/>
    <w:rsid w:val="00D53FD0"/>
    <w:rsid w:val="00D54006"/>
    <w:rsid w:val="00D544F3"/>
    <w:rsid w:val="00D54938"/>
    <w:rsid w:val="00D54DA2"/>
    <w:rsid w:val="00D55910"/>
    <w:rsid w:val="00D567F3"/>
    <w:rsid w:val="00D569CA"/>
    <w:rsid w:val="00D5704F"/>
    <w:rsid w:val="00D57795"/>
    <w:rsid w:val="00D57894"/>
    <w:rsid w:val="00D57B56"/>
    <w:rsid w:val="00D57BD8"/>
    <w:rsid w:val="00D57C8A"/>
    <w:rsid w:val="00D6036D"/>
    <w:rsid w:val="00D6082F"/>
    <w:rsid w:val="00D60999"/>
    <w:rsid w:val="00D60B3D"/>
    <w:rsid w:val="00D61258"/>
    <w:rsid w:val="00D61618"/>
    <w:rsid w:val="00D61924"/>
    <w:rsid w:val="00D61C09"/>
    <w:rsid w:val="00D61DE5"/>
    <w:rsid w:val="00D61FEC"/>
    <w:rsid w:val="00D62C54"/>
    <w:rsid w:val="00D62FD8"/>
    <w:rsid w:val="00D63524"/>
    <w:rsid w:val="00D6360B"/>
    <w:rsid w:val="00D63A0E"/>
    <w:rsid w:val="00D63A62"/>
    <w:rsid w:val="00D63F2A"/>
    <w:rsid w:val="00D64330"/>
    <w:rsid w:val="00D6443A"/>
    <w:rsid w:val="00D645F2"/>
    <w:rsid w:val="00D649AB"/>
    <w:rsid w:val="00D64B5F"/>
    <w:rsid w:val="00D64F69"/>
    <w:rsid w:val="00D6616F"/>
    <w:rsid w:val="00D667A8"/>
    <w:rsid w:val="00D66D84"/>
    <w:rsid w:val="00D67CB2"/>
    <w:rsid w:val="00D67DDC"/>
    <w:rsid w:val="00D70494"/>
    <w:rsid w:val="00D70641"/>
    <w:rsid w:val="00D70A3C"/>
    <w:rsid w:val="00D70E81"/>
    <w:rsid w:val="00D7139B"/>
    <w:rsid w:val="00D71471"/>
    <w:rsid w:val="00D71A8C"/>
    <w:rsid w:val="00D71B7B"/>
    <w:rsid w:val="00D72A66"/>
    <w:rsid w:val="00D72E52"/>
    <w:rsid w:val="00D72FDB"/>
    <w:rsid w:val="00D736B1"/>
    <w:rsid w:val="00D739E9"/>
    <w:rsid w:val="00D73C91"/>
    <w:rsid w:val="00D73CB5"/>
    <w:rsid w:val="00D73E58"/>
    <w:rsid w:val="00D7476A"/>
    <w:rsid w:val="00D75010"/>
    <w:rsid w:val="00D753BD"/>
    <w:rsid w:val="00D75D6E"/>
    <w:rsid w:val="00D76863"/>
    <w:rsid w:val="00D7713E"/>
    <w:rsid w:val="00D7738A"/>
    <w:rsid w:val="00D7755E"/>
    <w:rsid w:val="00D77593"/>
    <w:rsid w:val="00D778B0"/>
    <w:rsid w:val="00D77D8D"/>
    <w:rsid w:val="00D77E2E"/>
    <w:rsid w:val="00D77F12"/>
    <w:rsid w:val="00D80AD4"/>
    <w:rsid w:val="00D80C31"/>
    <w:rsid w:val="00D80EBC"/>
    <w:rsid w:val="00D815DB"/>
    <w:rsid w:val="00D816A4"/>
    <w:rsid w:val="00D823FA"/>
    <w:rsid w:val="00D82913"/>
    <w:rsid w:val="00D82B87"/>
    <w:rsid w:val="00D832E9"/>
    <w:rsid w:val="00D833B2"/>
    <w:rsid w:val="00D835B0"/>
    <w:rsid w:val="00D83939"/>
    <w:rsid w:val="00D8394C"/>
    <w:rsid w:val="00D83BC2"/>
    <w:rsid w:val="00D84287"/>
    <w:rsid w:val="00D8445C"/>
    <w:rsid w:val="00D84C1F"/>
    <w:rsid w:val="00D8630E"/>
    <w:rsid w:val="00D86B82"/>
    <w:rsid w:val="00D86C73"/>
    <w:rsid w:val="00D871C9"/>
    <w:rsid w:val="00D87B6A"/>
    <w:rsid w:val="00D87C5E"/>
    <w:rsid w:val="00D87FD1"/>
    <w:rsid w:val="00D9098D"/>
    <w:rsid w:val="00D90E7B"/>
    <w:rsid w:val="00D90F5D"/>
    <w:rsid w:val="00D914EE"/>
    <w:rsid w:val="00D91CCA"/>
    <w:rsid w:val="00D91E32"/>
    <w:rsid w:val="00D920AE"/>
    <w:rsid w:val="00D9262E"/>
    <w:rsid w:val="00D9281F"/>
    <w:rsid w:val="00D92ABC"/>
    <w:rsid w:val="00D92F01"/>
    <w:rsid w:val="00D93EC4"/>
    <w:rsid w:val="00D940AE"/>
    <w:rsid w:val="00D94650"/>
    <w:rsid w:val="00D946AF"/>
    <w:rsid w:val="00D94BF6"/>
    <w:rsid w:val="00D94F20"/>
    <w:rsid w:val="00D9528D"/>
    <w:rsid w:val="00D956FC"/>
    <w:rsid w:val="00D95BCE"/>
    <w:rsid w:val="00D96302"/>
    <w:rsid w:val="00D9644F"/>
    <w:rsid w:val="00D9650A"/>
    <w:rsid w:val="00D9672D"/>
    <w:rsid w:val="00D97154"/>
    <w:rsid w:val="00D974C6"/>
    <w:rsid w:val="00D97790"/>
    <w:rsid w:val="00D97D5F"/>
    <w:rsid w:val="00D97E99"/>
    <w:rsid w:val="00DA01BE"/>
    <w:rsid w:val="00DA056F"/>
    <w:rsid w:val="00DA0B68"/>
    <w:rsid w:val="00DA1097"/>
    <w:rsid w:val="00DA12F5"/>
    <w:rsid w:val="00DA1355"/>
    <w:rsid w:val="00DA18B1"/>
    <w:rsid w:val="00DA191B"/>
    <w:rsid w:val="00DA1DBB"/>
    <w:rsid w:val="00DA24A1"/>
    <w:rsid w:val="00DA2687"/>
    <w:rsid w:val="00DA2DC3"/>
    <w:rsid w:val="00DA37E5"/>
    <w:rsid w:val="00DA3B3E"/>
    <w:rsid w:val="00DA3D47"/>
    <w:rsid w:val="00DA3E81"/>
    <w:rsid w:val="00DA3FD1"/>
    <w:rsid w:val="00DA4A2B"/>
    <w:rsid w:val="00DA4FDF"/>
    <w:rsid w:val="00DA500F"/>
    <w:rsid w:val="00DA5120"/>
    <w:rsid w:val="00DA61D6"/>
    <w:rsid w:val="00DA68E0"/>
    <w:rsid w:val="00DA6B07"/>
    <w:rsid w:val="00DA73D1"/>
    <w:rsid w:val="00DA7969"/>
    <w:rsid w:val="00DA7C9D"/>
    <w:rsid w:val="00DA7D5D"/>
    <w:rsid w:val="00DB008F"/>
    <w:rsid w:val="00DB0120"/>
    <w:rsid w:val="00DB0791"/>
    <w:rsid w:val="00DB0A0E"/>
    <w:rsid w:val="00DB10CC"/>
    <w:rsid w:val="00DB13AB"/>
    <w:rsid w:val="00DB1E5E"/>
    <w:rsid w:val="00DB2227"/>
    <w:rsid w:val="00DB3F85"/>
    <w:rsid w:val="00DB4FBD"/>
    <w:rsid w:val="00DB5102"/>
    <w:rsid w:val="00DB54F6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313"/>
    <w:rsid w:val="00DB737B"/>
    <w:rsid w:val="00DB76AD"/>
    <w:rsid w:val="00DB7AB0"/>
    <w:rsid w:val="00DB7F9E"/>
    <w:rsid w:val="00DB7FFC"/>
    <w:rsid w:val="00DC00B9"/>
    <w:rsid w:val="00DC09FD"/>
    <w:rsid w:val="00DC0A9D"/>
    <w:rsid w:val="00DC10D0"/>
    <w:rsid w:val="00DC1285"/>
    <w:rsid w:val="00DC1291"/>
    <w:rsid w:val="00DC1CFB"/>
    <w:rsid w:val="00DC1D0A"/>
    <w:rsid w:val="00DC1F2F"/>
    <w:rsid w:val="00DC200D"/>
    <w:rsid w:val="00DC245F"/>
    <w:rsid w:val="00DC2521"/>
    <w:rsid w:val="00DC2765"/>
    <w:rsid w:val="00DC2893"/>
    <w:rsid w:val="00DC2A52"/>
    <w:rsid w:val="00DC3595"/>
    <w:rsid w:val="00DC3973"/>
    <w:rsid w:val="00DC4089"/>
    <w:rsid w:val="00DC410F"/>
    <w:rsid w:val="00DC5126"/>
    <w:rsid w:val="00DC5651"/>
    <w:rsid w:val="00DC5DA3"/>
    <w:rsid w:val="00DC6689"/>
    <w:rsid w:val="00DC6834"/>
    <w:rsid w:val="00DC6881"/>
    <w:rsid w:val="00DC6BFC"/>
    <w:rsid w:val="00DC6C79"/>
    <w:rsid w:val="00DC6C8C"/>
    <w:rsid w:val="00DC7F9B"/>
    <w:rsid w:val="00DD000C"/>
    <w:rsid w:val="00DD0572"/>
    <w:rsid w:val="00DD078F"/>
    <w:rsid w:val="00DD11D2"/>
    <w:rsid w:val="00DD1553"/>
    <w:rsid w:val="00DD22F9"/>
    <w:rsid w:val="00DD27DF"/>
    <w:rsid w:val="00DD2969"/>
    <w:rsid w:val="00DD2993"/>
    <w:rsid w:val="00DD2F83"/>
    <w:rsid w:val="00DD34A6"/>
    <w:rsid w:val="00DD39CC"/>
    <w:rsid w:val="00DD3C5A"/>
    <w:rsid w:val="00DD3DDF"/>
    <w:rsid w:val="00DD3E6F"/>
    <w:rsid w:val="00DD3EC5"/>
    <w:rsid w:val="00DD4213"/>
    <w:rsid w:val="00DD439C"/>
    <w:rsid w:val="00DD50E2"/>
    <w:rsid w:val="00DD5272"/>
    <w:rsid w:val="00DD533A"/>
    <w:rsid w:val="00DD5558"/>
    <w:rsid w:val="00DD5F3B"/>
    <w:rsid w:val="00DD638F"/>
    <w:rsid w:val="00DD6521"/>
    <w:rsid w:val="00DD6867"/>
    <w:rsid w:val="00DD6F6F"/>
    <w:rsid w:val="00DD7305"/>
    <w:rsid w:val="00DD73C0"/>
    <w:rsid w:val="00DD7670"/>
    <w:rsid w:val="00DD77C3"/>
    <w:rsid w:val="00DE0324"/>
    <w:rsid w:val="00DE03CF"/>
    <w:rsid w:val="00DE057B"/>
    <w:rsid w:val="00DE0BCD"/>
    <w:rsid w:val="00DE0DE1"/>
    <w:rsid w:val="00DE0EC9"/>
    <w:rsid w:val="00DE16EF"/>
    <w:rsid w:val="00DE1975"/>
    <w:rsid w:val="00DE1CAC"/>
    <w:rsid w:val="00DE1E7A"/>
    <w:rsid w:val="00DE253D"/>
    <w:rsid w:val="00DE2C5A"/>
    <w:rsid w:val="00DE3021"/>
    <w:rsid w:val="00DE3185"/>
    <w:rsid w:val="00DE31DF"/>
    <w:rsid w:val="00DE3298"/>
    <w:rsid w:val="00DE3723"/>
    <w:rsid w:val="00DE376B"/>
    <w:rsid w:val="00DE39E4"/>
    <w:rsid w:val="00DE3D91"/>
    <w:rsid w:val="00DE4052"/>
    <w:rsid w:val="00DE44CD"/>
    <w:rsid w:val="00DE4D22"/>
    <w:rsid w:val="00DE512C"/>
    <w:rsid w:val="00DE5781"/>
    <w:rsid w:val="00DE5919"/>
    <w:rsid w:val="00DE5A5A"/>
    <w:rsid w:val="00DE5A6D"/>
    <w:rsid w:val="00DE5F22"/>
    <w:rsid w:val="00DE6308"/>
    <w:rsid w:val="00DE63EE"/>
    <w:rsid w:val="00DE6BEE"/>
    <w:rsid w:val="00DE6D8B"/>
    <w:rsid w:val="00DE72A4"/>
    <w:rsid w:val="00DE74BA"/>
    <w:rsid w:val="00DE759E"/>
    <w:rsid w:val="00DE78AA"/>
    <w:rsid w:val="00DE7CC9"/>
    <w:rsid w:val="00DE7DC8"/>
    <w:rsid w:val="00DE7F6D"/>
    <w:rsid w:val="00DF02B1"/>
    <w:rsid w:val="00DF02C9"/>
    <w:rsid w:val="00DF0694"/>
    <w:rsid w:val="00DF0A12"/>
    <w:rsid w:val="00DF0CF3"/>
    <w:rsid w:val="00DF116E"/>
    <w:rsid w:val="00DF1350"/>
    <w:rsid w:val="00DF1676"/>
    <w:rsid w:val="00DF1DEC"/>
    <w:rsid w:val="00DF1F3D"/>
    <w:rsid w:val="00DF2192"/>
    <w:rsid w:val="00DF2E38"/>
    <w:rsid w:val="00DF34C8"/>
    <w:rsid w:val="00DF3658"/>
    <w:rsid w:val="00DF38E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577"/>
    <w:rsid w:val="00DF5DC9"/>
    <w:rsid w:val="00DF6549"/>
    <w:rsid w:val="00DF69A0"/>
    <w:rsid w:val="00DF763A"/>
    <w:rsid w:val="00DF76BF"/>
    <w:rsid w:val="00DF792B"/>
    <w:rsid w:val="00DF7B0A"/>
    <w:rsid w:val="00DF7B4E"/>
    <w:rsid w:val="00DF7BF5"/>
    <w:rsid w:val="00DF7CB1"/>
    <w:rsid w:val="00E008DB"/>
    <w:rsid w:val="00E0109E"/>
    <w:rsid w:val="00E010EF"/>
    <w:rsid w:val="00E012C3"/>
    <w:rsid w:val="00E01451"/>
    <w:rsid w:val="00E01E9B"/>
    <w:rsid w:val="00E02059"/>
    <w:rsid w:val="00E020B4"/>
    <w:rsid w:val="00E022D2"/>
    <w:rsid w:val="00E02432"/>
    <w:rsid w:val="00E02953"/>
    <w:rsid w:val="00E03292"/>
    <w:rsid w:val="00E0351E"/>
    <w:rsid w:val="00E035F6"/>
    <w:rsid w:val="00E039A9"/>
    <w:rsid w:val="00E03B6D"/>
    <w:rsid w:val="00E04572"/>
    <w:rsid w:val="00E04706"/>
    <w:rsid w:val="00E058B7"/>
    <w:rsid w:val="00E05DA5"/>
    <w:rsid w:val="00E05DFD"/>
    <w:rsid w:val="00E0608B"/>
    <w:rsid w:val="00E064E7"/>
    <w:rsid w:val="00E06795"/>
    <w:rsid w:val="00E06ED4"/>
    <w:rsid w:val="00E072E5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107F"/>
    <w:rsid w:val="00E114F8"/>
    <w:rsid w:val="00E11510"/>
    <w:rsid w:val="00E1181C"/>
    <w:rsid w:val="00E11A1F"/>
    <w:rsid w:val="00E11F6A"/>
    <w:rsid w:val="00E12411"/>
    <w:rsid w:val="00E1247E"/>
    <w:rsid w:val="00E125D7"/>
    <w:rsid w:val="00E127CE"/>
    <w:rsid w:val="00E128D7"/>
    <w:rsid w:val="00E12F78"/>
    <w:rsid w:val="00E1370D"/>
    <w:rsid w:val="00E13A63"/>
    <w:rsid w:val="00E13F03"/>
    <w:rsid w:val="00E140FF"/>
    <w:rsid w:val="00E1432C"/>
    <w:rsid w:val="00E14569"/>
    <w:rsid w:val="00E155EE"/>
    <w:rsid w:val="00E15A5E"/>
    <w:rsid w:val="00E15A60"/>
    <w:rsid w:val="00E15AD5"/>
    <w:rsid w:val="00E163C5"/>
    <w:rsid w:val="00E16966"/>
    <w:rsid w:val="00E1697B"/>
    <w:rsid w:val="00E16C25"/>
    <w:rsid w:val="00E16C83"/>
    <w:rsid w:val="00E16F95"/>
    <w:rsid w:val="00E17439"/>
    <w:rsid w:val="00E174E4"/>
    <w:rsid w:val="00E17535"/>
    <w:rsid w:val="00E201FB"/>
    <w:rsid w:val="00E20304"/>
    <w:rsid w:val="00E20959"/>
    <w:rsid w:val="00E21751"/>
    <w:rsid w:val="00E21766"/>
    <w:rsid w:val="00E218AA"/>
    <w:rsid w:val="00E218E3"/>
    <w:rsid w:val="00E21CFA"/>
    <w:rsid w:val="00E2223E"/>
    <w:rsid w:val="00E226F8"/>
    <w:rsid w:val="00E227E5"/>
    <w:rsid w:val="00E22818"/>
    <w:rsid w:val="00E23166"/>
    <w:rsid w:val="00E233D9"/>
    <w:rsid w:val="00E2347A"/>
    <w:rsid w:val="00E23970"/>
    <w:rsid w:val="00E23B94"/>
    <w:rsid w:val="00E23DE1"/>
    <w:rsid w:val="00E23F1E"/>
    <w:rsid w:val="00E23F75"/>
    <w:rsid w:val="00E249EA"/>
    <w:rsid w:val="00E24AFF"/>
    <w:rsid w:val="00E24D0E"/>
    <w:rsid w:val="00E24D6A"/>
    <w:rsid w:val="00E250EF"/>
    <w:rsid w:val="00E25BFC"/>
    <w:rsid w:val="00E25E93"/>
    <w:rsid w:val="00E26609"/>
    <w:rsid w:val="00E26815"/>
    <w:rsid w:val="00E27029"/>
    <w:rsid w:val="00E2705A"/>
    <w:rsid w:val="00E270E7"/>
    <w:rsid w:val="00E273D0"/>
    <w:rsid w:val="00E276CC"/>
    <w:rsid w:val="00E27722"/>
    <w:rsid w:val="00E300F1"/>
    <w:rsid w:val="00E30154"/>
    <w:rsid w:val="00E3023D"/>
    <w:rsid w:val="00E302D6"/>
    <w:rsid w:val="00E30492"/>
    <w:rsid w:val="00E304B2"/>
    <w:rsid w:val="00E3055E"/>
    <w:rsid w:val="00E30801"/>
    <w:rsid w:val="00E317EE"/>
    <w:rsid w:val="00E318C5"/>
    <w:rsid w:val="00E31C1D"/>
    <w:rsid w:val="00E31DAA"/>
    <w:rsid w:val="00E32645"/>
    <w:rsid w:val="00E32735"/>
    <w:rsid w:val="00E32B4E"/>
    <w:rsid w:val="00E332F9"/>
    <w:rsid w:val="00E3333E"/>
    <w:rsid w:val="00E334B6"/>
    <w:rsid w:val="00E335AB"/>
    <w:rsid w:val="00E33634"/>
    <w:rsid w:val="00E33BBC"/>
    <w:rsid w:val="00E341D5"/>
    <w:rsid w:val="00E344A5"/>
    <w:rsid w:val="00E3459B"/>
    <w:rsid w:val="00E347E4"/>
    <w:rsid w:val="00E35648"/>
    <w:rsid w:val="00E35FCA"/>
    <w:rsid w:val="00E373A8"/>
    <w:rsid w:val="00E377B0"/>
    <w:rsid w:val="00E37B99"/>
    <w:rsid w:val="00E37E08"/>
    <w:rsid w:val="00E37E89"/>
    <w:rsid w:val="00E40405"/>
    <w:rsid w:val="00E409C0"/>
    <w:rsid w:val="00E409C9"/>
    <w:rsid w:val="00E40B0B"/>
    <w:rsid w:val="00E41764"/>
    <w:rsid w:val="00E418AE"/>
    <w:rsid w:val="00E42114"/>
    <w:rsid w:val="00E42442"/>
    <w:rsid w:val="00E42678"/>
    <w:rsid w:val="00E4279C"/>
    <w:rsid w:val="00E4283B"/>
    <w:rsid w:val="00E42D06"/>
    <w:rsid w:val="00E4353A"/>
    <w:rsid w:val="00E437C8"/>
    <w:rsid w:val="00E439AA"/>
    <w:rsid w:val="00E43B9E"/>
    <w:rsid w:val="00E44326"/>
    <w:rsid w:val="00E4459F"/>
    <w:rsid w:val="00E44A79"/>
    <w:rsid w:val="00E44F72"/>
    <w:rsid w:val="00E450AC"/>
    <w:rsid w:val="00E4515F"/>
    <w:rsid w:val="00E453E5"/>
    <w:rsid w:val="00E45573"/>
    <w:rsid w:val="00E45796"/>
    <w:rsid w:val="00E45CEB"/>
    <w:rsid w:val="00E45E84"/>
    <w:rsid w:val="00E46B9E"/>
    <w:rsid w:val="00E46BF3"/>
    <w:rsid w:val="00E476C0"/>
    <w:rsid w:val="00E47AF1"/>
    <w:rsid w:val="00E47D37"/>
    <w:rsid w:val="00E50193"/>
    <w:rsid w:val="00E504B2"/>
    <w:rsid w:val="00E508B7"/>
    <w:rsid w:val="00E51168"/>
    <w:rsid w:val="00E51485"/>
    <w:rsid w:val="00E517D3"/>
    <w:rsid w:val="00E5184E"/>
    <w:rsid w:val="00E51D72"/>
    <w:rsid w:val="00E51E2A"/>
    <w:rsid w:val="00E5208C"/>
    <w:rsid w:val="00E524CE"/>
    <w:rsid w:val="00E5276A"/>
    <w:rsid w:val="00E527E5"/>
    <w:rsid w:val="00E52D30"/>
    <w:rsid w:val="00E52ECC"/>
    <w:rsid w:val="00E53AAF"/>
    <w:rsid w:val="00E53BEE"/>
    <w:rsid w:val="00E5409F"/>
    <w:rsid w:val="00E5411F"/>
    <w:rsid w:val="00E541D3"/>
    <w:rsid w:val="00E5461B"/>
    <w:rsid w:val="00E54CCD"/>
    <w:rsid w:val="00E54DCD"/>
    <w:rsid w:val="00E54EBE"/>
    <w:rsid w:val="00E54F0D"/>
    <w:rsid w:val="00E54F2D"/>
    <w:rsid w:val="00E55067"/>
    <w:rsid w:val="00E55087"/>
    <w:rsid w:val="00E5529A"/>
    <w:rsid w:val="00E5537B"/>
    <w:rsid w:val="00E55997"/>
    <w:rsid w:val="00E55CFB"/>
    <w:rsid w:val="00E55EE0"/>
    <w:rsid w:val="00E56585"/>
    <w:rsid w:val="00E56CDC"/>
    <w:rsid w:val="00E56EAD"/>
    <w:rsid w:val="00E57326"/>
    <w:rsid w:val="00E57402"/>
    <w:rsid w:val="00E574CA"/>
    <w:rsid w:val="00E5760B"/>
    <w:rsid w:val="00E60065"/>
    <w:rsid w:val="00E601B2"/>
    <w:rsid w:val="00E605F4"/>
    <w:rsid w:val="00E60BED"/>
    <w:rsid w:val="00E60C97"/>
    <w:rsid w:val="00E60D30"/>
    <w:rsid w:val="00E61320"/>
    <w:rsid w:val="00E6172B"/>
    <w:rsid w:val="00E62163"/>
    <w:rsid w:val="00E6236C"/>
    <w:rsid w:val="00E626A1"/>
    <w:rsid w:val="00E62DD2"/>
    <w:rsid w:val="00E631D6"/>
    <w:rsid w:val="00E6344E"/>
    <w:rsid w:val="00E636A5"/>
    <w:rsid w:val="00E63FD3"/>
    <w:rsid w:val="00E64656"/>
    <w:rsid w:val="00E64865"/>
    <w:rsid w:val="00E65013"/>
    <w:rsid w:val="00E65069"/>
    <w:rsid w:val="00E655A2"/>
    <w:rsid w:val="00E65A1B"/>
    <w:rsid w:val="00E65BE6"/>
    <w:rsid w:val="00E65BFC"/>
    <w:rsid w:val="00E65C95"/>
    <w:rsid w:val="00E6602D"/>
    <w:rsid w:val="00E6617A"/>
    <w:rsid w:val="00E66234"/>
    <w:rsid w:val="00E6651F"/>
    <w:rsid w:val="00E665E8"/>
    <w:rsid w:val="00E66DE3"/>
    <w:rsid w:val="00E671A9"/>
    <w:rsid w:val="00E67706"/>
    <w:rsid w:val="00E67710"/>
    <w:rsid w:val="00E67A0D"/>
    <w:rsid w:val="00E67A80"/>
    <w:rsid w:val="00E67CAC"/>
    <w:rsid w:val="00E67F13"/>
    <w:rsid w:val="00E7019A"/>
    <w:rsid w:val="00E70247"/>
    <w:rsid w:val="00E7092A"/>
    <w:rsid w:val="00E70F7A"/>
    <w:rsid w:val="00E7112E"/>
    <w:rsid w:val="00E71593"/>
    <w:rsid w:val="00E71806"/>
    <w:rsid w:val="00E723DF"/>
    <w:rsid w:val="00E728CF"/>
    <w:rsid w:val="00E72901"/>
    <w:rsid w:val="00E72B6C"/>
    <w:rsid w:val="00E73381"/>
    <w:rsid w:val="00E7342C"/>
    <w:rsid w:val="00E74163"/>
    <w:rsid w:val="00E745BB"/>
    <w:rsid w:val="00E74986"/>
    <w:rsid w:val="00E74A41"/>
    <w:rsid w:val="00E74A76"/>
    <w:rsid w:val="00E74CFC"/>
    <w:rsid w:val="00E751E4"/>
    <w:rsid w:val="00E7569F"/>
    <w:rsid w:val="00E75B20"/>
    <w:rsid w:val="00E76243"/>
    <w:rsid w:val="00E770D8"/>
    <w:rsid w:val="00E77184"/>
    <w:rsid w:val="00E8039D"/>
    <w:rsid w:val="00E805C9"/>
    <w:rsid w:val="00E80C3B"/>
    <w:rsid w:val="00E81111"/>
    <w:rsid w:val="00E81353"/>
    <w:rsid w:val="00E819CC"/>
    <w:rsid w:val="00E819D0"/>
    <w:rsid w:val="00E821E4"/>
    <w:rsid w:val="00E8220C"/>
    <w:rsid w:val="00E82543"/>
    <w:rsid w:val="00E82DEC"/>
    <w:rsid w:val="00E83078"/>
    <w:rsid w:val="00E836E3"/>
    <w:rsid w:val="00E83C9B"/>
    <w:rsid w:val="00E8440A"/>
    <w:rsid w:val="00E84461"/>
    <w:rsid w:val="00E844C8"/>
    <w:rsid w:val="00E84A2F"/>
    <w:rsid w:val="00E84EAC"/>
    <w:rsid w:val="00E857D4"/>
    <w:rsid w:val="00E85D1C"/>
    <w:rsid w:val="00E864C1"/>
    <w:rsid w:val="00E8667A"/>
    <w:rsid w:val="00E86B5E"/>
    <w:rsid w:val="00E87450"/>
    <w:rsid w:val="00E878C7"/>
    <w:rsid w:val="00E878F1"/>
    <w:rsid w:val="00E87938"/>
    <w:rsid w:val="00E90250"/>
    <w:rsid w:val="00E90332"/>
    <w:rsid w:val="00E90C15"/>
    <w:rsid w:val="00E90E20"/>
    <w:rsid w:val="00E91091"/>
    <w:rsid w:val="00E911A8"/>
    <w:rsid w:val="00E92332"/>
    <w:rsid w:val="00E92A27"/>
    <w:rsid w:val="00E93345"/>
    <w:rsid w:val="00E934AC"/>
    <w:rsid w:val="00E93CE3"/>
    <w:rsid w:val="00E93D4E"/>
    <w:rsid w:val="00E93E00"/>
    <w:rsid w:val="00E94455"/>
    <w:rsid w:val="00E94B43"/>
    <w:rsid w:val="00E94BF3"/>
    <w:rsid w:val="00E94DEB"/>
    <w:rsid w:val="00E94EA5"/>
    <w:rsid w:val="00E94F98"/>
    <w:rsid w:val="00E95489"/>
    <w:rsid w:val="00E95B8A"/>
    <w:rsid w:val="00E9602C"/>
    <w:rsid w:val="00E963B3"/>
    <w:rsid w:val="00E969F7"/>
    <w:rsid w:val="00E96C52"/>
    <w:rsid w:val="00E96EB3"/>
    <w:rsid w:val="00E97163"/>
    <w:rsid w:val="00E97177"/>
    <w:rsid w:val="00E9717B"/>
    <w:rsid w:val="00E978AD"/>
    <w:rsid w:val="00E97D03"/>
    <w:rsid w:val="00EA00D8"/>
    <w:rsid w:val="00EA0783"/>
    <w:rsid w:val="00EA07AE"/>
    <w:rsid w:val="00EA0C4C"/>
    <w:rsid w:val="00EA1038"/>
    <w:rsid w:val="00EA104D"/>
    <w:rsid w:val="00EA1739"/>
    <w:rsid w:val="00EA2026"/>
    <w:rsid w:val="00EA211A"/>
    <w:rsid w:val="00EA297B"/>
    <w:rsid w:val="00EA2AB8"/>
    <w:rsid w:val="00EA311B"/>
    <w:rsid w:val="00EA32BD"/>
    <w:rsid w:val="00EA3499"/>
    <w:rsid w:val="00EA34F8"/>
    <w:rsid w:val="00EA3A13"/>
    <w:rsid w:val="00EA40CB"/>
    <w:rsid w:val="00EA42F2"/>
    <w:rsid w:val="00EA4A90"/>
    <w:rsid w:val="00EA4BB7"/>
    <w:rsid w:val="00EA4C3B"/>
    <w:rsid w:val="00EA5BCB"/>
    <w:rsid w:val="00EA6212"/>
    <w:rsid w:val="00EA6227"/>
    <w:rsid w:val="00EA6575"/>
    <w:rsid w:val="00EA6DAF"/>
    <w:rsid w:val="00EA6E08"/>
    <w:rsid w:val="00EA6E4C"/>
    <w:rsid w:val="00EA74C1"/>
    <w:rsid w:val="00EA7705"/>
    <w:rsid w:val="00EA79AE"/>
    <w:rsid w:val="00EA7D20"/>
    <w:rsid w:val="00EB06FD"/>
    <w:rsid w:val="00EB089F"/>
    <w:rsid w:val="00EB0A5E"/>
    <w:rsid w:val="00EB0E09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30F6"/>
    <w:rsid w:val="00EB3705"/>
    <w:rsid w:val="00EB3F88"/>
    <w:rsid w:val="00EB40E6"/>
    <w:rsid w:val="00EB413A"/>
    <w:rsid w:val="00EB42B1"/>
    <w:rsid w:val="00EB49E6"/>
    <w:rsid w:val="00EB4C8E"/>
    <w:rsid w:val="00EB4C8F"/>
    <w:rsid w:val="00EB5383"/>
    <w:rsid w:val="00EB53DD"/>
    <w:rsid w:val="00EB5586"/>
    <w:rsid w:val="00EB5ADE"/>
    <w:rsid w:val="00EB6117"/>
    <w:rsid w:val="00EB67C0"/>
    <w:rsid w:val="00EB6964"/>
    <w:rsid w:val="00EB70C6"/>
    <w:rsid w:val="00EB7588"/>
    <w:rsid w:val="00EB7897"/>
    <w:rsid w:val="00EB7D9B"/>
    <w:rsid w:val="00EB7F1B"/>
    <w:rsid w:val="00EB7F44"/>
    <w:rsid w:val="00EC0050"/>
    <w:rsid w:val="00EC12FB"/>
    <w:rsid w:val="00EC181A"/>
    <w:rsid w:val="00EC1B88"/>
    <w:rsid w:val="00EC21F9"/>
    <w:rsid w:val="00EC222A"/>
    <w:rsid w:val="00EC242D"/>
    <w:rsid w:val="00EC25F8"/>
    <w:rsid w:val="00EC2B6C"/>
    <w:rsid w:val="00EC3235"/>
    <w:rsid w:val="00EC340F"/>
    <w:rsid w:val="00EC37A2"/>
    <w:rsid w:val="00EC3994"/>
    <w:rsid w:val="00EC3D27"/>
    <w:rsid w:val="00EC412E"/>
    <w:rsid w:val="00EC492E"/>
    <w:rsid w:val="00EC517F"/>
    <w:rsid w:val="00EC62B2"/>
    <w:rsid w:val="00EC62F8"/>
    <w:rsid w:val="00EC6441"/>
    <w:rsid w:val="00EC6BE9"/>
    <w:rsid w:val="00EC6D22"/>
    <w:rsid w:val="00EC7320"/>
    <w:rsid w:val="00EC74AC"/>
    <w:rsid w:val="00EC7574"/>
    <w:rsid w:val="00EC7E73"/>
    <w:rsid w:val="00ED04F8"/>
    <w:rsid w:val="00ED057F"/>
    <w:rsid w:val="00ED091B"/>
    <w:rsid w:val="00ED0A7A"/>
    <w:rsid w:val="00ED0FB5"/>
    <w:rsid w:val="00ED1A69"/>
    <w:rsid w:val="00ED2B30"/>
    <w:rsid w:val="00ED3833"/>
    <w:rsid w:val="00ED3A46"/>
    <w:rsid w:val="00ED3DF4"/>
    <w:rsid w:val="00ED3EF5"/>
    <w:rsid w:val="00ED4065"/>
    <w:rsid w:val="00ED40E7"/>
    <w:rsid w:val="00ED4562"/>
    <w:rsid w:val="00ED4C5F"/>
    <w:rsid w:val="00ED5521"/>
    <w:rsid w:val="00ED5695"/>
    <w:rsid w:val="00ED5915"/>
    <w:rsid w:val="00ED59D2"/>
    <w:rsid w:val="00ED5AA6"/>
    <w:rsid w:val="00ED5E03"/>
    <w:rsid w:val="00ED64CE"/>
    <w:rsid w:val="00ED69A7"/>
    <w:rsid w:val="00ED6EB2"/>
    <w:rsid w:val="00ED6ED6"/>
    <w:rsid w:val="00ED6F13"/>
    <w:rsid w:val="00ED722B"/>
    <w:rsid w:val="00ED797A"/>
    <w:rsid w:val="00ED7BD5"/>
    <w:rsid w:val="00EE0AB7"/>
    <w:rsid w:val="00EE1497"/>
    <w:rsid w:val="00EE2256"/>
    <w:rsid w:val="00EE23BB"/>
    <w:rsid w:val="00EE258A"/>
    <w:rsid w:val="00EE2A52"/>
    <w:rsid w:val="00EE2B83"/>
    <w:rsid w:val="00EE2EC3"/>
    <w:rsid w:val="00EE3446"/>
    <w:rsid w:val="00EE3870"/>
    <w:rsid w:val="00EE39C8"/>
    <w:rsid w:val="00EE40CA"/>
    <w:rsid w:val="00EE4139"/>
    <w:rsid w:val="00EE4DD0"/>
    <w:rsid w:val="00EE508B"/>
    <w:rsid w:val="00EE51E1"/>
    <w:rsid w:val="00EE5892"/>
    <w:rsid w:val="00EE5B53"/>
    <w:rsid w:val="00EE652E"/>
    <w:rsid w:val="00EE742B"/>
    <w:rsid w:val="00EE7510"/>
    <w:rsid w:val="00EF0854"/>
    <w:rsid w:val="00EF108E"/>
    <w:rsid w:val="00EF1144"/>
    <w:rsid w:val="00EF1722"/>
    <w:rsid w:val="00EF1942"/>
    <w:rsid w:val="00EF19DE"/>
    <w:rsid w:val="00EF2001"/>
    <w:rsid w:val="00EF3109"/>
    <w:rsid w:val="00EF322D"/>
    <w:rsid w:val="00EF3B86"/>
    <w:rsid w:val="00EF4057"/>
    <w:rsid w:val="00EF416F"/>
    <w:rsid w:val="00EF4D70"/>
    <w:rsid w:val="00EF539A"/>
    <w:rsid w:val="00EF5697"/>
    <w:rsid w:val="00EF57F3"/>
    <w:rsid w:val="00EF58AA"/>
    <w:rsid w:val="00EF5FE2"/>
    <w:rsid w:val="00EF69B5"/>
    <w:rsid w:val="00EF735C"/>
    <w:rsid w:val="00EF7504"/>
    <w:rsid w:val="00EF7967"/>
    <w:rsid w:val="00EF7C32"/>
    <w:rsid w:val="00EF7DED"/>
    <w:rsid w:val="00EF7E34"/>
    <w:rsid w:val="00F0073C"/>
    <w:rsid w:val="00F009A2"/>
    <w:rsid w:val="00F00BBF"/>
    <w:rsid w:val="00F00BC0"/>
    <w:rsid w:val="00F010FB"/>
    <w:rsid w:val="00F01555"/>
    <w:rsid w:val="00F016AC"/>
    <w:rsid w:val="00F01742"/>
    <w:rsid w:val="00F018B9"/>
    <w:rsid w:val="00F0233B"/>
    <w:rsid w:val="00F0245D"/>
    <w:rsid w:val="00F02A8C"/>
    <w:rsid w:val="00F03162"/>
    <w:rsid w:val="00F03260"/>
    <w:rsid w:val="00F0328E"/>
    <w:rsid w:val="00F0344B"/>
    <w:rsid w:val="00F03885"/>
    <w:rsid w:val="00F03AE7"/>
    <w:rsid w:val="00F0422E"/>
    <w:rsid w:val="00F04DE7"/>
    <w:rsid w:val="00F0545E"/>
    <w:rsid w:val="00F05A7E"/>
    <w:rsid w:val="00F06316"/>
    <w:rsid w:val="00F067C7"/>
    <w:rsid w:val="00F06A4B"/>
    <w:rsid w:val="00F06CCB"/>
    <w:rsid w:val="00F0708A"/>
    <w:rsid w:val="00F072A4"/>
    <w:rsid w:val="00F07B77"/>
    <w:rsid w:val="00F07C4B"/>
    <w:rsid w:val="00F10335"/>
    <w:rsid w:val="00F1060F"/>
    <w:rsid w:val="00F10716"/>
    <w:rsid w:val="00F108FD"/>
    <w:rsid w:val="00F10D5A"/>
    <w:rsid w:val="00F10E89"/>
    <w:rsid w:val="00F114B1"/>
    <w:rsid w:val="00F11543"/>
    <w:rsid w:val="00F1175A"/>
    <w:rsid w:val="00F11F3B"/>
    <w:rsid w:val="00F1201E"/>
    <w:rsid w:val="00F12739"/>
    <w:rsid w:val="00F12D2F"/>
    <w:rsid w:val="00F12E94"/>
    <w:rsid w:val="00F1330D"/>
    <w:rsid w:val="00F13602"/>
    <w:rsid w:val="00F13E03"/>
    <w:rsid w:val="00F13E85"/>
    <w:rsid w:val="00F14193"/>
    <w:rsid w:val="00F15451"/>
    <w:rsid w:val="00F1547B"/>
    <w:rsid w:val="00F155CE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138D"/>
    <w:rsid w:val="00F2183F"/>
    <w:rsid w:val="00F21AD5"/>
    <w:rsid w:val="00F21E89"/>
    <w:rsid w:val="00F22594"/>
    <w:rsid w:val="00F225B9"/>
    <w:rsid w:val="00F2292D"/>
    <w:rsid w:val="00F2311B"/>
    <w:rsid w:val="00F2327A"/>
    <w:rsid w:val="00F23620"/>
    <w:rsid w:val="00F2362A"/>
    <w:rsid w:val="00F23890"/>
    <w:rsid w:val="00F2389A"/>
    <w:rsid w:val="00F239CD"/>
    <w:rsid w:val="00F23ABE"/>
    <w:rsid w:val="00F23E9E"/>
    <w:rsid w:val="00F24239"/>
    <w:rsid w:val="00F249DB"/>
    <w:rsid w:val="00F24EAF"/>
    <w:rsid w:val="00F2526C"/>
    <w:rsid w:val="00F252CA"/>
    <w:rsid w:val="00F252D8"/>
    <w:rsid w:val="00F2566E"/>
    <w:rsid w:val="00F2662B"/>
    <w:rsid w:val="00F26816"/>
    <w:rsid w:val="00F26836"/>
    <w:rsid w:val="00F2717A"/>
    <w:rsid w:val="00F2751B"/>
    <w:rsid w:val="00F276EB"/>
    <w:rsid w:val="00F30156"/>
    <w:rsid w:val="00F3084A"/>
    <w:rsid w:val="00F30BF6"/>
    <w:rsid w:val="00F30FB6"/>
    <w:rsid w:val="00F31718"/>
    <w:rsid w:val="00F31B81"/>
    <w:rsid w:val="00F32038"/>
    <w:rsid w:val="00F32632"/>
    <w:rsid w:val="00F32BB3"/>
    <w:rsid w:val="00F32D4E"/>
    <w:rsid w:val="00F33203"/>
    <w:rsid w:val="00F33E4C"/>
    <w:rsid w:val="00F345EC"/>
    <w:rsid w:val="00F34B96"/>
    <w:rsid w:val="00F35A46"/>
    <w:rsid w:val="00F35B6C"/>
    <w:rsid w:val="00F3666B"/>
    <w:rsid w:val="00F36838"/>
    <w:rsid w:val="00F368B1"/>
    <w:rsid w:val="00F3691A"/>
    <w:rsid w:val="00F36926"/>
    <w:rsid w:val="00F370DE"/>
    <w:rsid w:val="00F37D61"/>
    <w:rsid w:val="00F37E57"/>
    <w:rsid w:val="00F40296"/>
    <w:rsid w:val="00F4048B"/>
    <w:rsid w:val="00F404A1"/>
    <w:rsid w:val="00F40C0D"/>
    <w:rsid w:val="00F40EB5"/>
    <w:rsid w:val="00F4264B"/>
    <w:rsid w:val="00F42BF8"/>
    <w:rsid w:val="00F43066"/>
    <w:rsid w:val="00F43098"/>
    <w:rsid w:val="00F430EB"/>
    <w:rsid w:val="00F4323B"/>
    <w:rsid w:val="00F4336B"/>
    <w:rsid w:val="00F43669"/>
    <w:rsid w:val="00F4395C"/>
    <w:rsid w:val="00F43D18"/>
    <w:rsid w:val="00F43E49"/>
    <w:rsid w:val="00F43EB3"/>
    <w:rsid w:val="00F43F2D"/>
    <w:rsid w:val="00F44627"/>
    <w:rsid w:val="00F4486A"/>
    <w:rsid w:val="00F44911"/>
    <w:rsid w:val="00F44A30"/>
    <w:rsid w:val="00F44E4A"/>
    <w:rsid w:val="00F453E7"/>
    <w:rsid w:val="00F45560"/>
    <w:rsid w:val="00F4559B"/>
    <w:rsid w:val="00F45E3D"/>
    <w:rsid w:val="00F45EEA"/>
    <w:rsid w:val="00F462A3"/>
    <w:rsid w:val="00F46325"/>
    <w:rsid w:val="00F46896"/>
    <w:rsid w:val="00F474BA"/>
    <w:rsid w:val="00F47B08"/>
    <w:rsid w:val="00F50061"/>
    <w:rsid w:val="00F512FD"/>
    <w:rsid w:val="00F51500"/>
    <w:rsid w:val="00F5178C"/>
    <w:rsid w:val="00F51AD7"/>
    <w:rsid w:val="00F51E71"/>
    <w:rsid w:val="00F51EB0"/>
    <w:rsid w:val="00F520D8"/>
    <w:rsid w:val="00F52A75"/>
    <w:rsid w:val="00F52F84"/>
    <w:rsid w:val="00F5349F"/>
    <w:rsid w:val="00F5484A"/>
    <w:rsid w:val="00F5619C"/>
    <w:rsid w:val="00F567C3"/>
    <w:rsid w:val="00F57139"/>
    <w:rsid w:val="00F57468"/>
    <w:rsid w:val="00F6034C"/>
    <w:rsid w:val="00F603AE"/>
    <w:rsid w:val="00F603B2"/>
    <w:rsid w:val="00F60634"/>
    <w:rsid w:val="00F6099A"/>
    <w:rsid w:val="00F609DA"/>
    <w:rsid w:val="00F609FC"/>
    <w:rsid w:val="00F60AC2"/>
    <w:rsid w:val="00F60B0E"/>
    <w:rsid w:val="00F60DDE"/>
    <w:rsid w:val="00F611DC"/>
    <w:rsid w:val="00F6161E"/>
    <w:rsid w:val="00F62201"/>
    <w:rsid w:val="00F6222A"/>
    <w:rsid w:val="00F625FD"/>
    <w:rsid w:val="00F628DD"/>
    <w:rsid w:val="00F62A31"/>
    <w:rsid w:val="00F62E4E"/>
    <w:rsid w:val="00F63057"/>
    <w:rsid w:val="00F63A33"/>
    <w:rsid w:val="00F63C6E"/>
    <w:rsid w:val="00F63E2A"/>
    <w:rsid w:val="00F6408A"/>
    <w:rsid w:val="00F6475A"/>
    <w:rsid w:val="00F647A9"/>
    <w:rsid w:val="00F64D45"/>
    <w:rsid w:val="00F64F1F"/>
    <w:rsid w:val="00F6515A"/>
    <w:rsid w:val="00F65F91"/>
    <w:rsid w:val="00F6606A"/>
    <w:rsid w:val="00F667F0"/>
    <w:rsid w:val="00F67048"/>
    <w:rsid w:val="00F67133"/>
    <w:rsid w:val="00F67A9D"/>
    <w:rsid w:val="00F67D26"/>
    <w:rsid w:val="00F701E1"/>
    <w:rsid w:val="00F702DB"/>
    <w:rsid w:val="00F70B19"/>
    <w:rsid w:val="00F70FD9"/>
    <w:rsid w:val="00F711E7"/>
    <w:rsid w:val="00F713A1"/>
    <w:rsid w:val="00F7142C"/>
    <w:rsid w:val="00F71683"/>
    <w:rsid w:val="00F71BA2"/>
    <w:rsid w:val="00F71F17"/>
    <w:rsid w:val="00F72363"/>
    <w:rsid w:val="00F723EC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31E"/>
    <w:rsid w:val="00F746A0"/>
    <w:rsid w:val="00F747BB"/>
    <w:rsid w:val="00F74FB8"/>
    <w:rsid w:val="00F753DC"/>
    <w:rsid w:val="00F755BC"/>
    <w:rsid w:val="00F75762"/>
    <w:rsid w:val="00F75CD1"/>
    <w:rsid w:val="00F765BF"/>
    <w:rsid w:val="00F76726"/>
    <w:rsid w:val="00F76B88"/>
    <w:rsid w:val="00F773DF"/>
    <w:rsid w:val="00F80D21"/>
    <w:rsid w:val="00F81225"/>
    <w:rsid w:val="00F812BA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A76"/>
    <w:rsid w:val="00F83B73"/>
    <w:rsid w:val="00F843EF"/>
    <w:rsid w:val="00F844C9"/>
    <w:rsid w:val="00F84A36"/>
    <w:rsid w:val="00F85AA2"/>
    <w:rsid w:val="00F85E16"/>
    <w:rsid w:val="00F85F20"/>
    <w:rsid w:val="00F8642F"/>
    <w:rsid w:val="00F86A81"/>
    <w:rsid w:val="00F87181"/>
    <w:rsid w:val="00F872C2"/>
    <w:rsid w:val="00F87391"/>
    <w:rsid w:val="00F874A8"/>
    <w:rsid w:val="00F876C2"/>
    <w:rsid w:val="00F90032"/>
    <w:rsid w:val="00F90091"/>
    <w:rsid w:val="00F90520"/>
    <w:rsid w:val="00F90A21"/>
    <w:rsid w:val="00F90D8C"/>
    <w:rsid w:val="00F910BF"/>
    <w:rsid w:val="00F91246"/>
    <w:rsid w:val="00F913CA"/>
    <w:rsid w:val="00F91527"/>
    <w:rsid w:val="00F9186B"/>
    <w:rsid w:val="00F9190F"/>
    <w:rsid w:val="00F92092"/>
    <w:rsid w:val="00F92148"/>
    <w:rsid w:val="00F9254D"/>
    <w:rsid w:val="00F9255C"/>
    <w:rsid w:val="00F9267D"/>
    <w:rsid w:val="00F9272A"/>
    <w:rsid w:val="00F92A72"/>
    <w:rsid w:val="00F9391D"/>
    <w:rsid w:val="00F93E89"/>
    <w:rsid w:val="00F93EA0"/>
    <w:rsid w:val="00F94312"/>
    <w:rsid w:val="00F9450D"/>
    <w:rsid w:val="00F94972"/>
    <w:rsid w:val="00F94B4F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DD8"/>
    <w:rsid w:val="00F97E6C"/>
    <w:rsid w:val="00FA0C0E"/>
    <w:rsid w:val="00FA150A"/>
    <w:rsid w:val="00FA15F2"/>
    <w:rsid w:val="00FA1BC9"/>
    <w:rsid w:val="00FA1BD3"/>
    <w:rsid w:val="00FA2C5E"/>
    <w:rsid w:val="00FA337F"/>
    <w:rsid w:val="00FA35C3"/>
    <w:rsid w:val="00FA3A7D"/>
    <w:rsid w:val="00FA3AC3"/>
    <w:rsid w:val="00FA3DC0"/>
    <w:rsid w:val="00FA416A"/>
    <w:rsid w:val="00FA4439"/>
    <w:rsid w:val="00FA44D6"/>
    <w:rsid w:val="00FA46ED"/>
    <w:rsid w:val="00FA47D8"/>
    <w:rsid w:val="00FA4A40"/>
    <w:rsid w:val="00FA5B14"/>
    <w:rsid w:val="00FA5D75"/>
    <w:rsid w:val="00FA7747"/>
    <w:rsid w:val="00FA7C0C"/>
    <w:rsid w:val="00FB0C25"/>
    <w:rsid w:val="00FB0D13"/>
    <w:rsid w:val="00FB14FB"/>
    <w:rsid w:val="00FB1892"/>
    <w:rsid w:val="00FB1B85"/>
    <w:rsid w:val="00FB20A9"/>
    <w:rsid w:val="00FB26DC"/>
    <w:rsid w:val="00FB28A9"/>
    <w:rsid w:val="00FB2E9D"/>
    <w:rsid w:val="00FB336A"/>
    <w:rsid w:val="00FB345B"/>
    <w:rsid w:val="00FB35E1"/>
    <w:rsid w:val="00FB3B98"/>
    <w:rsid w:val="00FB3CB6"/>
    <w:rsid w:val="00FB3D86"/>
    <w:rsid w:val="00FB3FDA"/>
    <w:rsid w:val="00FB416A"/>
    <w:rsid w:val="00FB474A"/>
    <w:rsid w:val="00FB4C4B"/>
    <w:rsid w:val="00FB50F7"/>
    <w:rsid w:val="00FB564B"/>
    <w:rsid w:val="00FB59A8"/>
    <w:rsid w:val="00FB5A28"/>
    <w:rsid w:val="00FB5A99"/>
    <w:rsid w:val="00FB5C1E"/>
    <w:rsid w:val="00FB5D00"/>
    <w:rsid w:val="00FB5D89"/>
    <w:rsid w:val="00FB5F83"/>
    <w:rsid w:val="00FB6473"/>
    <w:rsid w:val="00FB678A"/>
    <w:rsid w:val="00FB6F33"/>
    <w:rsid w:val="00FB73D5"/>
    <w:rsid w:val="00FB7BBF"/>
    <w:rsid w:val="00FB7E06"/>
    <w:rsid w:val="00FC002B"/>
    <w:rsid w:val="00FC0078"/>
    <w:rsid w:val="00FC0787"/>
    <w:rsid w:val="00FC0D23"/>
    <w:rsid w:val="00FC1315"/>
    <w:rsid w:val="00FC1A0E"/>
    <w:rsid w:val="00FC1C44"/>
    <w:rsid w:val="00FC30F0"/>
    <w:rsid w:val="00FC34BD"/>
    <w:rsid w:val="00FC3C87"/>
    <w:rsid w:val="00FC3CA0"/>
    <w:rsid w:val="00FC4DFB"/>
    <w:rsid w:val="00FC598E"/>
    <w:rsid w:val="00FC5B3C"/>
    <w:rsid w:val="00FC60C7"/>
    <w:rsid w:val="00FC626E"/>
    <w:rsid w:val="00FC6567"/>
    <w:rsid w:val="00FC68A6"/>
    <w:rsid w:val="00FC6943"/>
    <w:rsid w:val="00FC74E0"/>
    <w:rsid w:val="00FC75C5"/>
    <w:rsid w:val="00FC771A"/>
    <w:rsid w:val="00FC79C1"/>
    <w:rsid w:val="00FC7A9E"/>
    <w:rsid w:val="00FC7BEC"/>
    <w:rsid w:val="00FC7CE8"/>
    <w:rsid w:val="00FD0300"/>
    <w:rsid w:val="00FD0E89"/>
    <w:rsid w:val="00FD149F"/>
    <w:rsid w:val="00FD1889"/>
    <w:rsid w:val="00FD1C0A"/>
    <w:rsid w:val="00FD2344"/>
    <w:rsid w:val="00FD2450"/>
    <w:rsid w:val="00FD3300"/>
    <w:rsid w:val="00FD35AE"/>
    <w:rsid w:val="00FD375A"/>
    <w:rsid w:val="00FD389D"/>
    <w:rsid w:val="00FD41D0"/>
    <w:rsid w:val="00FD50BA"/>
    <w:rsid w:val="00FD5293"/>
    <w:rsid w:val="00FD5BC1"/>
    <w:rsid w:val="00FD5FB6"/>
    <w:rsid w:val="00FD6102"/>
    <w:rsid w:val="00FD62F3"/>
    <w:rsid w:val="00FD6366"/>
    <w:rsid w:val="00FD7248"/>
    <w:rsid w:val="00FD72FA"/>
    <w:rsid w:val="00FD7504"/>
    <w:rsid w:val="00FD75B3"/>
    <w:rsid w:val="00FD7C61"/>
    <w:rsid w:val="00FD7CE8"/>
    <w:rsid w:val="00FD7EE3"/>
    <w:rsid w:val="00FE07EC"/>
    <w:rsid w:val="00FE08ED"/>
    <w:rsid w:val="00FE0917"/>
    <w:rsid w:val="00FE10DB"/>
    <w:rsid w:val="00FE1102"/>
    <w:rsid w:val="00FE19FF"/>
    <w:rsid w:val="00FE1E8C"/>
    <w:rsid w:val="00FE25D6"/>
    <w:rsid w:val="00FE262B"/>
    <w:rsid w:val="00FE2649"/>
    <w:rsid w:val="00FE2779"/>
    <w:rsid w:val="00FE29D9"/>
    <w:rsid w:val="00FE33C4"/>
    <w:rsid w:val="00FE3958"/>
    <w:rsid w:val="00FE3AA3"/>
    <w:rsid w:val="00FE413B"/>
    <w:rsid w:val="00FE42B4"/>
    <w:rsid w:val="00FE4F74"/>
    <w:rsid w:val="00FE5552"/>
    <w:rsid w:val="00FE5E93"/>
    <w:rsid w:val="00FE65B8"/>
    <w:rsid w:val="00FE6874"/>
    <w:rsid w:val="00FE6A65"/>
    <w:rsid w:val="00FE6A6C"/>
    <w:rsid w:val="00FE739E"/>
    <w:rsid w:val="00FE7AF7"/>
    <w:rsid w:val="00FE7C7A"/>
    <w:rsid w:val="00FF027C"/>
    <w:rsid w:val="00FF065A"/>
    <w:rsid w:val="00FF0A31"/>
    <w:rsid w:val="00FF0EE8"/>
    <w:rsid w:val="00FF143B"/>
    <w:rsid w:val="00FF17B2"/>
    <w:rsid w:val="00FF1CBF"/>
    <w:rsid w:val="00FF21CB"/>
    <w:rsid w:val="00FF2B34"/>
    <w:rsid w:val="00FF2F34"/>
    <w:rsid w:val="00FF3990"/>
    <w:rsid w:val="00FF3AE1"/>
    <w:rsid w:val="00FF401E"/>
    <w:rsid w:val="00FF510C"/>
    <w:rsid w:val="00FF5156"/>
    <w:rsid w:val="00FF5B1D"/>
    <w:rsid w:val="00FF6411"/>
    <w:rsid w:val="00FF6560"/>
    <w:rsid w:val="00FF6730"/>
    <w:rsid w:val="00FF6BD9"/>
    <w:rsid w:val="00FF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7BED6F"/>
  <w15:chartTrackingRefBased/>
  <w15:docId w15:val="{5490586E-D605-4B02-87ED-8DB76F700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7F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uiPriority w:val="99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B54A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54A2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37798E"/>
    <w:rPr>
      <w:rFonts w:ascii="Times New Roman" w:hAnsi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5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E99F02-A51A-4A4C-A269-91B29AB9E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50</Pages>
  <Words>9398</Words>
  <Characters>53573</Characters>
  <Application>Microsoft Office Word</Application>
  <DocSecurity>0</DocSecurity>
  <Lines>446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62846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Suwimon, Saetiw</cp:lastModifiedBy>
  <cp:revision>9</cp:revision>
  <cp:lastPrinted>2020-05-27T05:36:00Z</cp:lastPrinted>
  <dcterms:created xsi:type="dcterms:W3CDTF">2022-05-27T04:32:00Z</dcterms:created>
  <dcterms:modified xsi:type="dcterms:W3CDTF">2022-05-27T08:27:00Z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